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03F82" w14:textId="1D2E63B4" w:rsidR="00E8386A" w:rsidRPr="009F56D7" w:rsidRDefault="00140190" w:rsidP="009F56D7">
      <w:pPr>
        <w:pStyle w:val="Absatz"/>
        <w:spacing w:before="0" w:line="260" w:lineRule="atLeast"/>
        <w:rPr>
          <w:rFonts w:ascii="Arial Black" w:hAnsi="Arial Black"/>
        </w:rPr>
      </w:pPr>
      <w:r>
        <w:rPr>
          <w:rFonts w:ascii="Arial Black" w:hAnsi="Arial Black"/>
        </w:rPr>
        <w:t>Angaben zur Unternehm</w:t>
      </w:r>
      <w:r w:rsidR="009C0A84">
        <w:rPr>
          <w:rFonts w:ascii="Arial Black" w:hAnsi="Arial Black"/>
        </w:rPr>
        <w:t>u</w:t>
      </w:r>
      <w:r>
        <w:rPr>
          <w:rFonts w:ascii="Arial Black" w:hAnsi="Arial Black"/>
        </w:rPr>
        <w:t>n</w:t>
      </w:r>
      <w:r w:rsidR="00E8386A">
        <w:rPr>
          <w:rFonts w:ascii="Arial Black" w:hAnsi="Arial Black"/>
        </w:rPr>
        <w:t>g</w:t>
      </w:r>
      <w:r>
        <w:rPr>
          <w:rFonts w:ascii="Arial Black" w:hAnsi="Arial Black"/>
        </w:rPr>
        <w:t>/Selbstdeklaration</w:t>
      </w:r>
    </w:p>
    <w:tbl>
      <w:tblPr>
        <w:tblW w:w="935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9351"/>
      </w:tblGrid>
      <w:tr w:rsidR="00E8386A" w:rsidRPr="00D176BA" w14:paraId="43C8E25D" w14:textId="77777777" w:rsidTr="00CB4224">
        <w:tc>
          <w:tcPr>
            <w:tcW w:w="9351" w:type="dxa"/>
          </w:tcPr>
          <w:p w14:paraId="12C42A5B" w14:textId="77777777" w:rsidR="00E60D6C" w:rsidRDefault="00E8386A" w:rsidP="006E5054">
            <w:pPr>
              <w:pStyle w:val="Standard85"/>
            </w:pPr>
            <w:bookmarkStart w:id="0" w:name="_Hlk145673144"/>
            <w:r w:rsidRPr="00D176BA">
              <w:t>Die Angaben werden vertraulich behandelt und dienen ausschliesslich der Auswertung dieser Ausschreibung.</w:t>
            </w:r>
            <w:r w:rsidR="00E60D6C">
              <w:t xml:space="preserve"> </w:t>
            </w:r>
          </w:p>
          <w:p w14:paraId="72588FDB" w14:textId="77777777" w:rsidR="00E60D6C" w:rsidRDefault="00E60D6C" w:rsidP="006E5054">
            <w:pPr>
              <w:pStyle w:val="Standard85"/>
            </w:pPr>
          </w:p>
          <w:p w14:paraId="2D512350" w14:textId="3D8AAA56" w:rsidR="00E8386A" w:rsidRPr="007B7270" w:rsidRDefault="00E60D6C" w:rsidP="006E5054">
            <w:pPr>
              <w:pStyle w:val="Standard85"/>
              <w:rPr>
                <w:b/>
                <w:bCs/>
              </w:rPr>
            </w:pPr>
            <w:r w:rsidRPr="007B7270">
              <w:rPr>
                <w:b/>
                <w:bCs/>
              </w:rPr>
              <w:t xml:space="preserve">Diese Selbstdeklaration ist nur vom </w:t>
            </w:r>
            <w:proofErr w:type="gramStart"/>
            <w:r w:rsidRPr="007B7270">
              <w:rPr>
                <w:b/>
                <w:bCs/>
              </w:rPr>
              <w:t>Büro</w:t>
            </w:r>
            <w:proofErr w:type="gramEnd"/>
            <w:r w:rsidR="007B7270" w:rsidRPr="007B7270">
              <w:rPr>
                <w:b/>
                <w:bCs/>
              </w:rPr>
              <w:t xml:space="preserve"> welches die Leistung der</w:t>
            </w:r>
            <w:r w:rsidRPr="007B7270">
              <w:rPr>
                <w:b/>
                <w:bCs/>
              </w:rPr>
              <w:t xml:space="preserve"> Generalplanung</w:t>
            </w:r>
            <w:r w:rsidR="007B7270" w:rsidRPr="007B7270">
              <w:rPr>
                <w:b/>
                <w:bCs/>
              </w:rPr>
              <w:t xml:space="preserve"> erbringt</w:t>
            </w:r>
            <w:r w:rsidRPr="007B7270">
              <w:rPr>
                <w:b/>
                <w:bCs/>
              </w:rPr>
              <w:t xml:space="preserve"> (möglicher Vertragspartner*in) </w:t>
            </w:r>
            <w:r w:rsidR="007B7270" w:rsidRPr="007B7270">
              <w:rPr>
                <w:b/>
                <w:bCs/>
              </w:rPr>
              <w:t xml:space="preserve">ausgefüllt </w:t>
            </w:r>
            <w:r w:rsidRPr="007B7270">
              <w:rPr>
                <w:b/>
                <w:bCs/>
              </w:rPr>
              <w:t xml:space="preserve">einzureichen. Ist für die Leistungserbringung der Generalplanung eine </w:t>
            </w:r>
            <w:r w:rsidR="007B7270" w:rsidRPr="007B7270">
              <w:rPr>
                <w:b/>
                <w:bCs/>
              </w:rPr>
              <w:t>Arbeits- oder Bietergemeinschaft</w:t>
            </w:r>
            <w:r w:rsidRPr="007B7270">
              <w:rPr>
                <w:b/>
                <w:bCs/>
              </w:rPr>
              <w:t xml:space="preserve"> geplant, ist für jedes beteiligte </w:t>
            </w:r>
            <w:r w:rsidR="007B7270" w:rsidRPr="007B7270">
              <w:rPr>
                <w:b/>
                <w:bCs/>
              </w:rPr>
              <w:t>Büro</w:t>
            </w:r>
            <w:r w:rsidRPr="007B7270">
              <w:rPr>
                <w:b/>
                <w:bCs/>
              </w:rPr>
              <w:t xml:space="preserve"> </w:t>
            </w:r>
            <w:r w:rsidR="007B7270" w:rsidRPr="007B7270">
              <w:rPr>
                <w:b/>
                <w:bCs/>
              </w:rPr>
              <w:t>ein separates, ausgefülltes Formular einzureichen</w:t>
            </w:r>
            <w:r w:rsidR="0013512D">
              <w:rPr>
                <w:b/>
                <w:bCs/>
              </w:rPr>
              <w:t>.</w:t>
            </w:r>
          </w:p>
          <w:p w14:paraId="1CC479AC" w14:textId="77777777" w:rsidR="00E8386A" w:rsidRPr="00D176BA" w:rsidRDefault="00E8386A" w:rsidP="006E5054">
            <w:pPr>
              <w:pStyle w:val="Standard85"/>
            </w:pPr>
          </w:p>
          <w:p w14:paraId="1D00D3C5" w14:textId="77777777" w:rsidR="00E8386A" w:rsidRPr="007B7270" w:rsidRDefault="00E8386A" w:rsidP="006E5054">
            <w:pPr>
              <w:pStyle w:val="Standard85"/>
            </w:pPr>
            <w:r w:rsidRPr="007B7270">
              <w:t>Bei deklarierten oder zu einem späteren Zeitpunkt gemeldeten Subplaner ist die Vergabestelle berechtigt, eine ausgefüllte Selbstdeklaration nachträglich einzufordern.</w:t>
            </w:r>
          </w:p>
        </w:tc>
      </w:tr>
      <w:bookmarkEnd w:id="0"/>
    </w:tbl>
    <w:p w14:paraId="0CA0F3AA" w14:textId="77777777" w:rsidR="00E8386A" w:rsidRPr="00467939" w:rsidRDefault="00E8386A" w:rsidP="00E8386A">
      <w:pPr>
        <w:rPr>
          <w:lang w:eastAsia="de-DE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859"/>
        <w:gridCol w:w="3387"/>
      </w:tblGrid>
      <w:tr w:rsidR="00E8386A" w:rsidRPr="00D176BA" w14:paraId="79B78D49" w14:textId="77777777" w:rsidTr="00CB4224">
        <w:tc>
          <w:tcPr>
            <w:tcW w:w="4110" w:type="dxa"/>
            <w:vAlign w:val="bottom"/>
          </w:tcPr>
          <w:p w14:paraId="2B70EA1A" w14:textId="103E5D91" w:rsidR="00E8386A" w:rsidRPr="00D176BA" w:rsidRDefault="00E8386A" w:rsidP="006E5054">
            <w:pPr>
              <w:pStyle w:val="Standard85"/>
              <w:spacing w:line="280" w:lineRule="atLeast"/>
            </w:pPr>
            <w:r>
              <w:t>UID-</w:t>
            </w:r>
            <w:r w:rsidR="00313F7D">
              <w:t>Nummer</w:t>
            </w:r>
          </w:p>
        </w:tc>
        <w:tc>
          <w:tcPr>
            <w:tcW w:w="5246" w:type="dxa"/>
            <w:gridSpan w:val="2"/>
            <w:tcBorders>
              <w:bottom w:val="single" w:sz="4" w:space="0" w:color="808080" w:themeColor="background1" w:themeShade="80"/>
            </w:tcBorders>
            <w:vAlign w:val="bottom"/>
          </w:tcPr>
          <w:p w14:paraId="25D1B91E" w14:textId="39D396BD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313F7D" w:rsidRPr="00D176BA" w14:paraId="4E784B1B" w14:textId="77777777" w:rsidTr="00CB4224">
        <w:tc>
          <w:tcPr>
            <w:tcW w:w="4110" w:type="dxa"/>
            <w:vAlign w:val="bottom"/>
          </w:tcPr>
          <w:p w14:paraId="36DCA7DA" w14:textId="3CBBC6BD" w:rsidR="00313F7D" w:rsidRPr="00D176BA" w:rsidRDefault="00313F7D" w:rsidP="006E5054">
            <w:pPr>
              <w:pStyle w:val="Standard85"/>
              <w:spacing w:line="280" w:lineRule="atLeast"/>
            </w:pPr>
            <w:r w:rsidRPr="00D176BA">
              <w:t xml:space="preserve">Genaue </w:t>
            </w:r>
            <w:r w:rsidR="00164A8F">
              <w:t>Firmen</w:t>
            </w:r>
            <w:r w:rsidRPr="00D176BA">
              <w:t>bezeichnung</w:t>
            </w:r>
          </w:p>
        </w:tc>
        <w:tc>
          <w:tcPr>
            <w:tcW w:w="5246" w:type="dxa"/>
            <w:gridSpan w:val="2"/>
            <w:tcBorders>
              <w:bottom w:val="single" w:sz="4" w:space="0" w:color="808080" w:themeColor="background1" w:themeShade="80"/>
            </w:tcBorders>
            <w:vAlign w:val="bottom"/>
          </w:tcPr>
          <w:p w14:paraId="4A2026AB" w14:textId="1D9295A1" w:rsidR="00313F7D" w:rsidRPr="009438FD" w:rsidRDefault="00165877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gemäss HR- oder UID Registereintrag"/>
                  </w:textInput>
                </w:ffData>
              </w:fldChar>
            </w:r>
            <w:bookmarkStart w:id="1" w:name="Text1"/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  <w:bookmarkEnd w:id="1"/>
          </w:p>
        </w:tc>
      </w:tr>
      <w:tr w:rsidR="00E8386A" w:rsidRPr="00D176BA" w14:paraId="387BC713" w14:textId="77777777" w:rsidTr="00CB4224">
        <w:tc>
          <w:tcPr>
            <w:tcW w:w="4110" w:type="dxa"/>
            <w:vAlign w:val="bottom"/>
          </w:tcPr>
          <w:p w14:paraId="11B41E1C" w14:textId="348B20BA" w:rsidR="00E8386A" w:rsidRPr="00D176BA" w:rsidRDefault="00E8386A" w:rsidP="006E5054">
            <w:pPr>
              <w:pStyle w:val="Standard85"/>
              <w:spacing w:line="280" w:lineRule="atLeast"/>
            </w:pPr>
            <w:r>
              <w:t xml:space="preserve">Strasse, </w:t>
            </w:r>
            <w:r w:rsidRPr="00D176BA">
              <w:t>N</w:t>
            </w:r>
            <w:r>
              <w:t>ummer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45F3E3ED" w14:textId="0D40F3C6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0E9DEEC7" w14:textId="77777777" w:rsidTr="00CB4224">
        <w:tc>
          <w:tcPr>
            <w:tcW w:w="4110" w:type="dxa"/>
            <w:vAlign w:val="bottom"/>
          </w:tcPr>
          <w:p w14:paraId="7F9104C8" w14:textId="58735E94" w:rsidR="00E8386A" w:rsidRPr="00D176BA" w:rsidRDefault="00E8386A" w:rsidP="006E5054">
            <w:pPr>
              <w:pStyle w:val="Standard85"/>
              <w:spacing w:line="280" w:lineRule="atLeast"/>
            </w:pPr>
            <w:proofErr w:type="gramStart"/>
            <w:r>
              <w:t xml:space="preserve">PLZ </w:t>
            </w:r>
            <w:r w:rsidRPr="00D176BA">
              <w:t>Ort</w:t>
            </w:r>
            <w:proofErr w:type="gramEnd"/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79716789" w14:textId="6A71276D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29E56100" w14:textId="77777777" w:rsidTr="00CB4224">
        <w:tc>
          <w:tcPr>
            <w:tcW w:w="4110" w:type="dxa"/>
            <w:vAlign w:val="bottom"/>
          </w:tcPr>
          <w:p w14:paraId="5BDE1372" w14:textId="50DE0ACC" w:rsidR="00E8386A" w:rsidRPr="00D176BA" w:rsidRDefault="001B6817" w:rsidP="006E5054">
            <w:pPr>
              <w:pStyle w:val="Standard85"/>
              <w:spacing w:line="280" w:lineRule="atLeast"/>
            </w:pPr>
            <w:r>
              <w:t xml:space="preserve">Allgemeine </w:t>
            </w:r>
            <w:r w:rsidR="00E8386A" w:rsidRPr="00D176BA">
              <w:t>Telefon</w:t>
            </w:r>
            <w:r>
              <w:t>nr.</w:t>
            </w:r>
            <w:r w:rsidR="00E8386A" w:rsidRPr="00D176BA">
              <w:t>/</w:t>
            </w:r>
            <w:proofErr w:type="gramStart"/>
            <w:r w:rsidR="00E8386A">
              <w:t>E</w:t>
            </w:r>
            <w:r w:rsidR="00165877">
              <w:t>m</w:t>
            </w:r>
            <w:r w:rsidR="00E8386A">
              <w:t>ail</w:t>
            </w:r>
            <w:proofErr w:type="gramEnd"/>
            <w:r w:rsidR="00E8386A">
              <w:t xml:space="preserve"> </w:t>
            </w:r>
            <w:r>
              <w:t xml:space="preserve">der Unternehmung 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719CDD5E" w14:textId="049E2F73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6029B6B5" w14:textId="77777777" w:rsidTr="00CB4224">
        <w:tc>
          <w:tcPr>
            <w:tcW w:w="4110" w:type="dxa"/>
            <w:vAlign w:val="bottom"/>
          </w:tcPr>
          <w:p w14:paraId="5FC70E98" w14:textId="427398F5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Verantwortliche Kontaktperson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7287D600" w14:textId="62980F4A" w:rsidR="00E8386A" w:rsidRPr="009438FD" w:rsidRDefault="00165877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196"/>
                  <w:enabled/>
                  <w:calcOnExit w:val="0"/>
                  <w:textInput>
                    <w:default w:val="Vor-/Nachname"/>
                  </w:textInput>
                </w:ffData>
              </w:fldChar>
            </w:r>
            <w:bookmarkStart w:id="2" w:name="Text196"/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  <w:bookmarkEnd w:id="2"/>
            <w:r w:rsidR="00E8386A" w:rsidRPr="009438FD">
              <w:rPr>
                <w:sz w:val="17"/>
                <w:szCs w:val="17"/>
              </w:rPr>
              <w:t xml:space="preserve"> </w:t>
            </w:r>
          </w:p>
        </w:tc>
      </w:tr>
      <w:tr w:rsidR="00E8386A" w:rsidRPr="00294C41" w14:paraId="2CE9A83B" w14:textId="77777777" w:rsidTr="00CB4224">
        <w:tc>
          <w:tcPr>
            <w:tcW w:w="4110" w:type="dxa"/>
            <w:vAlign w:val="bottom"/>
          </w:tcPr>
          <w:p w14:paraId="3B532F92" w14:textId="77777777" w:rsidR="00E8386A" w:rsidRPr="00D176BA" w:rsidRDefault="00E8386A" w:rsidP="006E5054">
            <w:pPr>
              <w:pStyle w:val="Standard85"/>
              <w:spacing w:line="280" w:lineRule="atLeast"/>
            </w:pP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0154CA83" w14:textId="289390C9" w:rsidR="00E8386A" w:rsidRPr="00294C41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294C41">
              <w:rPr>
                <w:sz w:val="17"/>
                <w:szCs w:val="17"/>
              </w:rPr>
              <w:t xml:space="preserve">Telefon: </w:t>
            </w:r>
            <w:r w:rsidRPr="009438FD">
              <w:rPr>
                <w:sz w:val="17"/>
                <w:szCs w:val="17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294C41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  <w:r w:rsidRPr="00294C41">
              <w:rPr>
                <w:sz w:val="17"/>
                <w:szCs w:val="17"/>
              </w:rPr>
              <w:t xml:space="preserve"> / </w:t>
            </w:r>
            <w:proofErr w:type="gramStart"/>
            <w:r w:rsidRPr="00294C41">
              <w:rPr>
                <w:sz w:val="17"/>
                <w:szCs w:val="17"/>
              </w:rPr>
              <w:t>Email</w:t>
            </w:r>
            <w:proofErr w:type="gramEnd"/>
            <w:r w:rsidRPr="00294C41">
              <w:rPr>
                <w:sz w:val="17"/>
                <w:szCs w:val="17"/>
              </w:rPr>
              <w:t xml:space="preserve">: </w:t>
            </w:r>
            <w:r w:rsidRPr="009438FD">
              <w:rPr>
                <w:sz w:val="17"/>
                <w:szCs w:val="17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294C41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="00294C41">
              <w:rPr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71794AEE" w14:textId="77777777" w:rsidTr="00CB4224">
        <w:tc>
          <w:tcPr>
            <w:tcW w:w="4110" w:type="dxa"/>
            <w:vAlign w:val="bottom"/>
          </w:tcPr>
          <w:p w14:paraId="1AE7B275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Rechtsform:</w:t>
            </w:r>
          </w:p>
        </w:tc>
        <w:tc>
          <w:tcPr>
            <w:tcW w:w="5246" w:type="dxa"/>
            <w:gridSpan w:val="2"/>
            <w:tcBorders>
              <w:bottom w:val="single" w:sz="4" w:space="0" w:color="808080" w:themeColor="background1" w:themeShade="80"/>
            </w:tcBorders>
            <w:vAlign w:val="bottom"/>
          </w:tcPr>
          <w:p w14:paraId="45B5FB5F" w14:textId="0278817D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2B7FC843" w14:textId="77777777" w:rsidTr="00CB4224">
        <w:tc>
          <w:tcPr>
            <w:tcW w:w="4110" w:type="dxa"/>
            <w:vAlign w:val="bottom"/>
          </w:tcPr>
          <w:p w14:paraId="553C85B2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Firma besteht in dieser Rechtsform seit: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0DE1D39C" w14:textId="46D3949F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435E66D4" w14:textId="77777777" w:rsidTr="00CB4224">
        <w:tc>
          <w:tcPr>
            <w:tcW w:w="4110" w:type="dxa"/>
            <w:vAlign w:val="bottom"/>
          </w:tcPr>
          <w:p w14:paraId="60327BD8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Sitz: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0BC5EE94" w14:textId="2670C825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594889FC" w14:textId="77777777" w:rsidTr="00CB4224">
        <w:tc>
          <w:tcPr>
            <w:tcW w:w="4110" w:type="dxa"/>
            <w:vAlign w:val="bottom"/>
          </w:tcPr>
          <w:p w14:paraId="179B9C4C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 xml:space="preserve">Beteiligungsverhältnisse </w:t>
            </w:r>
            <w:r w:rsidRPr="00C96DC6">
              <w:t>(inkl. eigene Beteiligungen):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47C7DBD0" w14:textId="51E02408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22FE0D6E" w14:textId="77777777" w:rsidTr="00CB4224">
        <w:tc>
          <w:tcPr>
            <w:tcW w:w="4110" w:type="dxa"/>
            <w:vAlign w:val="bottom"/>
          </w:tcPr>
          <w:p w14:paraId="4EE27711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Gesellschaftskapital: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60FE9DF1" w14:textId="25BE6400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35BBE0D6" w14:textId="77777777" w:rsidTr="00CB4224">
        <w:tc>
          <w:tcPr>
            <w:tcW w:w="4110" w:type="dxa"/>
            <w:vAlign w:val="bottom"/>
          </w:tcPr>
          <w:p w14:paraId="0755F780" w14:textId="77777777" w:rsidR="00E8386A" w:rsidRPr="00B04CED" w:rsidRDefault="00E8386A" w:rsidP="006E5054">
            <w:pPr>
              <w:pStyle w:val="Standard85"/>
              <w:spacing w:line="280" w:lineRule="atLeast"/>
              <w:rPr>
                <w:b/>
              </w:rPr>
            </w:pPr>
            <w:r>
              <w:t>Geschäftszweck: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0804A85E" w14:textId="206ABBD0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0300ECE4" w14:textId="77777777" w:rsidTr="00CB4224">
        <w:tc>
          <w:tcPr>
            <w:tcW w:w="4110" w:type="dxa"/>
            <w:vAlign w:val="bottom"/>
          </w:tcPr>
          <w:p w14:paraId="03AD3E8C" w14:textId="77777777" w:rsidR="00E8386A" w:rsidRDefault="00E8386A" w:rsidP="006E5054">
            <w:pPr>
              <w:pStyle w:val="Standard85"/>
              <w:spacing w:line="280" w:lineRule="atLeast"/>
            </w:pPr>
            <w:r>
              <w:t xml:space="preserve">Haupttätigkeit: 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28453B4E" w14:textId="4407EF61" w:rsidR="00E8386A" w:rsidRPr="009438FD" w:rsidRDefault="006D29D5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0710F73B" w14:textId="77777777" w:rsidTr="00CB4224">
        <w:tc>
          <w:tcPr>
            <w:tcW w:w="4110" w:type="dxa"/>
            <w:vAlign w:val="bottom"/>
          </w:tcPr>
          <w:p w14:paraId="558C9A3A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Nebentätigkeit: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0E059425" w14:textId="1C0C074F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2CFA028F" w14:textId="77777777" w:rsidTr="00CB4224">
        <w:tc>
          <w:tcPr>
            <w:tcW w:w="4110" w:type="dxa"/>
            <w:tcBorders>
              <w:bottom w:val="nil"/>
            </w:tcBorders>
            <w:vAlign w:val="bottom"/>
          </w:tcPr>
          <w:p w14:paraId="30E95738" w14:textId="77777777" w:rsidR="00E8386A" w:rsidRPr="00D176BA" w:rsidRDefault="00E8386A" w:rsidP="006E5054">
            <w:pPr>
              <w:pStyle w:val="Standard85"/>
              <w:spacing w:line="280" w:lineRule="atLeast"/>
            </w:pPr>
            <w:r w:rsidRPr="00D176BA">
              <w:t>Zertifikate: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02C3CF72" w14:textId="3AD645D3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BD4360" w14:paraId="79BFA165" w14:textId="77777777" w:rsidTr="00CB4224">
        <w:tc>
          <w:tcPr>
            <w:tcW w:w="4110" w:type="dxa"/>
            <w:vAlign w:val="bottom"/>
          </w:tcPr>
          <w:p w14:paraId="0E40FFFF" w14:textId="77777777" w:rsidR="00E8386A" w:rsidRPr="00833B9A" w:rsidRDefault="00E8386A" w:rsidP="006E5054">
            <w:pPr>
              <w:pStyle w:val="Standard85"/>
              <w:spacing w:line="280" w:lineRule="atLeast"/>
            </w:pPr>
            <w:r w:rsidRPr="00833B9A">
              <w:t>Mitgliedschaften</w:t>
            </w:r>
            <w:r>
              <w:t>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6EA98E29" w14:textId="72E57133" w:rsidR="00E8386A" w:rsidRPr="009438FD" w:rsidRDefault="00E8386A" w:rsidP="006E5054">
            <w:pPr>
              <w:spacing w:line="280" w:lineRule="atLeast"/>
              <w:rPr>
                <w:color w:val="FF0000"/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197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D176BA" w14:paraId="7775D568" w14:textId="77777777" w:rsidTr="00CB4224">
        <w:tc>
          <w:tcPr>
            <w:tcW w:w="4110" w:type="dxa"/>
            <w:vAlign w:val="bottom"/>
          </w:tcPr>
          <w:p w14:paraId="479F8C1D" w14:textId="77777777" w:rsidR="00E8386A" w:rsidRPr="00D176BA" w:rsidRDefault="00E8386A" w:rsidP="006E5054">
            <w:pPr>
              <w:pStyle w:val="Standard85"/>
              <w:spacing w:line="280" w:lineRule="atLeast"/>
            </w:pP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4ECF0814" w14:textId="77777777" w:rsidR="00E8386A" w:rsidRPr="009438FD" w:rsidRDefault="00E8386A" w:rsidP="006E5054">
            <w:pPr>
              <w:spacing w:line="280" w:lineRule="atLeast"/>
              <w:rPr>
                <w:sz w:val="17"/>
                <w:szCs w:val="17"/>
              </w:rPr>
            </w:pPr>
          </w:p>
        </w:tc>
      </w:tr>
      <w:tr w:rsidR="00E8386A" w:rsidRPr="00BD4360" w14:paraId="1563E007" w14:textId="77777777" w:rsidTr="00CB4224">
        <w:tc>
          <w:tcPr>
            <w:tcW w:w="4110" w:type="dxa"/>
            <w:vAlign w:val="bottom"/>
          </w:tcPr>
          <w:p w14:paraId="7E88F76E" w14:textId="77777777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552624">
              <w:rPr>
                <w:bCs/>
              </w:rPr>
              <w:t>Versicherungsgesellschaft Betriebshaftpflicht:</w:t>
            </w:r>
          </w:p>
        </w:tc>
        <w:tc>
          <w:tcPr>
            <w:tcW w:w="5246" w:type="dxa"/>
            <w:gridSpan w:val="2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bottom"/>
          </w:tcPr>
          <w:p w14:paraId="67893284" w14:textId="74CFE1AC" w:rsidR="00E8386A" w:rsidRPr="009438FD" w:rsidRDefault="00E8386A" w:rsidP="006E5054">
            <w:pPr>
              <w:spacing w:line="280" w:lineRule="atLeast"/>
              <w:rPr>
                <w:color w:val="FF0000"/>
                <w:sz w:val="17"/>
                <w:szCs w:val="17"/>
              </w:rPr>
            </w:pPr>
            <w:r w:rsidRPr="009438FD">
              <w:rPr>
                <w:sz w:val="17"/>
                <w:szCs w:val="17"/>
              </w:rPr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9438FD">
              <w:rPr>
                <w:sz w:val="17"/>
                <w:szCs w:val="17"/>
              </w:rPr>
              <w:instrText xml:space="preserve"> FORMTEXT </w:instrText>
            </w:r>
            <w:r w:rsidRPr="009438FD">
              <w:rPr>
                <w:sz w:val="17"/>
                <w:szCs w:val="17"/>
              </w:rPr>
            </w:r>
            <w:r w:rsidRPr="009438FD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9438FD">
              <w:rPr>
                <w:sz w:val="17"/>
                <w:szCs w:val="17"/>
              </w:rPr>
              <w:fldChar w:fldCharType="end"/>
            </w:r>
          </w:p>
        </w:tc>
      </w:tr>
      <w:tr w:rsidR="00E8386A" w:rsidRPr="00BD4360" w14:paraId="224F820F" w14:textId="77777777" w:rsidTr="00CB4224">
        <w:tc>
          <w:tcPr>
            <w:tcW w:w="4110" w:type="dxa"/>
            <w:vAlign w:val="bottom"/>
          </w:tcPr>
          <w:p w14:paraId="33961980" w14:textId="77777777" w:rsidR="00E8386A" w:rsidRPr="00833B9A" w:rsidRDefault="00E8386A" w:rsidP="006E5054">
            <w:pPr>
              <w:pStyle w:val="Standard85"/>
              <w:spacing w:line="280" w:lineRule="atLeast"/>
            </w:pPr>
            <w:r>
              <w:t>Verfügbare Summe pro Fall in Fr. bei</w:t>
            </w:r>
          </w:p>
        </w:tc>
        <w:tc>
          <w:tcPr>
            <w:tcW w:w="1859" w:type="dxa"/>
            <w:vAlign w:val="bottom"/>
          </w:tcPr>
          <w:p w14:paraId="205D1CBE" w14:textId="77777777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552624">
              <w:rPr>
                <w:bCs/>
              </w:rPr>
              <w:t>Personenschäden</w:t>
            </w:r>
          </w:p>
        </w:tc>
        <w:tc>
          <w:tcPr>
            <w:tcW w:w="338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bottom"/>
          </w:tcPr>
          <w:p w14:paraId="2F246550" w14:textId="48211241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B04CED"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B04CED">
              <w:instrText xml:space="preserve"> FORMTEXT </w:instrText>
            </w:r>
            <w:r w:rsidRPr="00B04CED">
              <w:fldChar w:fldCharType="separate"/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Pr="00B04CED">
              <w:fldChar w:fldCharType="end"/>
            </w:r>
          </w:p>
        </w:tc>
      </w:tr>
      <w:tr w:rsidR="00E8386A" w:rsidRPr="00BD4360" w14:paraId="364E9482" w14:textId="77777777" w:rsidTr="00CB4224">
        <w:tc>
          <w:tcPr>
            <w:tcW w:w="4110" w:type="dxa"/>
            <w:vAlign w:val="bottom"/>
          </w:tcPr>
          <w:p w14:paraId="5F3D44AD" w14:textId="77777777" w:rsidR="00E8386A" w:rsidRPr="00833B9A" w:rsidRDefault="00E8386A" w:rsidP="006E5054">
            <w:pPr>
              <w:pStyle w:val="Standard85"/>
              <w:spacing w:line="280" w:lineRule="atLeast"/>
            </w:pPr>
          </w:p>
        </w:tc>
        <w:tc>
          <w:tcPr>
            <w:tcW w:w="1859" w:type="dxa"/>
            <w:vAlign w:val="bottom"/>
          </w:tcPr>
          <w:p w14:paraId="4C8088C6" w14:textId="77777777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552624">
              <w:rPr>
                <w:bCs/>
              </w:rPr>
              <w:t>Sachschäden</w:t>
            </w:r>
          </w:p>
        </w:tc>
        <w:tc>
          <w:tcPr>
            <w:tcW w:w="338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bottom"/>
          </w:tcPr>
          <w:p w14:paraId="7A0BEB4B" w14:textId="71900EB0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B04CED"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B04CED">
              <w:instrText xml:space="preserve"> FORMTEXT </w:instrText>
            </w:r>
            <w:r w:rsidRPr="00B04CED">
              <w:fldChar w:fldCharType="separate"/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Pr="00B04CED">
              <w:fldChar w:fldCharType="end"/>
            </w:r>
          </w:p>
        </w:tc>
      </w:tr>
      <w:tr w:rsidR="00E8386A" w:rsidRPr="00BD4360" w14:paraId="6C0770AC" w14:textId="77777777" w:rsidTr="00CB4224">
        <w:tc>
          <w:tcPr>
            <w:tcW w:w="4110" w:type="dxa"/>
            <w:vAlign w:val="bottom"/>
          </w:tcPr>
          <w:p w14:paraId="7FA4073B" w14:textId="77777777" w:rsidR="00E8386A" w:rsidRPr="00833B9A" w:rsidRDefault="00E8386A" w:rsidP="006E5054">
            <w:pPr>
              <w:pStyle w:val="Standard85"/>
              <w:spacing w:line="280" w:lineRule="atLeast"/>
            </w:pPr>
          </w:p>
        </w:tc>
        <w:tc>
          <w:tcPr>
            <w:tcW w:w="1859" w:type="dxa"/>
            <w:vAlign w:val="bottom"/>
          </w:tcPr>
          <w:p w14:paraId="52B651A0" w14:textId="77777777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552624">
              <w:rPr>
                <w:bCs/>
              </w:rPr>
              <w:t>Vermögensschäden</w:t>
            </w:r>
          </w:p>
        </w:tc>
        <w:tc>
          <w:tcPr>
            <w:tcW w:w="338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  <w:vAlign w:val="bottom"/>
          </w:tcPr>
          <w:p w14:paraId="3766563F" w14:textId="45B2649A" w:rsidR="00E8386A" w:rsidRPr="00552624" w:rsidRDefault="00E8386A" w:rsidP="006E5054">
            <w:pPr>
              <w:pStyle w:val="Standard85"/>
              <w:spacing w:line="280" w:lineRule="atLeast"/>
              <w:rPr>
                <w:bCs/>
              </w:rPr>
            </w:pPr>
            <w:r w:rsidRPr="00B04CED">
              <w:fldChar w:fldCharType="begin">
                <w:ffData>
                  <w:name w:val="Text196"/>
                  <w:enabled/>
                  <w:calcOnExit w:val="0"/>
                  <w:textInput/>
                </w:ffData>
              </w:fldChar>
            </w:r>
            <w:r w:rsidRPr="00B04CED">
              <w:instrText xml:space="preserve"> FORMTEXT </w:instrText>
            </w:r>
            <w:r w:rsidRPr="00B04CED">
              <w:fldChar w:fldCharType="separate"/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Pr="00B04CED">
              <w:fldChar w:fldCharType="end"/>
            </w:r>
          </w:p>
        </w:tc>
      </w:tr>
      <w:tr w:rsidR="00E8386A" w:rsidRPr="00C87931" w14:paraId="1CFC872B" w14:textId="77777777" w:rsidTr="00CB4224">
        <w:tblPrEx>
          <w:tblBorders>
            <w:bottom w:val="single" w:sz="4" w:space="0" w:color="808080" w:themeColor="background1" w:themeShade="80"/>
            <w:insideH w:val="single" w:sz="4" w:space="0" w:color="808080" w:themeColor="background1" w:themeShade="80"/>
            <w:insideV w:val="single" w:sz="2" w:space="0" w:color="808080" w:themeColor="background1" w:themeShade="80"/>
          </w:tblBorders>
          <w:tblCellMar>
            <w:top w:w="57" w:type="dxa"/>
          </w:tblCellMar>
        </w:tblPrEx>
        <w:tc>
          <w:tcPr>
            <w:tcW w:w="9356" w:type="dxa"/>
            <w:gridSpan w:val="3"/>
            <w:vAlign w:val="bottom"/>
          </w:tcPr>
          <w:p w14:paraId="78B2128A" w14:textId="77777777" w:rsidR="00E8386A" w:rsidRPr="00C87931" w:rsidRDefault="00E8386A" w:rsidP="006E5054">
            <w:pPr>
              <w:pStyle w:val="Standard85"/>
              <w:rPr>
                <w:szCs w:val="17"/>
              </w:rPr>
            </w:pPr>
            <w:r w:rsidRPr="00C87931">
              <w:rPr>
                <w:szCs w:val="17"/>
              </w:rPr>
              <w:t>Zuständiges Steueramt (genaue Adresse):</w:t>
            </w:r>
          </w:p>
          <w:p w14:paraId="627E291F" w14:textId="1BDB51E6" w:rsidR="00E8386A" w:rsidRPr="00C87931" w:rsidRDefault="00E8386A" w:rsidP="006E5054">
            <w:pPr>
              <w:rPr>
                <w:sz w:val="17"/>
                <w:szCs w:val="17"/>
              </w:rPr>
            </w:pPr>
            <w:r w:rsidRPr="00C87931">
              <w:rPr>
                <w:sz w:val="17"/>
                <w:szCs w:val="17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87931">
              <w:rPr>
                <w:sz w:val="17"/>
                <w:szCs w:val="17"/>
              </w:rPr>
              <w:instrText xml:space="preserve"> FORMTEXT </w:instrText>
            </w:r>
            <w:r w:rsidRPr="00C87931">
              <w:rPr>
                <w:sz w:val="17"/>
                <w:szCs w:val="17"/>
              </w:rPr>
            </w:r>
            <w:r w:rsidRPr="00C87931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C87931">
              <w:rPr>
                <w:sz w:val="17"/>
                <w:szCs w:val="17"/>
              </w:rPr>
              <w:fldChar w:fldCharType="end"/>
            </w:r>
          </w:p>
        </w:tc>
      </w:tr>
      <w:tr w:rsidR="00E8386A" w:rsidRPr="00C87931" w14:paraId="56401F00" w14:textId="77777777" w:rsidTr="00CB4224">
        <w:tblPrEx>
          <w:tblBorders>
            <w:bottom w:val="single" w:sz="4" w:space="0" w:color="808080" w:themeColor="background1" w:themeShade="80"/>
            <w:insideH w:val="single" w:sz="4" w:space="0" w:color="808080" w:themeColor="background1" w:themeShade="80"/>
            <w:insideV w:val="single" w:sz="2" w:space="0" w:color="808080" w:themeColor="background1" w:themeShade="80"/>
          </w:tblBorders>
          <w:tblCellMar>
            <w:top w:w="57" w:type="dxa"/>
          </w:tblCellMar>
        </w:tblPrEx>
        <w:tc>
          <w:tcPr>
            <w:tcW w:w="9356" w:type="dxa"/>
            <w:gridSpan w:val="3"/>
            <w:vAlign w:val="bottom"/>
          </w:tcPr>
          <w:p w14:paraId="1EDA4E98" w14:textId="77777777" w:rsidR="00E8386A" w:rsidRPr="00C87931" w:rsidRDefault="00E8386A" w:rsidP="006E5054">
            <w:pPr>
              <w:pStyle w:val="Standard85"/>
              <w:rPr>
                <w:szCs w:val="17"/>
              </w:rPr>
            </w:pPr>
            <w:r w:rsidRPr="00C87931">
              <w:rPr>
                <w:szCs w:val="17"/>
              </w:rPr>
              <w:t>AHV-Ausgleichskasse (genaue Adresse). Bei ausländischen Anbietenden Angaben zur Altersvorsorge (genaue Adresse):</w:t>
            </w:r>
          </w:p>
          <w:p w14:paraId="3805EC1E" w14:textId="58499A01" w:rsidR="00E8386A" w:rsidRPr="00C87931" w:rsidRDefault="00E8386A" w:rsidP="006E5054">
            <w:pPr>
              <w:rPr>
                <w:sz w:val="17"/>
                <w:szCs w:val="17"/>
              </w:rPr>
            </w:pPr>
            <w:r w:rsidRPr="00C87931">
              <w:rPr>
                <w:sz w:val="17"/>
                <w:szCs w:val="17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87931">
              <w:rPr>
                <w:sz w:val="17"/>
                <w:szCs w:val="17"/>
              </w:rPr>
              <w:instrText xml:space="preserve"> FORMTEXT </w:instrText>
            </w:r>
            <w:r w:rsidRPr="00C87931">
              <w:rPr>
                <w:sz w:val="17"/>
                <w:szCs w:val="17"/>
              </w:rPr>
            </w:r>
            <w:r w:rsidRPr="00C87931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C87931">
              <w:rPr>
                <w:sz w:val="17"/>
                <w:szCs w:val="17"/>
              </w:rPr>
              <w:fldChar w:fldCharType="end"/>
            </w:r>
          </w:p>
        </w:tc>
      </w:tr>
      <w:tr w:rsidR="00E8386A" w:rsidRPr="00C87931" w14:paraId="4D3F3738" w14:textId="77777777" w:rsidTr="00CB4224">
        <w:tblPrEx>
          <w:tblBorders>
            <w:bottom w:val="single" w:sz="4" w:space="0" w:color="808080" w:themeColor="background1" w:themeShade="80"/>
            <w:insideH w:val="single" w:sz="4" w:space="0" w:color="808080" w:themeColor="background1" w:themeShade="80"/>
            <w:insideV w:val="single" w:sz="2" w:space="0" w:color="808080" w:themeColor="background1" w:themeShade="80"/>
          </w:tblBorders>
          <w:tblCellMar>
            <w:top w:w="57" w:type="dxa"/>
          </w:tblCellMar>
        </w:tblPrEx>
        <w:tc>
          <w:tcPr>
            <w:tcW w:w="9356" w:type="dxa"/>
            <w:gridSpan w:val="3"/>
            <w:vAlign w:val="bottom"/>
          </w:tcPr>
          <w:p w14:paraId="74F2369D" w14:textId="77777777" w:rsidR="00E8386A" w:rsidRPr="00C87931" w:rsidRDefault="00E8386A" w:rsidP="006E5054">
            <w:pPr>
              <w:pStyle w:val="Standard85"/>
              <w:rPr>
                <w:spacing w:val="-5"/>
                <w:szCs w:val="17"/>
              </w:rPr>
            </w:pPr>
            <w:r w:rsidRPr="00C87931">
              <w:rPr>
                <w:spacing w:val="-5"/>
                <w:szCs w:val="17"/>
              </w:rPr>
              <w:t xml:space="preserve">BVG-Vorsorgeeinrichtung (genaue </w:t>
            </w:r>
            <w:proofErr w:type="spellStart"/>
            <w:r w:rsidRPr="00C87931">
              <w:rPr>
                <w:spacing w:val="-5"/>
                <w:szCs w:val="17"/>
              </w:rPr>
              <w:t>Adresse+Angaben</w:t>
            </w:r>
            <w:proofErr w:type="spellEnd"/>
            <w:r w:rsidRPr="00C87931">
              <w:rPr>
                <w:spacing w:val="-5"/>
                <w:szCs w:val="17"/>
              </w:rPr>
              <w:t>). Bei ausländischen Anbietenden Angaben zur Altersvorsorge (genaue Adresse):</w:t>
            </w:r>
          </w:p>
          <w:p w14:paraId="0B26094B" w14:textId="590ED96D" w:rsidR="00E8386A" w:rsidRPr="00C87931" w:rsidRDefault="00E8386A" w:rsidP="006E5054">
            <w:pPr>
              <w:rPr>
                <w:sz w:val="17"/>
                <w:szCs w:val="17"/>
              </w:rPr>
            </w:pPr>
            <w:r w:rsidRPr="00C87931">
              <w:rPr>
                <w:sz w:val="17"/>
                <w:szCs w:val="17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C87931">
              <w:rPr>
                <w:sz w:val="17"/>
                <w:szCs w:val="17"/>
              </w:rPr>
              <w:instrText xml:space="preserve"> FORMTEXT </w:instrText>
            </w:r>
            <w:r w:rsidRPr="00C87931">
              <w:rPr>
                <w:sz w:val="17"/>
                <w:szCs w:val="17"/>
              </w:rPr>
            </w:r>
            <w:r w:rsidRPr="00C87931">
              <w:rPr>
                <w:sz w:val="17"/>
                <w:szCs w:val="17"/>
              </w:rPr>
              <w:fldChar w:fldCharType="separate"/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="00B54C15">
              <w:rPr>
                <w:noProof/>
                <w:sz w:val="17"/>
                <w:szCs w:val="17"/>
              </w:rPr>
              <w:t> </w:t>
            </w:r>
            <w:r w:rsidRPr="00C87931">
              <w:rPr>
                <w:sz w:val="17"/>
                <w:szCs w:val="17"/>
              </w:rPr>
              <w:fldChar w:fldCharType="end"/>
            </w:r>
          </w:p>
        </w:tc>
      </w:tr>
    </w:tbl>
    <w:p w14:paraId="1569A555" w14:textId="61F6DCE5" w:rsidR="00192EE7" w:rsidRDefault="00192EE7"/>
    <w:tbl>
      <w:tblPr>
        <w:tblW w:w="9356" w:type="dxa"/>
        <w:tblBorders>
          <w:top w:val="single" w:sz="4" w:space="0" w:color="808080" w:themeColor="background1" w:themeShade="80"/>
          <w:bottom w:val="single" w:sz="4" w:space="0" w:color="808080" w:themeColor="background1" w:themeShade="80"/>
          <w:insideH w:val="single" w:sz="4" w:space="0" w:color="808080" w:themeColor="background1" w:themeShade="80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8278"/>
        <w:gridCol w:w="86"/>
        <w:gridCol w:w="425"/>
        <w:gridCol w:w="567"/>
      </w:tblGrid>
      <w:tr w:rsidR="00E8386A" w:rsidRPr="00876DD8" w14:paraId="46FBF97D" w14:textId="77777777" w:rsidTr="00CB4224">
        <w:trPr>
          <w:cantSplit/>
          <w:tblHeader/>
        </w:trPr>
        <w:tc>
          <w:tcPr>
            <w:tcW w:w="8278" w:type="dxa"/>
            <w:shd w:val="clear" w:color="auto" w:fill="F2F2F2" w:themeFill="background1" w:themeFillShade="F2"/>
          </w:tcPr>
          <w:p w14:paraId="0F6E85E5" w14:textId="53CDB370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  <w:r w:rsidRPr="00876DD8">
              <w:rPr>
                <w:b/>
                <w:color w:val="000000" w:themeColor="text1"/>
              </w:rPr>
              <w:t xml:space="preserve">Selbstdeklaration/Bestätigung </w:t>
            </w:r>
            <w:r w:rsidRPr="00876DD8">
              <w:rPr>
                <w:b/>
                <w:color w:val="000000" w:themeColor="text1"/>
              </w:rPr>
              <w:br/>
            </w:r>
            <w:r w:rsidRPr="00876DD8">
              <w:rPr>
                <w:color w:val="000000" w:themeColor="text1"/>
              </w:rPr>
              <w:t>(Beantworten Sie bitte die folgenden Fragen mit Ja oder Nein)</w:t>
            </w:r>
          </w:p>
        </w:tc>
        <w:tc>
          <w:tcPr>
            <w:tcW w:w="86" w:type="dxa"/>
            <w:shd w:val="clear" w:color="auto" w:fill="F2F2F2" w:themeFill="background1" w:themeFillShade="F2"/>
          </w:tcPr>
          <w:p w14:paraId="1E135F1C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14:paraId="6834827F" w14:textId="77777777" w:rsidR="00E8386A" w:rsidRPr="00876DD8" w:rsidRDefault="00E8386A" w:rsidP="006E5054">
            <w:pPr>
              <w:pStyle w:val="Standard85"/>
              <w:jc w:val="right"/>
              <w:rPr>
                <w:b/>
                <w:color w:val="000000" w:themeColor="text1"/>
              </w:rPr>
            </w:pPr>
            <w:r w:rsidRPr="00876DD8">
              <w:rPr>
                <w:b/>
                <w:color w:val="000000" w:themeColor="text1"/>
              </w:rPr>
              <w:t>Ja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417F2D5C" w14:textId="77777777" w:rsidR="00E8386A" w:rsidRPr="00876DD8" w:rsidRDefault="00E8386A" w:rsidP="006E5054">
            <w:pPr>
              <w:pStyle w:val="Standard85"/>
              <w:jc w:val="right"/>
              <w:rPr>
                <w:b/>
                <w:color w:val="000000" w:themeColor="text1"/>
              </w:rPr>
            </w:pPr>
            <w:r w:rsidRPr="00876DD8">
              <w:rPr>
                <w:b/>
                <w:color w:val="000000" w:themeColor="text1"/>
              </w:rPr>
              <w:t>Nein</w:t>
            </w:r>
          </w:p>
        </w:tc>
      </w:tr>
      <w:tr w:rsidR="00E8386A" w:rsidRPr="00876DD8" w14:paraId="23A8077F" w14:textId="77777777" w:rsidTr="00CB4224">
        <w:trPr>
          <w:cantSplit/>
        </w:trPr>
        <w:tc>
          <w:tcPr>
            <w:tcW w:w="8278" w:type="dxa"/>
          </w:tcPr>
          <w:p w14:paraId="4B9F0CCC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Halten Sie die geltenden Arbeitsschutzbestimmungen und Arbeitsbedingungen ein?</w:t>
            </w:r>
          </w:p>
        </w:tc>
        <w:tc>
          <w:tcPr>
            <w:tcW w:w="86" w:type="dxa"/>
          </w:tcPr>
          <w:p w14:paraId="2FBAC687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2B5EE968" w14:textId="4D01EF9A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732D15BE" w14:textId="01C24C2B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E8386A" w:rsidRPr="00876DD8" w14:paraId="4DE72919" w14:textId="77777777" w:rsidTr="00CB4224">
        <w:trPr>
          <w:cantSplit/>
        </w:trPr>
        <w:tc>
          <w:tcPr>
            <w:tcW w:w="8278" w:type="dxa"/>
          </w:tcPr>
          <w:p w14:paraId="00345527" w14:textId="77777777" w:rsidR="00E8386A" w:rsidRDefault="00E8386A" w:rsidP="006E5054">
            <w:pPr>
              <w:pStyle w:val="Standard85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Anerkennen </w:t>
            </w:r>
            <w:r w:rsidRPr="00876DD8">
              <w:rPr>
                <w:color w:val="000000" w:themeColor="text1"/>
              </w:rPr>
              <w:t>Sie den Verhaltenskodex für Vertragspartner*innen der Stadt Zürich</w:t>
            </w:r>
            <w:r>
              <w:rPr>
                <w:color w:val="000000" w:themeColor="text1"/>
              </w:rPr>
              <w:t xml:space="preserve"> und halten Sie diesen </w:t>
            </w:r>
            <w:r w:rsidRPr="00876DD8">
              <w:rPr>
                <w:color w:val="000000" w:themeColor="text1"/>
              </w:rPr>
              <w:t>ein?</w:t>
            </w:r>
          </w:p>
          <w:p w14:paraId="72B36D9D" w14:textId="2B17DF21" w:rsidR="00E8386A" w:rsidRPr="001945E3" w:rsidRDefault="0013512D" w:rsidP="006E5054">
            <w:pPr>
              <w:pStyle w:val="Standard85M10"/>
            </w:pPr>
            <w:hyperlink r:id="rId11" w:history="1">
              <w:r w:rsidR="00E8386A">
                <w:rPr>
                  <w:rStyle w:val="Hyperlink"/>
                </w:rPr>
                <w:t>Direkt zum Download</w:t>
              </w:r>
            </w:hyperlink>
            <w:r w:rsidR="00E8386A">
              <w:t xml:space="preserve"> oder </w:t>
            </w:r>
            <w:hyperlink r:id="rId12" w:history="1">
              <w:r w:rsidR="00E8386A" w:rsidRPr="002A08AC">
                <w:rPr>
                  <w:rStyle w:val="Hyperlink"/>
                </w:rPr>
                <w:t>https://www.stadt-zuerich.ch/hbd/de/index/hochbau/vorgaben-fuer-bauvorhaben/ausschreibung-abwicklung-rechnungsstellung/vorgaben-bauausschreibung.html</w:t>
              </w:r>
            </w:hyperlink>
          </w:p>
        </w:tc>
        <w:tc>
          <w:tcPr>
            <w:tcW w:w="86" w:type="dxa"/>
          </w:tcPr>
          <w:p w14:paraId="688125EE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D991A77" w14:textId="517CFEA0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35991C80" w14:textId="33AAA91C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E8386A" w:rsidRPr="00D176BA" w14:paraId="050E1996" w14:textId="77777777" w:rsidTr="00CB4224">
        <w:trPr>
          <w:cantSplit/>
        </w:trPr>
        <w:tc>
          <w:tcPr>
            <w:tcW w:w="8278" w:type="dxa"/>
          </w:tcPr>
          <w:p w14:paraId="382092AD" w14:textId="77777777" w:rsidR="00E8386A" w:rsidRPr="00D176BA" w:rsidRDefault="00E8386A" w:rsidP="006E5054">
            <w:pPr>
              <w:pStyle w:val="Standard85"/>
            </w:pPr>
            <w:r w:rsidRPr="00D176BA">
              <w:t>Halten Sie den Normalarbeitsvertrag, dem die v</w:t>
            </w:r>
            <w:r>
              <w:t>on ihrer Unternehmung ausgeübte</w:t>
            </w:r>
            <w:r w:rsidRPr="00D176BA">
              <w:t xml:space="preserve"> Tätigkeit unterliegt, ein?</w:t>
            </w:r>
          </w:p>
        </w:tc>
        <w:tc>
          <w:tcPr>
            <w:tcW w:w="86" w:type="dxa"/>
          </w:tcPr>
          <w:p w14:paraId="54A7D495" w14:textId="77777777" w:rsidR="00E8386A" w:rsidRPr="00D176BA" w:rsidRDefault="00E8386A" w:rsidP="006E5054">
            <w:pPr>
              <w:pStyle w:val="Standard85"/>
            </w:pPr>
          </w:p>
        </w:tc>
        <w:tc>
          <w:tcPr>
            <w:tcW w:w="425" w:type="dxa"/>
          </w:tcPr>
          <w:p w14:paraId="45933AE2" w14:textId="6E6748E5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</w:tcPr>
          <w:p w14:paraId="3C46D960" w14:textId="28C5A71D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E8386A" w:rsidRPr="00D176BA" w14:paraId="13B8309A" w14:textId="77777777" w:rsidTr="00CB4224">
        <w:trPr>
          <w:cantSplit/>
        </w:trPr>
        <w:tc>
          <w:tcPr>
            <w:tcW w:w="8278" w:type="dxa"/>
          </w:tcPr>
          <w:p w14:paraId="08F83D94" w14:textId="77777777" w:rsidR="00E8386A" w:rsidRPr="00D176BA" w:rsidRDefault="00E8386A" w:rsidP="006E5054">
            <w:pPr>
              <w:pStyle w:val="Standard85"/>
            </w:pPr>
            <w:r w:rsidRPr="00D176BA">
              <w:t>Halten Sie die am Ort der ausgeübten Tätigkeit branchenüblichen Lohn und Arbeitsbedingungen ein?</w:t>
            </w:r>
          </w:p>
        </w:tc>
        <w:tc>
          <w:tcPr>
            <w:tcW w:w="86" w:type="dxa"/>
          </w:tcPr>
          <w:p w14:paraId="365EFF14" w14:textId="77777777" w:rsidR="00E8386A" w:rsidRPr="00D176BA" w:rsidRDefault="00E8386A" w:rsidP="006E5054">
            <w:pPr>
              <w:pStyle w:val="Standard85"/>
            </w:pPr>
          </w:p>
        </w:tc>
        <w:tc>
          <w:tcPr>
            <w:tcW w:w="425" w:type="dxa"/>
          </w:tcPr>
          <w:p w14:paraId="756C7176" w14:textId="01DD901E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</w:tcPr>
          <w:p w14:paraId="5C49BBD8" w14:textId="77FE0F31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E8386A" w:rsidRPr="00D176BA" w14:paraId="00C580F4" w14:textId="77777777" w:rsidTr="00CB4224">
        <w:trPr>
          <w:cantSplit/>
        </w:trPr>
        <w:tc>
          <w:tcPr>
            <w:tcW w:w="8364" w:type="dxa"/>
            <w:gridSpan w:val="2"/>
          </w:tcPr>
          <w:p w14:paraId="1C2D4356" w14:textId="57CB1BEC" w:rsidR="00E8386A" w:rsidRPr="00D176BA" w:rsidRDefault="00E8386A" w:rsidP="006E5054">
            <w:pPr>
              <w:pStyle w:val="Standard85"/>
            </w:pPr>
            <w:r w:rsidRPr="00D176BA">
              <w:lastRenderedPageBreak/>
              <w:t xml:space="preserve">Halten Sie den Grundsatz der Nichtdiskriminierung, namentlich der Gleichbehandlung </w:t>
            </w:r>
            <w:r>
              <w:t>der Geschlechter</w:t>
            </w:r>
            <w:r w:rsidR="00445EA4">
              <w:t xml:space="preserve"> ein</w:t>
            </w:r>
            <w:r w:rsidRPr="00D176BA">
              <w:t>?</w:t>
            </w:r>
          </w:p>
        </w:tc>
        <w:tc>
          <w:tcPr>
            <w:tcW w:w="425" w:type="dxa"/>
          </w:tcPr>
          <w:p w14:paraId="0F7D0759" w14:textId="6FC5AED5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</w:tcPr>
          <w:p w14:paraId="4A8F9149" w14:textId="26F471A4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E8386A" w:rsidRPr="00876DD8" w14:paraId="66B387A1" w14:textId="77777777" w:rsidTr="00CB4224">
        <w:trPr>
          <w:cantSplit/>
        </w:trPr>
        <w:tc>
          <w:tcPr>
            <w:tcW w:w="8278" w:type="dxa"/>
            <w:tcBorders>
              <w:right w:val="nil"/>
            </w:tcBorders>
          </w:tcPr>
          <w:p w14:paraId="33F0C58B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Halten Sie die Melde- und Bewilligungspflichten nach dem BGSA ein?</w:t>
            </w:r>
          </w:p>
        </w:tc>
        <w:tc>
          <w:tcPr>
            <w:tcW w:w="86" w:type="dxa"/>
            <w:tcBorders>
              <w:left w:val="nil"/>
            </w:tcBorders>
          </w:tcPr>
          <w:p w14:paraId="36D7221D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764495DA" w14:textId="5D3E0617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4035B026" w14:textId="59F4CD75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E8386A" w:rsidRPr="00876DD8" w14:paraId="6F6269C9" w14:textId="77777777" w:rsidTr="00CB4224">
        <w:trPr>
          <w:cantSplit/>
        </w:trPr>
        <w:tc>
          <w:tcPr>
            <w:tcW w:w="8278" w:type="dxa"/>
            <w:tcBorders>
              <w:right w:val="nil"/>
            </w:tcBorders>
          </w:tcPr>
          <w:p w14:paraId="106725ED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 xml:space="preserve">Halten Sie die am Ort der Leistung geltenden Vorschriften zum Schutz der Umwelt und zur Erhaltung der natürlichen Ressourcen ein (CH: Umweltrecht, namentlich Bundeserlasse wie das USG, </w:t>
            </w:r>
            <w:proofErr w:type="spellStart"/>
            <w:r w:rsidRPr="00876DD8">
              <w:rPr>
                <w:color w:val="000000" w:themeColor="text1"/>
              </w:rPr>
              <w:t>GSchG</w:t>
            </w:r>
            <w:proofErr w:type="spellEnd"/>
            <w:r w:rsidRPr="00876DD8">
              <w:rPr>
                <w:color w:val="000000" w:themeColor="text1"/>
              </w:rPr>
              <w:t xml:space="preserve"> und NHG; internationale Übereinkommen, vgl. Anhang 4 zur IVöB)? </w:t>
            </w:r>
          </w:p>
        </w:tc>
        <w:tc>
          <w:tcPr>
            <w:tcW w:w="86" w:type="dxa"/>
            <w:tcBorders>
              <w:left w:val="nil"/>
            </w:tcBorders>
          </w:tcPr>
          <w:p w14:paraId="6026A0EE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44F8AE44" w14:textId="03A8335E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13423E72" w14:textId="08D70B81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E8386A" w:rsidRPr="00876DD8" w14:paraId="3AFA91B3" w14:textId="77777777" w:rsidTr="00CB4224">
        <w:trPr>
          <w:cantSplit/>
        </w:trPr>
        <w:tc>
          <w:tcPr>
            <w:tcW w:w="8278" w:type="dxa"/>
          </w:tcPr>
          <w:p w14:paraId="2D814413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Haben Sie die an Ihrem Betriebssitz fälligen Steuern (CH: Staats-, Gemeinde- und direkte Bundessteuer [inkl. Nachsteuern usw.]) vollumfänglich bezahlt?</w:t>
            </w:r>
          </w:p>
        </w:tc>
        <w:tc>
          <w:tcPr>
            <w:tcW w:w="86" w:type="dxa"/>
          </w:tcPr>
          <w:p w14:paraId="531D50B6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26AE3EB8" w14:textId="2BE246EB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05A8E234" w14:textId="58A4C098" w:rsidR="00E8386A" w:rsidRPr="00876DD8" w:rsidRDefault="00E8386A" w:rsidP="006E5054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E8386A" w:rsidRPr="00D176BA" w14:paraId="4196C95B" w14:textId="77777777" w:rsidTr="00CB4224">
        <w:trPr>
          <w:cantSplit/>
        </w:trPr>
        <w:tc>
          <w:tcPr>
            <w:tcW w:w="8278" w:type="dxa"/>
          </w:tcPr>
          <w:p w14:paraId="39B44B55" w14:textId="77777777" w:rsidR="00E8386A" w:rsidRPr="00D176BA" w:rsidRDefault="00E8386A" w:rsidP="006E5054">
            <w:pPr>
              <w:pStyle w:val="Standard85"/>
            </w:pPr>
            <w:r w:rsidRPr="00D176BA">
              <w:t>Haben Sie die fällige Mehrwertsteuer, Umsatzsteuer vollumfänglich bezahlt?</w:t>
            </w:r>
          </w:p>
        </w:tc>
        <w:tc>
          <w:tcPr>
            <w:tcW w:w="86" w:type="dxa"/>
          </w:tcPr>
          <w:p w14:paraId="54BAC469" w14:textId="77777777" w:rsidR="00E8386A" w:rsidRPr="00D176BA" w:rsidRDefault="00E8386A" w:rsidP="006E5054">
            <w:pPr>
              <w:pStyle w:val="Standard85"/>
            </w:pPr>
          </w:p>
        </w:tc>
        <w:tc>
          <w:tcPr>
            <w:tcW w:w="425" w:type="dxa"/>
          </w:tcPr>
          <w:p w14:paraId="1C0DC364" w14:textId="3B29B7D2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</w:tcPr>
          <w:p w14:paraId="570DA599" w14:textId="577559AF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E8386A" w:rsidRPr="00D176BA" w14:paraId="750311D7" w14:textId="77777777" w:rsidTr="00CB4224">
        <w:trPr>
          <w:cantSplit/>
        </w:trPr>
        <w:tc>
          <w:tcPr>
            <w:tcW w:w="8278" w:type="dxa"/>
          </w:tcPr>
          <w:p w14:paraId="50B77BAE" w14:textId="77777777" w:rsidR="00E8386A" w:rsidRPr="00D176BA" w:rsidRDefault="00E8386A" w:rsidP="006E5054">
            <w:pPr>
              <w:pStyle w:val="Standard85"/>
            </w:pPr>
            <w:r w:rsidRPr="00D176BA">
              <w:t>Haben Sie die an Ihrem Betriebssitz fälligen Sozialversicherungsbeiträge (CH: AHV, IV, EO, FAK, ALV, BVG und UVG) einschliesslich der vom Lohn abgezogenen Arbeitnehmeranteile vollumfänglich bezahlt?</w:t>
            </w:r>
          </w:p>
        </w:tc>
        <w:tc>
          <w:tcPr>
            <w:tcW w:w="86" w:type="dxa"/>
          </w:tcPr>
          <w:p w14:paraId="2A1090F6" w14:textId="77777777" w:rsidR="00E8386A" w:rsidRPr="00D176BA" w:rsidRDefault="00E8386A" w:rsidP="006E5054">
            <w:pPr>
              <w:pStyle w:val="Standard85"/>
            </w:pPr>
          </w:p>
        </w:tc>
        <w:tc>
          <w:tcPr>
            <w:tcW w:w="425" w:type="dxa"/>
          </w:tcPr>
          <w:p w14:paraId="58960389" w14:textId="3D076CFF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</w:tcPr>
          <w:p w14:paraId="0E127444" w14:textId="0ACF73AB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E8386A" w:rsidRPr="00D176BA" w14:paraId="274456BA" w14:textId="77777777" w:rsidTr="00272466">
        <w:trPr>
          <w:cantSplit/>
        </w:trPr>
        <w:tc>
          <w:tcPr>
            <w:tcW w:w="8278" w:type="dxa"/>
            <w:tcBorders>
              <w:bottom w:val="single" w:sz="4" w:space="0" w:color="808080" w:themeColor="background1" w:themeShade="80"/>
            </w:tcBorders>
          </w:tcPr>
          <w:p w14:paraId="11D06DB4" w14:textId="77777777" w:rsidR="00E8386A" w:rsidRPr="00D176BA" w:rsidRDefault="00E8386A" w:rsidP="006E5054">
            <w:pPr>
              <w:pStyle w:val="Standard85"/>
            </w:pPr>
            <w:r w:rsidRPr="00D176BA">
              <w:t>Befinden Sie sich einem Schuldbetreibungs- oder Konkursverfahren, sind Betreibungen hängig?</w:t>
            </w:r>
          </w:p>
        </w:tc>
        <w:tc>
          <w:tcPr>
            <w:tcW w:w="86" w:type="dxa"/>
            <w:tcBorders>
              <w:bottom w:val="single" w:sz="4" w:space="0" w:color="808080" w:themeColor="background1" w:themeShade="80"/>
            </w:tcBorders>
          </w:tcPr>
          <w:p w14:paraId="040D4AF7" w14:textId="77777777" w:rsidR="00E8386A" w:rsidRPr="00D176BA" w:rsidRDefault="00E8386A" w:rsidP="006E5054">
            <w:pPr>
              <w:pStyle w:val="Standard85"/>
            </w:pPr>
          </w:p>
        </w:tc>
        <w:tc>
          <w:tcPr>
            <w:tcW w:w="425" w:type="dxa"/>
            <w:tcBorders>
              <w:bottom w:val="single" w:sz="4" w:space="0" w:color="808080" w:themeColor="background1" w:themeShade="80"/>
            </w:tcBorders>
          </w:tcPr>
          <w:p w14:paraId="0D019E88" w14:textId="1A7AADA3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  <w:tcBorders>
              <w:bottom w:val="single" w:sz="4" w:space="0" w:color="808080" w:themeColor="background1" w:themeShade="80"/>
            </w:tcBorders>
          </w:tcPr>
          <w:p w14:paraId="122B6EBF" w14:textId="69520E44" w:rsidR="00E8386A" w:rsidRPr="00D176BA" w:rsidRDefault="00E8386A" w:rsidP="006E5054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272466" w:rsidRPr="00D176BA" w14:paraId="7960A590" w14:textId="77777777" w:rsidTr="00272466">
        <w:trPr>
          <w:cantSplit/>
        </w:trPr>
        <w:tc>
          <w:tcPr>
            <w:tcW w:w="8278" w:type="dxa"/>
            <w:tcBorders>
              <w:bottom w:val="nil"/>
            </w:tcBorders>
          </w:tcPr>
          <w:p w14:paraId="688B51B9" w14:textId="01D1B898" w:rsidR="00272466" w:rsidRPr="00D176BA" w:rsidRDefault="00272466" w:rsidP="00BB01DC">
            <w:pPr>
              <w:pStyle w:val="Standard85"/>
            </w:pPr>
            <w:r w:rsidRPr="00D176BA">
              <w:t>Wurden bei Ihnen in den vergangenen zwölf Monaten</w:t>
            </w:r>
            <w:r>
              <w:t xml:space="preserve"> Pfändungen vollzogen?</w:t>
            </w:r>
          </w:p>
        </w:tc>
        <w:tc>
          <w:tcPr>
            <w:tcW w:w="86" w:type="dxa"/>
            <w:tcBorders>
              <w:bottom w:val="nil"/>
            </w:tcBorders>
          </w:tcPr>
          <w:p w14:paraId="43CB03A5" w14:textId="77777777" w:rsidR="00272466" w:rsidRPr="00D176BA" w:rsidRDefault="00272466" w:rsidP="00BB01DC">
            <w:pPr>
              <w:pStyle w:val="Standard85"/>
            </w:pPr>
          </w:p>
        </w:tc>
        <w:tc>
          <w:tcPr>
            <w:tcW w:w="425" w:type="dxa"/>
            <w:tcBorders>
              <w:bottom w:val="nil"/>
            </w:tcBorders>
          </w:tcPr>
          <w:p w14:paraId="5E5797D2" w14:textId="6FF55B58" w:rsidR="00272466" w:rsidRPr="00D176BA" w:rsidRDefault="00272466" w:rsidP="00BB01DC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  <w:tc>
          <w:tcPr>
            <w:tcW w:w="567" w:type="dxa"/>
            <w:tcBorders>
              <w:bottom w:val="nil"/>
            </w:tcBorders>
          </w:tcPr>
          <w:p w14:paraId="61684D0C" w14:textId="1A1486B2" w:rsidR="00272466" w:rsidRPr="00D176BA" w:rsidRDefault="00272466" w:rsidP="00BB01DC">
            <w:pPr>
              <w:pStyle w:val="Standard85"/>
              <w:jc w:val="right"/>
            </w:pPr>
            <w:r w:rsidRPr="00D176BA"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176BA">
              <w:instrText xml:space="preserve"> FORMCHECKBOX </w:instrText>
            </w:r>
            <w:r w:rsidR="0013512D">
              <w:fldChar w:fldCharType="separate"/>
            </w:r>
            <w:r w:rsidRPr="00D176BA">
              <w:fldChar w:fldCharType="end"/>
            </w:r>
          </w:p>
        </w:tc>
      </w:tr>
      <w:tr w:rsidR="00272466" w:rsidRPr="00D176BA" w14:paraId="0BE197DB" w14:textId="77777777" w:rsidTr="00272466">
        <w:trPr>
          <w:cantSplit/>
        </w:trPr>
        <w:tc>
          <w:tcPr>
            <w:tcW w:w="8278" w:type="dxa"/>
            <w:tcBorders>
              <w:top w:val="nil"/>
              <w:bottom w:val="single" w:sz="4" w:space="0" w:color="808080" w:themeColor="background1" w:themeShade="80"/>
            </w:tcBorders>
          </w:tcPr>
          <w:p w14:paraId="7B4E6BA4" w14:textId="17BD4FE1" w:rsidR="00272466" w:rsidRPr="00D176BA" w:rsidRDefault="00272466" w:rsidP="00272466">
            <w:pPr>
              <w:pStyle w:val="Standard85"/>
            </w:pPr>
            <w:r>
              <w:t>Wenn J</w:t>
            </w:r>
            <w:r w:rsidRPr="00D176BA">
              <w:t>a: Auf welchen Betrag (inkl. Währung) beliefen sich die entsprechenden Forderungen?</w:t>
            </w:r>
            <w:r>
              <w:tab/>
            </w:r>
            <w:r w:rsidR="00163062">
              <w:t xml:space="preserve">     </w:t>
            </w:r>
            <w:r>
              <w:t>Fr.</w:t>
            </w:r>
          </w:p>
        </w:tc>
        <w:tc>
          <w:tcPr>
            <w:tcW w:w="86" w:type="dxa"/>
            <w:tcBorders>
              <w:top w:val="nil"/>
              <w:bottom w:val="single" w:sz="4" w:space="0" w:color="808080" w:themeColor="background1" w:themeShade="80"/>
            </w:tcBorders>
          </w:tcPr>
          <w:p w14:paraId="0A847C9A" w14:textId="77777777" w:rsidR="00272466" w:rsidRPr="00D176BA" w:rsidRDefault="00272466" w:rsidP="00272466">
            <w:pPr>
              <w:pStyle w:val="Standard85"/>
            </w:pPr>
          </w:p>
        </w:tc>
        <w:tc>
          <w:tcPr>
            <w:tcW w:w="992" w:type="dxa"/>
            <w:gridSpan w:val="2"/>
            <w:tcBorders>
              <w:top w:val="nil"/>
              <w:bottom w:val="single" w:sz="4" w:space="0" w:color="808080" w:themeColor="background1" w:themeShade="80"/>
            </w:tcBorders>
          </w:tcPr>
          <w:p w14:paraId="59D64352" w14:textId="47454FD6" w:rsidR="00272466" w:rsidRPr="00D176BA" w:rsidRDefault="00272466" w:rsidP="00272466">
            <w:pPr>
              <w:pStyle w:val="Standard85"/>
            </w:pPr>
            <w:r w:rsidRPr="00D176BA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D176BA">
              <w:instrText xml:space="preserve"> FORMTEXT </w:instrText>
            </w:r>
            <w:r w:rsidRPr="00D176BA">
              <w:fldChar w:fldCharType="separate"/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="00B54C15">
              <w:rPr>
                <w:noProof/>
              </w:rPr>
              <w:t> </w:t>
            </w:r>
            <w:r w:rsidRPr="00D176BA">
              <w:fldChar w:fldCharType="end"/>
            </w:r>
          </w:p>
        </w:tc>
      </w:tr>
      <w:tr w:rsidR="00C5497E" w:rsidRPr="00C5497E" w14:paraId="742628D3" w14:textId="77777777" w:rsidTr="00CB4224">
        <w:trPr>
          <w:cantSplit/>
        </w:trPr>
        <w:tc>
          <w:tcPr>
            <w:tcW w:w="8278" w:type="dxa"/>
          </w:tcPr>
          <w:p w14:paraId="770EF760" w14:textId="57EFDACC" w:rsidR="00272466" w:rsidRPr="00C5497E" w:rsidRDefault="001C7B5D" w:rsidP="00272466">
            <w:pPr>
              <w:pStyle w:val="Standard85"/>
            </w:pPr>
            <w:r w:rsidRPr="00C5497E">
              <w:t xml:space="preserve">Bestätigen Sie, dass Sie </w:t>
            </w:r>
            <w:r w:rsidR="00272466" w:rsidRPr="00C5497E">
              <w:t xml:space="preserve">die </w:t>
            </w:r>
            <w:r w:rsidRPr="00C5497E">
              <w:t xml:space="preserve">Bescheinigung </w:t>
            </w:r>
            <w:r w:rsidR="00272466" w:rsidRPr="00C5497E">
              <w:t xml:space="preserve">zur Einhaltung der Arbeitsbedingungen </w:t>
            </w:r>
            <w:r w:rsidRPr="00C5497E">
              <w:t xml:space="preserve">beim Amt für Wirtschaft und Arbeit des Kantons Zürich (AWA) </w:t>
            </w:r>
            <w:r w:rsidR="0071047E" w:rsidRPr="00C5497E">
              <w:t>einholen und die</w:t>
            </w:r>
            <w:r w:rsidR="00122B1E" w:rsidRPr="00C5497E">
              <w:t xml:space="preserve">se </w:t>
            </w:r>
            <w:r w:rsidR="00A22A94" w:rsidRPr="00C5497E">
              <w:t>vor Vertragsabschluss vorlegen</w:t>
            </w:r>
            <w:r w:rsidR="001E7015" w:rsidRPr="00C5497E">
              <w:t>?</w:t>
            </w:r>
          </w:p>
          <w:p w14:paraId="563706C5" w14:textId="63F5F5CA" w:rsidR="00272466" w:rsidRPr="00C5497E" w:rsidRDefault="00272466" w:rsidP="00272466">
            <w:pPr>
              <w:pStyle w:val="Standard85"/>
            </w:pPr>
            <w:r w:rsidRPr="00C5497E">
              <w:t>Die B</w:t>
            </w:r>
            <w:r w:rsidR="001C7B5D" w:rsidRPr="00C5497E">
              <w:t>escheinigung</w:t>
            </w:r>
            <w:r w:rsidRPr="00C5497E">
              <w:t xml:space="preserve"> der Einhaltung der Arbeitsbedingungen erhalten Sie beim </w:t>
            </w:r>
            <w:r w:rsidR="00A64307" w:rsidRPr="00C5497E">
              <w:t xml:space="preserve">AWA unter </w:t>
            </w:r>
            <w:hyperlink r:id="rId13" w:history="1">
              <w:r w:rsidR="00A64307" w:rsidRPr="00C5497E">
                <w:rPr>
                  <w:rStyle w:val="Hyperlink"/>
                  <w:color w:val="auto"/>
                </w:rPr>
                <w:t>www.zh.ch/submission</w:t>
              </w:r>
            </w:hyperlink>
            <w:r w:rsidRPr="00C5497E">
              <w:t>. Diese Be</w:t>
            </w:r>
            <w:r w:rsidR="00A64307" w:rsidRPr="00C5497E">
              <w:t>scheinigung</w:t>
            </w:r>
            <w:r w:rsidRPr="00C5497E">
              <w:t xml:space="preserve"> benötigen wir auch von ausländischen Anbietenden.</w:t>
            </w:r>
            <w:r w:rsidR="001E7015" w:rsidRPr="00C5497E">
              <w:t xml:space="preserve"> </w:t>
            </w:r>
            <w:r w:rsidRPr="00C5497E">
              <w:t>Hinweis</w:t>
            </w:r>
            <w:r w:rsidR="001E7015" w:rsidRPr="00C5497E">
              <w:t>:</w:t>
            </w:r>
            <w:r w:rsidRPr="00C5497E">
              <w:t xml:space="preserve"> Die Be</w:t>
            </w:r>
            <w:r w:rsidR="00A64307" w:rsidRPr="00C5497E">
              <w:t>scheinigung</w:t>
            </w:r>
            <w:r w:rsidRPr="00C5497E">
              <w:t xml:space="preserve"> darf nicht älter als 1 Jahr sein (ab Ausstellungsdatum).</w:t>
            </w:r>
          </w:p>
        </w:tc>
        <w:tc>
          <w:tcPr>
            <w:tcW w:w="86" w:type="dxa"/>
          </w:tcPr>
          <w:p w14:paraId="180BA2EA" w14:textId="77777777" w:rsidR="00272466" w:rsidRPr="00C5497E" w:rsidRDefault="00272466" w:rsidP="00272466">
            <w:pPr>
              <w:pStyle w:val="Standard85"/>
            </w:pPr>
          </w:p>
        </w:tc>
        <w:tc>
          <w:tcPr>
            <w:tcW w:w="425" w:type="dxa"/>
          </w:tcPr>
          <w:p w14:paraId="11759B57" w14:textId="4CA67A04" w:rsidR="00272466" w:rsidRPr="00C5497E" w:rsidRDefault="00272466" w:rsidP="00272466">
            <w:pPr>
              <w:pStyle w:val="Standard85"/>
              <w:jc w:val="right"/>
            </w:pPr>
            <w:r w:rsidRPr="00C5497E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497E">
              <w:instrText xml:space="preserve"> FORMCHECKBOX </w:instrText>
            </w:r>
            <w:r w:rsidR="0013512D">
              <w:fldChar w:fldCharType="separate"/>
            </w:r>
            <w:r w:rsidRPr="00C5497E">
              <w:fldChar w:fldCharType="end"/>
            </w:r>
          </w:p>
        </w:tc>
        <w:tc>
          <w:tcPr>
            <w:tcW w:w="567" w:type="dxa"/>
          </w:tcPr>
          <w:p w14:paraId="67D51226" w14:textId="0A2B078D" w:rsidR="00272466" w:rsidRPr="00C5497E" w:rsidRDefault="00272466" w:rsidP="00272466">
            <w:pPr>
              <w:pStyle w:val="Standard85"/>
              <w:jc w:val="right"/>
            </w:pPr>
            <w:r w:rsidRPr="00C5497E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497E">
              <w:instrText xml:space="preserve"> FORMCHECKBOX </w:instrText>
            </w:r>
            <w:r w:rsidR="0013512D">
              <w:fldChar w:fldCharType="separate"/>
            </w:r>
            <w:r w:rsidRPr="00C5497E">
              <w:fldChar w:fldCharType="end"/>
            </w:r>
          </w:p>
        </w:tc>
      </w:tr>
      <w:tr w:rsidR="00272466" w:rsidRPr="00876DD8" w14:paraId="52CB1D1A" w14:textId="77777777" w:rsidTr="00CB4224">
        <w:trPr>
          <w:cantSplit/>
        </w:trPr>
        <w:tc>
          <w:tcPr>
            <w:tcW w:w="8278" w:type="dxa"/>
          </w:tcPr>
          <w:p w14:paraId="76F90B81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Bestätigen Sie, dass Sie nicht auf der Liste der sanktionierten Anbieter*innen verzeichnet sind?</w:t>
            </w:r>
          </w:p>
        </w:tc>
        <w:tc>
          <w:tcPr>
            <w:tcW w:w="86" w:type="dxa"/>
          </w:tcPr>
          <w:p w14:paraId="4B3B4095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B29838C" w14:textId="2A24A719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42A86F85" w14:textId="220B1240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272466" w:rsidRPr="00876DD8" w14:paraId="22E8449B" w14:textId="77777777" w:rsidTr="00CB4224">
        <w:trPr>
          <w:cantSplit/>
        </w:trPr>
        <w:tc>
          <w:tcPr>
            <w:tcW w:w="8278" w:type="dxa"/>
          </w:tcPr>
          <w:p w14:paraId="55285BD7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Bestätigen Sie, dass Sie keine unzulässigen Wettbewerbsabreden getroffen und keine Bestimmungen über die Bekämpfung der Korruption verletzt haben?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6" w:type="dxa"/>
          </w:tcPr>
          <w:p w14:paraId="08582871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391428A7" w14:textId="188BBA79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556871F2" w14:textId="41488D35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272466" w:rsidRPr="00876DD8" w14:paraId="4FB25046" w14:textId="77777777" w:rsidTr="00CB4224">
        <w:trPr>
          <w:cantSplit/>
        </w:trPr>
        <w:tc>
          <w:tcPr>
            <w:tcW w:w="8278" w:type="dxa"/>
          </w:tcPr>
          <w:p w14:paraId="439CB32B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Bestätigen Sie, dass gegen Sie keine Verfahren wegen Korruption, unlauterem Wettbewerb oder Kartellen hängig sind und keine Verurteilungen aus diesen Gründen vorliegen?</w:t>
            </w:r>
          </w:p>
        </w:tc>
        <w:tc>
          <w:tcPr>
            <w:tcW w:w="86" w:type="dxa"/>
          </w:tcPr>
          <w:p w14:paraId="6D924FAF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2107EF54" w14:textId="7737F9E7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48751BA4" w14:textId="415A20DB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272466" w:rsidRPr="00876DD8" w14:paraId="3751BA45" w14:textId="77777777" w:rsidTr="00CB4224">
        <w:trPr>
          <w:cantSplit/>
        </w:trPr>
        <w:tc>
          <w:tcPr>
            <w:tcW w:w="8278" w:type="dxa"/>
          </w:tcPr>
          <w:p w14:paraId="06BE6447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Halten Sie die Bestimmungen zur Vermeidung von Korruption (insbesondere gemäss Schweizerischem Strafgesetzbuch, dem Bundesgesetz über den unlauteren Wettbewerb sowie dem Bundesgesetz über Kartelle und andere Wettbewerbs-Beschränkungen) ein?</w:t>
            </w:r>
          </w:p>
        </w:tc>
        <w:tc>
          <w:tcPr>
            <w:tcW w:w="86" w:type="dxa"/>
          </w:tcPr>
          <w:p w14:paraId="511998E9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</w:tcPr>
          <w:p w14:paraId="5E0C076C" w14:textId="78C958A2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</w:tcPr>
          <w:p w14:paraId="0E859FD7" w14:textId="22408448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272466" w:rsidRPr="00876DD8" w14:paraId="2CC6C65A" w14:textId="77777777" w:rsidTr="002968FC">
        <w:trPr>
          <w:cantSplit/>
        </w:trPr>
        <w:tc>
          <w:tcPr>
            <w:tcW w:w="8278" w:type="dxa"/>
            <w:tcBorders>
              <w:bottom w:val="single" w:sz="4" w:space="0" w:color="808080" w:themeColor="background1" w:themeShade="80"/>
            </w:tcBorders>
          </w:tcPr>
          <w:p w14:paraId="5563C7A0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t>Halten Sie die Sorgfalts- und Berichterstattungspflichten nach den Artikeln 964j–964l OR bezüglich Mineralien und Metallen aus Konflikt- und Hochrisikogebieten und Kinderarbeit ein?</w:t>
            </w:r>
          </w:p>
        </w:tc>
        <w:tc>
          <w:tcPr>
            <w:tcW w:w="86" w:type="dxa"/>
            <w:tcBorders>
              <w:bottom w:val="single" w:sz="4" w:space="0" w:color="808080" w:themeColor="background1" w:themeShade="80"/>
            </w:tcBorders>
          </w:tcPr>
          <w:p w14:paraId="6FEE27CE" w14:textId="77777777" w:rsidR="00272466" w:rsidRPr="00876DD8" w:rsidRDefault="00272466" w:rsidP="00272466">
            <w:pPr>
              <w:pStyle w:val="Standard85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808080" w:themeColor="background1" w:themeShade="80"/>
            </w:tcBorders>
          </w:tcPr>
          <w:p w14:paraId="1E79EC25" w14:textId="075E5052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808080" w:themeColor="background1" w:themeShade="80"/>
            </w:tcBorders>
          </w:tcPr>
          <w:p w14:paraId="466506E8" w14:textId="4276DFA5" w:rsidR="00272466" w:rsidRPr="00876DD8" w:rsidRDefault="00272466" w:rsidP="00272466">
            <w:pPr>
              <w:pStyle w:val="Standard85"/>
              <w:jc w:val="right"/>
              <w:rPr>
                <w:color w:val="000000" w:themeColor="text1"/>
              </w:rPr>
            </w:pPr>
            <w:r w:rsidRPr="00876DD8">
              <w:rPr>
                <w:color w:val="000000" w:themeColor="text1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6DD8">
              <w:rPr>
                <w:color w:val="000000" w:themeColor="text1"/>
              </w:rPr>
              <w:instrText xml:space="preserve"> FORMCHECKBOX </w:instrText>
            </w:r>
            <w:r w:rsidR="0013512D">
              <w:rPr>
                <w:color w:val="000000" w:themeColor="text1"/>
              </w:rPr>
            </w:r>
            <w:r w:rsidR="0013512D">
              <w:rPr>
                <w:color w:val="000000" w:themeColor="text1"/>
              </w:rPr>
              <w:fldChar w:fldCharType="separate"/>
            </w:r>
            <w:r w:rsidRPr="00876DD8">
              <w:rPr>
                <w:color w:val="000000" w:themeColor="text1"/>
              </w:rPr>
              <w:fldChar w:fldCharType="end"/>
            </w:r>
          </w:p>
        </w:tc>
      </w:tr>
      <w:tr w:rsidR="00AF429D" w:rsidRPr="00D176BA" w14:paraId="3A132173" w14:textId="77777777" w:rsidTr="002968FC">
        <w:trPr>
          <w:cantSplit/>
        </w:trPr>
        <w:tc>
          <w:tcPr>
            <w:tcW w:w="827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</w:tcPr>
          <w:p w14:paraId="6716CCE6" w14:textId="16AE2A16" w:rsidR="00AF429D" w:rsidRPr="002968FC" w:rsidRDefault="00163062" w:rsidP="00272466">
            <w:pPr>
              <w:pStyle w:val="Standard85"/>
              <w:rPr>
                <w:i/>
                <w:iCs/>
              </w:rPr>
            </w:pPr>
            <w:r w:rsidRPr="002968FC">
              <w:rPr>
                <w:i/>
                <w:iCs/>
              </w:rPr>
              <w:t>Nachfolgende Fragen sind nur bei Beizug von Subplanenden zu beantworten:</w:t>
            </w:r>
          </w:p>
        </w:tc>
        <w:tc>
          <w:tcPr>
            <w:tcW w:w="86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70BF831F" w14:textId="77777777" w:rsidR="00AF429D" w:rsidRPr="00163062" w:rsidRDefault="00AF429D" w:rsidP="00272466">
            <w:pPr>
              <w:pStyle w:val="Standard85"/>
            </w:pPr>
          </w:p>
        </w:tc>
        <w:tc>
          <w:tcPr>
            <w:tcW w:w="425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14:paraId="7E1627DB" w14:textId="77777777" w:rsidR="00AF429D" w:rsidRPr="00163062" w:rsidRDefault="00AF429D" w:rsidP="00272466">
            <w:pPr>
              <w:pStyle w:val="Standard85"/>
              <w:jc w:val="right"/>
            </w:pP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</w:tcPr>
          <w:p w14:paraId="3303F678" w14:textId="77777777" w:rsidR="00AF429D" w:rsidRPr="00163062" w:rsidRDefault="00AF429D" w:rsidP="00272466">
            <w:pPr>
              <w:pStyle w:val="Standard85"/>
              <w:jc w:val="right"/>
            </w:pPr>
          </w:p>
        </w:tc>
      </w:tr>
      <w:tr w:rsidR="00C5497E" w:rsidRPr="00C5497E" w14:paraId="79F96B3B" w14:textId="77777777" w:rsidTr="00CB4224">
        <w:trPr>
          <w:cantSplit/>
        </w:trPr>
        <w:tc>
          <w:tcPr>
            <w:tcW w:w="8278" w:type="dxa"/>
          </w:tcPr>
          <w:p w14:paraId="3A39C545" w14:textId="7A034096" w:rsidR="00272466" w:rsidRPr="00C5497E" w:rsidRDefault="00272466" w:rsidP="00272466">
            <w:pPr>
              <w:pStyle w:val="Standard85"/>
            </w:pPr>
            <w:r w:rsidRPr="00C5497E">
              <w:t>Erklären Sie sich bereit, auch Ihre Subplan</w:t>
            </w:r>
            <w:r w:rsidR="00163062" w:rsidRPr="00C5497E">
              <w:t>enden</w:t>
            </w:r>
            <w:r w:rsidRPr="00C5497E">
              <w:t xml:space="preserve"> auf die Einhaltung der Arbeitsschutzbestimmungen und Arbeitsbedingung sowie die Nichtdiskriminierung, namentlich die Gleichbehandlung der Geschlechter, gemäss den vorgehenden Fragen zu verpflichten?</w:t>
            </w:r>
          </w:p>
        </w:tc>
        <w:tc>
          <w:tcPr>
            <w:tcW w:w="86" w:type="dxa"/>
          </w:tcPr>
          <w:p w14:paraId="5551CA12" w14:textId="77777777" w:rsidR="00272466" w:rsidRPr="00C5497E" w:rsidRDefault="00272466" w:rsidP="00272466">
            <w:pPr>
              <w:pStyle w:val="Standard85"/>
            </w:pPr>
          </w:p>
        </w:tc>
        <w:tc>
          <w:tcPr>
            <w:tcW w:w="425" w:type="dxa"/>
          </w:tcPr>
          <w:p w14:paraId="3DC204DB" w14:textId="7D08CEB5" w:rsidR="00272466" w:rsidRPr="00C5497E" w:rsidRDefault="00272466" w:rsidP="00272466">
            <w:pPr>
              <w:pStyle w:val="Standard85"/>
              <w:jc w:val="right"/>
            </w:pPr>
            <w:r w:rsidRPr="00C5497E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497E">
              <w:instrText xml:space="preserve"> FORMCHECKBOX </w:instrText>
            </w:r>
            <w:r w:rsidR="0013512D">
              <w:fldChar w:fldCharType="separate"/>
            </w:r>
            <w:r w:rsidRPr="00C5497E">
              <w:fldChar w:fldCharType="end"/>
            </w:r>
          </w:p>
        </w:tc>
        <w:tc>
          <w:tcPr>
            <w:tcW w:w="567" w:type="dxa"/>
          </w:tcPr>
          <w:p w14:paraId="57412A1C" w14:textId="48732B60" w:rsidR="00272466" w:rsidRPr="00C5497E" w:rsidRDefault="00272466" w:rsidP="00272466">
            <w:pPr>
              <w:pStyle w:val="Standard85"/>
              <w:jc w:val="right"/>
            </w:pPr>
            <w:r w:rsidRPr="00C5497E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497E">
              <w:instrText xml:space="preserve"> FORMCHECKBOX </w:instrText>
            </w:r>
            <w:r w:rsidR="0013512D">
              <w:fldChar w:fldCharType="separate"/>
            </w:r>
            <w:r w:rsidRPr="00C5497E">
              <w:fldChar w:fldCharType="end"/>
            </w:r>
          </w:p>
        </w:tc>
      </w:tr>
      <w:tr w:rsidR="00C5497E" w:rsidRPr="00C5497E" w14:paraId="49EFE3BE" w14:textId="77777777" w:rsidTr="00CB4224">
        <w:trPr>
          <w:cantSplit/>
        </w:trPr>
        <w:tc>
          <w:tcPr>
            <w:tcW w:w="8278" w:type="dxa"/>
          </w:tcPr>
          <w:p w14:paraId="034F6CBF" w14:textId="3E1A58F1" w:rsidR="00272466" w:rsidRPr="00C5497E" w:rsidRDefault="00A64307" w:rsidP="00272466">
            <w:pPr>
              <w:pStyle w:val="Standard85"/>
            </w:pPr>
            <w:r w:rsidRPr="00C5497E">
              <w:t xml:space="preserve">Bestätigen </w:t>
            </w:r>
            <w:r w:rsidR="001C7B5D" w:rsidRPr="00C5497E">
              <w:t>Sie</w:t>
            </w:r>
            <w:r w:rsidRPr="00C5497E">
              <w:t>, dass Sie vor Vertragsschluss bei Ihren</w:t>
            </w:r>
            <w:r w:rsidR="00AF429D" w:rsidRPr="00C5497E">
              <w:t xml:space="preserve"> Subplan</w:t>
            </w:r>
            <w:r w:rsidR="00163062" w:rsidRPr="00C5497E">
              <w:t xml:space="preserve">enden </w:t>
            </w:r>
            <w:r w:rsidR="00272466" w:rsidRPr="00C5497E">
              <w:t>die Bes</w:t>
            </w:r>
            <w:r w:rsidRPr="00C5497E">
              <w:t>cheinigung</w:t>
            </w:r>
            <w:r w:rsidR="00272466" w:rsidRPr="00C5497E">
              <w:t xml:space="preserve"> zur Einhaltung der Arbeitsbedingungen </w:t>
            </w:r>
            <w:r w:rsidRPr="00C5497E">
              <w:t>des</w:t>
            </w:r>
            <w:r w:rsidR="00286C86" w:rsidRPr="00C5497E">
              <w:t xml:space="preserve"> </w:t>
            </w:r>
            <w:r w:rsidRPr="00C5497E">
              <w:t xml:space="preserve">AWA einfordern? </w:t>
            </w:r>
          </w:p>
        </w:tc>
        <w:tc>
          <w:tcPr>
            <w:tcW w:w="86" w:type="dxa"/>
          </w:tcPr>
          <w:p w14:paraId="190B8221" w14:textId="77777777" w:rsidR="00272466" w:rsidRPr="00C5497E" w:rsidRDefault="00272466" w:rsidP="00272466">
            <w:pPr>
              <w:pStyle w:val="Standard85"/>
            </w:pPr>
          </w:p>
        </w:tc>
        <w:tc>
          <w:tcPr>
            <w:tcW w:w="425" w:type="dxa"/>
          </w:tcPr>
          <w:p w14:paraId="698BDBF1" w14:textId="63A1E303" w:rsidR="00272466" w:rsidRPr="00C5497E" w:rsidRDefault="00272466" w:rsidP="00272466">
            <w:pPr>
              <w:pStyle w:val="Standard85"/>
              <w:jc w:val="right"/>
            </w:pPr>
            <w:r w:rsidRPr="00C5497E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5497E">
              <w:instrText xml:space="preserve"> FORMCHECKBOX </w:instrText>
            </w:r>
            <w:r w:rsidR="0013512D">
              <w:fldChar w:fldCharType="separate"/>
            </w:r>
            <w:r w:rsidRPr="00C5497E">
              <w:fldChar w:fldCharType="end"/>
            </w:r>
          </w:p>
        </w:tc>
        <w:tc>
          <w:tcPr>
            <w:tcW w:w="567" w:type="dxa"/>
          </w:tcPr>
          <w:p w14:paraId="3581A6FC" w14:textId="65EAF75C" w:rsidR="00272466" w:rsidRPr="00C5497E" w:rsidRDefault="00272466" w:rsidP="00272466">
            <w:pPr>
              <w:pStyle w:val="Standard85"/>
              <w:jc w:val="right"/>
            </w:pPr>
            <w:r w:rsidRPr="00C5497E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C5497E">
              <w:instrText xml:space="preserve"> FORMCHECKBOX </w:instrText>
            </w:r>
            <w:r w:rsidR="0013512D">
              <w:fldChar w:fldCharType="separate"/>
            </w:r>
            <w:r w:rsidRPr="00C5497E">
              <w:fldChar w:fldCharType="end"/>
            </w:r>
          </w:p>
        </w:tc>
      </w:tr>
    </w:tbl>
    <w:p w14:paraId="121627D4" w14:textId="77777777" w:rsidR="00E8386A" w:rsidRPr="00D176BA" w:rsidRDefault="00E8386A" w:rsidP="00E8386A"/>
    <w:tbl>
      <w:tblPr>
        <w:tblW w:w="9356" w:type="dxa"/>
        <w:tblBorders>
          <w:bottom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755F27" w:rsidRPr="00D176BA" w14:paraId="31C4B25F" w14:textId="77777777" w:rsidTr="004C1892">
        <w:tc>
          <w:tcPr>
            <w:tcW w:w="9356" w:type="dxa"/>
            <w:tcBorders>
              <w:top w:val="nil"/>
            </w:tcBorders>
          </w:tcPr>
          <w:p w14:paraId="3C94C134" w14:textId="3102AF94" w:rsidR="00755F27" w:rsidRPr="009D1D0B" w:rsidRDefault="001449C0" w:rsidP="006E5054">
            <w:pPr>
              <w:spacing w:line="240" w:lineRule="auto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Bemerkung: </w:t>
            </w:r>
            <w:r w:rsidR="00755F27">
              <w:rPr>
                <w:sz w:val="17"/>
                <w:szCs w:val="17"/>
              </w:rPr>
              <w:t>Die Teilnehmenden am Verfahren ermächtigen</w:t>
            </w:r>
            <w:r w:rsidR="00755F27" w:rsidRPr="009D1D0B">
              <w:rPr>
                <w:sz w:val="17"/>
                <w:szCs w:val="17"/>
              </w:rPr>
              <w:t xml:space="preserve"> die Bauherrschaft bei Verdacht auf Nichteinhaltung der gesetzlichen und/oder vertraglichen Verpflichtungen, insbesondere betreffend Einhaltung der Arbeitsschutzbestimmungen, Einsicht zu nehmen in sämtliche Daten, die über den entsprechenden Sachverhalt Auskunft geben sowie die betreffenden Dokumente ausgehändigt zu erhalten.</w:t>
            </w:r>
          </w:p>
        </w:tc>
      </w:tr>
      <w:tr w:rsidR="00E8386A" w:rsidRPr="00876DD8" w14:paraId="5BCF4D82" w14:textId="77777777" w:rsidTr="001449C0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right w:val="single" w:sz="4" w:space="0" w:color="808080" w:themeColor="background1" w:themeShade="8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c>
          <w:tcPr>
            <w:tcW w:w="9356" w:type="dxa"/>
          </w:tcPr>
          <w:p w14:paraId="0F79EC1E" w14:textId="4F776F8D" w:rsidR="00E8386A" w:rsidRPr="00876DD8" w:rsidRDefault="00E8386A" w:rsidP="006E5054">
            <w:pPr>
              <w:pStyle w:val="Standard85"/>
              <w:rPr>
                <w:b/>
                <w:bCs/>
                <w:color w:val="000000" w:themeColor="text1"/>
              </w:rPr>
            </w:pPr>
            <w:r w:rsidRPr="00876DD8">
              <w:rPr>
                <w:b/>
                <w:bCs/>
                <w:color w:val="000000" w:themeColor="text1"/>
              </w:rPr>
              <w:t xml:space="preserve">Auf Verlangen haben </w:t>
            </w:r>
            <w:r>
              <w:rPr>
                <w:b/>
                <w:bCs/>
                <w:color w:val="000000" w:themeColor="text1"/>
              </w:rPr>
              <w:t xml:space="preserve">Bewerbende resp. </w:t>
            </w:r>
            <w:r w:rsidRPr="00876DD8">
              <w:rPr>
                <w:b/>
                <w:bCs/>
                <w:color w:val="000000" w:themeColor="text1"/>
              </w:rPr>
              <w:t>Anbietende bzw. deren Sub</w:t>
            </w:r>
            <w:r>
              <w:rPr>
                <w:b/>
                <w:bCs/>
                <w:color w:val="000000" w:themeColor="text1"/>
              </w:rPr>
              <w:t xml:space="preserve">planer </w:t>
            </w:r>
            <w:r w:rsidRPr="00876DD8">
              <w:rPr>
                <w:b/>
                <w:bCs/>
                <w:color w:val="000000" w:themeColor="text1"/>
              </w:rPr>
              <w:t xml:space="preserve">die Einhaltung der Angaben in diesem Dokument gegenüber der Auftraggeberin bzw. einer </w:t>
            </w:r>
            <w:r w:rsidR="006D29D5" w:rsidRPr="00876DD8">
              <w:rPr>
                <w:b/>
                <w:bCs/>
                <w:color w:val="000000" w:themeColor="text1"/>
              </w:rPr>
              <w:t>durch diese bevollmächtigte externe Stelle</w:t>
            </w:r>
            <w:r w:rsidRPr="00876DD8">
              <w:rPr>
                <w:b/>
                <w:bCs/>
                <w:color w:val="000000" w:themeColor="text1"/>
              </w:rPr>
              <w:t xml:space="preserve"> nachzuweisen. Die Auftraggeberin bzw. eine durch diese bevollmächtigte externe Stelle kann jederzeit sowohl bei den Anbietenden sowie deren Sub</w:t>
            </w:r>
            <w:r>
              <w:rPr>
                <w:b/>
                <w:bCs/>
                <w:color w:val="000000" w:themeColor="text1"/>
              </w:rPr>
              <w:t>planer</w:t>
            </w:r>
            <w:r w:rsidRPr="00876DD8">
              <w:rPr>
                <w:b/>
                <w:bCs/>
                <w:color w:val="000000" w:themeColor="text1"/>
              </w:rPr>
              <w:t xml:space="preserve"> die Einhaltung der Verfahrensgrundsätze überprüfen.</w:t>
            </w:r>
          </w:p>
          <w:p w14:paraId="5363E2AF" w14:textId="77777777" w:rsidR="00E8386A" w:rsidRPr="00876DD8" w:rsidRDefault="00E8386A" w:rsidP="006E5054">
            <w:pPr>
              <w:pStyle w:val="Standard85"/>
              <w:rPr>
                <w:b/>
                <w:bCs/>
                <w:color w:val="000000" w:themeColor="text1"/>
              </w:rPr>
            </w:pPr>
          </w:p>
          <w:p w14:paraId="39FC3EB9" w14:textId="77777777" w:rsidR="00E8386A" w:rsidRPr="00876DD8" w:rsidRDefault="00E8386A" w:rsidP="006E5054">
            <w:pPr>
              <w:pStyle w:val="Standard85"/>
              <w:rPr>
                <w:b/>
                <w:bCs/>
                <w:color w:val="000000" w:themeColor="text1"/>
              </w:rPr>
            </w:pPr>
            <w:r w:rsidRPr="00876DD8">
              <w:rPr>
                <w:b/>
                <w:bCs/>
                <w:color w:val="000000" w:themeColor="text1"/>
              </w:rPr>
              <w:t>Gemäss Art. 44 und 45 der Interkantonale</w:t>
            </w:r>
            <w:r>
              <w:rPr>
                <w:b/>
                <w:bCs/>
                <w:color w:val="000000" w:themeColor="text1"/>
              </w:rPr>
              <w:t>n</w:t>
            </w:r>
            <w:r w:rsidRPr="00876DD8">
              <w:rPr>
                <w:b/>
                <w:bCs/>
                <w:color w:val="000000" w:themeColor="text1"/>
              </w:rPr>
              <w:t xml:space="preserve"> Vereinbarung über das öffentliche Beschaffungswesen vom 15. November 2019 werden schwerwiegende Widerhandlungen gegen die Vergabebestimmungen durch Ausschluss aus dem Verfahren, Widerruf des erteilten Zuschlags, Verwarnung, einer Busse bis zu 10 % der bereinigten Angebotssumme oder Ausschluss von künftigen Vergaben für die Dauer bis zu 5 Jahren geahndet.</w:t>
            </w:r>
          </w:p>
          <w:p w14:paraId="1CFF0F4F" w14:textId="77777777" w:rsidR="00E8386A" w:rsidRPr="00876DD8" w:rsidRDefault="00E8386A" w:rsidP="006E5054">
            <w:pPr>
              <w:pStyle w:val="Standard85"/>
              <w:rPr>
                <w:b/>
                <w:bCs/>
                <w:color w:val="000000" w:themeColor="text1"/>
              </w:rPr>
            </w:pPr>
          </w:p>
          <w:p w14:paraId="7FFB03D7" w14:textId="77777777" w:rsidR="00E8386A" w:rsidRPr="00876DD8" w:rsidRDefault="00E8386A" w:rsidP="006E5054">
            <w:pPr>
              <w:pStyle w:val="Standard85"/>
              <w:rPr>
                <w:color w:val="000000" w:themeColor="text1"/>
              </w:rPr>
            </w:pPr>
            <w:r w:rsidRPr="00876DD8">
              <w:rPr>
                <w:b/>
                <w:bCs/>
                <w:color w:val="000000" w:themeColor="text1"/>
              </w:rPr>
              <w:t>Mit der nachfolgenden Unterschrift bestätigt die Unternehmung die Richtigkeit aller Angaben und ermächtigt die je</w:t>
            </w:r>
            <w:r w:rsidRPr="00876DD8">
              <w:rPr>
                <w:b/>
                <w:bCs/>
                <w:color w:val="000000" w:themeColor="text1"/>
              </w:rPr>
              <w:softHyphen/>
              <w:t>weils zuständigen Behörden und Einrichtungen, der Vergabestelle Auskünfte über allfällige Steuer- und Sozialabga</w:t>
            </w:r>
            <w:r w:rsidRPr="00876DD8">
              <w:rPr>
                <w:b/>
                <w:bCs/>
                <w:color w:val="000000" w:themeColor="text1"/>
              </w:rPr>
              <w:softHyphen/>
              <w:t>benausstände, betreibungsrechtliche Vorgänge und weitere Angaben im Rahmen der Selbstdeklaration zu erteilen.</w:t>
            </w:r>
          </w:p>
        </w:tc>
      </w:tr>
    </w:tbl>
    <w:p w14:paraId="3ADD5E8D" w14:textId="77777777" w:rsidR="00E8386A" w:rsidRPr="00D176BA" w:rsidRDefault="00E8386A" w:rsidP="00E8386A"/>
    <w:tbl>
      <w:tblPr>
        <w:tblW w:w="9356" w:type="dxa"/>
        <w:tblBorders>
          <w:bottom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50"/>
        <w:gridCol w:w="4422"/>
      </w:tblGrid>
      <w:tr w:rsidR="00E8386A" w:rsidRPr="00D176BA" w14:paraId="4E42F6C1" w14:textId="77777777" w:rsidTr="00CB4224">
        <w:tc>
          <w:tcPr>
            <w:tcW w:w="38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11765" w14:textId="77777777" w:rsidR="00E8386A" w:rsidRPr="001449C0" w:rsidRDefault="00E8386A" w:rsidP="006E5054">
            <w:r w:rsidRPr="001449C0">
              <w:lastRenderedPageBreak/>
              <w:t>Ort und Datum:</w:t>
            </w:r>
          </w:p>
        </w:tc>
        <w:tc>
          <w:tcPr>
            <w:tcW w:w="1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52B" w14:textId="77777777" w:rsidR="00E8386A" w:rsidRPr="001449C0" w:rsidRDefault="00E8386A" w:rsidP="006E5054"/>
        </w:tc>
        <w:tc>
          <w:tcPr>
            <w:tcW w:w="44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4F68A" w14:textId="77777777" w:rsidR="00E8386A" w:rsidRPr="001449C0" w:rsidRDefault="00E8386A" w:rsidP="006E5054">
            <w:r w:rsidRPr="001449C0">
              <w:t>Die Unternehmung:</w:t>
            </w:r>
          </w:p>
        </w:tc>
      </w:tr>
      <w:tr w:rsidR="00E8386A" w:rsidRPr="00D176BA" w14:paraId="4FD89082" w14:textId="77777777" w:rsidTr="001449C0">
        <w:trPr>
          <w:trHeight w:hRule="exact" w:val="1136"/>
        </w:trPr>
        <w:tc>
          <w:tcPr>
            <w:tcW w:w="3884" w:type="dxa"/>
            <w:tcBorders>
              <w:bottom w:val="single" w:sz="4" w:space="0" w:color="808080" w:themeColor="background1" w:themeShade="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13628" w14:textId="3B4ADF7D" w:rsidR="00E8386A" w:rsidRPr="001449C0" w:rsidRDefault="006E1C65" w:rsidP="006E5054">
            <w:r w:rsidRPr="001449C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449C0">
              <w:instrText xml:space="preserve"> FORMTEXT </w:instrText>
            </w:r>
            <w:r w:rsidRPr="001449C0">
              <w:fldChar w:fldCharType="separate"/>
            </w:r>
            <w:r w:rsidRPr="001449C0">
              <w:rPr>
                <w:noProof/>
              </w:rPr>
              <w:t> </w:t>
            </w:r>
            <w:r w:rsidRPr="001449C0">
              <w:rPr>
                <w:noProof/>
              </w:rPr>
              <w:t> </w:t>
            </w:r>
            <w:r w:rsidRPr="001449C0">
              <w:rPr>
                <w:noProof/>
              </w:rPr>
              <w:t> </w:t>
            </w:r>
            <w:r w:rsidRPr="001449C0">
              <w:rPr>
                <w:noProof/>
              </w:rPr>
              <w:t> </w:t>
            </w:r>
            <w:r w:rsidRPr="001449C0">
              <w:rPr>
                <w:noProof/>
              </w:rPr>
              <w:t> </w:t>
            </w:r>
            <w:r w:rsidRPr="001449C0">
              <w:fldChar w:fldCharType="end"/>
            </w:r>
          </w:p>
        </w:tc>
        <w:tc>
          <w:tcPr>
            <w:tcW w:w="105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799E4" w14:textId="77777777" w:rsidR="00E8386A" w:rsidRPr="001449C0" w:rsidRDefault="00E8386A" w:rsidP="006E5054"/>
        </w:tc>
        <w:tc>
          <w:tcPr>
            <w:tcW w:w="4422" w:type="dxa"/>
            <w:tcBorders>
              <w:bottom w:val="single" w:sz="4" w:space="0" w:color="808080" w:themeColor="background1" w:themeShade="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76EF5" w14:textId="77777777" w:rsidR="00E8386A" w:rsidRPr="001449C0" w:rsidRDefault="00E8386A" w:rsidP="006E5054">
            <w:pPr>
              <w:pStyle w:val="Standard85"/>
              <w:rPr>
                <w:sz w:val="22"/>
              </w:rPr>
            </w:pPr>
            <w:r w:rsidRPr="001449C0">
              <w:rPr>
                <w:sz w:val="22"/>
              </w:rPr>
              <w:t>Stempel und rechtsgültige Unterschrift(en)</w:t>
            </w:r>
          </w:p>
        </w:tc>
      </w:tr>
    </w:tbl>
    <w:p w14:paraId="0785396C" w14:textId="77777777" w:rsidR="00007D63" w:rsidRDefault="00007D63" w:rsidP="00005BDF">
      <w:pPr>
        <w:pStyle w:val="Absatz"/>
        <w:spacing w:before="0" w:after="0" w:line="260" w:lineRule="atLeast"/>
      </w:pPr>
    </w:p>
    <w:sectPr w:rsidR="00007D63" w:rsidSect="001449C0">
      <w:headerReference w:type="default" r:id="rId14"/>
      <w:headerReference w:type="first" r:id="rId15"/>
      <w:pgSz w:w="11906" w:h="16838" w:code="9"/>
      <w:pgMar w:top="-1701" w:right="1134" w:bottom="1276" w:left="1418" w:header="53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52CA" w14:textId="77777777" w:rsidR="00ED539F" w:rsidRDefault="00ED539F" w:rsidP="00983210">
      <w:r>
        <w:separator/>
      </w:r>
    </w:p>
  </w:endnote>
  <w:endnote w:type="continuationSeparator" w:id="0">
    <w:p w14:paraId="4F1FE758" w14:textId="77777777" w:rsidR="00ED539F" w:rsidRDefault="00ED539F" w:rsidP="0098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00002FF" w:usb1="4000205B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0F3" w14:textId="77777777" w:rsidR="00ED539F" w:rsidRDefault="00ED539F" w:rsidP="00983210">
      <w:r>
        <w:separator/>
      </w:r>
    </w:p>
  </w:footnote>
  <w:footnote w:type="continuationSeparator" w:id="0">
    <w:p w14:paraId="2EABF753" w14:textId="77777777" w:rsidR="00ED539F" w:rsidRDefault="00ED539F" w:rsidP="00983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77FD" w14:textId="77777777" w:rsidR="00D9123D" w:rsidRDefault="00C3774D" w:rsidP="00DE5577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8239" behindDoc="0" locked="1" layoutInCell="1" allowOverlap="1" wp14:anchorId="1DD003F8" wp14:editId="4D47B441">
          <wp:simplePos x="0" y="0"/>
          <wp:positionH relativeFrom="margin">
            <wp:posOffset>-635</wp:posOffset>
          </wp:positionH>
          <wp:positionV relativeFrom="page">
            <wp:posOffset>348615</wp:posOffset>
          </wp:positionV>
          <wp:extent cx="2843530" cy="503555"/>
          <wp:effectExtent l="0" t="0" r="0" b="0"/>
          <wp:wrapNone/>
          <wp:docPr id="15" name="Grafik 15" descr="C:\Users\hbdstj\AppData\Local\Microsoft\Windows\INetCache\Content.Word\logo_stzh_ahb_rgb_schwarz_office_a3_a4_a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bdstj\AppData\Local\Microsoft\Windows\INetCache\Content.Word\logo_stzh_ahb_rgb_schwarz_office_a3_a4_a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353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CF17C7" w14:textId="77777777" w:rsidR="00D9123D" w:rsidRPr="006E3489" w:rsidRDefault="00D9123D" w:rsidP="00DE5577">
    <w:pPr>
      <w:framePr w:w="9072" w:h="851" w:hRule="exact" w:wrap="around" w:vAnchor="page" w:hAnchor="page" w:x="1702" w:y="502" w:anchorLock="1"/>
      <w:spacing w:line="240" w:lineRule="auto"/>
      <w:jc w:val="right"/>
      <w:rPr>
        <w:sz w:val="17"/>
        <w:szCs w:val="17"/>
      </w:rPr>
    </w:pPr>
    <w:r w:rsidRPr="006E3489">
      <w:rPr>
        <w:sz w:val="17"/>
        <w:szCs w:val="17"/>
      </w:rPr>
      <w:fldChar w:fldCharType="begin"/>
    </w:r>
    <w:r w:rsidRPr="006E3489">
      <w:rPr>
        <w:sz w:val="17"/>
        <w:szCs w:val="17"/>
      </w:rPr>
      <w:instrText xml:space="preserve"> PAGE  </w:instrText>
    </w:r>
    <w:r w:rsidRPr="006E3489">
      <w:rPr>
        <w:sz w:val="17"/>
        <w:szCs w:val="17"/>
      </w:rPr>
      <w:fldChar w:fldCharType="separate"/>
    </w:r>
    <w:r w:rsidR="009860FE" w:rsidRPr="006E3489">
      <w:rPr>
        <w:noProof/>
        <w:sz w:val="17"/>
        <w:szCs w:val="17"/>
      </w:rPr>
      <w:t>2</w:t>
    </w:r>
    <w:r w:rsidRPr="006E3489">
      <w:rPr>
        <w:sz w:val="17"/>
        <w:szCs w:val="17"/>
      </w:rPr>
      <w:fldChar w:fldCharType="end"/>
    </w:r>
    <w:r w:rsidRPr="006E3489">
      <w:rPr>
        <w:sz w:val="17"/>
        <w:szCs w:val="17"/>
      </w:rPr>
      <w:t>/</w:t>
    </w:r>
    <w:r w:rsidR="00642D60" w:rsidRPr="006E3489">
      <w:rPr>
        <w:sz w:val="17"/>
        <w:szCs w:val="17"/>
      </w:rPr>
      <w:fldChar w:fldCharType="begin"/>
    </w:r>
    <w:r w:rsidR="00642D60" w:rsidRPr="006E3489">
      <w:rPr>
        <w:sz w:val="17"/>
        <w:szCs w:val="17"/>
      </w:rPr>
      <w:instrText xml:space="preserve"> NUMPAGES  </w:instrText>
    </w:r>
    <w:r w:rsidR="00642D60" w:rsidRPr="006E3489">
      <w:rPr>
        <w:sz w:val="17"/>
        <w:szCs w:val="17"/>
      </w:rPr>
      <w:fldChar w:fldCharType="separate"/>
    </w:r>
    <w:r w:rsidR="009860FE" w:rsidRPr="006E3489">
      <w:rPr>
        <w:noProof/>
        <w:sz w:val="17"/>
        <w:szCs w:val="17"/>
      </w:rPr>
      <w:t>2</w:t>
    </w:r>
    <w:r w:rsidR="00642D60" w:rsidRPr="006E3489">
      <w:rPr>
        <w:noProof/>
        <w:sz w:val="17"/>
        <w:szCs w:val="17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258"/>
      <w:gridCol w:w="2098"/>
    </w:tblGrid>
    <w:tr w:rsidR="00431C01" w:rsidRPr="00707662" w14:paraId="01B64784" w14:textId="77777777" w:rsidTr="006E3489">
      <w:trPr>
        <w:trHeight w:val="703"/>
      </w:trPr>
      <w:tc>
        <w:tcPr>
          <w:tcW w:w="7258" w:type="dxa"/>
        </w:tcPr>
        <w:p w14:paraId="11A2CBD1" w14:textId="77777777" w:rsidR="00431C01" w:rsidRPr="00D20B29" w:rsidRDefault="00431C01" w:rsidP="00431C01">
          <w:pPr>
            <w:pStyle w:val="Kopfzeile"/>
          </w:pPr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48E23B44" wp14:editId="5C9CEF7E">
                <wp:simplePos x="0" y="0"/>
                <wp:positionH relativeFrom="column">
                  <wp:posOffset>22722</wp:posOffset>
                </wp:positionH>
                <wp:positionV relativeFrom="paragraph">
                  <wp:posOffset>28</wp:posOffset>
                </wp:positionV>
                <wp:extent cx="1647825" cy="276225"/>
                <wp:effectExtent l="0" t="0" r="9525" b="9525"/>
                <wp:wrapSquare wrapText="bothSides"/>
                <wp:docPr id="16" name="Grafik 16" descr="logo_stzh_AHB_sw_pos_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2" descr="logo_stzh_AHB_sw_pos_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98" w:type="dxa"/>
        </w:tcPr>
        <w:p w14:paraId="2D71CC45" w14:textId="1BA9D796" w:rsidR="00431C01" w:rsidRPr="00F1216F" w:rsidRDefault="00431C01" w:rsidP="00431C01">
          <w:pPr>
            <w:pStyle w:val="Standard85"/>
            <w:jc w:val="right"/>
          </w:pPr>
          <w:r w:rsidRPr="00F1216F">
            <w:rPr>
              <w:rStyle w:val="Seitenzahl"/>
            </w:rPr>
            <w:t xml:space="preserve">Seite </w:t>
          </w:r>
          <w:r w:rsidRPr="00F1216F">
            <w:rPr>
              <w:rStyle w:val="Seitenzahl"/>
            </w:rPr>
            <w:fldChar w:fldCharType="begin"/>
          </w:r>
          <w:r w:rsidRPr="00F1216F">
            <w:rPr>
              <w:rStyle w:val="Seitenzahl"/>
            </w:rPr>
            <w:instrText xml:space="preserve"> PAGE </w:instrText>
          </w:r>
          <w:r w:rsidRPr="00F1216F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3</w:t>
          </w:r>
          <w:r w:rsidRPr="00F1216F">
            <w:rPr>
              <w:rStyle w:val="Seitenzahl"/>
            </w:rPr>
            <w:fldChar w:fldCharType="end"/>
          </w:r>
          <w:r w:rsidRPr="00F1216F">
            <w:rPr>
              <w:rStyle w:val="Seitenzahl"/>
            </w:rPr>
            <w:t>/</w:t>
          </w:r>
          <w:r>
            <w:rPr>
              <w:rStyle w:val="Seitenzahl"/>
              <w:noProof/>
            </w:rPr>
            <w:fldChar w:fldCharType="begin"/>
          </w:r>
          <w:r>
            <w:rPr>
              <w:rStyle w:val="Seitenzahl"/>
              <w:noProof/>
            </w:rPr>
            <w:instrText xml:space="preserve"> SECTIONPAGES  \* Arabic \* MERGEFORMAT </w:instrText>
          </w:r>
          <w:r>
            <w:rPr>
              <w:rStyle w:val="Seitenzahl"/>
              <w:noProof/>
            </w:rPr>
            <w:fldChar w:fldCharType="separate"/>
          </w:r>
          <w:r w:rsidR="0013512D">
            <w:rPr>
              <w:rStyle w:val="Seitenzahl"/>
              <w:noProof/>
            </w:rPr>
            <w:t>2</w:t>
          </w:r>
          <w:r>
            <w:rPr>
              <w:rStyle w:val="Seitenzahl"/>
              <w:noProof/>
            </w:rPr>
            <w:fldChar w:fldCharType="end"/>
          </w:r>
        </w:p>
      </w:tc>
    </w:tr>
  </w:tbl>
  <w:p w14:paraId="69449F3B" w14:textId="3B4CF013" w:rsidR="00686F7C" w:rsidRPr="00431C01" w:rsidRDefault="00686F7C" w:rsidP="00431C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B8268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160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A86F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5A35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F665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2DA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FC9C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A3D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DC5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D466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DD202D"/>
    <w:multiLevelType w:val="multilevel"/>
    <w:tmpl w:val="1ADEFB88"/>
    <w:numStyleLink w:val="stzhnummerierung"/>
  </w:abstractNum>
  <w:abstractNum w:abstractNumId="11" w15:restartNumberingAfterBreak="0">
    <w:nsid w:val="235405BF"/>
    <w:multiLevelType w:val="hybridMultilevel"/>
    <w:tmpl w:val="DA1C0C2E"/>
    <w:lvl w:ilvl="0" w:tplc="551803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25617"/>
    <w:multiLevelType w:val="hybridMultilevel"/>
    <w:tmpl w:val="53BA6BC6"/>
    <w:lvl w:ilvl="0" w:tplc="08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85885"/>
    <w:multiLevelType w:val="hybridMultilevel"/>
    <w:tmpl w:val="5D201AE4"/>
    <w:lvl w:ilvl="0" w:tplc="B51475E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05F18"/>
    <w:multiLevelType w:val="multilevel"/>
    <w:tmpl w:val="BA48013A"/>
    <w:numStyleLink w:val="stzhaufzaehlung"/>
  </w:abstractNum>
  <w:abstractNum w:abstractNumId="15" w15:restartNumberingAfterBreak="0">
    <w:nsid w:val="3E197CD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62B16AF"/>
    <w:multiLevelType w:val="multilevel"/>
    <w:tmpl w:val="1ADEFB88"/>
    <w:styleLink w:val="stzhnummerierung"/>
    <w:lvl w:ilvl="0">
      <w:start w:val="1"/>
      <w:numFmt w:val="decimal"/>
      <w:pStyle w:val="StadtZrich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3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4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7" w15:restartNumberingAfterBreak="0">
    <w:nsid w:val="7B35603D"/>
    <w:multiLevelType w:val="multilevel"/>
    <w:tmpl w:val="BA48013A"/>
    <w:styleLink w:val="stzhaufzaehlung"/>
    <w:lvl w:ilvl="0">
      <w:start w:val="1"/>
      <w:numFmt w:val="bullet"/>
      <w:pStyle w:val="Aufzhlungszeichen"/>
      <w:lvlText w:val="–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Aufzhlungszeichen2"/>
      <w:lvlText w:val="–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Aufzhlungszeichen3"/>
      <w:lvlText w:val="–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Aufzhlungszeichen4"/>
      <w:lvlText w:val="–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Aufzhlungszeichen5"/>
      <w:lvlText w:val="–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num w:numId="1" w16cid:durableId="839546888">
    <w:abstractNumId w:val="9"/>
  </w:num>
  <w:num w:numId="2" w16cid:durableId="706754844">
    <w:abstractNumId w:val="7"/>
  </w:num>
  <w:num w:numId="3" w16cid:durableId="1197499885">
    <w:abstractNumId w:val="6"/>
  </w:num>
  <w:num w:numId="4" w16cid:durableId="1498888408">
    <w:abstractNumId w:val="5"/>
  </w:num>
  <w:num w:numId="5" w16cid:durableId="621426461">
    <w:abstractNumId w:val="4"/>
  </w:num>
  <w:num w:numId="6" w16cid:durableId="2141725439">
    <w:abstractNumId w:val="8"/>
  </w:num>
  <w:num w:numId="7" w16cid:durableId="1216046893">
    <w:abstractNumId w:val="3"/>
  </w:num>
  <w:num w:numId="8" w16cid:durableId="477259372">
    <w:abstractNumId w:val="2"/>
  </w:num>
  <w:num w:numId="9" w16cid:durableId="1029985622">
    <w:abstractNumId w:val="1"/>
  </w:num>
  <w:num w:numId="10" w16cid:durableId="595868070">
    <w:abstractNumId w:val="0"/>
  </w:num>
  <w:num w:numId="11" w16cid:durableId="1231885286">
    <w:abstractNumId w:val="17"/>
  </w:num>
  <w:num w:numId="12" w16cid:durableId="1628510862">
    <w:abstractNumId w:val="15"/>
  </w:num>
  <w:num w:numId="13" w16cid:durableId="82143818">
    <w:abstractNumId w:val="14"/>
  </w:num>
  <w:num w:numId="14" w16cid:durableId="1962032742">
    <w:abstractNumId w:val="14"/>
  </w:num>
  <w:num w:numId="15" w16cid:durableId="738749806">
    <w:abstractNumId w:val="14"/>
  </w:num>
  <w:num w:numId="16" w16cid:durableId="1519386940">
    <w:abstractNumId w:val="14"/>
  </w:num>
  <w:num w:numId="17" w16cid:durableId="2061202114">
    <w:abstractNumId w:val="14"/>
  </w:num>
  <w:num w:numId="18" w16cid:durableId="28650132">
    <w:abstractNumId w:val="17"/>
  </w:num>
  <w:num w:numId="19" w16cid:durableId="1611818736">
    <w:abstractNumId w:val="16"/>
  </w:num>
  <w:num w:numId="20" w16cid:durableId="53898114">
    <w:abstractNumId w:val="10"/>
  </w:num>
  <w:num w:numId="21" w16cid:durableId="1227297327">
    <w:abstractNumId w:val="12"/>
  </w:num>
  <w:num w:numId="22" w16cid:durableId="997730758">
    <w:abstractNumId w:val="13"/>
  </w:num>
  <w:num w:numId="23" w16cid:durableId="19046335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attachedTemplate r:id="rId1"/>
  <w:stylePaneFormatFilter w:val="1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WmemZ03eRFySLqKA4sg78GyV5PB4eu6lu+w80NwdcXANZ9cEKHEHCm/cg46a+5jlBsKMGAAdHRH+ZeexHJSgDg==" w:salt="uUHL4ibXpwPKDrHOKilpHA=="/>
  <w:defaultTabStop w:val="708"/>
  <w:autoHyphenation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0FE"/>
    <w:rsid w:val="00005BDF"/>
    <w:rsid w:val="00007D63"/>
    <w:rsid w:val="000263AB"/>
    <w:rsid w:val="00026DA4"/>
    <w:rsid w:val="00035A34"/>
    <w:rsid w:val="0004434A"/>
    <w:rsid w:val="00051C06"/>
    <w:rsid w:val="00052831"/>
    <w:rsid w:val="00061F2E"/>
    <w:rsid w:val="000671BD"/>
    <w:rsid w:val="0007727F"/>
    <w:rsid w:val="00080AC9"/>
    <w:rsid w:val="0008110A"/>
    <w:rsid w:val="0009283A"/>
    <w:rsid w:val="000A2357"/>
    <w:rsid w:val="000A3F0C"/>
    <w:rsid w:val="000B30D5"/>
    <w:rsid w:val="000C138C"/>
    <w:rsid w:val="000C19CB"/>
    <w:rsid w:val="000E242C"/>
    <w:rsid w:val="000E2BC9"/>
    <w:rsid w:val="000F2FB3"/>
    <w:rsid w:val="000F52C4"/>
    <w:rsid w:val="000F563A"/>
    <w:rsid w:val="000F7BD4"/>
    <w:rsid w:val="0012295B"/>
    <w:rsid w:val="00122B1E"/>
    <w:rsid w:val="0013512D"/>
    <w:rsid w:val="00140190"/>
    <w:rsid w:val="001449C0"/>
    <w:rsid w:val="001505E5"/>
    <w:rsid w:val="00154434"/>
    <w:rsid w:val="001569D4"/>
    <w:rsid w:val="00156C5B"/>
    <w:rsid w:val="0016096C"/>
    <w:rsid w:val="00163062"/>
    <w:rsid w:val="00164A8F"/>
    <w:rsid w:val="00165877"/>
    <w:rsid w:val="00172932"/>
    <w:rsid w:val="00190C40"/>
    <w:rsid w:val="00191FB3"/>
    <w:rsid w:val="00192EE7"/>
    <w:rsid w:val="001B0C74"/>
    <w:rsid w:val="001B141C"/>
    <w:rsid w:val="001B3EC8"/>
    <w:rsid w:val="001B6817"/>
    <w:rsid w:val="001C3183"/>
    <w:rsid w:val="001C3A1F"/>
    <w:rsid w:val="001C472D"/>
    <w:rsid w:val="001C7B5D"/>
    <w:rsid w:val="001D2582"/>
    <w:rsid w:val="001D5DBD"/>
    <w:rsid w:val="001D64FE"/>
    <w:rsid w:val="001E3372"/>
    <w:rsid w:val="001E7015"/>
    <w:rsid w:val="001F2700"/>
    <w:rsid w:val="001F602B"/>
    <w:rsid w:val="00202CAD"/>
    <w:rsid w:val="0020594C"/>
    <w:rsid w:val="00211C6E"/>
    <w:rsid w:val="002208D8"/>
    <w:rsid w:val="002423D1"/>
    <w:rsid w:val="00245EAE"/>
    <w:rsid w:val="0025252F"/>
    <w:rsid w:val="00261F3F"/>
    <w:rsid w:val="0026246D"/>
    <w:rsid w:val="00267C8F"/>
    <w:rsid w:val="00272466"/>
    <w:rsid w:val="00286C86"/>
    <w:rsid w:val="00294C41"/>
    <w:rsid w:val="00295885"/>
    <w:rsid w:val="002968FC"/>
    <w:rsid w:val="00296EFA"/>
    <w:rsid w:val="002A640D"/>
    <w:rsid w:val="002B3200"/>
    <w:rsid w:val="002B6248"/>
    <w:rsid w:val="002C3211"/>
    <w:rsid w:val="002C363B"/>
    <w:rsid w:val="002F57E4"/>
    <w:rsid w:val="003105E3"/>
    <w:rsid w:val="00313F7D"/>
    <w:rsid w:val="003307B7"/>
    <w:rsid w:val="00354A3A"/>
    <w:rsid w:val="00360577"/>
    <w:rsid w:val="00365DE6"/>
    <w:rsid w:val="00371D2D"/>
    <w:rsid w:val="00373796"/>
    <w:rsid w:val="0038521D"/>
    <w:rsid w:val="00393C3E"/>
    <w:rsid w:val="003948FD"/>
    <w:rsid w:val="003C4E08"/>
    <w:rsid w:val="003D47D8"/>
    <w:rsid w:val="003F1957"/>
    <w:rsid w:val="003F52EA"/>
    <w:rsid w:val="003F7988"/>
    <w:rsid w:val="004017AD"/>
    <w:rsid w:val="00401DD6"/>
    <w:rsid w:val="00403E4C"/>
    <w:rsid w:val="00406482"/>
    <w:rsid w:val="00421E39"/>
    <w:rsid w:val="00421F1E"/>
    <w:rsid w:val="00431C01"/>
    <w:rsid w:val="004322EA"/>
    <w:rsid w:val="00432F72"/>
    <w:rsid w:val="004354B7"/>
    <w:rsid w:val="00445EA4"/>
    <w:rsid w:val="0047148A"/>
    <w:rsid w:val="0047504D"/>
    <w:rsid w:val="0049393B"/>
    <w:rsid w:val="004A441C"/>
    <w:rsid w:val="004A714C"/>
    <w:rsid w:val="004A7804"/>
    <w:rsid w:val="004C1892"/>
    <w:rsid w:val="004C29D5"/>
    <w:rsid w:val="004C58E6"/>
    <w:rsid w:val="004D0D7C"/>
    <w:rsid w:val="004D7033"/>
    <w:rsid w:val="004E15AC"/>
    <w:rsid w:val="004E76A7"/>
    <w:rsid w:val="004E7BAE"/>
    <w:rsid w:val="004F40B1"/>
    <w:rsid w:val="00501392"/>
    <w:rsid w:val="00503D0A"/>
    <w:rsid w:val="005220A5"/>
    <w:rsid w:val="005237E9"/>
    <w:rsid w:val="00535E0F"/>
    <w:rsid w:val="0054732A"/>
    <w:rsid w:val="005517F8"/>
    <w:rsid w:val="00553C56"/>
    <w:rsid w:val="0055776F"/>
    <w:rsid w:val="00571AE5"/>
    <w:rsid w:val="005734EE"/>
    <w:rsid w:val="00580718"/>
    <w:rsid w:val="005927CC"/>
    <w:rsid w:val="00596683"/>
    <w:rsid w:val="00597F20"/>
    <w:rsid w:val="005A6780"/>
    <w:rsid w:val="005B52B5"/>
    <w:rsid w:val="005C59AC"/>
    <w:rsid w:val="005F3054"/>
    <w:rsid w:val="005F546A"/>
    <w:rsid w:val="0061029D"/>
    <w:rsid w:val="00610FFF"/>
    <w:rsid w:val="00616775"/>
    <w:rsid w:val="00624624"/>
    <w:rsid w:val="006366E5"/>
    <w:rsid w:val="00642D60"/>
    <w:rsid w:val="00644202"/>
    <w:rsid w:val="00654A26"/>
    <w:rsid w:val="006839FB"/>
    <w:rsid w:val="00686F7C"/>
    <w:rsid w:val="00687C15"/>
    <w:rsid w:val="0069268D"/>
    <w:rsid w:val="006A336D"/>
    <w:rsid w:val="006A3B53"/>
    <w:rsid w:val="006B1A37"/>
    <w:rsid w:val="006D0380"/>
    <w:rsid w:val="006D29D5"/>
    <w:rsid w:val="006D3841"/>
    <w:rsid w:val="006E1C65"/>
    <w:rsid w:val="006E2CD6"/>
    <w:rsid w:val="006E3489"/>
    <w:rsid w:val="006E4DCC"/>
    <w:rsid w:val="00702099"/>
    <w:rsid w:val="00706A1D"/>
    <w:rsid w:val="00707DD4"/>
    <w:rsid w:val="0071047E"/>
    <w:rsid w:val="00714B41"/>
    <w:rsid w:val="007205EE"/>
    <w:rsid w:val="007230F2"/>
    <w:rsid w:val="00726B07"/>
    <w:rsid w:val="00753493"/>
    <w:rsid w:val="0075545E"/>
    <w:rsid w:val="00755F27"/>
    <w:rsid w:val="0076289D"/>
    <w:rsid w:val="007643EF"/>
    <w:rsid w:val="00773666"/>
    <w:rsid w:val="00784820"/>
    <w:rsid w:val="00794380"/>
    <w:rsid w:val="007A05E7"/>
    <w:rsid w:val="007A5324"/>
    <w:rsid w:val="007A79EA"/>
    <w:rsid w:val="007B3A3C"/>
    <w:rsid w:val="007B7270"/>
    <w:rsid w:val="007B7867"/>
    <w:rsid w:val="007C3AE8"/>
    <w:rsid w:val="007C4CE5"/>
    <w:rsid w:val="007C5738"/>
    <w:rsid w:val="007C63A5"/>
    <w:rsid w:val="007D02E9"/>
    <w:rsid w:val="007D2802"/>
    <w:rsid w:val="007D5A91"/>
    <w:rsid w:val="007E1407"/>
    <w:rsid w:val="007E315E"/>
    <w:rsid w:val="007E5B98"/>
    <w:rsid w:val="007E7E3A"/>
    <w:rsid w:val="007F684C"/>
    <w:rsid w:val="0080495B"/>
    <w:rsid w:val="008148A9"/>
    <w:rsid w:val="008178B9"/>
    <w:rsid w:val="00825959"/>
    <w:rsid w:val="00833ACB"/>
    <w:rsid w:val="00836D1D"/>
    <w:rsid w:val="008431A8"/>
    <w:rsid w:val="00851822"/>
    <w:rsid w:val="0085610F"/>
    <w:rsid w:val="00856EEC"/>
    <w:rsid w:val="00862A63"/>
    <w:rsid w:val="0086452F"/>
    <w:rsid w:val="0086530B"/>
    <w:rsid w:val="00866FBE"/>
    <w:rsid w:val="0087700F"/>
    <w:rsid w:val="00880EE2"/>
    <w:rsid w:val="008966E6"/>
    <w:rsid w:val="008A5295"/>
    <w:rsid w:val="008C01DC"/>
    <w:rsid w:val="008C1ABF"/>
    <w:rsid w:val="009079C0"/>
    <w:rsid w:val="00917E81"/>
    <w:rsid w:val="009246FE"/>
    <w:rsid w:val="00927A6F"/>
    <w:rsid w:val="0093230F"/>
    <w:rsid w:val="009331AE"/>
    <w:rsid w:val="009438FD"/>
    <w:rsid w:val="00960731"/>
    <w:rsid w:val="00962327"/>
    <w:rsid w:val="009631AB"/>
    <w:rsid w:val="00965260"/>
    <w:rsid w:val="009658F4"/>
    <w:rsid w:val="00971D1E"/>
    <w:rsid w:val="00983210"/>
    <w:rsid w:val="009860FE"/>
    <w:rsid w:val="00991724"/>
    <w:rsid w:val="009A4646"/>
    <w:rsid w:val="009B716D"/>
    <w:rsid w:val="009C0A84"/>
    <w:rsid w:val="009C53DA"/>
    <w:rsid w:val="009C6BE2"/>
    <w:rsid w:val="009C7992"/>
    <w:rsid w:val="009F462B"/>
    <w:rsid w:val="009F56D7"/>
    <w:rsid w:val="00A035DF"/>
    <w:rsid w:val="00A065CC"/>
    <w:rsid w:val="00A1269D"/>
    <w:rsid w:val="00A1323F"/>
    <w:rsid w:val="00A22A94"/>
    <w:rsid w:val="00A36EA3"/>
    <w:rsid w:val="00A51802"/>
    <w:rsid w:val="00A559AB"/>
    <w:rsid w:val="00A60630"/>
    <w:rsid w:val="00A64307"/>
    <w:rsid w:val="00A816CE"/>
    <w:rsid w:val="00A82CFE"/>
    <w:rsid w:val="00A95FBE"/>
    <w:rsid w:val="00A97EB3"/>
    <w:rsid w:val="00AB2B94"/>
    <w:rsid w:val="00AC050A"/>
    <w:rsid w:val="00AC3C07"/>
    <w:rsid w:val="00AF429D"/>
    <w:rsid w:val="00B30A57"/>
    <w:rsid w:val="00B47B61"/>
    <w:rsid w:val="00B51800"/>
    <w:rsid w:val="00B54C15"/>
    <w:rsid w:val="00B56682"/>
    <w:rsid w:val="00B61623"/>
    <w:rsid w:val="00B67DC8"/>
    <w:rsid w:val="00B71D23"/>
    <w:rsid w:val="00B8783C"/>
    <w:rsid w:val="00B90368"/>
    <w:rsid w:val="00B930E5"/>
    <w:rsid w:val="00BA4137"/>
    <w:rsid w:val="00BB238E"/>
    <w:rsid w:val="00BC66B6"/>
    <w:rsid w:val="00BD6F18"/>
    <w:rsid w:val="00C0182D"/>
    <w:rsid w:val="00C13991"/>
    <w:rsid w:val="00C17D14"/>
    <w:rsid w:val="00C314F0"/>
    <w:rsid w:val="00C32B4A"/>
    <w:rsid w:val="00C3774D"/>
    <w:rsid w:val="00C5497E"/>
    <w:rsid w:val="00C87931"/>
    <w:rsid w:val="00CB2457"/>
    <w:rsid w:val="00CB4224"/>
    <w:rsid w:val="00CB60F5"/>
    <w:rsid w:val="00CB6380"/>
    <w:rsid w:val="00CF0997"/>
    <w:rsid w:val="00D02BF2"/>
    <w:rsid w:val="00D0333F"/>
    <w:rsid w:val="00D216F1"/>
    <w:rsid w:val="00D22803"/>
    <w:rsid w:val="00D35BA1"/>
    <w:rsid w:val="00D4227D"/>
    <w:rsid w:val="00D426AA"/>
    <w:rsid w:val="00D42952"/>
    <w:rsid w:val="00D77A09"/>
    <w:rsid w:val="00D86939"/>
    <w:rsid w:val="00D9123D"/>
    <w:rsid w:val="00D9148E"/>
    <w:rsid w:val="00D95D7D"/>
    <w:rsid w:val="00DA35BF"/>
    <w:rsid w:val="00DB3C33"/>
    <w:rsid w:val="00DB630B"/>
    <w:rsid w:val="00DC3B6D"/>
    <w:rsid w:val="00DE5577"/>
    <w:rsid w:val="00DE55C9"/>
    <w:rsid w:val="00E06B3B"/>
    <w:rsid w:val="00E07CE7"/>
    <w:rsid w:val="00E143C6"/>
    <w:rsid w:val="00E37EBC"/>
    <w:rsid w:val="00E40750"/>
    <w:rsid w:val="00E40867"/>
    <w:rsid w:val="00E43F7D"/>
    <w:rsid w:val="00E4510C"/>
    <w:rsid w:val="00E506A5"/>
    <w:rsid w:val="00E55FE5"/>
    <w:rsid w:val="00E60D6C"/>
    <w:rsid w:val="00E6687D"/>
    <w:rsid w:val="00E8386A"/>
    <w:rsid w:val="00E85BC2"/>
    <w:rsid w:val="00E932D9"/>
    <w:rsid w:val="00E950E7"/>
    <w:rsid w:val="00EA3908"/>
    <w:rsid w:val="00EB46FD"/>
    <w:rsid w:val="00EC4FCF"/>
    <w:rsid w:val="00ED539F"/>
    <w:rsid w:val="00F02E6F"/>
    <w:rsid w:val="00F12EE2"/>
    <w:rsid w:val="00F2520E"/>
    <w:rsid w:val="00F277AA"/>
    <w:rsid w:val="00F3155E"/>
    <w:rsid w:val="00F35879"/>
    <w:rsid w:val="00F36035"/>
    <w:rsid w:val="00F4199A"/>
    <w:rsid w:val="00F54F13"/>
    <w:rsid w:val="00F56307"/>
    <w:rsid w:val="00F618F7"/>
    <w:rsid w:val="00F64711"/>
    <w:rsid w:val="00F668E1"/>
    <w:rsid w:val="00F73734"/>
    <w:rsid w:val="00F81227"/>
    <w:rsid w:val="00F82772"/>
    <w:rsid w:val="00F85B6A"/>
    <w:rsid w:val="00F86992"/>
    <w:rsid w:val="00F94245"/>
    <w:rsid w:val="00FA6204"/>
    <w:rsid w:val="00FD03AD"/>
    <w:rsid w:val="00FD126A"/>
    <w:rsid w:val="00FD27F9"/>
    <w:rsid w:val="00FE05D7"/>
    <w:rsid w:val="00FE3772"/>
    <w:rsid w:val="00FF0381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E404B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6246D"/>
    <w:pPr>
      <w:spacing w:line="260" w:lineRule="atLeast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794380"/>
    <w:pPr>
      <w:keepNext/>
      <w:keepLines/>
      <w:spacing w:before="240"/>
      <w:outlineLvl w:val="0"/>
    </w:pPr>
    <w:rPr>
      <w:rFonts w:ascii="Arial Black" w:eastAsiaTheme="majorEastAsia" w:hAnsi="Arial Black" w:cstheme="majorBidi"/>
      <w:sz w:val="26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nhideWhenUsed/>
    <w:rsid w:val="004D7033"/>
    <w:pPr>
      <w:tabs>
        <w:tab w:val="center" w:pos="4536"/>
        <w:tab w:val="right" w:pos="9072"/>
      </w:tabs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rsid w:val="004D7033"/>
    <w:rPr>
      <w:rFonts w:ascii="Arial" w:hAnsi="Arial"/>
    </w:rPr>
  </w:style>
  <w:style w:type="paragraph" w:styleId="Fuzeile">
    <w:name w:val="footer"/>
    <w:basedOn w:val="Standard"/>
    <w:link w:val="FuzeileZchn"/>
    <w:unhideWhenUsed/>
    <w:rsid w:val="0098321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3210"/>
  </w:style>
  <w:style w:type="paragraph" w:customStyle="1" w:styleId="StadtZrichEmpfnger">
    <w:name w:val="Stadt Zürich Empfänger"/>
    <w:aliases w:val="Empfänger"/>
    <w:basedOn w:val="Standard"/>
    <w:uiPriority w:val="99"/>
    <w:rsid w:val="00616775"/>
    <w:pPr>
      <w:framePr w:w="4536" w:h="1588" w:hRule="exact" w:wrap="around" w:vAnchor="page" w:hAnchor="page" w:x="1702" w:y="2836" w:anchorLock="1"/>
    </w:pPr>
  </w:style>
  <w:style w:type="paragraph" w:customStyle="1" w:styleId="StadtZrichDatum">
    <w:name w:val="Stadt Zürich Datum"/>
    <w:aliases w:val="Briefdatum"/>
    <w:basedOn w:val="Standard"/>
    <w:uiPriority w:val="99"/>
    <w:rsid w:val="00616775"/>
    <w:pPr>
      <w:framePr w:wrap="around" w:vAnchor="page" w:hAnchor="page" w:x="1702" w:y="4821" w:anchorLock="1"/>
    </w:pPr>
  </w:style>
  <w:style w:type="paragraph" w:customStyle="1" w:styleId="StadtZrichZwischentitel">
    <w:name w:val="Stadt Zürich Zwischentitel"/>
    <w:aliases w:val="Zwischentitel"/>
    <w:basedOn w:val="Standard"/>
    <w:uiPriority w:val="8"/>
    <w:qFormat/>
    <w:rsid w:val="00794380"/>
    <w:rPr>
      <w:rFonts w:ascii="Arial Black" w:hAnsi="Arial Black"/>
    </w:rPr>
  </w:style>
  <w:style w:type="paragraph" w:customStyle="1" w:styleId="StadtZrichAdresse">
    <w:name w:val="Stadt Zürich Adresse"/>
    <w:aliases w:val="Adresse"/>
    <w:basedOn w:val="Standard"/>
    <w:uiPriority w:val="99"/>
    <w:rsid w:val="002423D1"/>
    <w:pPr>
      <w:spacing w:line="200" w:lineRule="atLeast"/>
    </w:pPr>
    <w:rPr>
      <w:noProof/>
      <w:sz w:val="17"/>
    </w:rPr>
  </w:style>
  <w:style w:type="character" w:styleId="Hyperlink">
    <w:name w:val="Hyperlink"/>
    <w:basedOn w:val="Absatz-Standardschriftart"/>
    <w:unhideWhenUsed/>
    <w:rsid w:val="009658F4"/>
    <w:rPr>
      <w:color w:val="0000BF"/>
      <w:u w:val="single" w:color="0000BF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83210"/>
    <w:rPr>
      <w:color w:val="605E5C"/>
      <w:shd w:val="clear" w:color="auto" w:fill="E1DFDD"/>
    </w:rPr>
  </w:style>
  <w:style w:type="paragraph" w:customStyle="1" w:styleId="StadtZrichVerweis">
    <w:name w:val="Stadt Zürich Verweis"/>
    <w:aliases w:val="Verweis"/>
    <w:basedOn w:val="Standard"/>
    <w:uiPriority w:val="11"/>
    <w:qFormat/>
    <w:rsid w:val="002423D1"/>
    <w:pPr>
      <w:framePr w:w="9072" w:h="1361" w:hRule="exact" w:wrap="around" w:vAnchor="page" w:hAnchor="page" w:x="1702" w:y="14913" w:anchorLock="1"/>
      <w:spacing w:line="200" w:lineRule="atLeast"/>
    </w:pPr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94380"/>
    <w:rPr>
      <w:rFonts w:ascii="Arial Black" w:eastAsiaTheme="majorEastAsia" w:hAnsi="Arial Black" w:cstheme="majorBidi"/>
      <w:sz w:val="26"/>
      <w:szCs w:val="32"/>
    </w:rPr>
  </w:style>
  <w:style w:type="character" w:styleId="Fett">
    <w:name w:val="Strong"/>
    <w:basedOn w:val="Absatz-Standardschriftart"/>
    <w:uiPriority w:val="22"/>
    <w:rsid w:val="00794380"/>
    <w:rPr>
      <w:rFonts w:ascii="Arial Black" w:hAnsi="Arial Black"/>
      <w:b w:val="0"/>
      <w:bCs/>
    </w:rPr>
  </w:style>
  <w:style w:type="paragraph" w:customStyle="1" w:styleId="StadtZrichSeitennummer">
    <w:name w:val="Stadt Zürich Seitennummer"/>
    <w:aliases w:val="Seitennummer"/>
    <w:basedOn w:val="Standard"/>
    <w:uiPriority w:val="99"/>
    <w:rsid w:val="009A4646"/>
    <w:pPr>
      <w:framePr w:w="9072" w:h="851" w:hRule="exact" w:wrap="around" w:vAnchor="page" w:hAnchor="page" w:x="1702" w:y="2836" w:anchorLock="1"/>
    </w:pPr>
  </w:style>
  <w:style w:type="numbering" w:customStyle="1" w:styleId="stzhaufzaehlung">
    <w:name w:val="stzh_aufzaehlung"/>
    <w:uiPriority w:val="99"/>
    <w:rsid w:val="00571AE5"/>
    <w:pPr>
      <w:numPr>
        <w:numId w:val="11"/>
      </w:numPr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0D7C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ufzhlungszeichen">
    <w:name w:val="List Bullet"/>
    <w:basedOn w:val="Standard"/>
    <w:uiPriority w:val="2"/>
    <w:unhideWhenUsed/>
    <w:qFormat/>
    <w:rsid w:val="00571AE5"/>
    <w:pPr>
      <w:numPr>
        <w:numId w:val="18"/>
      </w:numPr>
      <w:contextualSpacing/>
    </w:pPr>
  </w:style>
  <w:style w:type="paragraph" w:styleId="Aufzhlungszeichen2">
    <w:name w:val="List Bullet 2"/>
    <w:basedOn w:val="Standard"/>
    <w:uiPriority w:val="2"/>
    <w:semiHidden/>
    <w:unhideWhenUsed/>
    <w:rsid w:val="00571AE5"/>
    <w:pPr>
      <w:numPr>
        <w:ilvl w:val="1"/>
        <w:numId w:val="18"/>
      </w:numPr>
      <w:contextualSpacing/>
    </w:pPr>
  </w:style>
  <w:style w:type="paragraph" w:styleId="Aufzhlungszeichen3">
    <w:name w:val="List Bullet 3"/>
    <w:basedOn w:val="Standard"/>
    <w:uiPriority w:val="2"/>
    <w:semiHidden/>
    <w:unhideWhenUsed/>
    <w:rsid w:val="00571AE5"/>
    <w:pPr>
      <w:numPr>
        <w:ilvl w:val="2"/>
        <w:numId w:val="18"/>
      </w:numPr>
      <w:contextualSpacing/>
    </w:pPr>
  </w:style>
  <w:style w:type="paragraph" w:styleId="Aufzhlungszeichen4">
    <w:name w:val="List Bullet 4"/>
    <w:basedOn w:val="Standard"/>
    <w:uiPriority w:val="2"/>
    <w:semiHidden/>
    <w:unhideWhenUsed/>
    <w:rsid w:val="00571AE5"/>
    <w:pPr>
      <w:numPr>
        <w:ilvl w:val="3"/>
        <w:numId w:val="18"/>
      </w:numPr>
      <w:contextualSpacing/>
    </w:pPr>
  </w:style>
  <w:style w:type="paragraph" w:styleId="Aufzhlungszeichen5">
    <w:name w:val="List Bullet 5"/>
    <w:basedOn w:val="Standard"/>
    <w:uiPriority w:val="2"/>
    <w:semiHidden/>
    <w:unhideWhenUsed/>
    <w:rsid w:val="00571AE5"/>
    <w:pPr>
      <w:numPr>
        <w:ilvl w:val="4"/>
        <w:numId w:val="18"/>
      </w:numPr>
      <w:tabs>
        <w:tab w:val="num" w:pos="360"/>
      </w:tabs>
      <w:ind w:left="0" w:firstLine="0"/>
      <w:contextualSpacing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0D7C"/>
    <w:rPr>
      <w:rFonts w:ascii="Segoe UI" w:hAnsi="Segoe UI" w:cs="Segoe UI"/>
      <w:sz w:val="18"/>
      <w:szCs w:val="18"/>
    </w:rPr>
  </w:style>
  <w:style w:type="numbering" w:customStyle="1" w:styleId="stzhnummerierung">
    <w:name w:val="stzh_nummerierung"/>
    <w:uiPriority w:val="99"/>
    <w:rsid w:val="00571AE5"/>
    <w:pPr>
      <w:numPr>
        <w:numId w:val="19"/>
      </w:numPr>
    </w:pPr>
  </w:style>
  <w:style w:type="paragraph" w:customStyle="1" w:styleId="StadtZrichNummerierung">
    <w:name w:val="Stadt Zürich Nummerierung"/>
    <w:aliases w:val="Nummerierung"/>
    <w:basedOn w:val="Standard"/>
    <w:uiPriority w:val="4"/>
    <w:qFormat/>
    <w:rsid w:val="00571AE5"/>
    <w:pPr>
      <w:numPr>
        <w:numId w:val="20"/>
      </w:numPr>
    </w:pPr>
  </w:style>
  <w:style w:type="character" w:styleId="Platzhaltertext">
    <w:name w:val="Placeholder Text"/>
    <w:basedOn w:val="Absatz-Standardschriftart"/>
    <w:uiPriority w:val="99"/>
    <w:semiHidden/>
    <w:rsid w:val="000671BD"/>
    <w:rPr>
      <w:color w:val="808080"/>
    </w:rPr>
  </w:style>
  <w:style w:type="paragraph" w:customStyle="1" w:styleId="Text9pt">
    <w:name w:val="Text + 9 pt"/>
    <w:link w:val="Text9ptZchn"/>
    <w:rsid w:val="009860FE"/>
    <w:rPr>
      <w:rFonts w:ascii="Arial" w:eastAsia="Times New Roman" w:hAnsi="Arial" w:cs="Times New Roman"/>
      <w:sz w:val="18"/>
      <w:lang w:eastAsia="de-CH"/>
    </w:rPr>
  </w:style>
  <w:style w:type="paragraph" w:customStyle="1" w:styleId="Absatz">
    <w:name w:val="Absatz"/>
    <w:rsid w:val="009860FE"/>
    <w:pPr>
      <w:spacing w:before="120" w:after="60"/>
    </w:pPr>
    <w:rPr>
      <w:rFonts w:ascii="Arial" w:eastAsia="Times New Roman" w:hAnsi="Arial" w:cs="Times New Roman"/>
      <w:lang w:eastAsia="de-CH"/>
    </w:rPr>
  </w:style>
  <w:style w:type="paragraph" w:customStyle="1" w:styleId="TextVor3pt">
    <w:name w:val="Text + Vor:  3 pt"/>
    <w:basedOn w:val="Standard"/>
    <w:link w:val="TextVor3ptZchn"/>
    <w:rsid w:val="009860FE"/>
    <w:pPr>
      <w:spacing w:before="60" w:line="240" w:lineRule="auto"/>
    </w:pPr>
    <w:rPr>
      <w:rFonts w:eastAsia="Times New Roman" w:cs="Times New Roman"/>
      <w:szCs w:val="20"/>
      <w:lang w:eastAsia="de-CH"/>
    </w:rPr>
  </w:style>
  <w:style w:type="paragraph" w:customStyle="1" w:styleId="Kontrollkstchen">
    <w:name w:val="Kontrollkästchen"/>
    <w:basedOn w:val="TextVor3pt"/>
    <w:link w:val="KontrollkstchenZchn"/>
    <w:rsid w:val="009860FE"/>
    <w:rPr>
      <w:sz w:val="18"/>
    </w:rPr>
  </w:style>
  <w:style w:type="character" w:customStyle="1" w:styleId="TextVor3ptZchn">
    <w:name w:val="Text + Vor:  3 pt Zchn"/>
    <w:basedOn w:val="Absatz-Standardschriftart"/>
    <w:link w:val="TextVor3pt"/>
    <w:rsid w:val="009860FE"/>
    <w:rPr>
      <w:rFonts w:ascii="Arial" w:eastAsia="Times New Roman" w:hAnsi="Arial" w:cs="Times New Roman"/>
      <w:szCs w:val="20"/>
      <w:lang w:eastAsia="de-CH"/>
    </w:rPr>
  </w:style>
  <w:style w:type="character" w:customStyle="1" w:styleId="KontrollkstchenZchn">
    <w:name w:val="Kontrollkästchen Zchn"/>
    <w:basedOn w:val="TextVor3ptZchn"/>
    <w:link w:val="Kontrollkstchen"/>
    <w:rsid w:val="009860FE"/>
    <w:rPr>
      <w:rFonts w:ascii="Arial" w:eastAsia="Times New Roman" w:hAnsi="Arial" w:cs="Times New Roman"/>
      <w:sz w:val="18"/>
      <w:szCs w:val="20"/>
      <w:lang w:eastAsia="de-CH"/>
    </w:rPr>
  </w:style>
  <w:style w:type="paragraph" w:customStyle="1" w:styleId="TextVor3ptFett">
    <w:name w:val="Text + Vor:  3 pt + Fett"/>
    <w:rsid w:val="009860FE"/>
    <w:pPr>
      <w:spacing w:before="60"/>
    </w:pPr>
    <w:rPr>
      <w:rFonts w:ascii="Arial" w:eastAsia="Times New Roman" w:hAnsi="Arial" w:cs="Times New Roman"/>
      <w:b/>
      <w:bCs/>
      <w:szCs w:val="20"/>
      <w:lang w:eastAsia="de-CH"/>
    </w:rPr>
  </w:style>
  <w:style w:type="character" w:customStyle="1" w:styleId="Text9ptZchn">
    <w:name w:val="Text + 9 pt Zchn"/>
    <w:basedOn w:val="Absatz-Standardschriftart"/>
    <w:link w:val="Text9pt"/>
    <w:rsid w:val="009860FE"/>
    <w:rPr>
      <w:rFonts w:ascii="Arial" w:eastAsia="Times New Roman" w:hAnsi="Arial" w:cs="Times New Roman"/>
      <w:sz w:val="18"/>
      <w:lang w:eastAsia="de-CH"/>
    </w:rPr>
  </w:style>
  <w:style w:type="paragraph" w:customStyle="1" w:styleId="Standard85">
    <w:name w:val="Standard 8.5"/>
    <w:qFormat/>
    <w:rsid w:val="00DC3B6D"/>
    <w:pPr>
      <w:tabs>
        <w:tab w:val="left" w:pos="5670"/>
      </w:tabs>
      <w:spacing w:line="200" w:lineRule="atLeast"/>
    </w:pPr>
    <w:rPr>
      <w:rFonts w:ascii="Arial" w:eastAsia="Arial" w:hAnsi="Arial" w:cs="Arial"/>
      <w:sz w:val="17"/>
    </w:rPr>
  </w:style>
  <w:style w:type="character" w:styleId="Kommentarzeichen">
    <w:name w:val="annotation reference"/>
    <w:basedOn w:val="Absatz-Standardschriftart"/>
    <w:semiHidden/>
    <w:unhideWhenUsed/>
    <w:rsid w:val="00991724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991724"/>
    <w:pPr>
      <w:spacing w:line="240" w:lineRule="auto"/>
    </w:pPr>
    <w:rPr>
      <w:rFonts w:eastAsia="Times New Roman" w:cs="Times New Roman"/>
      <w:sz w:val="20"/>
      <w:szCs w:val="20"/>
      <w:lang w:eastAsia="de-CH"/>
    </w:rPr>
  </w:style>
  <w:style w:type="character" w:customStyle="1" w:styleId="KommentartextZchn">
    <w:name w:val="Kommentartext Zchn"/>
    <w:basedOn w:val="Absatz-Standardschriftart"/>
    <w:link w:val="Kommentartext"/>
    <w:rsid w:val="00991724"/>
    <w:rPr>
      <w:rFonts w:ascii="Arial" w:eastAsia="Times New Roman" w:hAnsi="Arial" w:cs="Times New Roman"/>
      <w:sz w:val="20"/>
      <w:szCs w:val="20"/>
      <w:lang w:eastAsia="de-CH"/>
    </w:rPr>
  </w:style>
  <w:style w:type="paragraph" w:customStyle="1" w:styleId="Standard85M10">
    <w:name w:val="Standard 8.5M10"/>
    <w:link w:val="Standard85M10Zchn"/>
    <w:rsid w:val="00E8386A"/>
    <w:pPr>
      <w:spacing w:line="200" w:lineRule="atLeast"/>
    </w:pPr>
    <w:rPr>
      <w:rFonts w:ascii="Arial" w:eastAsia="Times New Roman" w:hAnsi="Arial" w:cs="Times New Roman"/>
      <w:sz w:val="17"/>
      <w:szCs w:val="17"/>
      <w:lang w:eastAsia="de-CH"/>
    </w:rPr>
  </w:style>
  <w:style w:type="character" w:customStyle="1" w:styleId="Standard85M10Zchn">
    <w:name w:val="Standard 8.5M10 Zchn"/>
    <w:basedOn w:val="Absatz-Standardschriftart"/>
    <w:link w:val="Standard85M10"/>
    <w:rsid w:val="00E8386A"/>
    <w:rPr>
      <w:rFonts w:ascii="Arial" w:eastAsia="Times New Roman" w:hAnsi="Arial" w:cs="Times New Roman"/>
      <w:sz w:val="17"/>
      <w:szCs w:val="17"/>
      <w:lang w:eastAsia="de-CH"/>
    </w:rPr>
  </w:style>
  <w:style w:type="paragraph" w:customStyle="1" w:styleId="FusszeilePfad">
    <w:name w:val="FusszeilePfad"/>
    <w:rsid w:val="00E8386A"/>
    <w:pPr>
      <w:spacing w:line="140" w:lineRule="atLeast"/>
    </w:pPr>
    <w:rPr>
      <w:rFonts w:ascii="Arial" w:eastAsia="Times New Roman" w:hAnsi="Arial" w:cs="Times New Roman"/>
      <w:sz w:val="11"/>
      <w:szCs w:val="17"/>
      <w:lang w:eastAsia="de-CH"/>
    </w:rPr>
  </w:style>
  <w:style w:type="character" w:styleId="Seitenzahl">
    <w:name w:val="page number"/>
    <w:basedOn w:val="Absatz-Standardschriftart"/>
    <w:rsid w:val="00E8386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86939"/>
    <w:rPr>
      <w:rFonts w:eastAsia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86939"/>
    <w:rPr>
      <w:rFonts w:ascii="Arial" w:eastAsia="Times New Roman" w:hAnsi="Arial" w:cs="Times New Roman"/>
      <w:b/>
      <w:bCs/>
      <w:sz w:val="20"/>
      <w:szCs w:val="20"/>
      <w:lang w:eastAsia="de-CH"/>
    </w:rPr>
  </w:style>
  <w:style w:type="paragraph" w:customStyle="1" w:styleId="Tabelle85M10V3">
    <w:name w:val="Tabelle 8.5M10 + V3"/>
    <w:rsid w:val="008C1ABF"/>
    <w:pPr>
      <w:spacing w:before="60" w:line="200" w:lineRule="atLeast"/>
    </w:pPr>
    <w:rPr>
      <w:rFonts w:ascii="Arial" w:eastAsia="Times New Roman" w:hAnsi="Arial" w:cs="Times New Roman"/>
      <w:sz w:val="17"/>
      <w:szCs w:val="17"/>
      <w:lang w:eastAsia="de-CH"/>
    </w:rPr>
  </w:style>
  <w:style w:type="paragraph" w:customStyle="1" w:styleId="Tabelle85M10V30">
    <w:name w:val="Tabelle 8.5M10 V3"/>
    <w:rsid w:val="008C1ABF"/>
    <w:pPr>
      <w:spacing w:before="60"/>
    </w:pPr>
    <w:rPr>
      <w:rFonts w:ascii="Arial" w:eastAsia="Times New Roman" w:hAnsi="Arial" w:cs="Times New Roman"/>
      <w:sz w:val="17"/>
      <w:szCs w:val="17"/>
      <w:lang w:eastAsia="de-CH"/>
    </w:rPr>
  </w:style>
  <w:style w:type="paragraph" w:styleId="Listenabsatz">
    <w:name w:val="List Paragraph"/>
    <w:basedOn w:val="Standard"/>
    <w:uiPriority w:val="34"/>
    <w:rsid w:val="00F618F7"/>
    <w:pPr>
      <w:ind w:left="720"/>
      <w:contextualSpacing/>
    </w:pPr>
  </w:style>
  <w:style w:type="paragraph" w:customStyle="1" w:styleId="Tabelle2">
    <w:name w:val="Tabelle 2"/>
    <w:rsid w:val="000B30D5"/>
    <w:pPr>
      <w:tabs>
        <w:tab w:val="left" w:pos="993"/>
      </w:tabs>
      <w:spacing w:before="100"/>
    </w:pPr>
    <w:rPr>
      <w:rFonts w:ascii="Arial" w:eastAsia="Times New Roman" w:hAnsi="Arial" w:cs="Times New Roman"/>
      <w:b/>
      <w:sz w:val="18"/>
      <w:szCs w:val="20"/>
      <w:lang w:val="de-DE" w:eastAsia="de-DE"/>
    </w:rPr>
  </w:style>
  <w:style w:type="paragraph" w:customStyle="1" w:styleId="TabelleAbstand">
    <w:name w:val="Tabelle Abstand"/>
    <w:rsid w:val="000B30D5"/>
    <w:rPr>
      <w:rFonts w:ascii="Arial" w:eastAsia="Times New Roman" w:hAnsi="Arial" w:cs="Times New Roman"/>
      <w:bCs/>
      <w:sz w:val="18"/>
      <w:szCs w:val="20"/>
      <w:lang w:val="de-DE" w:eastAsia="de-DE"/>
    </w:rPr>
  </w:style>
  <w:style w:type="paragraph" w:customStyle="1" w:styleId="Tabelle3">
    <w:name w:val="Tabelle 3"/>
    <w:rsid w:val="000B30D5"/>
    <w:pPr>
      <w:spacing w:before="100"/>
    </w:pPr>
    <w:rPr>
      <w:rFonts w:ascii="Arial" w:eastAsia="Times New Roman" w:hAnsi="Arial" w:cs="Times New Roman"/>
      <w:bCs/>
      <w:sz w:val="18"/>
      <w:szCs w:val="20"/>
      <w:lang w:eastAsia="de-DE"/>
    </w:rPr>
  </w:style>
  <w:style w:type="paragraph" w:customStyle="1" w:styleId="Tabelle4">
    <w:name w:val="Tabelle 4"/>
    <w:rsid w:val="000B30D5"/>
    <w:rPr>
      <w:rFonts w:ascii="Arial" w:eastAsia="Times New Roman" w:hAnsi="Arial" w:cs="Times New Roman"/>
      <w:sz w:val="18"/>
      <w:szCs w:val="20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47148A"/>
    <w:rPr>
      <w:color w:val="B2CCD7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643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h.ch/submissio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tadt-zuerich.ch/hbd/de/index/hochbau/vorgaben-fuer-bauvorhaben/ausschreibung-abwicklung-rechnungsstellung/vorgaben-bauausschreibung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tadt-zuerich.ch/content/dam/stzh/hbd/Deutsch/Hochbau/Weitere%20Dokumente/Submissionen/Vorlage-Verhaltenskodex-fuer-VertragspartnerInnen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zh.loc\zrh\sibap3\templates\PRD\AHB\AHB_Merkblatt-hoch.dotx" TargetMode="External"/></Relationships>
</file>

<file path=word/theme/theme1.xml><?xml version="1.0" encoding="utf-8"?>
<a:theme xmlns:a="http://schemas.openxmlformats.org/drawingml/2006/main" name="Design1">
  <a:themeElements>
    <a:clrScheme name="Stadt Zürich - Farben">
      <a:dk1>
        <a:srgbClr val="000000"/>
      </a:dk1>
      <a:lt1>
        <a:srgbClr val="FFFFFF"/>
      </a:lt1>
      <a:dk2>
        <a:srgbClr val="0F05A0"/>
      </a:dk2>
      <a:lt2>
        <a:srgbClr val="FFFFFF"/>
      </a:lt2>
      <a:accent1>
        <a:srgbClr val="3431DE"/>
      </a:accent1>
      <a:accent2>
        <a:srgbClr val="A31413"/>
      </a:accent2>
      <a:accent3>
        <a:srgbClr val="EB5E00"/>
      </a:accent3>
      <a:accent4>
        <a:srgbClr val="FBB900"/>
      </a:accent4>
      <a:accent5>
        <a:srgbClr val="06751E"/>
      </a:accent5>
      <a:accent6>
        <a:srgbClr val="989898"/>
      </a:accent6>
      <a:hlink>
        <a:srgbClr val="0F05A0"/>
      </a:hlink>
      <a:folHlink>
        <a:srgbClr val="B2CCD7"/>
      </a:folHlink>
    </a:clrScheme>
    <a:fontScheme name="STZ_Fonts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6"/>
        </a:solidFill>
        <a:ln>
          <a:noFill/>
        </a:ln>
      </a:spPr>
      <a:bodyPr lIns="0" tIns="0" rIns="0" bIns="0" rtlCol="0" anchor="t" anchorCtr="0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>
    <a:extraClrScheme>
      <a:clrScheme name="Stadt Zürich - Farben">
        <a:dk1>
          <a:srgbClr val="000000"/>
        </a:dk1>
        <a:lt1>
          <a:srgbClr val="FFFFFF"/>
        </a:lt1>
        <a:dk2>
          <a:srgbClr val="0F05A0"/>
        </a:dk2>
        <a:lt2>
          <a:srgbClr val="FFFFFF"/>
        </a:lt2>
        <a:accent1>
          <a:srgbClr val="3431DE"/>
        </a:accent1>
        <a:accent2>
          <a:srgbClr val="A31413"/>
        </a:accent2>
        <a:accent3>
          <a:srgbClr val="EB5E00"/>
        </a:accent3>
        <a:accent4>
          <a:srgbClr val="FBB900"/>
        </a:accent4>
        <a:accent5>
          <a:srgbClr val="06751E"/>
        </a:accent5>
        <a:accent6>
          <a:srgbClr val="989898"/>
        </a:accent6>
        <a:hlink>
          <a:srgbClr val="0F05A0"/>
        </a:hlink>
        <a:folHlink>
          <a:srgbClr val="B2CCD7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Zitronengelb 70">
      <a:srgbClr val="CCBA10"/>
    </a:custClr>
    <a:custClr name="Zitronengelb 40">
      <a:srgbClr val="FFF369"/>
    </a:custClr>
    <a:custClr name="Lemongrass 70">
      <a:srgbClr val="92A210"/>
    </a:custClr>
    <a:custClr name="Lemongrass 40">
      <a:srgbClr val="E0E721"/>
    </a:custClr>
    <a:custClr name="Lindengrün 70">
      <a:srgbClr val="53831B"/>
    </a:custClr>
    <a:custClr name="Lindengrün 40">
      <a:srgbClr val="B9D55C"/>
    </a:custClr>
    <a:custClr name="Kleeblatt 70">
      <a:srgbClr val="06751E"/>
    </a:custClr>
    <a:custClr name="Kleeblatt 40">
      <a:srgbClr val="8ECF69"/>
    </a:custClr>
    <a:custClr name="Tannengrün 70">
      <a:srgbClr val="006831"/>
    </a:custClr>
    <a:custClr name="Tannengrün 40">
      <a:srgbClr val="65CD8C"/>
    </a:custClr>
    <a:custClr name="Petrol 70">
      <a:srgbClr val="005857"/>
    </a:custClr>
    <a:custClr name="Petrol 40">
      <a:srgbClr val="2AC7C7"/>
    </a:custClr>
    <a:custClr name="Cyan 70">
      <a:srgbClr val="004D76"/>
    </a:custClr>
    <a:custClr name="Cyan 40">
      <a:srgbClr val="23C3F1"/>
    </a:custClr>
    <a:custClr name="Kobaltblau 70">
      <a:srgbClr val="002F96"/>
    </a:custClr>
    <a:custClr name="Kobaltblau 40">
      <a:srgbClr val="46B2FF"/>
    </a:custClr>
    <a:custClr name="Mitternachtsblau 70 – Züriblau">
      <a:srgbClr val="0F05A0"/>
    </a:custClr>
    <a:custClr name="Mitternachtsblau 40">
      <a:srgbClr val="6496FF"/>
    </a:custClr>
    <a:custClr name="Violett 70">
      <a:srgbClr val="512480"/>
    </a:custClr>
    <a:custClr name="Violett 40">
      <a:srgbClr val="BC92FF"/>
    </a:custClr>
    <a:custClr name="Magenta 70">
      <a:srgbClr val="960055"/>
    </a:custClr>
    <a:custClr name="Magenta 40">
      <a:srgbClr val="F36BA6"/>
    </a:custClr>
    <a:custClr name="Rot 70">
      <a:srgbClr val="A31413"/>
    </a:custClr>
    <a:custClr name="Rot 40">
      <a:srgbClr val="FB737E"/>
    </a:custClr>
    <a:custClr name="Koralle 70">
      <a:srgbClr val="B80B2E"/>
    </a:custClr>
    <a:custClr name="Koralle 40">
      <a:srgbClr val="F18785"/>
    </a:custClr>
    <a:custClr name="Orange 70">
      <a:srgbClr val="B23A01"/>
    </a:custClr>
    <a:custClr name="Orange 40">
      <a:srgbClr val="F6A960"/>
    </a:custClr>
    <a:custClr name="Sonnengelb 70">
      <a:srgbClr val="C08600"/>
    </a:custClr>
    <a:custClr name="Sonnengelb 40">
      <a:srgbClr val="FFDF61"/>
    </a:custClr>
    <a:custClr name="Ocker 70">
      <a:srgbClr val="9A5B01"/>
    </a:custClr>
    <a:custClr name="Ocker 40">
      <a:srgbClr val="DA9E49"/>
    </a:custClr>
    <a:custClr name="Warm Gray 70">
      <a:srgbClr val="545050"/>
    </a:custClr>
    <a:custClr name="Warm Gray 40">
      <a:srgbClr val="ACA8A8"/>
    </a:custClr>
    <a:custClr name="Gray 70">
      <a:srgbClr val="7D7D7C"/>
    </a:custClr>
    <a:custClr name="Gray 40">
      <a:srgbClr val="C1C2C2"/>
    </a:custClr>
    <a:custClr name="Cool Gray 70">
      <a:srgbClr val="3D575E"/>
    </a:custClr>
    <a:custClr name="Cool Gray 40">
      <a:srgbClr val="8DAFBC"/>
    </a:custClr>
  </a:custClrLst>
  <a:extLst>
    <a:ext uri="{05A4C25C-085E-4340-85A3-A5531E510DB2}">
      <thm15:themeFamily xmlns:thm15="http://schemas.microsoft.com/office/thememl/2012/main" name="Design1" id="{F47C99BA-2554-4318-B732-CD7D537AC7F1}" vid="{E40E7C59-B2C7-4D61-B373-C04493907B8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BE7EBFF8735A4CB346FD1165BD02C8" ma:contentTypeVersion="20" ma:contentTypeDescription="Ein neues Dokument erstellen." ma:contentTypeScope="" ma:versionID="781e18eb61aa4ffbb8dcbb863693de4f">
  <xsd:schema xmlns:xsd="http://www.w3.org/2001/XMLSchema" xmlns:xs="http://www.w3.org/2001/XMLSchema" xmlns:p="http://schemas.microsoft.com/office/2006/metadata/properties" xmlns:ns2="aa602739-3ce3-487b-a54c-19206634b41f" xmlns:ns3="0665e933-8fbd-467f-a9ed-bff2921aac95" targetNamespace="http://schemas.microsoft.com/office/2006/metadata/properties" ma:root="true" ma:fieldsID="e2618bd9b24292c484dbde9f9eed47c0" ns2:_="" ns3:_="">
    <xsd:import namespace="aa602739-3ce3-487b-a54c-19206634b41f"/>
    <xsd:import namespace="0665e933-8fbd-467f-a9ed-bff2921aac95"/>
    <xsd:element name="properties">
      <xsd:complexType>
        <xsd:sequence>
          <xsd:element name="documentManagement">
            <xsd:complexType>
              <xsd:all>
                <xsd:element ref="ns2:Register"/>
                <xsd:element ref="ns2:Unterregister" minOccurs="0"/>
                <xsd:element ref="ns2:Nr_x002e_" minOccurs="0"/>
                <xsd:element ref="ns2:Nr_x002e__x0020_neu"/>
                <xsd:element ref="ns2:Datum"/>
                <xsd:element ref="ns2:Stichwort" minOccurs="0"/>
                <xsd:element ref="ns2:Prozess_x002d_Nr_x002e_"/>
                <xsd:element ref="ns2:Dok_x002e__x0020_Art"/>
                <xsd:element ref="ns2:Eigner"/>
                <xsd:element ref="ns2:Archiv" minOccurs="0"/>
                <xsd:element ref="ns2:Archivdauer"/>
                <xsd:element ref="ns2:Internet" minOccurs="0"/>
                <xsd:element ref="ns2:Internetadresse" minOccurs="0"/>
                <xsd:element ref="ns2:DA"/>
                <xsd:element ref="ns2:Ablage_x002d_Nr_x002e_" minOccurs="0"/>
                <xsd:element ref="ns2:Vorlage_x002d_Nr_x002e_" minOccurs="0"/>
                <xsd:element ref="ns2:Intern_x0020_AHB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02739-3ce3-487b-a54c-19206634b41f" elementFormDefault="qualified">
    <xsd:import namespace="http://schemas.microsoft.com/office/2006/documentManagement/types"/>
    <xsd:import namespace="http://schemas.microsoft.com/office/infopath/2007/PartnerControls"/>
    <xsd:element name="Register" ma:index="1" ma:displayName="Register" ma:default="01 Organisation + Personal" ma:format="Dropdown" ma:internalName="Register">
      <xsd:simpleType>
        <xsd:restriction base="dms:Choice">
          <xsd:enumeration value="01 Organisation + Personal"/>
          <xsd:enumeration value="02 Management-System"/>
          <xsd:enumeration value="03 Kommunikation"/>
          <xsd:enumeration value="04 Grafikvorlagen, Ordnerrücken"/>
          <xsd:enumeration value="05 Kredite, Anträge, Verfügungen, Subventionen"/>
          <xsd:enumeration value="06 Leistung + Honorar AHB"/>
          <xsd:enumeration value="07 Strat. Planungen, Vorstudien"/>
          <xsd:enumeration value="08 Planerwahl und Wettbewerbe"/>
          <xsd:enumeration value="09 Projekt-Organisation"/>
          <xsd:enumeration value="10 Projekt-Ablauf"/>
          <xsd:enumeration value="11 Submissions-, Zahlungswesen"/>
          <xsd:enumeration value="12 Bauwerkdokumentation"/>
          <xsd:enumeration value="13 CAD, Archivierung, BIM"/>
          <xsd:enumeration value="14 Energie- und Gebäudetechnik"/>
          <xsd:enumeration value="15 Honorar-, Vertragswesen"/>
          <xsd:enumeration value="16 Ingenieurwesen"/>
          <xsd:enumeration value="17 Kunst und Bau"/>
          <xsd:enumeration value="18 Umweltgerechtes Bauen"/>
          <xsd:enumeration value="19 Bauoekonomie"/>
          <xsd:enumeration value="20 Weitere Fachthemen"/>
        </xsd:restriction>
      </xsd:simpleType>
    </xsd:element>
    <xsd:element name="Unterregister" ma:index="2" nillable="true" ma:displayName="Unterregister" ma:internalName="Unterregister">
      <xsd:simpleType>
        <xsd:restriction base="dms:Text">
          <xsd:maxLength value="255"/>
        </xsd:restriction>
      </xsd:simpleType>
    </xsd:element>
    <xsd:element name="Nr_x002e_" ma:index="3" nillable="true" ma:displayName="Nr." ma:internalName="Nr_x002e_">
      <xsd:simpleType>
        <xsd:restriction base="dms:Text">
          <xsd:maxLength value="255"/>
        </xsd:restriction>
      </xsd:simpleType>
    </xsd:element>
    <xsd:element name="Nr_x002e__x0020_neu" ma:index="4" ma:displayName="Nr. neu" ma:internalName="Nr_x002e__x0020_neu">
      <xsd:simpleType>
        <xsd:restriction base="dms:Text">
          <xsd:maxLength value="255"/>
        </xsd:restriction>
      </xsd:simpleType>
    </xsd:element>
    <xsd:element name="Datum" ma:index="5" ma:displayName="Datum" ma:format="DateOnly" ma:internalName="Datum">
      <xsd:simpleType>
        <xsd:restriction base="dms:DateTime"/>
      </xsd:simpleType>
    </xsd:element>
    <xsd:element name="Stichwort" ma:index="7" nillable="true" ma:displayName="Stichwort" ma:internalName="Stichwort">
      <xsd:simpleType>
        <xsd:restriction base="dms:Text">
          <xsd:maxLength value="255"/>
        </xsd:restriction>
      </xsd:simpleType>
    </xsd:element>
    <xsd:element name="Prozess_x002d_Nr_x002e_" ma:index="8" ma:displayName="Prozess" ma:description="Beispiel: P21, P22_" ma:internalName="Prozess_x002d_Nr_x002e_">
      <xsd:simpleType>
        <xsd:restriction base="dms:Text">
          <xsd:maxLength value="25"/>
        </xsd:restriction>
      </xsd:simpleType>
    </xsd:element>
    <xsd:element name="Dok_x002e__x0020_Art" ma:index="9" ma:displayName="Dok. Art" ma:default="Checkliste" ma:format="Dropdown" ma:internalName="Dok_x002e__x0020_Art">
      <xsd:simpleType>
        <xsd:restriction base="dms:Choice">
          <xsd:enumeration value="Checkliste"/>
          <xsd:enumeration value="Extern"/>
          <xsd:enumeration value="Information"/>
          <xsd:enumeration value="Link (Adresse)"/>
          <xsd:enumeration value="Merkblatt"/>
          <xsd:enumeration value="Richtlinie"/>
          <xsd:enumeration value="Tabelle"/>
          <xsd:enumeration value="Vorlage"/>
        </xsd:restriction>
      </xsd:simpleType>
    </xsd:element>
    <xsd:element name="Eigner" ma:index="10" ma:displayName="Eigner" ma:list="UserInfo" ma:SharePointGroup="0" ma:internalName="Eig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chiv" ma:index="11" nillable="true" ma:displayName="Archiv" ma:default="0" ma:internalName="Archiv">
      <xsd:simpleType>
        <xsd:restriction base="dms:Boolean"/>
      </xsd:simpleType>
    </xsd:element>
    <xsd:element name="Archivdauer" ma:index="12" ma:displayName="Archivdauer" ma:default="10" ma:description="in Jahren, wenn nicht bekannt = 10" ma:internalName="Archivdauer">
      <xsd:simpleType>
        <xsd:restriction base="dms:Text">
          <xsd:maxLength value="2"/>
        </xsd:restriction>
      </xsd:simpleType>
    </xsd:element>
    <xsd:element name="Internet" ma:index="13" nillable="true" ma:displayName="Internet" ma:default="0" ma:internalName="Internet">
      <xsd:simpleType>
        <xsd:restriction base="dms:Boolean"/>
      </xsd:simpleType>
    </xsd:element>
    <xsd:element name="Internetadresse" ma:index="14" nillable="true" ma:displayName="Internetadresse" ma:format="Hyperlink" ma:internalName="Internetadres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" ma:index="15" ma:displayName="DA" ma:default="AHB" ma:format="Dropdown" ma:internalName="DA">
      <xsd:simpleType>
        <xsd:restriction base="dms:Choice">
          <xsd:enumeration value="AfB"/>
          <xsd:enumeration value="AfS"/>
          <xsd:enumeration value="AHB"/>
          <xsd:enumeration value="DS"/>
          <xsd:enumeration value="IMMO"/>
        </xsd:restriction>
      </xsd:simpleType>
    </xsd:element>
    <xsd:element name="Ablage_x002d_Nr_x002e_" ma:index="16" nillable="true" ma:displayName="Ablage-Nr." ma:internalName="Ablage_x002d_Nr_x002e_">
      <xsd:simpleType>
        <xsd:restriction base="dms:Text">
          <xsd:maxLength value="255"/>
        </xsd:restriction>
      </xsd:simpleType>
    </xsd:element>
    <xsd:element name="Vorlage_x002d_Nr_x002e_" ma:index="17" nillable="true" ma:displayName="Vorlage-Nr." ma:internalName="Vorlage_x002d_Nr_x002e_">
      <xsd:simpleType>
        <xsd:restriction base="dms:Text">
          <xsd:maxLength value="255"/>
        </xsd:restriction>
      </xsd:simpleType>
    </xsd:element>
    <xsd:element name="Intern_x0020_AHB" ma:index="18" nillable="true" ma:displayName="Intern AHB" ma:default="0" ma:internalName="Intern_x0020_AHB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5e933-8fbd-467f-a9ed-bff2921aac95" elementFormDefault="qualified">
    <xsd:import namespace="http://schemas.microsoft.com/office/2006/documentManagement/types"/>
    <xsd:import namespace="http://schemas.microsoft.com/office/infopath/2007/PartnerControls"/>
    <xsd:element name="_dlc_DocId" ma:index="2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altstyp"/>
        <xsd:element ref="dc:title" minOccurs="0" maxOccurs="1" ma:index="6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blage_x002d_Nr_x002e_ xmlns="aa602739-3ce3-487b-a54c-19206634b41f" xsi:nil="true"/>
    <Intern_x0020_AHB xmlns="aa602739-3ce3-487b-a54c-19206634b41f">true</Intern_x0020_AHB>
    <Archivdauer xmlns="aa602739-3ce3-487b-a54c-19206634b41f">10</Archivdauer>
    <_dlc_DocId xmlns="0665e933-8fbd-467f-a9ed-bff2921aac95">HBDWF-52-147</_dlc_DocId>
    <Nr_x002e_ xmlns="aa602739-3ce3-487b-a54c-19206634b41f" xsi:nil="true"/>
    <Vorlage_x002d_Nr_x002e_ xmlns="aa602739-3ce3-487b-a54c-19206634b41f" xsi:nil="true"/>
    <Internet xmlns="aa602739-3ce3-487b-a54c-19206634b41f">false</Internet>
    <Archiv xmlns="aa602739-3ce3-487b-a54c-19206634b41f">false</Archiv>
    <Nr_x002e__x0020_neu xmlns="aa602739-3ce3-487b-a54c-19206634b41f">053</Nr_x002e__x0020_neu>
    <_dlc_DocIdUrl xmlns="0665e933-8fbd-467f-a9ed-bff2921aac95">
      <Url>http://wf.hbd.intra.stzh.ch/ahb-m-system/_layouts/15/DocIdRedir.aspx?ID=HBDWF-52-147</Url>
      <Description>HBDWF-52-147</Description>
    </_dlc_DocIdUrl>
    <Internetadresse xmlns="aa602739-3ce3-487b-a54c-19206634b41f">
      <Url xsi:nil="true"/>
      <Description xsi:nil="true"/>
    </Internetadresse>
    <Dok_x002e__x0020_Art xmlns="aa602739-3ce3-487b-a54c-19206634b41f">Vorlage</Dok_x002e__x0020_Art>
    <Unterregister xmlns="aa602739-3ce3-487b-a54c-19206634b41f">01.2 Organisation</Unterregister>
    <Datum xmlns="aa602739-3ce3-487b-a54c-19206634b41f">2023-04-19T22:00:00+00:00</Datum>
    <Register xmlns="aa602739-3ce3-487b-a54c-19206634b41f">01 Organisation + Personal</Register>
    <DA xmlns="aa602739-3ce3-487b-a54c-19206634b41f">AHB</DA>
    <Prozess_x002d_Nr_x002e_ xmlns="aa602739-3ce3-487b-a54c-19206634b41f">M11.3</Prozess_x002d_Nr_x002e_>
    <Stichwort xmlns="aa602739-3ce3-487b-a54c-19206634b41f">Formular Antrag für internes Projekt</Stichwort>
    <Eigner xmlns="aa602739-3ce3-487b-a54c-19206634b41f">
      <UserInfo>
        <DisplayName>Kawe Martin (AHB)</DisplayName>
        <AccountId>5295</AccountId>
        <AccountType/>
      </UserInfo>
    </Eig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FB58E9-D66D-4BA2-B713-C7995A1C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02739-3ce3-487b-a54c-19206634b41f"/>
    <ds:schemaRef ds:uri="0665e933-8fbd-467f-a9ed-bff2921aac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66E61F-3B26-4274-AC98-3E488DFA6079}">
  <ds:schemaRefs>
    <ds:schemaRef ds:uri="http://schemas.microsoft.com/office/2006/metadata/properties"/>
    <ds:schemaRef ds:uri="http://schemas.microsoft.com/office/infopath/2007/PartnerControls"/>
    <ds:schemaRef ds:uri="aa602739-3ce3-487b-a54c-19206634b41f"/>
    <ds:schemaRef ds:uri="0665e933-8fbd-467f-a9ed-bff2921aac95"/>
  </ds:schemaRefs>
</ds:datastoreItem>
</file>

<file path=customXml/itemProps3.xml><?xml version="1.0" encoding="utf-8"?>
<ds:datastoreItem xmlns:ds="http://schemas.openxmlformats.org/officeDocument/2006/customXml" ds:itemID="{57718D47-A9DF-4044-A6A3-D6D77A0B9A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2739D-9728-4F4F-BF71-9075CC85389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AHB_Merkblatt-hoch.dotx</Template>
  <TotalTime>0</TotalTime>
  <Pages>2</Pages>
  <Words>1139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 (Selbstdeklaration)</vt:lpstr>
    </vt:vector>
  </TitlesOfParts>
  <Company/>
  <LinksUpToDate>false</LinksUpToDate>
  <CharactersWithSpaces>8299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 (Selbstdeklaration)</dc:title>
  <dc:subject/>
  <dc:creator/>
  <cp:keywords/>
  <dc:description/>
  <cp:lastModifiedBy/>
  <cp:revision>1</cp:revision>
  <dcterms:created xsi:type="dcterms:W3CDTF">2023-10-01T10:52:00Z</dcterms:created>
  <dcterms:modified xsi:type="dcterms:W3CDTF">2023-10-05T15:38:00Z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</vt:r8>
  </property>
  <property fmtid="{D5CDD505-2E9C-101B-9397-08002B2CF9AE}" pid="3" name="IITRef">
    <vt:lpwstr>038b9117-b634-4b8a-be0a-db8d6c834bdb</vt:lpwstr>
  </property>
  <property fmtid="{D5CDD505-2E9C-101B-9397-08002B2CF9AE}" pid="4" name="xd_ProgID">
    <vt:lpwstr/>
  </property>
  <property fmtid="{D5CDD505-2E9C-101B-9397-08002B2CF9AE}" pid="5" name="ContentTypeId">
    <vt:lpwstr>0x010100FCBE7EBFF8735A4CB346FD1165BD02C8</vt:lpwstr>
  </property>
  <property fmtid="{D5CDD505-2E9C-101B-9397-08002B2CF9AE}" pid="6" name="TemplateUrl">
    <vt:lpwstr/>
  </property>
  <property fmtid="{D5CDD505-2E9C-101B-9397-08002B2CF9AE}" pid="7" name="_dlc_DocIdItemGuid">
    <vt:lpwstr>c27f1082-5ebe-4154-8ab4-ea84a9e3c9cf</vt:lpwstr>
  </property>
</Properties>
</file>