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0" w:type="dxa"/>
          <w:right w:w="0" w:type="dxa"/>
        </w:tblCellMar>
        <w:tblLook w:val="0000" w:firstRow="0" w:lastRow="0" w:firstColumn="0" w:lastColumn="0" w:noHBand="0" w:noVBand="0"/>
      </w:tblPr>
      <w:tblGrid>
        <w:gridCol w:w="3119"/>
        <w:gridCol w:w="425"/>
        <w:gridCol w:w="6095"/>
      </w:tblGrid>
      <w:tr w:rsidR="00EF5BD3" w:rsidRPr="009B15E6" w14:paraId="4F21547E" w14:textId="77777777" w:rsidTr="0066617A">
        <w:tc>
          <w:tcPr>
            <w:tcW w:w="3119" w:type="dxa"/>
            <w:tcMar>
              <w:left w:w="0" w:type="dxa"/>
              <w:right w:w="0" w:type="dxa"/>
            </w:tcMar>
          </w:tcPr>
          <w:p w14:paraId="43BC25E3" w14:textId="77777777" w:rsidR="00EF5BD3" w:rsidRPr="006B23D1" w:rsidRDefault="00EF5BD3" w:rsidP="00EF5BD3">
            <w:pPr>
              <w:pStyle w:val="Titel13"/>
              <w:rPr>
                <w:rFonts w:ascii="Arial Black" w:hAnsi="Arial Black"/>
              </w:rPr>
            </w:pPr>
            <w:r w:rsidRPr="006B23D1">
              <w:rPr>
                <w:rFonts w:ascii="Arial Black" w:hAnsi="Arial Black"/>
              </w:rPr>
              <w:t>Selbstdeklaration</w:t>
            </w:r>
          </w:p>
        </w:tc>
        <w:tc>
          <w:tcPr>
            <w:tcW w:w="425" w:type="dxa"/>
            <w:tcBorders>
              <w:left w:val="nil"/>
            </w:tcBorders>
          </w:tcPr>
          <w:p w14:paraId="2406511B" w14:textId="77777777" w:rsidR="00EF5BD3" w:rsidRPr="009B15E6" w:rsidRDefault="00EF5BD3" w:rsidP="00CA1738">
            <w:pPr>
              <w:rPr>
                <w:lang w:eastAsia="de-DE"/>
              </w:rPr>
            </w:pPr>
          </w:p>
        </w:tc>
        <w:tc>
          <w:tcPr>
            <w:tcW w:w="6095" w:type="dxa"/>
            <w:tcMar>
              <w:left w:w="0" w:type="dxa"/>
              <w:right w:w="0" w:type="dxa"/>
            </w:tcMar>
          </w:tcPr>
          <w:p w14:paraId="216231E8" w14:textId="77777777" w:rsidR="00EF5BD3" w:rsidRPr="00EF5BD3" w:rsidRDefault="00B9477A" w:rsidP="00BE0CD2">
            <w:pPr>
              <w:rPr>
                <w:b/>
                <w:lang w:eastAsia="de-DE"/>
              </w:rPr>
            </w:pPr>
            <w:r>
              <w:rPr>
                <w:rFonts w:ascii="Arial Black" w:hAnsi="Arial Black"/>
                <w:b/>
              </w:rPr>
              <w:t>Baumanagement</w:t>
            </w:r>
            <w:r w:rsidR="007356DD">
              <w:rPr>
                <w:b/>
              </w:rPr>
              <w:t xml:space="preserve">                                  </w:t>
            </w:r>
            <w:r w:rsidR="00BE0CD2">
              <w:rPr>
                <w:b/>
              </w:rPr>
              <w:t xml:space="preserve">       </w:t>
            </w:r>
            <w:proofErr w:type="gramStart"/>
            <w:r w:rsidR="00BE0CD2">
              <w:rPr>
                <w:b/>
              </w:rPr>
              <w:t xml:space="preserve">   </w:t>
            </w:r>
            <w:r w:rsidR="00EF5BD3" w:rsidRPr="009515E5">
              <w:rPr>
                <w:rStyle w:val="Standard85M10Zchn"/>
                <w:b w:val="0"/>
              </w:rPr>
              <w:t>(</w:t>
            </w:r>
            <w:proofErr w:type="gramEnd"/>
            <w:r w:rsidR="00EF5BD3" w:rsidRPr="009515E5">
              <w:rPr>
                <w:rStyle w:val="Standard85M10Zchn"/>
                <w:b w:val="0"/>
              </w:rPr>
              <w:t xml:space="preserve">Seite </w:t>
            </w:r>
            <w:r w:rsidR="00185AB7" w:rsidRPr="009515E5">
              <w:rPr>
                <w:rStyle w:val="Standard85M10Zchn"/>
                <w:b w:val="0"/>
              </w:rPr>
              <w:fldChar w:fldCharType="begin"/>
            </w:r>
            <w:r w:rsidR="00EF5BD3" w:rsidRPr="009515E5">
              <w:rPr>
                <w:rStyle w:val="Standard85M10Zchn"/>
                <w:b w:val="0"/>
              </w:rPr>
              <w:instrText xml:space="preserve"> PAGE </w:instrText>
            </w:r>
            <w:r w:rsidR="00185AB7" w:rsidRPr="009515E5">
              <w:rPr>
                <w:rStyle w:val="Standard85M10Zchn"/>
                <w:b w:val="0"/>
              </w:rPr>
              <w:fldChar w:fldCharType="separate"/>
            </w:r>
            <w:r w:rsidR="00116E76">
              <w:rPr>
                <w:rStyle w:val="Standard85M10Zchn"/>
                <w:b w:val="0"/>
                <w:noProof/>
              </w:rPr>
              <w:t>1</w:t>
            </w:r>
            <w:r w:rsidR="00185AB7" w:rsidRPr="009515E5">
              <w:rPr>
                <w:rStyle w:val="Standard85M10Zchn"/>
                <w:b w:val="0"/>
              </w:rPr>
              <w:fldChar w:fldCharType="end"/>
            </w:r>
            <w:r w:rsidR="00EF5BD3" w:rsidRPr="009515E5">
              <w:rPr>
                <w:rStyle w:val="Standard85M10Zchn"/>
                <w:b w:val="0"/>
              </w:rPr>
              <w:t>/</w:t>
            </w:r>
            <w:r w:rsidR="00185AB7" w:rsidRPr="009515E5">
              <w:rPr>
                <w:rStyle w:val="Standard85M10Zchn"/>
                <w:b w:val="0"/>
              </w:rPr>
              <w:fldChar w:fldCharType="begin"/>
            </w:r>
            <w:r w:rsidR="00EF5BD3" w:rsidRPr="009515E5">
              <w:rPr>
                <w:rStyle w:val="Standard85M10Zchn"/>
                <w:b w:val="0"/>
              </w:rPr>
              <w:instrText xml:space="preserve"> NUMPAGES </w:instrText>
            </w:r>
            <w:r w:rsidR="00185AB7" w:rsidRPr="009515E5">
              <w:rPr>
                <w:rStyle w:val="Standard85M10Zchn"/>
                <w:b w:val="0"/>
              </w:rPr>
              <w:fldChar w:fldCharType="separate"/>
            </w:r>
            <w:r w:rsidR="00116E76">
              <w:rPr>
                <w:rStyle w:val="Standard85M10Zchn"/>
                <w:b w:val="0"/>
                <w:noProof/>
              </w:rPr>
              <w:t>5</w:t>
            </w:r>
            <w:r w:rsidR="00185AB7" w:rsidRPr="009515E5">
              <w:rPr>
                <w:rStyle w:val="Standard85M10Zchn"/>
                <w:b w:val="0"/>
              </w:rPr>
              <w:fldChar w:fldCharType="end"/>
            </w:r>
            <w:r w:rsidR="00EF5BD3" w:rsidRPr="009515E5">
              <w:rPr>
                <w:rStyle w:val="Standard85M10Zchn"/>
                <w:b w:val="0"/>
              </w:rPr>
              <w:t>)</w:t>
            </w:r>
          </w:p>
        </w:tc>
      </w:tr>
      <w:tr w:rsidR="00D80D60" w:rsidRPr="00833B9A" w14:paraId="6F65F6F5" w14:textId="77777777" w:rsidTr="0066617A">
        <w:tc>
          <w:tcPr>
            <w:tcW w:w="3119" w:type="dxa"/>
            <w:tcMar>
              <w:left w:w="0" w:type="dxa"/>
              <w:right w:w="0" w:type="dxa"/>
            </w:tcMar>
          </w:tcPr>
          <w:p w14:paraId="4CB33CFD" w14:textId="77777777" w:rsidR="00D80D60" w:rsidRPr="00EE3641" w:rsidRDefault="00D80D60" w:rsidP="00116E76">
            <w:pPr>
              <w:pStyle w:val="Standard85M10"/>
            </w:pPr>
          </w:p>
        </w:tc>
        <w:tc>
          <w:tcPr>
            <w:tcW w:w="425" w:type="dxa"/>
            <w:tcBorders>
              <w:left w:val="nil"/>
            </w:tcBorders>
          </w:tcPr>
          <w:p w14:paraId="1337A03D" w14:textId="77777777" w:rsidR="00D80D60" w:rsidRPr="00833B9A" w:rsidRDefault="00D80D60" w:rsidP="00116E76">
            <w:pPr>
              <w:pStyle w:val="Standard85M10"/>
              <w:rPr>
                <w:lang w:eastAsia="de-DE"/>
              </w:rPr>
            </w:pPr>
          </w:p>
        </w:tc>
        <w:tc>
          <w:tcPr>
            <w:tcW w:w="6095" w:type="dxa"/>
            <w:tcMar>
              <w:left w:w="0" w:type="dxa"/>
              <w:right w:w="0" w:type="dxa"/>
            </w:tcMar>
          </w:tcPr>
          <w:p w14:paraId="580AEDF8" w14:textId="77777777" w:rsidR="00D80D60" w:rsidRPr="003664FF" w:rsidRDefault="00D80D60" w:rsidP="00116E76">
            <w:pPr>
              <w:pStyle w:val="Standard85M10"/>
              <w:rPr>
                <w:color w:val="FF0000"/>
                <w:highlight w:val="yellow"/>
                <w:lang w:eastAsia="de-DE"/>
              </w:rPr>
            </w:pPr>
            <w:r w:rsidRPr="003664FF">
              <w:rPr>
                <w:color w:val="FF0000"/>
                <w:highlight w:val="yellow"/>
              </w:rPr>
              <w:t xml:space="preserve">(nur ausfüllen, falls separates </w:t>
            </w:r>
            <w:r w:rsidR="00B9477A" w:rsidRPr="003664FF">
              <w:rPr>
                <w:color w:val="FF0000"/>
                <w:highlight w:val="yellow"/>
              </w:rPr>
              <w:t>Baumanagement</w:t>
            </w:r>
            <w:r w:rsidRPr="003664FF">
              <w:rPr>
                <w:color w:val="FF0000"/>
                <w:highlight w:val="yellow"/>
              </w:rPr>
              <w:t>büro)</w:t>
            </w:r>
          </w:p>
          <w:p w14:paraId="36582A92" w14:textId="77777777" w:rsidR="00D80D60" w:rsidRPr="0019176A" w:rsidRDefault="00D80D60" w:rsidP="00116E76">
            <w:pPr>
              <w:pStyle w:val="Standard85M10"/>
              <w:rPr>
                <w:highlight w:val="yellow"/>
                <w:lang w:eastAsia="de-DE"/>
              </w:rPr>
            </w:pPr>
          </w:p>
        </w:tc>
      </w:tr>
      <w:tr w:rsidR="00EF5BD3" w:rsidRPr="009B15E6" w14:paraId="229A3D22" w14:textId="77777777" w:rsidTr="0066617A">
        <w:tc>
          <w:tcPr>
            <w:tcW w:w="3119" w:type="dxa"/>
            <w:tcMar>
              <w:left w:w="0" w:type="dxa"/>
              <w:right w:w="0" w:type="dxa"/>
            </w:tcMar>
          </w:tcPr>
          <w:p w14:paraId="35BFFFA1" w14:textId="77777777" w:rsidR="00EF5BD3" w:rsidRPr="00EF5BD3" w:rsidRDefault="00EF5BD3" w:rsidP="00116E76">
            <w:pPr>
              <w:pStyle w:val="Standard85M10"/>
            </w:pPr>
          </w:p>
        </w:tc>
        <w:tc>
          <w:tcPr>
            <w:tcW w:w="425" w:type="dxa"/>
            <w:tcBorders>
              <w:left w:val="nil"/>
            </w:tcBorders>
          </w:tcPr>
          <w:p w14:paraId="21BE8940" w14:textId="77777777" w:rsidR="00EF5BD3" w:rsidRPr="009B15E6" w:rsidRDefault="00EF5BD3" w:rsidP="00116E76">
            <w:pPr>
              <w:pStyle w:val="Standard85M10"/>
              <w:rPr>
                <w:lang w:eastAsia="de-DE"/>
              </w:rPr>
            </w:pPr>
          </w:p>
        </w:tc>
        <w:tc>
          <w:tcPr>
            <w:tcW w:w="6095" w:type="dxa"/>
            <w:tcMar>
              <w:left w:w="0" w:type="dxa"/>
              <w:right w:w="0" w:type="dxa"/>
            </w:tcMar>
          </w:tcPr>
          <w:p w14:paraId="25A413D9" w14:textId="77777777" w:rsidR="00EF5BD3" w:rsidRPr="00EF5BD3" w:rsidRDefault="00EF5BD3" w:rsidP="00116E76">
            <w:pPr>
              <w:pStyle w:val="Standard85M10"/>
              <w:rPr>
                <w:lang w:eastAsia="de-DE"/>
              </w:rPr>
            </w:pPr>
          </w:p>
        </w:tc>
      </w:tr>
      <w:tr w:rsidR="00A47D58" w:rsidRPr="004E62C2" w14:paraId="2A2F7C0E" w14:textId="77777777" w:rsidTr="0066617A">
        <w:tc>
          <w:tcPr>
            <w:tcW w:w="3119" w:type="dxa"/>
            <w:tcMar>
              <w:left w:w="0" w:type="dxa"/>
              <w:right w:w="0" w:type="dxa"/>
            </w:tcMar>
          </w:tcPr>
          <w:p w14:paraId="1227F7E7" w14:textId="77777777" w:rsidR="00A47D58" w:rsidRPr="009B15E6" w:rsidRDefault="00406ABB" w:rsidP="00116E76">
            <w:pPr>
              <w:pStyle w:val="Standard85M10"/>
            </w:pPr>
            <w:r>
              <w:t>Verfahren</w:t>
            </w:r>
          </w:p>
        </w:tc>
        <w:tc>
          <w:tcPr>
            <w:tcW w:w="425" w:type="dxa"/>
            <w:tcBorders>
              <w:left w:val="nil"/>
            </w:tcBorders>
          </w:tcPr>
          <w:p w14:paraId="225E1563" w14:textId="77777777" w:rsidR="00A47D58" w:rsidRPr="004E62C2" w:rsidRDefault="00A47D58" w:rsidP="00AA303B">
            <w:pPr>
              <w:rPr>
                <w:lang w:eastAsia="de-DE"/>
              </w:rPr>
            </w:pPr>
          </w:p>
        </w:tc>
        <w:tc>
          <w:tcPr>
            <w:tcW w:w="6095" w:type="dxa"/>
            <w:tcMar>
              <w:left w:w="0" w:type="dxa"/>
              <w:right w:w="0" w:type="dxa"/>
            </w:tcMar>
          </w:tcPr>
          <w:p w14:paraId="0E6740D9" w14:textId="77777777" w:rsidR="00A47D58" w:rsidRPr="002B54D0" w:rsidRDefault="00587E38" w:rsidP="009B15E6">
            <w:pPr>
              <w:rPr>
                <w:lang w:eastAsia="de-DE"/>
              </w:rPr>
            </w:pPr>
            <w:sdt>
              <w:sdtPr>
                <w:rPr>
                  <w:lang w:eastAsia="de-DE"/>
                </w:rPr>
                <w:id w:val="1818452442"/>
                <w:placeholder>
                  <w:docPart w:val="DefaultPlaceholder_-1854013439"/>
                </w:placeholder>
                <w:dropDownList>
                  <w:listItem w:value="Wählen Sie ein Element aus."/>
                  <w:listItem w:displayText="Selektives Verfahren 1. Phase (Präqualifikation)" w:value="Selektives Verfahren 1. Phase (Präqualifikation)"/>
                  <w:listItem w:displayText="Offenes Verfahren" w:value="Offenes Verfahren"/>
                  <w:listItem w:displayText="Einladungsverfahren" w:value="Einladungsverfahren"/>
                </w:dropDownList>
              </w:sdtPr>
              <w:sdtEndPr/>
              <w:sdtContent>
                <w:r w:rsidR="00BE0CD2">
                  <w:rPr>
                    <w:lang w:eastAsia="de-DE"/>
                  </w:rPr>
                  <w:t>Selektives Verfahren 1. Phase (Präqualifikation)</w:t>
                </w:r>
              </w:sdtContent>
            </w:sdt>
          </w:p>
        </w:tc>
      </w:tr>
      <w:tr w:rsidR="00A47D58" w:rsidRPr="009B15E6" w14:paraId="0F4A4085" w14:textId="77777777" w:rsidTr="0066617A">
        <w:tc>
          <w:tcPr>
            <w:tcW w:w="3119" w:type="dxa"/>
            <w:tcMar>
              <w:left w:w="0" w:type="dxa"/>
              <w:right w:w="0" w:type="dxa"/>
            </w:tcMar>
          </w:tcPr>
          <w:p w14:paraId="7AB6F9E7" w14:textId="77777777" w:rsidR="00A47D58" w:rsidRPr="009B15E6" w:rsidRDefault="00A47D58" w:rsidP="00116E76">
            <w:pPr>
              <w:pStyle w:val="Standard85M10"/>
            </w:pPr>
          </w:p>
        </w:tc>
        <w:tc>
          <w:tcPr>
            <w:tcW w:w="425" w:type="dxa"/>
            <w:tcBorders>
              <w:left w:val="nil"/>
            </w:tcBorders>
          </w:tcPr>
          <w:p w14:paraId="589E046F" w14:textId="77777777" w:rsidR="00A47D58" w:rsidRPr="009B15E6" w:rsidRDefault="00A47D58" w:rsidP="00116E76">
            <w:pPr>
              <w:pStyle w:val="Standard85M10"/>
            </w:pPr>
          </w:p>
        </w:tc>
        <w:tc>
          <w:tcPr>
            <w:tcW w:w="6095" w:type="dxa"/>
            <w:tcMar>
              <w:left w:w="0" w:type="dxa"/>
              <w:right w:w="0" w:type="dxa"/>
            </w:tcMar>
          </w:tcPr>
          <w:p w14:paraId="411CF75B" w14:textId="77777777" w:rsidR="00A47D58" w:rsidRPr="009B15E6" w:rsidRDefault="00A47D58" w:rsidP="00116E76">
            <w:pPr>
              <w:pStyle w:val="Standard85M10"/>
            </w:pPr>
          </w:p>
        </w:tc>
      </w:tr>
      <w:tr w:rsidR="00A47D58" w:rsidRPr="004E62C2" w14:paraId="5FE11F28" w14:textId="77777777" w:rsidTr="0066617A">
        <w:tc>
          <w:tcPr>
            <w:tcW w:w="3119" w:type="dxa"/>
            <w:tcMar>
              <w:left w:w="0" w:type="dxa"/>
              <w:right w:w="0" w:type="dxa"/>
            </w:tcMar>
          </w:tcPr>
          <w:p w14:paraId="2E99D55B" w14:textId="77777777" w:rsidR="00A47D58" w:rsidRPr="009B15E6" w:rsidRDefault="00A47D58" w:rsidP="00116E76">
            <w:pPr>
              <w:pStyle w:val="Standard85M10"/>
            </w:pPr>
            <w:r w:rsidRPr="009B15E6">
              <w:t>Bauvorhaben</w:t>
            </w:r>
          </w:p>
        </w:tc>
        <w:tc>
          <w:tcPr>
            <w:tcW w:w="425" w:type="dxa"/>
            <w:tcBorders>
              <w:left w:val="nil"/>
            </w:tcBorders>
          </w:tcPr>
          <w:p w14:paraId="5E9ACFE2" w14:textId="77777777" w:rsidR="00A47D58" w:rsidRPr="004E62C2" w:rsidRDefault="00A47D58" w:rsidP="00AA303B">
            <w:pPr>
              <w:rPr>
                <w:lang w:eastAsia="de-DE"/>
              </w:rPr>
            </w:pPr>
          </w:p>
        </w:tc>
        <w:tc>
          <w:tcPr>
            <w:tcW w:w="6095" w:type="dxa"/>
            <w:tcMar>
              <w:left w:w="0" w:type="dxa"/>
              <w:right w:w="0" w:type="dxa"/>
            </w:tcMar>
          </w:tcPr>
          <w:p w14:paraId="4CFF65B8" w14:textId="77777777" w:rsidR="00C82283" w:rsidRDefault="00C82283" w:rsidP="00C82283">
            <w:pPr>
              <w:pStyle w:val="TextVor3ptFett"/>
              <w:spacing w:before="0"/>
              <w:rPr>
                <w:b w:val="0"/>
                <w:szCs w:val="22"/>
              </w:rPr>
            </w:pPr>
            <w:r w:rsidRPr="00B8783C">
              <w:rPr>
                <w:b w:val="0"/>
                <w:szCs w:val="22"/>
              </w:rPr>
              <w:t xml:space="preserve">BAV </w:t>
            </w:r>
            <w:r>
              <w:rPr>
                <w:b w:val="0"/>
                <w:szCs w:val="22"/>
              </w:rPr>
              <w:t>80389</w:t>
            </w:r>
            <w:r w:rsidRPr="00B8783C">
              <w:rPr>
                <w:b w:val="0"/>
                <w:szCs w:val="22"/>
              </w:rPr>
              <w:t xml:space="preserve"> </w:t>
            </w:r>
            <w:r>
              <w:rPr>
                <w:b w:val="0"/>
                <w:szCs w:val="22"/>
              </w:rPr>
              <w:t>Kindergarten Salvatorstrasse</w:t>
            </w:r>
          </w:p>
          <w:p w14:paraId="7CEE1224" w14:textId="77777777" w:rsidR="00C82283" w:rsidRPr="00B8783C" w:rsidRDefault="00C82283" w:rsidP="00C82283">
            <w:pPr>
              <w:pStyle w:val="TextVor3ptFett"/>
              <w:spacing w:before="0"/>
              <w:rPr>
                <w:b w:val="0"/>
                <w:szCs w:val="22"/>
              </w:rPr>
            </w:pPr>
            <w:r>
              <w:rPr>
                <w:b w:val="0"/>
                <w:szCs w:val="22"/>
              </w:rPr>
              <w:t>Salvatorstrasse 18</w:t>
            </w:r>
            <w:r w:rsidRPr="00B8783C">
              <w:rPr>
                <w:b w:val="0"/>
                <w:szCs w:val="22"/>
              </w:rPr>
              <w:t>, 80</w:t>
            </w:r>
            <w:r>
              <w:rPr>
                <w:b w:val="0"/>
                <w:szCs w:val="22"/>
              </w:rPr>
              <w:t>50</w:t>
            </w:r>
            <w:r w:rsidRPr="00B8783C">
              <w:rPr>
                <w:b w:val="0"/>
                <w:szCs w:val="22"/>
              </w:rPr>
              <w:t xml:space="preserve"> Zürich</w:t>
            </w:r>
          </w:p>
          <w:p w14:paraId="14536F4A" w14:textId="543AE829" w:rsidR="00A47D58" w:rsidRPr="004E62C2" w:rsidRDefault="00C82283" w:rsidP="00C82283">
            <w:pPr>
              <w:rPr>
                <w:lang w:eastAsia="de-DE"/>
              </w:rPr>
            </w:pPr>
            <w:r w:rsidRPr="00B8783C">
              <w:t>Instandsetzung</w:t>
            </w:r>
          </w:p>
        </w:tc>
      </w:tr>
      <w:tr w:rsidR="00A47D58" w:rsidRPr="004E62C2" w14:paraId="12817BAB" w14:textId="77777777" w:rsidTr="0066617A">
        <w:tc>
          <w:tcPr>
            <w:tcW w:w="3119" w:type="dxa"/>
            <w:tcMar>
              <w:left w:w="0" w:type="dxa"/>
              <w:right w:w="0" w:type="dxa"/>
            </w:tcMar>
          </w:tcPr>
          <w:p w14:paraId="5A7520FD" w14:textId="77777777" w:rsidR="00A47D58" w:rsidRPr="009B15E6" w:rsidRDefault="00A47D58" w:rsidP="00116E76">
            <w:pPr>
              <w:pStyle w:val="Standard85M10"/>
            </w:pPr>
          </w:p>
        </w:tc>
        <w:tc>
          <w:tcPr>
            <w:tcW w:w="425" w:type="dxa"/>
            <w:tcBorders>
              <w:left w:val="nil"/>
            </w:tcBorders>
          </w:tcPr>
          <w:p w14:paraId="5A7F737C" w14:textId="77777777" w:rsidR="00A47D58" w:rsidRPr="004E62C2" w:rsidRDefault="00A47D58" w:rsidP="00116E76">
            <w:pPr>
              <w:pStyle w:val="Standard85M10"/>
            </w:pPr>
          </w:p>
        </w:tc>
        <w:tc>
          <w:tcPr>
            <w:tcW w:w="6095" w:type="dxa"/>
            <w:tcMar>
              <w:left w:w="0" w:type="dxa"/>
              <w:right w:w="0" w:type="dxa"/>
            </w:tcMar>
          </w:tcPr>
          <w:p w14:paraId="667E3343" w14:textId="77777777" w:rsidR="00A47D58" w:rsidRPr="004E62C2" w:rsidRDefault="00A47D58" w:rsidP="00116E76">
            <w:pPr>
              <w:pStyle w:val="Standard85M10"/>
            </w:pPr>
          </w:p>
        </w:tc>
      </w:tr>
      <w:tr w:rsidR="00A47D58" w:rsidRPr="004E62C2" w14:paraId="4D15666E" w14:textId="77777777" w:rsidTr="0066617A">
        <w:tc>
          <w:tcPr>
            <w:tcW w:w="3119" w:type="dxa"/>
            <w:tcMar>
              <w:left w:w="0" w:type="dxa"/>
              <w:right w:w="0" w:type="dxa"/>
            </w:tcMar>
          </w:tcPr>
          <w:p w14:paraId="0C71F8EF" w14:textId="77777777" w:rsidR="00A47D58" w:rsidRPr="009B15E6" w:rsidRDefault="00A47D58" w:rsidP="00116E76">
            <w:pPr>
              <w:pStyle w:val="Standard85M10"/>
            </w:pPr>
            <w:r w:rsidRPr="009B15E6">
              <w:t>Leistung</w:t>
            </w:r>
          </w:p>
        </w:tc>
        <w:tc>
          <w:tcPr>
            <w:tcW w:w="425" w:type="dxa"/>
            <w:tcBorders>
              <w:left w:val="nil"/>
            </w:tcBorders>
          </w:tcPr>
          <w:p w14:paraId="0B67A9F1" w14:textId="77777777" w:rsidR="00A47D58" w:rsidRPr="004E62C2" w:rsidRDefault="00A47D58" w:rsidP="00AA303B">
            <w:pPr>
              <w:rPr>
                <w:lang w:eastAsia="de-DE"/>
              </w:rPr>
            </w:pPr>
          </w:p>
        </w:tc>
        <w:tc>
          <w:tcPr>
            <w:tcW w:w="6095" w:type="dxa"/>
            <w:tcMar>
              <w:left w:w="0" w:type="dxa"/>
              <w:right w:w="0" w:type="dxa"/>
            </w:tcMar>
          </w:tcPr>
          <w:p w14:paraId="22EF301C" w14:textId="77777777" w:rsidR="00A47D58" w:rsidRPr="004E62C2" w:rsidRDefault="00BE0CD2" w:rsidP="005C1107">
            <w:pPr>
              <w:rPr>
                <w:lang w:eastAsia="de-DE"/>
              </w:rPr>
            </w:pPr>
            <w:r w:rsidRPr="0023647E">
              <w:rPr>
                <w:szCs w:val="20"/>
                <w:highlight w:val="yellow"/>
                <w:lang w:eastAsia="de-DE"/>
              </w:rPr>
              <w:t xml:space="preserve">BKP </w:t>
            </w:r>
            <w:r w:rsidR="00B9477A">
              <w:rPr>
                <w:szCs w:val="20"/>
                <w:highlight w:val="yellow"/>
                <w:lang w:eastAsia="de-DE"/>
              </w:rPr>
              <w:t xml:space="preserve">291 </w:t>
            </w:r>
            <w:r w:rsidRPr="0023647E">
              <w:rPr>
                <w:szCs w:val="20"/>
                <w:highlight w:val="yellow"/>
                <w:lang w:eastAsia="de-DE"/>
              </w:rPr>
              <w:t>Baumanagement</w:t>
            </w:r>
          </w:p>
        </w:tc>
      </w:tr>
      <w:tr w:rsidR="00A47D58" w:rsidRPr="004E62C2" w14:paraId="08B177E1" w14:textId="77777777" w:rsidTr="0066617A">
        <w:tc>
          <w:tcPr>
            <w:tcW w:w="3119" w:type="dxa"/>
            <w:tcMar>
              <w:left w:w="0" w:type="dxa"/>
              <w:right w:w="0" w:type="dxa"/>
            </w:tcMar>
          </w:tcPr>
          <w:p w14:paraId="49077602" w14:textId="77777777" w:rsidR="00A47D58" w:rsidRPr="009B15E6" w:rsidRDefault="00A47D58" w:rsidP="00116E76">
            <w:pPr>
              <w:pStyle w:val="Standard85M10"/>
            </w:pPr>
          </w:p>
        </w:tc>
        <w:tc>
          <w:tcPr>
            <w:tcW w:w="425" w:type="dxa"/>
            <w:tcBorders>
              <w:left w:val="nil"/>
            </w:tcBorders>
          </w:tcPr>
          <w:p w14:paraId="3E4701B8" w14:textId="77777777" w:rsidR="00A47D58" w:rsidRPr="004E62C2" w:rsidRDefault="00A47D58" w:rsidP="00116E76">
            <w:pPr>
              <w:pStyle w:val="Standard85M10"/>
            </w:pPr>
          </w:p>
        </w:tc>
        <w:tc>
          <w:tcPr>
            <w:tcW w:w="6095" w:type="dxa"/>
            <w:tcMar>
              <w:left w:w="0" w:type="dxa"/>
              <w:right w:w="0" w:type="dxa"/>
            </w:tcMar>
          </w:tcPr>
          <w:p w14:paraId="4519C543" w14:textId="77777777" w:rsidR="00A47D58" w:rsidRPr="004E62C2" w:rsidRDefault="00A47D58" w:rsidP="00116E76">
            <w:pPr>
              <w:pStyle w:val="Standard85M10"/>
            </w:pPr>
          </w:p>
        </w:tc>
      </w:tr>
      <w:tr w:rsidR="00BE0CD2" w:rsidRPr="004E62C2" w14:paraId="50930590" w14:textId="77777777" w:rsidTr="0066617A">
        <w:tc>
          <w:tcPr>
            <w:tcW w:w="3119" w:type="dxa"/>
            <w:tcMar>
              <w:left w:w="0" w:type="dxa"/>
              <w:right w:w="0" w:type="dxa"/>
            </w:tcMar>
          </w:tcPr>
          <w:p w14:paraId="1B50B2BB" w14:textId="77777777" w:rsidR="00BE0CD2" w:rsidRPr="009B15E6" w:rsidRDefault="00BE0CD2" w:rsidP="00116E76">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0" w:name="Dropdown4"/>
            <w:r>
              <w:instrText xml:space="preserve"> FORMDROPDOWN </w:instrText>
            </w:r>
            <w:r w:rsidR="00587E38">
              <w:fldChar w:fldCharType="separate"/>
            </w:r>
            <w:r>
              <w:fldChar w:fldCharType="end"/>
            </w:r>
            <w:bookmarkEnd w:id="0"/>
          </w:p>
        </w:tc>
        <w:tc>
          <w:tcPr>
            <w:tcW w:w="425" w:type="dxa"/>
            <w:tcBorders>
              <w:left w:val="nil"/>
            </w:tcBorders>
          </w:tcPr>
          <w:p w14:paraId="01E5680F" w14:textId="77777777" w:rsidR="00BE0CD2" w:rsidRPr="004E62C2" w:rsidRDefault="00BE0CD2" w:rsidP="00BE0CD2">
            <w:pPr>
              <w:rPr>
                <w:lang w:eastAsia="de-DE"/>
              </w:rPr>
            </w:pPr>
          </w:p>
        </w:tc>
        <w:tc>
          <w:tcPr>
            <w:tcW w:w="6095" w:type="dxa"/>
            <w:tcMar>
              <w:left w:w="0" w:type="dxa"/>
              <w:right w:w="0" w:type="dxa"/>
            </w:tcMar>
          </w:tcPr>
          <w:p w14:paraId="6816CB65" w14:textId="77777777" w:rsidR="00C82283" w:rsidRDefault="00C82283" w:rsidP="00C82283">
            <w:pPr>
              <w:rPr>
                <w:b/>
                <w:bCs/>
              </w:rPr>
            </w:pPr>
            <w:r w:rsidRPr="007E000D">
              <w:rPr>
                <w:b/>
                <w:bCs/>
              </w:rPr>
              <w:t>Mittwoch, 1. November 2023 / bis 16:00 Uhr</w:t>
            </w:r>
            <w:r>
              <w:rPr>
                <w:b/>
                <w:bCs/>
              </w:rPr>
              <w:t xml:space="preserve"> </w:t>
            </w:r>
          </w:p>
          <w:p w14:paraId="4D85DAB3" w14:textId="77777777" w:rsidR="00C82283" w:rsidRDefault="00C82283" w:rsidP="00C82283">
            <w:r>
              <w:t xml:space="preserve">(Datum des Poststempels ist </w:t>
            </w:r>
            <w:r>
              <w:rPr>
                <w:u w:val="single"/>
              </w:rPr>
              <w:t>nicht</w:t>
            </w:r>
            <w:r>
              <w:t xml:space="preserve"> massgebend!), mit der Aufschrift «BAV 80389 </w:t>
            </w:r>
            <w:proofErr w:type="gramStart"/>
            <w:r>
              <w:t>KDG Salvatorstrasse</w:t>
            </w:r>
            <w:proofErr w:type="gramEnd"/>
            <w:r>
              <w:t>» an:</w:t>
            </w:r>
          </w:p>
          <w:p w14:paraId="2323EC48" w14:textId="77777777" w:rsidR="00C82283" w:rsidRPr="00DE496C" w:rsidRDefault="00C82283" w:rsidP="00C82283">
            <w:pPr>
              <w:rPr>
                <w:b/>
                <w:bCs/>
                <w:sz w:val="17"/>
                <w:szCs w:val="17"/>
              </w:rPr>
            </w:pPr>
            <w:r w:rsidRPr="00DE496C">
              <w:rPr>
                <w:b/>
                <w:bCs/>
                <w:sz w:val="17"/>
                <w:szCs w:val="17"/>
              </w:rPr>
              <w:t>Abgabe vor Ort</w:t>
            </w:r>
            <w:r>
              <w:rPr>
                <w:b/>
                <w:bCs/>
                <w:sz w:val="17"/>
                <w:szCs w:val="17"/>
              </w:rPr>
              <w:t xml:space="preserve">, </w:t>
            </w:r>
            <w:r w:rsidRPr="008954CC">
              <w:rPr>
                <w:b/>
                <w:bCs/>
                <w:sz w:val="17"/>
                <w:szCs w:val="17"/>
              </w:rPr>
              <w:t>08.00 bis 12.15 Uhr / 13.00 bis 16.00 Uhr</w:t>
            </w:r>
            <w:r w:rsidRPr="00DE496C">
              <w:rPr>
                <w:b/>
                <w:bCs/>
                <w:sz w:val="17"/>
                <w:szCs w:val="17"/>
              </w:rPr>
              <w:t>:</w:t>
            </w:r>
          </w:p>
          <w:p w14:paraId="342C452C" w14:textId="77777777" w:rsidR="00C82283" w:rsidRDefault="00C82283" w:rsidP="00C82283">
            <w:r>
              <w:t xml:space="preserve">Stadt Zürich, Amt für Hochbauten, Empfang, Büro 205, </w:t>
            </w:r>
          </w:p>
          <w:p w14:paraId="2166799C" w14:textId="77777777" w:rsidR="00C82283" w:rsidRPr="00DE496C" w:rsidRDefault="00C82283" w:rsidP="00C82283">
            <w:r>
              <w:t>Lindenhofstrasse 21, 8001 Zürich</w:t>
            </w:r>
          </w:p>
          <w:p w14:paraId="6377AAD9" w14:textId="77777777" w:rsidR="0066617A" w:rsidRPr="00DE496C" w:rsidRDefault="0066617A" w:rsidP="0066617A">
            <w:pPr>
              <w:rPr>
                <w:b/>
                <w:bCs/>
                <w:sz w:val="17"/>
                <w:szCs w:val="17"/>
              </w:rPr>
            </w:pPr>
            <w:r w:rsidRPr="00DE496C">
              <w:rPr>
                <w:b/>
                <w:bCs/>
                <w:sz w:val="17"/>
                <w:szCs w:val="17"/>
              </w:rPr>
              <w:t>Paketpostadresse:</w:t>
            </w:r>
          </w:p>
          <w:p w14:paraId="00E2452A" w14:textId="77777777" w:rsidR="0066617A" w:rsidRDefault="0066617A" w:rsidP="0066617A">
            <w:r>
              <w:t xml:space="preserve">Stadt Zürich, Amt für Hochbauten, Lindenhofstrasse 21, </w:t>
            </w:r>
          </w:p>
          <w:p w14:paraId="0384192E" w14:textId="77777777" w:rsidR="0066617A" w:rsidRDefault="0066617A" w:rsidP="0066617A">
            <w:r>
              <w:t>8001 Zürich</w:t>
            </w:r>
          </w:p>
          <w:p w14:paraId="7DC6A0AC" w14:textId="77777777" w:rsidR="0066617A" w:rsidRPr="00DE496C" w:rsidRDefault="0066617A" w:rsidP="0066617A">
            <w:pPr>
              <w:rPr>
                <w:b/>
                <w:bCs/>
                <w:sz w:val="17"/>
                <w:szCs w:val="17"/>
              </w:rPr>
            </w:pPr>
            <w:r w:rsidRPr="00DE496C">
              <w:rPr>
                <w:b/>
                <w:bCs/>
                <w:sz w:val="17"/>
                <w:szCs w:val="17"/>
              </w:rPr>
              <w:t>Briefpostadresse:</w:t>
            </w:r>
          </w:p>
          <w:p w14:paraId="1FDF3222" w14:textId="480EDD34" w:rsidR="00BE0CD2" w:rsidRPr="004E62C2" w:rsidRDefault="0066617A" w:rsidP="0066617A">
            <w:pPr>
              <w:rPr>
                <w:szCs w:val="20"/>
                <w:lang w:eastAsia="de-DE"/>
              </w:rPr>
            </w:pPr>
            <w:r>
              <w:t>Stadt Zürich, Amt für Hochbauten, Postfach, 8021 Zürich</w:t>
            </w:r>
          </w:p>
        </w:tc>
      </w:tr>
      <w:tr w:rsidR="007C527B" w:rsidRPr="007346BA" w14:paraId="7DA7F843" w14:textId="77777777" w:rsidTr="0066617A">
        <w:tc>
          <w:tcPr>
            <w:tcW w:w="3119" w:type="dxa"/>
            <w:tcMar>
              <w:left w:w="0" w:type="dxa"/>
              <w:right w:w="0" w:type="dxa"/>
            </w:tcMar>
          </w:tcPr>
          <w:p w14:paraId="33493C88" w14:textId="77777777" w:rsidR="007C527B" w:rsidRPr="009B15E6" w:rsidRDefault="007C527B" w:rsidP="00116E76">
            <w:pPr>
              <w:pStyle w:val="Standard85M10"/>
            </w:pPr>
          </w:p>
        </w:tc>
        <w:tc>
          <w:tcPr>
            <w:tcW w:w="425" w:type="dxa"/>
            <w:tcBorders>
              <w:left w:val="nil"/>
            </w:tcBorders>
          </w:tcPr>
          <w:p w14:paraId="1BA3F15E" w14:textId="77777777" w:rsidR="007C527B" w:rsidRPr="007346BA" w:rsidRDefault="007C527B" w:rsidP="00116E76">
            <w:pPr>
              <w:pStyle w:val="Standard85M10"/>
            </w:pPr>
          </w:p>
        </w:tc>
        <w:tc>
          <w:tcPr>
            <w:tcW w:w="6095" w:type="dxa"/>
            <w:tcMar>
              <w:left w:w="0" w:type="dxa"/>
              <w:right w:w="0" w:type="dxa"/>
            </w:tcMar>
          </w:tcPr>
          <w:p w14:paraId="7B6F7352" w14:textId="77777777" w:rsidR="007C527B" w:rsidRPr="007346BA" w:rsidRDefault="007C527B" w:rsidP="00116E76">
            <w:pPr>
              <w:pStyle w:val="Standard85M10"/>
            </w:pPr>
          </w:p>
        </w:tc>
      </w:tr>
      <w:tr w:rsidR="007C527B" w:rsidRPr="004E62C2" w14:paraId="2A5D7A64" w14:textId="77777777" w:rsidTr="0066617A">
        <w:tc>
          <w:tcPr>
            <w:tcW w:w="3119" w:type="dxa"/>
            <w:tcMar>
              <w:left w:w="0" w:type="dxa"/>
              <w:right w:w="0" w:type="dxa"/>
            </w:tcMar>
          </w:tcPr>
          <w:p w14:paraId="2FEC1CB3" w14:textId="77777777" w:rsidR="007C527B" w:rsidRPr="009B15E6" w:rsidRDefault="007C527B" w:rsidP="00116E76">
            <w:pPr>
              <w:pStyle w:val="Standard85M10"/>
            </w:pPr>
            <w:r w:rsidRPr="009B15E6">
              <w:t>Besonderes</w:t>
            </w:r>
          </w:p>
        </w:tc>
        <w:tc>
          <w:tcPr>
            <w:tcW w:w="425" w:type="dxa"/>
            <w:tcBorders>
              <w:left w:val="nil"/>
            </w:tcBorders>
          </w:tcPr>
          <w:p w14:paraId="1015CA55" w14:textId="77777777" w:rsidR="007C527B" w:rsidRPr="004E62C2" w:rsidRDefault="007C527B" w:rsidP="00A74050"/>
        </w:tc>
        <w:tc>
          <w:tcPr>
            <w:tcW w:w="6095" w:type="dxa"/>
            <w:tcMar>
              <w:left w:w="0" w:type="dxa"/>
              <w:right w:w="0" w:type="dxa"/>
            </w:tcMar>
          </w:tcPr>
          <w:p w14:paraId="1833850B" w14:textId="77777777" w:rsidR="001B19EB" w:rsidRDefault="001B19EB" w:rsidP="001B19EB">
            <w:r>
              <w:t xml:space="preserve">Die vorgeschriebenen Teammitglieder/Fachbereiche und </w:t>
            </w:r>
            <w:r w:rsidRPr="00E40FCE">
              <w:rPr>
                <w:b/>
                <w:bCs/>
              </w:rPr>
              <w:t>alle</w:t>
            </w:r>
            <w:r>
              <w:t xml:space="preserve"> </w:t>
            </w:r>
            <w:r w:rsidRPr="001727B0">
              <w:t>Mitglieder von Arbeitsgemeinschaften</w:t>
            </w:r>
            <w:r>
              <w:t xml:space="preserve"> </w:t>
            </w:r>
            <w:r w:rsidRPr="001727B0">
              <w:rPr>
                <w:b/>
              </w:rPr>
              <w:t>müssen je eine separate Selbstdeklaration</w:t>
            </w:r>
            <w:r w:rsidRPr="001727B0">
              <w:t xml:space="preserve"> abgeben.</w:t>
            </w:r>
            <w:r>
              <w:t xml:space="preserve"> </w:t>
            </w:r>
          </w:p>
          <w:p w14:paraId="2EFFE769" w14:textId="0B83AE4C" w:rsidR="007C527B" w:rsidRPr="00406ABB" w:rsidRDefault="001B19EB" w:rsidP="001B19EB">
            <w:r>
              <w:t>Die Zusatz Selbstdeklaration ist nur vom Generalplaner resp. allen ARGE-Mitgliedern einzureichen.</w:t>
            </w:r>
          </w:p>
        </w:tc>
      </w:tr>
      <w:tr w:rsidR="007C527B" w:rsidRPr="00F8736B" w14:paraId="4BC5F7F6" w14:textId="77777777" w:rsidTr="0066617A">
        <w:tc>
          <w:tcPr>
            <w:tcW w:w="3119" w:type="dxa"/>
            <w:tcMar>
              <w:left w:w="0" w:type="dxa"/>
              <w:right w:w="0" w:type="dxa"/>
            </w:tcMar>
          </w:tcPr>
          <w:p w14:paraId="5F2D2099" w14:textId="77777777" w:rsidR="007C527B" w:rsidRPr="009B15E6" w:rsidRDefault="007C527B" w:rsidP="00116E76">
            <w:pPr>
              <w:pStyle w:val="Standard85M10"/>
            </w:pPr>
          </w:p>
        </w:tc>
        <w:tc>
          <w:tcPr>
            <w:tcW w:w="425" w:type="dxa"/>
            <w:tcBorders>
              <w:left w:val="nil"/>
            </w:tcBorders>
          </w:tcPr>
          <w:p w14:paraId="6148785A" w14:textId="77777777" w:rsidR="007C527B" w:rsidRPr="00F8736B" w:rsidRDefault="007C527B" w:rsidP="00116E76">
            <w:pPr>
              <w:pStyle w:val="Standard85M10"/>
            </w:pPr>
          </w:p>
        </w:tc>
        <w:tc>
          <w:tcPr>
            <w:tcW w:w="6095" w:type="dxa"/>
            <w:tcMar>
              <w:left w:w="0" w:type="dxa"/>
              <w:right w:w="0" w:type="dxa"/>
            </w:tcMar>
          </w:tcPr>
          <w:p w14:paraId="343E0EAE" w14:textId="77777777" w:rsidR="007C527B" w:rsidRPr="00F8736B" w:rsidRDefault="007C527B" w:rsidP="00116E76">
            <w:pPr>
              <w:pStyle w:val="Standard85M10"/>
            </w:pPr>
          </w:p>
        </w:tc>
      </w:tr>
      <w:tr w:rsidR="00A47D58" w:rsidRPr="004E62C2" w14:paraId="72A1A5E2" w14:textId="77777777" w:rsidTr="0066617A">
        <w:tc>
          <w:tcPr>
            <w:tcW w:w="3119" w:type="dxa"/>
            <w:tcMar>
              <w:left w:w="0" w:type="dxa"/>
              <w:right w:w="0" w:type="dxa"/>
            </w:tcMar>
          </w:tcPr>
          <w:p w14:paraId="04C66E8A" w14:textId="77777777" w:rsidR="00A47D58" w:rsidRPr="009B15E6" w:rsidRDefault="00A47D58" w:rsidP="00116E76">
            <w:pPr>
              <w:pStyle w:val="Standard85M10"/>
            </w:pPr>
            <w:r w:rsidRPr="009B15E6">
              <w:t>Ausschlussgründe</w:t>
            </w:r>
          </w:p>
        </w:tc>
        <w:tc>
          <w:tcPr>
            <w:tcW w:w="425" w:type="dxa"/>
            <w:tcBorders>
              <w:left w:val="nil"/>
            </w:tcBorders>
          </w:tcPr>
          <w:p w14:paraId="4B8B5343" w14:textId="77777777" w:rsidR="00A47D58" w:rsidRPr="004E62C2" w:rsidRDefault="00A47D58" w:rsidP="00AA303B"/>
        </w:tc>
        <w:tc>
          <w:tcPr>
            <w:tcW w:w="6095" w:type="dxa"/>
            <w:tcMar>
              <w:left w:w="0" w:type="dxa"/>
              <w:right w:w="0" w:type="dxa"/>
            </w:tcMar>
          </w:tcPr>
          <w:p w14:paraId="735A84B2" w14:textId="7FB6A503" w:rsidR="00A47D58" w:rsidRPr="00D430C1" w:rsidRDefault="001B19EB" w:rsidP="005A283F">
            <w:r w:rsidRPr="00E6687D">
              <w:t xml:space="preserve">Zu spät eingetroffene, nicht vollständig </w:t>
            </w:r>
            <w:r>
              <w:t xml:space="preserve">oder unwahr </w:t>
            </w:r>
            <w:r w:rsidRPr="00E6687D">
              <w:t>ausgefüllte, nicht rechtsgültig unterzeichnete Anträge auf Teilnahme resp. Teilnahme</w:t>
            </w:r>
            <w:r>
              <w:t xml:space="preserve"> am</w:t>
            </w:r>
            <w:r w:rsidRPr="00E6687D">
              <w:t xml:space="preserve"> Vergabeverfahren </w:t>
            </w:r>
            <w:r>
              <w:rPr>
                <w:b/>
                <w:bCs/>
              </w:rPr>
              <w:t xml:space="preserve">(Selbstdeklaration) </w:t>
            </w:r>
            <w:r w:rsidRPr="00E6687D">
              <w:t xml:space="preserve">oder solche, bei denen Unterlagen oder Beilagen fehlen, </w:t>
            </w:r>
            <w:r>
              <w:rPr>
                <w:b/>
                <w:bCs/>
              </w:rPr>
              <w:t xml:space="preserve">können </w:t>
            </w:r>
            <w:r w:rsidRPr="00E6687D">
              <w:t>gestützt auf Art. 44 Abs. 1 lit. a und b IVöB ausgeschlossen</w:t>
            </w:r>
            <w:r>
              <w:rPr>
                <w:b/>
                <w:bCs/>
              </w:rPr>
              <w:t xml:space="preserve"> werden</w:t>
            </w:r>
            <w:r w:rsidRPr="00E6687D">
              <w:t>.</w:t>
            </w:r>
            <w:r>
              <w:rPr>
                <w:b/>
                <w:bCs/>
              </w:rPr>
              <w:t xml:space="preserve"> </w:t>
            </w:r>
            <w:r w:rsidRPr="00E6687D">
              <w:t>Nur digital eingereichte Angebote sind formell nicht zugelassen und werden gestützt auf Art.</w:t>
            </w:r>
            <w:r>
              <w:t> </w:t>
            </w:r>
            <w:r w:rsidRPr="00E6687D">
              <w:t>44</w:t>
            </w:r>
            <w:r>
              <w:t> </w:t>
            </w:r>
            <w:r w:rsidRPr="00E6687D">
              <w:t>Abs.</w:t>
            </w:r>
            <w:r>
              <w:t> </w:t>
            </w:r>
            <w:r w:rsidRPr="00E6687D">
              <w:t>1</w:t>
            </w:r>
            <w:r>
              <w:t> </w:t>
            </w:r>
            <w:r w:rsidRPr="00E6687D">
              <w:t>lit.</w:t>
            </w:r>
            <w:r>
              <w:t> </w:t>
            </w:r>
            <w:r w:rsidRPr="00E6687D">
              <w:t>b IVöB ausgeschlossen.</w:t>
            </w:r>
          </w:p>
        </w:tc>
      </w:tr>
      <w:tr w:rsidR="0066617A" w:rsidRPr="0028567A" w14:paraId="69922CD7" w14:textId="77777777" w:rsidTr="001618C9">
        <w:tc>
          <w:tcPr>
            <w:tcW w:w="3119" w:type="dxa"/>
            <w:tcMar>
              <w:left w:w="0" w:type="dxa"/>
              <w:right w:w="0" w:type="dxa"/>
            </w:tcMar>
          </w:tcPr>
          <w:p w14:paraId="62A3E6B8" w14:textId="77777777" w:rsidR="0066617A" w:rsidRPr="003B509B" w:rsidRDefault="0066617A" w:rsidP="001618C9">
            <w:pPr>
              <w:pStyle w:val="Standard85M10"/>
            </w:pPr>
            <w:bookmarkStart w:id="1" w:name="_Hlk138152658"/>
          </w:p>
        </w:tc>
        <w:tc>
          <w:tcPr>
            <w:tcW w:w="425" w:type="dxa"/>
            <w:tcBorders>
              <w:left w:val="nil"/>
            </w:tcBorders>
          </w:tcPr>
          <w:p w14:paraId="44D70493" w14:textId="77777777" w:rsidR="0066617A" w:rsidRPr="0028567A" w:rsidRDefault="0066617A" w:rsidP="001618C9">
            <w:pPr>
              <w:pStyle w:val="Standard85M10"/>
            </w:pPr>
          </w:p>
        </w:tc>
        <w:tc>
          <w:tcPr>
            <w:tcW w:w="6095" w:type="dxa"/>
            <w:tcMar>
              <w:left w:w="0" w:type="dxa"/>
              <w:right w:w="0" w:type="dxa"/>
            </w:tcMar>
          </w:tcPr>
          <w:p w14:paraId="07D74C2E" w14:textId="77777777" w:rsidR="0066617A" w:rsidRPr="0028567A" w:rsidRDefault="0066617A" w:rsidP="001618C9">
            <w:pPr>
              <w:pStyle w:val="Standard85M10"/>
            </w:pPr>
          </w:p>
        </w:tc>
      </w:tr>
      <w:tr w:rsidR="0066617A" w:rsidRPr="0028567A" w14:paraId="047F91CD" w14:textId="77777777" w:rsidTr="001618C9">
        <w:tc>
          <w:tcPr>
            <w:tcW w:w="3119" w:type="dxa"/>
            <w:tcMar>
              <w:left w:w="0" w:type="dxa"/>
              <w:right w:w="0" w:type="dxa"/>
            </w:tcMar>
          </w:tcPr>
          <w:p w14:paraId="27CF33C9" w14:textId="77777777" w:rsidR="0066617A" w:rsidRPr="003B509B" w:rsidRDefault="0066617A" w:rsidP="001618C9">
            <w:pPr>
              <w:pStyle w:val="Standard85M10"/>
            </w:pPr>
            <w:r w:rsidRPr="003B509B">
              <w:t>Anerkennung Verhaltenskodex</w:t>
            </w:r>
          </w:p>
        </w:tc>
        <w:tc>
          <w:tcPr>
            <w:tcW w:w="425" w:type="dxa"/>
            <w:tcBorders>
              <w:left w:val="nil"/>
            </w:tcBorders>
          </w:tcPr>
          <w:p w14:paraId="53026D47" w14:textId="77777777" w:rsidR="0066617A" w:rsidRPr="00741CCC" w:rsidRDefault="0066617A" w:rsidP="001618C9">
            <w:pPr>
              <w:pStyle w:val="Standard85M10"/>
            </w:pPr>
          </w:p>
        </w:tc>
        <w:tc>
          <w:tcPr>
            <w:tcW w:w="6095" w:type="dxa"/>
            <w:tcMar>
              <w:left w:w="0" w:type="dxa"/>
              <w:right w:w="0" w:type="dxa"/>
            </w:tcMar>
          </w:tcPr>
          <w:p w14:paraId="1F270CAB" w14:textId="1B501BCF" w:rsidR="0066617A" w:rsidRPr="00AB53F4" w:rsidRDefault="0066617A" w:rsidP="001618C9">
            <w:r w:rsidRPr="00AB53F4">
              <w:t>Mit der Unterschrift bestätigen Sie die Kenntnisnahme und das Einverständnis mit dem Verhaltenskodex für Vertragspartner</w:t>
            </w:r>
            <w:r w:rsidR="001B19EB">
              <w:t>*i</w:t>
            </w:r>
            <w:r w:rsidRPr="00AB53F4">
              <w:t xml:space="preserve">nnen der Stadt Zürich </w:t>
            </w:r>
          </w:p>
          <w:p w14:paraId="381DC7B9" w14:textId="77777777" w:rsidR="0066617A" w:rsidRPr="004335E4" w:rsidRDefault="00587E38" w:rsidP="001618C9">
            <w:pPr>
              <w:pStyle w:val="Standard85M10"/>
              <w:rPr>
                <w:b w:val="0"/>
                <w:bCs/>
              </w:rPr>
            </w:pPr>
            <w:hyperlink r:id="rId12" w:history="1">
              <w:r w:rsidR="0066617A" w:rsidRPr="004335E4">
                <w:rPr>
                  <w:rStyle w:val="Hyperlink"/>
                  <w:b w:val="0"/>
                  <w:bCs/>
                </w:rPr>
                <w:t>Direkt zum Download</w:t>
              </w:r>
            </w:hyperlink>
            <w:r w:rsidR="0066617A" w:rsidRPr="004335E4">
              <w:rPr>
                <w:b w:val="0"/>
                <w:bCs/>
              </w:rPr>
              <w:t xml:space="preserve"> oder </w:t>
            </w:r>
          </w:p>
          <w:p w14:paraId="6983E89C" w14:textId="77777777" w:rsidR="0066617A" w:rsidRPr="0025358B" w:rsidRDefault="00587E38" w:rsidP="001618C9">
            <w:pPr>
              <w:pStyle w:val="Standard85M10"/>
              <w:rPr>
                <w:color w:val="0000FF" w:themeColor="hyperlink"/>
                <w:u w:val="single"/>
              </w:rPr>
            </w:pPr>
            <w:hyperlink r:id="rId13" w:history="1">
              <w:r w:rsidR="0066617A" w:rsidRPr="004335E4">
                <w:rPr>
                  <w:rStyle w:val="Hyperlink"/>
                  <w:b w:val="0"/>
                  <w:bCs/>
                </w:rPr>
                <w:t>https://www.stadt-zuerich.ch/hbd/de/index/hochbau/vorgaben-fuer-bauvorhaben/ausschreibung-abwicklung-rechnungsstellung/vorgaben-bauausschreibung.html</w:t>
              </w:r>
            </w:hyperlink>
          </w:p>
        </w:tc>
      </w:tr>
      <w:tr w:rsidR="0066617A" w:rsidRPr="007346BA" w14:paraId="427E208E" w14:textId="77777777" w:rsidTr="001618C9">
        <w:trPr>
          <w:trHeight w:hRule="exact" w:val="57"/>
        </w:trPr>
        <w:tc>
          <w:tcPr>
            <w:tcW w:w="3119" w:type="dxa"/>
            <w:tcMar>
              <w:left w:w="0" w:type="dxa"/>
              <w:right w:w="0" w:type="dxa"/>
            </w:tcMar>
          </w:tcPr>
          <w:p w14:paraId="51E6C7A0" w14:textId="77777777" w:rsidR="0066617A" w:rsidRPr="00EE3641" w:rsidRDefault="0066617A" w:rsidP="001618C9">
            <w:pPr>
              <w:pStyle w:val="Standard85M10"/>
            </w:pPr>
          </w:p>
        </w:tc>
        <w:tc>
          <w:tcPr>
            <w:tcW w:w="425" w:type="dxa"/>
            <w:tcBorders>
              <w:left w:val="nil"/>
            </w:tcBorders>
          </w:tcPr>
          <w:p w14:paraId="1D8518F9" w14:textId="77777777" w:rsidR="0066617A" w:rsidRPr="007346BA" w:rsidRDefault="0066617A" w:rsidP="001618C9">
            <w:pPr>
              <w:pStyle w:val="Standard85M10"/>
            </w:pPr>
          </w:p>
        </w:tc>
        <w:tc>
          <w:tcPr>
            <w:tcW w:w="6095" w:type="dxa"/>
            <w:tcMar>
              <w:left w:w="0" w:type="dxa"/>
              <w:right w:w="0" w:type="dxa"/>
            </w:tcMar>
          </w:tcPr>
          <w:p w14:paraId="161BC5C0" w14:textId="77777777" w:rsidR="0066617A" w:rsidRPr="007346BA" w:rsidRDefault="0066617A" w:rsidP="001618C9">
            <w:pPr>
              <w:pStyle w:val="Standard85M10"/>
            </w:pPr>
          </w:p>
        </w:tc>
      </w:tr>
      <w:tr w:rsidR="0066617A" w:rsidRPr="004E62C2" w14:paraId="2AD591E2" w14:textId="77777777" w:rsidTr="001618C9">
        <w:tc>
          <w:tcPr>
            <w:tcW w:w="3119" w:type="dxa"/>
            <w:tcMar>
              <w:left w:w="0" w:type="dxa"/>
              <w:right w:w="0" w:type="dxa"/>
            </w:tcMar>
            <w:vAlign w:val="bottom"/>
          </w:tcPr>
          <w:p w14:paraId="7BB3BE33" w14:textId="77777777" w:rsidR="0066617A" w:rsidRPr="006243B5" w:rsidRDefault="0066617A" w:rsidP="001618C9">
            <w:pPr>
              <w:pStyle w:val="Standard85M10"/>
            </w:pPr>
            <w:r w:rsidRPr="006243B5">
              <w:fldChar w:fldCharType="begin">
                <w:ffData>
                  <w:name w:val="Text46"/>
                  <w:enabled/>
                  <w:calcOnExit w:val="0"/>
                  <w:textInput/>
                </w:ffData>
              </w:fldChar>
            </w:r>
            <w:r w:rsidRPr="006243B5">
              <w:instrText xml:space="preserve"> FORMTEXT </w:instrText>
            </w:r>
            <w:r w:rsidRPr="006243B5">
              <w:fldChar w:fldCharType="separate"/>
            </w:r>
            <w:r>
              <w:t> </w:t>
            </w:r>
            <w:r>
              <w:t> </w:t>
            </w:r>
            <w:r>
              <w:t> </w:t>
            </w:r>
            <w:r>
              <w:t> </w:t>
            </w:r>
            <w:r>
              <w:t> </w:t>
            </w:r>
            <w:r w:rsidRPr="006243B5">
              <w:fldChar w:fldCharType="end"/>
            </w:r>
          </w:p>
        </w:tc>
        <w:tc>
          <w:tcPr>
            <w:tcW w:w="425" w:type="dxa"/>
            <w:tcBorders>
              <w:left w:val="nil"/>
            </w:tcBorders>
            <w:vAlign w:val="bottom"/>
          </w:tcPr>
          <w:p w14:paraId="3994A9D5" w14:textId="77777777" w:rsidR="0066617A" w:rsidRPr="004E62C2" w:rsidRDefault="0066617A" w:rsidP="001618C9"/>
        </w:tc>
        <w:tc>
          <w:tcPr>
            <w:tcW w:w="6095" w:type="dxa"/>
            <w:tcMar>
              <w:left w:w="0" w:type="dxa"/>
              <w:right w:w="0" w:type="dxa"/>
            </w:tcMar>
            <w:vAlign w:val="bottom"/>
          </w:tcPr>
          <w:p w14:paraId="17441B3C" w14:textId="77777777" w:rsidR="0066617A" w:rsidRPr="003B509B" w:rsidRDefault="0066617A" w:rsidP="001618C9">
            <w:pPr>
              <w:rPr>
                <w:b/>
                <w:bCs/>
                <w:sz w:val="17"/>
                <w:szCs w:val="17"/>
              </w:rPr>
            </w:pPr>
            <w:r w:rsidRPr="003B509B">
              <w:rPr>
                <w:b/>
                <w:bCs/>
                <w:sz w:val="17"/>
                <w:szCs w:val="17"/>
              </w:rPr>
              <w:t>Die Unternehmung</w:t>
            </w:r>
          </w:p>
        </w:tc>
      </w:tr>
      <w:tr w:rsidR="0066617A" w:rsidRPr="006D0EB3" w14:paraId="50A3E58F" w14:textId="77777777" w:rsidTr="001618C9">
        <w:tc>
          <w:tcPr>
            <w:tcW w:w="3119" w:type="dxa"/>
            <w:tcMar>
              <w:left w:w="0" w:type="dxa"/>
              <w:right w:w="0" w:type="dxa"/>
            </w:tcMar>
          </w:tcPr>
          <w:p w14:paraId="5E4A50B5" w14:textId="77777777" w:rsidR="0066617A" w:rsidRPr="00EE3641" w:rsidRDefault="0066617A" w:rsidP="001618C9">
            <w:pPr>
              <w:pStyle w:val="Standard85M10"/>
            </w:pPr>
            <w:r w:rsidRPr="00EE3641">
              <w:t>Ort und Datum</w:t>
            </w:r>
          </w:p>
        </w:tc>
        <w:tc>
          <w:tcPr>
            <w:tcW w:w="425" w:type="dxa"/>
            <w:tcBorders>
              <w:left w:val="nil"/>
            </w:tcBorders>
          </w:tcPr>
          <w:p w14:paraId="64072624" w14:textId="77777777" w:rsidR="0066617A" w:rsidRPr="006D0EB3" w:rsidRDefault="0066617A" w:rsidP="001618C9">
            <w:pPr>
              <w:pStyle w:val="Standard85M10"/>
            </w:pPr>
          </w:p>
        </w:tc>
        <w:tc>
          <w:tcPr>
            <w:tcW w:w="6095" w:type="dxa"/>
            <w:tcMar>
              <w:left w:w="0" w:type="dxa"/>
              <w:right w:w="0" w:type="dxa"/>
            </w:tcMar>
          </w:tcPr>
          <w:p w14:paraId="014F0C9F" w14:textId="77777777" w:rsidR="0066617A" w:rsidRPr="006D0EB3" w:rsidRDefault="0066617A" w:rsidP="001618C9">
            <w:pPr>
              <w:pStyle w:val="Standard85M10"/>
            </w:pPr>
            <w:r w:rsidRPr="006D0EB3">
              <w:t>Stempel und rechtsgültige Unterschrift(en)</w:t>
            </w:r>
          </w:p>
        </w:tc>
      </w:tr>
      <w:bookmarkEnd w:id="1"/>
    </w:tbl>
    <w:p w14:paraId="6E209F11" w14:textId="77777777" w:rsidR="0066617A" w:rsidRDefault="0066617A">
      <w:pPr>
        <w:spacing w:line="240" w:lineRule="auto"/>
      </w:pPr>
    </w:p>
    <w:p w14:paraId="6D4C29E4" w14:textId="3B52AF6C" w:rsidR="00240E56" w:rsidRDefault="009515E5">
      <w:pPr>
        <w:spacing w:line="240" w:lineRule="auto"/>
        <w:sectPr w:rsidR="00240E56" w:rsidSect="00395BE8">
          <w:footerReference w:type="default" r:id="rId14"/>
          <w:headerReference w:type="first" r:id="rId15"/>
          <w:footerReference w:type="first" r:id="rId16"/>
          <w:pgSz w:w="11906" w:h="16838" w:code="9"/>
          <w:pgMar w:top="1985" w:right="567" w:bottom="567" w:left="1701" w:header="567" w:footer="397" w:gutter="0"/>
          <w:cols w:space="708"/>
          <w:titlePg/>
          <w:docGrid w:linePitch="360"/>
        </w:sectPr>
      </w:pPr>
      <w:r>
        <w:br w:type="page"/>
      </w:r>
    </w:p>
    <w:p w14:paraId="1DEFF92E" w14:textId="77777777" w:rsidR="007C527B" w:rsidRPr="006B23D1" w:rsidRDefault="007C527B" w:rsidP="00122A16">
      <w:pPr>
        <w:pStyle w:val="berschrift1"/>
        <w:rPr>
          <w:rFonts w:ascii="Arial Black" w:hAnsi="Arial Black"/>
        </w:rPr>
      </w:pPr>
      <w:r w:rsidRPr="006B23D1">
        <w:rPr>
          <w:rFonts w:ascii="Arial Black" w:hAnsi="Arial Black"/>
        </w:rPr>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86"/>
        <w:gridCol w:w="2268"/>
        <w:gridCol w:w="142"/>
        <w:gridCol w:w="20"/>
        <w:gridCol w:w="5224"/>
      </w:tblGrid>
      <w:tr w:rsidR="007356DD" w14:paraId="193CA4B0" w14:textId="77777777" w:rsidTr="00222B79">
        <w:tc>
          <w:tcPr>
            <w:tcW w:w="1899" w:type="dxa"/>
            <w:tcMar>
              <w:left w:w="0" w:type="dxa"/>
              <w:right w:w="0" w:type="dxa"/>
            </w:tcMar>
          </w:tcPr>
          <w:p w14:paraId="1A371C2D" w14:textId="77777777" w:rsidR="007356DD" w:rsidRPr="00F8736B" w:rsidRDefault="007356DD" w:rsidP="007356DD">
            <w:pPr>
              <w:pStyle w:val="Tabelle85M10V3"/>
              <w:rPr>
                <w:b/>
                <w:bCs/>
              </w:rPr>
            </w:pPr>
            <w:r w:rsidRPr="00F8736B">
              <w:rPr>
                <w:b/>
                <w:bCs/>
              </w:rPr>
              <w:t>Bezeichnung</w:t>
            </w:r>
          </w:p>
        </w:tc>
        <w:tc>
          <w:tcPr>
            <w:tcW w:w="2354" w:type="dxa"/>
            <w:gridSpan w:val="2"/>
            <w:tcMar>
              <w:left w:w="0" w:type="dxa"/>
              <w:right w:w="0" w:type="dxa"/>
            </w:tcMar>
          </w:tcPr>
          <w:p w14:paraId="4F40A23E" w14:textId="77777777" w:rsidR="007356DD" w:rsidRPr="00833B9A" w:rsidRDefault="007356DD" w:rsidP="007356DD">
            <w:pPr>
              <w:pStyle w:val="Tabelle85M10V30"/>
              <w:tabs>
                <w:tab w:val="right" w:pos="1985"/>
              </w:tabs>
            </w:pPr>
            <w:r>
              <w:t xml:space="preserve">Firmenbezeichnung </w:t>
            </w:r>
          </w:p>
        </w:tc>
        <w:tc>
          <w:tcPr>
            <w:tcW w:w="142" w:type="dxa"/>
          </w:tcPr>
          <w:p w14:paraId="7D9D11B1" w14:textId="77777777" w:rsidR="007356DD" w:rsidRDefault="007356DD" w:rsidP="007356DD"/>
        </w:tc>
        <w:tc>
          <w:tcPr>
            <w:tcW w:w="5244" w:type="dxa"/>
            <w:gridSpan w:val="2"/>
            <w:tcBorders>
              <w:bottom w:val="single" w:sz="4" w:space="0" w:color="808080"/>
            </w:tcBorders>
            <w:tcMar>
              <w:left w:w="0" w:type="dxa"/>
              <w:right w:w="0" w:type="dxa"/>
            </w:tcMar>
            <w:vAlign w:val="bottom"/>
          </w:tcPr>
          <w:p w14:paraId="0DBCA618" w14:textId="77777777" w:rsidR="007356DD" w:rsidRDefault="007356DD" w:rsidP="007356DD">
            <w:r>
              <w:fldChar w:fldCharType="begin">
                <w:ffData>
                  <w:name w:val="Text4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356DD" w14:paraId="539C0432" w14:textId="77777777" w:rsidTr="00222B79">
        <w:tc>
          <w:tcPr>
            <w:tcW w:w="1899" w:type="dxa"/>
            <w:tcMar>
              <w:left w:w="0" w:type="dxa"/>
              <w:right w:w="0" w:type="dxa"/>
            </w:tcMar>
          </w:tcPr>
          <w:p w14:paraId="4686AFBB" w14:textId="77777777" w:rsidR="007356DD" w:rsidRPr="00F8736B" w:rsidRDefault="007356DD" w:rsidP="007356DD">
            <w:pPr>
              <w:pStyle w:val="Tabelle85M10V3"/>
              <w:rPr>
                <w:b/>
                <w:bCs/>
              </w:rPr>
            </w:pPr>
          </w:p>
        </w:tc>
        <w:tc>
          <w:tcPr>
            <w:tcW w:w="2354" w:type="dxa"/>
            <w:gridSpan w:val="2"/>
            <w:tcMar>
              <w:left w:w="0" w:type="dxa"/>
              <w:right w:w="0" w:type="dxa"/>
            </w:tcMar>
          </w:tcPr>
          <w:p w14:paraId="381070D3" w14:textId="77777777" w:rsidR="007356DD" w:rsidRPr="002C5B56" w:rsidRDefault="007356DD" w:rsidP="007356DD">
            <w:pPr>
              <w:pStyle w:val="Tabelle85M10V30"/>
              <w:tabs>
                <w:tab w:val="right" w:pos="1985"/>
              </w:tabs>
              <w:rPr>
                <w:sz w:val="16"/>
                <w:szCs w:val="16"/>
              </w:rPr>
            </w:pPr>
            <w:r w:rsidRPr="002C5B56">
              <w:rPr>
                <w:sz w:val="16"/>
                <w:szCs w:val="16"/>
              </w:rPr>
              <w:t xml:space="preserve">(gemäss </w:t>
            </w:r>
            <w:r w:rsidR="00240E56">
              <w:rPr>
                <w:sz w:val="16"/>
                <w:szCs w:val="16"/>
              </w:rPr>
              <w:t xml:space="preserve">Eintrag </w:t>
            </w:r>
            <w:r w:rsidRPr="002C5B56">
              <w:rPr>
                <w:sz w:val="16"/>
                <w:szCs w:val="16"/>
              </w:rPr>
              <w:t>UID-Register)</w:t>
            </w:r>
          </w:p>
        </w:tc>
        <w:tc>
          <w:tcPr>
            <w:tcW w:w="142" w:type="dxa"/>
          </w:tcPr>
          <w:p w14:paraId="69C52AF6" w14:textId="77777777" w:rsidR="007356DD" w:rsidRDefault="007356DD" w:rsidP="007356DD"/>
        </w:tc>
        <w:tc>
          <w:tcPr>
            <w:tcW w:w="5244" w:type="dxa"/>
            <w:gridSpan w:val="2"/>
            <w:tcBorders>
              <w:top w:val="single" w:sz="4" w:space="0" w:color="808080"/>
              <w:bottom w:val="single" w:sz="4" w:space="0" w:color="808080"/>
            </w:tcBorders>
            <w:tcMar>
              <w:left w:w="0" w:type="dxa"/>
              <w:right w:w="0" w:type="dxa"/>
            </w:tcMar>
            <w:vAlign w:val="bottom"/>
          </w:tcPr>
          <w:p w14:paraId="4C0E172D" w14:textId="77777777"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222B79" w14:paraId="78A0AC5A" w14:textId="77777777" w:rsidTr="00222B79">
        <w:tblPrEx>
          <w:tblLook w:val="04A0" w:firstRow="1" w:lastRow="0" w:firstColumn="1" w:lastColumn="0" w:noHBand="0" w:noVBand="1"/>
        </w:tblPrEx>
        <w:tc>
          <w:tcPr>
            <w:tcW w:w="1985" w:type="dxa"/>
            <w:gridSpan w:val="2"/>
          </w:tcPr>
          <w:p w14:paraId="2359CCC1" w14:textId="77777777" w:rsidR="00222B79" w:rsidRDefault="00222B79">
            <w:pPr>
              <w:pStyle w:val="Standard85M10"/>
            </w:pPr>
          </w:p>
        </w:tc>
        <w:tc>
          <w:tcPr>
            <w:tcW w:w="2410" w:type="dxa"/>
            <w:gridSpan w:val="2"/>
          </w:tcPr>
          <w:p w14:paraId="4710D2BE" w14:textId="77777777" w:rsidR="00222B79" w:rsidRDefault="00222B79">
            <w:pPr>
              <w:pStyle w:val="Standard85M10"/>
            </w:pPr>
          </w:p>
        </w:tc>
        <w:tc>
          <w:tcPr>
            <w:tcW w:w="20" w:type="dxa"/>
          </w:tcPr>
          <w:p w14:paraId="6B719990" w14:textId="77777777" w:rsidR="00222B79" w:rsidRDefault="00222B79">
            <w:pPr>
              <w:pStyle w:val="Standard85M10"/>
            </w:pPr>
          </w:p>
        </w:tc>
        <w:tc>
          <w:tcPr>
            <w:tcW w:w="5224" w:type="dxa"/>
            <w:tcBorders>
              <w:top w:val="single" w:sz="4" w:space="0" w:color="808080"/>
              <w:left w:val="nil"/>
              <w:bottom w:val="nil"/>
              <w:right w:val="nil"/>
            </w:tcBorders>
            <w:vAlign w:val="bottom"/>
          </w:tcPr>
          <w:p w14:paraId="001D21A7" w14:textId="77777777" w:rsidR="00222B79" w:rsidRDefault="00222B79">
            <w:pPr>
              <w:pStyle w:val="Standard85M10"/>
            </w:pPr>
          </w:p>
        </w:tc>
      </w:tr>
      <w:tr w:rsidR="00222B79" w14:paraId="308132AA" w14:textId="77777777" w:rsidTr="00222B79">
        <w:tblPrEx>
          <w:tblLook w:val="04A0" w:firstRow="1" w:lastRow="0" w:firstColumn="1" w:lastColumn="0" w:noHBand="0" w:noVBand="1"/>
        </w:tblPrEx>
        <w:tc>
          <w:tcPr>
            <w:tcW w:w="1985" w:type="dxa"/>
            <w:gridSpan w:val="2"/>
            <w:hideMark/>
          </w:tcPr>
          <w:p w14:paraId="4700EABD" w14:textId="77777777" w:rsidR="00222B79" w:rsidRDefault="00222B79">
            <w:pPr>
              <w:pStyle w:val="Tabelle85M10V30"/>
              <w:rPr>
                <w:b/>
              </w:rPr>
            </w:pPr>
            <w:r>
              <w:t xml:space="preserve">    Falls ARGE</w:t>
            </w:r>
          </w:p>
        </w:tc>
        <w:tc>
          <w:tcPr>
            <w:tcW w:w="2268" w:type="dxa"/>
            <w:hideMark/>
          </w:tcPr>
          <w:p w14:paraId="093A280F" w14:textId="77777777" w:rsidR="00222B79" w:rsidRDefault="00222B79">
            <w:pPr>
              <w:pStyle w:val="Tabelle85M10V30"/>
              <w:tabs>
                <w:tab w:val="right" w:pos="1985"/>
              </w:tabs>
            </w:pPr>
            <w:r>
              <w:t xml:space="preserve">ARGE-Name und </w:t>
            </w:r>
          </w:p>
        </w:tc>
        <w:tc>
          <w:tcPr>
            <w:tcW w:w="142" w:type="dxa"/>
          </w:tcPr>
          <w:p w14:paraId="171F814C" w14:textId="77777777" w:rsidR="00222B79" w:rsidRDefault="00222B79"/>
        </w:tc>
        <w:tc>
          <w:tcPr>
            <w:tcW w:w="5244" w:type="dxa"/>
            <w:gridSpan w:val="2"/>
            <w:tcBorders>
              <w:top w:val="single" w:sz="4" w:space="0" w:color="808080"/>
              <w:left w:val="nil"/>
              <w:bottom w:val="single" w:sz="4" w:space="0" w:color="808080"/>
              <w:right w:val="nil"/>
            </w:tcBorders>
            <w:vAlign w:val="bottom"/>
            <w:hideMark/>
          </w:tcPr>
          <w:p w14:paraId="2EAFFCC7" w14:textId="77777777" w:rsidR="00222B79" w:rsidRDefault="00222B79">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222B79" w14:paraId="4E2BB02E" w14:textId="77777777" w:rsidTr="00222B79">
        <w:tblPrEx>
          <w:tblLook w:val="04A0" w:firstRow="1" w:lastRow="0" w:firstColumn="1" w:lastColumn="0" w:noHBand="0" w:noVBand="1"/>
        </w:tblPrEx>
        <w:tc>
          <w:tcPr>
            <w:tcW w:w="1985" w:type="dxa"/>
            <w:gridSpan w:val="2"/>
          </w:tcPr>
          <w:p w14:paraId="67816B76" w14:textId="77777777" w:rsidR="00222B79" w:rsidRDefault="00222B79">
            <w:pPr>
              <w:pStyle w:val="Tabelle85M10V30"/>
              <w:rPr>
                <w:b/>
              </w:rPr>
            </w:pPr>
          </w:p>
        </w:tc>
        <w:tc>
          <w:tcPr>
            <w:tcW w:w="2268" w:type="dxa"/>
            <w:hideMark/>
          </w:tcPr>
          <w:p w14:paraId="6B04878C" w14:textId="77777777" w:rsidR="00222B79" w:rsidRDefault="008400E2">
            <w:pPr>
              <w:pStyle w:val="Tabelle85M10V30"/>
              <w:tabs>
                <w:tab w:val="right" w:pos="1985"/>
              </w:tabs>
            </w:pPr>
            <w:r>
              <w:t xml:space="preserve">(c/o) Adresse </w:t>
            </w:r>
            <w:r>
              <w:rPr>
                <w:b/>
              </w:rPr>
              <w:t>federführendes</w:t>
            </w:r>
            <w:r>
              <w:t xml:space="preserve"> Büro</w:t>
            </w:r>
          </w:p>
        </w:tc>
        <w:tc>
          <w:tcPr>
            <w:tcW w:w="142" w:type="dxa"/>
          </w:tcPr>
          <w:p w14:paraId="27D10577" w14:textId="77777777" w:rsidR="00222B79" w:rsidRDefault="00222B79"/>
        </w:tc>
        <w:tc>
          <w:tcPr>
            <w:tcW w:w="5244" w:type="dxa"/>
            <w:gridSpan w:val="2"/>
            <w:tcBorders>
              <w:top w:val="single" w:sz="4" w:space="0" w:color="808080"/>
              <w:left w:val="nil"/>
              <w:bottom w:val="single" w:sz="4" w:space="0" w:color="808080"/>
              <w:right w:val="nil"/>
            </w:tcBorders>
            <w:vAlign w:val="bottom"/>
            <w:hideMark/>
          </w:tcPr>
          <w:p w14:paraId="18CB6699" w14:textId="77777777" w:rsidR="00222B79" w:rsidRDefault="00222B79">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A47D58" w:rsidRPr="00122A16" w14:paraId="598BF57D" w14:textId="77777777" w:rsidTr="00222B79">
        <w:tc>
          <w:tcPr>
            <w:tcW w:w="1899" w:type="dxa"/>
            <w:tcMar>
              <w:left w:w="0" w:type="dxa"/>
              <w:right w:w="0" w:type="dxa"/>
            </w:tcMar>
          </w:tcPr>
          <w:p w14:paraId="7D12C22E" w14:textId="77777777" w:rsidR="00A47D58" w:rsidRPr="00122A16" w:rsidRDefault="00A47D58" w:rsidP="00116E76">
            <w:pPr>
              <w:pStyle w:val="Standard85M10"/>
            </w:pPr>
          </w:p>
        </w:tc>
        <w:tc>
          <w:tcPr>
            <w:tcW w:w="2354" w:type="dxa"/>
            <w:gridSpan w:val="2"/>
            <w:tcMar>
              <w:left w:w="0" w:type="dxa"/>
              <w:right w:w="0" w:type="dxa"/>
            </w:tcMar>
          </w:tcPr>
          <w:p w14:paraId="53B04703" w14:textId="77777777" w:rsidR="00A47D58" w:rsidRPr="00122A16" w:rsidRDefault="00A47D58" w:rsidP="00116E76">
            <w:pPr>
              <w:pStyle w:val="Standard85M10"/>
            </w:pPr>
          </w:p>
        </w:tc>
        <w:tc>
          <w:tcPr>
            <w:tcW w:w="142" w:type="dxa"/>
          </w:tcPr>
          <w:p w14:paraId="2CA111F0" w14:textId="77777777" w:rsidR="00A47D58" w:rsidRPr="00122A16"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3A39E17B" w14:textId="77777777" w:rsidR="00A47D58" w:rsidRPr="00122A16" w:rsidRDefault="00A47D58" w:rsidP="00116E76">
            <w:pPr>
              <w:pStyle w:val="Standard85M10"/>
            </w:pPr>
          </w:p>
        </w:tc>
      </w:tr>
      <w:tr w:rsidR="00A47D58" w14:paraId="59A38C14" w14:textId="77777777" w:rsidTr="00222B79">
        <w:tc>
          <w:tcPr>
            <w:tcW w:w="1899" w:type="dxa"/>
            <w:tcMar>
              <w:left w:w="0" w:type="dxa"/>
              <w:right w:w="0" w:type="dxa"/>
            </w:tcMar>
          </w:tcPr>
          <w:p w14:paraId="69559306" w14:textId="77777777" w:rsidR="00A47D58" w:rsidRPr="00F8736B" w:rsidRDefault="00A47D58" w:rsidP="00F8736B">
            <w:pPr>
              <w:pStyle w:val="Tabelle85M10V3"/>
              <w:rPr>
                <w:b/>
                <w:bCs/>
              </w:rPr>
            </w:pPr>
            <w:r w:rsidRPr="00F8736B">
              <w:rPr>
                <w:b/>
                <w:bCs/>
              </w:rPr>
              <w:t>Adresse</w:t>
            </w:r>
          </w:p>
        </w:tc>
        <w:tc>
          <w:tcPr>
            <w:tcW w:w="2354" w:type="dxa"/>
            <w:gridSpan w:val="2"/>
            <w:tcMar>
              <w:left w:w="0" w:type="dxa"/>
              <w:right w:w="0" w:type="dxa"/>
            </w:tcMar>
          </w:tcPr>
          <w:p w14:paraId="12F64C7C" w14:textId="77777777" w:rsidR="00A47D58" w:rsidRPr="00AF1EB9" w:rsidRDefault="00A47D58" w:rsidP="00F8736B">
            <w:pPr>
              <w:pStyle w:val="Tabelle85M10V3"/>
            </w:pPr>
            <w:r w:rsidRPr="00AF1EB9">
              <w:t>Strasse</w:t>
            </w:r>
            <w:r w:rsidR="007C527B">
              <w:t>/Nr.</w:t>
            </w:r>
          </w:p>
        </w:tc>
        <w:tc>
          <w:tcPr>
            <w:tcW w:w="142" w:type="dxa"/>
          </w:tcPr>
          <w:p w14:paraId="0DE0FBD4" w14:textId="77777777" w:rsidR="00A47D58" w:rsidRDefault="00A47D58" w:rsidP="00F8736B"/>
        </w:tc>
        <w:tc>
          <w:tcPr>
            <w:tcW w:w="5244" w:type="dxa"/>
            <w:gridSpan w:val="2"/>
            <w:tcBorders>
              <w:bottom w:val="single" w:sz="4" w:space="0" w:color="808080"/>
            </w:tcBorders>
            <w:tcMar>
              <w:left w:w="0" w:type="dxa"/>
              <w:right w:w="0" w:type="dxa"/>
            </w:tcMar>
            <w:vAlign w:val="bottom"/>
          </w:tcPr>
          <w:p w14:paraId="0B29B222" w14:textId="77777777"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29802D44" w14:textId="77777777" w:rsidTr="00222B79">
        <w:tc>
          <w:tcPr>
            <w:tcW w:w="1899" w:type="dxa"/>
            <w:tcMar>
              <w:left w:w="0" w:type="dxa"/>
              <w:right w:w="0" w:type="dxa"/>
            </w:tcMar>
          </w:tcPr>
          <w:p w14:paraId="7241D146" w14:textId="77777777" w:rsidR="00A47D58" w:rsidRPr="00F8736B" w:rsidRDefault="00A47D58" w:rsidP="00F8736B">
            <w:pPr>
              <w:pStyle w:val="Tabelle85M10V3"/>
              <w:rPr>
                <w:b/>
                <w:bCs/>
              </w:rPr>
            </w:pPr>
          </w:p>
        </w:tc>
        <w:tc>
          <w:tcPr>
            <w:tcW w:w="2354" w:type="dxa"/>
            <w:gridSpan w:val="2"/>
            <w:tcMar>
              <w:left w:w="0" w:type="dxa"/>
              <w:right w:w="0" w:type="dxa"/>
            </w:tcMar>
          </w:tcPr>
          <w:p w14:paraId="62066DDA" w14:textId="77777777" w:rsidR="00A47D58" w:rsidRPr="00AF1EB9" w:rsidRDefault="00A47D58" w:rsidP="00F8736B">
            <w:pPr>
              <w:pStyle w:val="Tabelle85M10V3"/>
            </w:pPr>
            <w:r w:rsidRPr="00AF1EB9">
              <w:t>PLZ/Ort</w:t>
            </w:r>
          </w:p>
        </w:tc>
        <w:tc>
          <w:tcPr>
            <w:tcW w:w="142" w:type="dxa"/>
          </w:tcPr>
          <w:p w14:paraId="2BB1351D"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484F691C"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5C187775" w14:textId="77777777" w:rsidTr="00222B79">
        <w:tc>
          <w:tcPr>
            <w:tcW w:w="1899" w:type="dxa"/>
            <w:tcMar>
              <w:left w:w="0" w:type="dxa"/>
              <w:right w:w="0" w:type="dxa"/>
            </w:tcMar>
          </w:tcPr>
          <w:p w14:paraId="3555583B" w14:textId="77777777" w:rsidR="00A47D58" w:rsidRPr="00F8736B" w:rsidRDefault="00A47D58" w:rsidP="00116E76">
            <w:pPr>
              <w:pStyle w:val="Standard85M10"/>
            </w:pPr>
          </w:p>
        </w:tc>
        <w:tc>
          <w:tcPr>
            <w:tcW w:w="2354" w:type="dxa"/>
            <w:gridSpan w:val="2"/>
            <w:tcMar>
              <w:left w:w="0" w:type="dxa"/>
              <w:right w:w="0" w:type="dxa"/>
            </w:tcMar>
          </w:tcPr>
          <w:p w14:paraId="262690B3" w14:textId="77777777" w:rsidR="00A47D58" w:rsidRPr="00B05214" w:rsidRDefault="00A47D58" w:rsidP="00116E76">
            <w:pPr>
              <w:pStyle w:val="Standard85M10"/>
            </w:pPr>
          </w:p>
        </w:tc>
        <w:tc>
          <w:tcPr>
            <w:tcW w:w="142" w:type="dxa"/>
          </w:tcPr>
          <w:p w14:paraId="3089DE86"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342A76B3" w14:textId="77777777" w:rsidR="00A47D58" w:rsidRPr="00B05214" w:rsidRDefault="00A47D58" w:rsidP="00116E76">
            <w:pPr>
              <w:pStyle w:val="Standard85M10"/>
            </w:pPr>
          </w:p>
        </w:tc>
      </w:tr>
      <w:tr w:rsidR="00A47D58" w14:paraId="277DDBC3" w14:textId="77777777" w:rsidTr="00222B79">
        <w:tc>
          <w:tcPr>
            <w:tcW w:w="1899" w:type="dxa"/>
            <w:tcMar>
              <w:left w:w="0" w:type="dxa"/>
              <w:right w:w="0" w:type="dxa"/>
            </w:tcMar>
          </w:tcPr>
          <w:p w14:paraId="31ABB9D1" w14:textId="77777777" w:rsidR="00A47D58" w:rsidRPr="00F8736B" w:rsidRDefault="00A47D58" w:rsidP="00F8736B">
            <w:pPr>
              <w:pStyle w:val="Tabelle85M10V3"/>
              <w:rPr>
                <w:b/>
                <w:bCs/>
              </w:rPr>
            </w:pPr>
            <w:r w:rsidRPr="00F8736B">
              <w:rPr>
                <w:b/>
                <w:bCs/>
              </w:rPr>
              <w:t>Kontakt</w:t>
            </w:r>
          </w:p>
        </w:tc>
        <w:tc>
          <w:tcPr>
            <w:tcW w:w="2354" w:type="dxa"/>
            <w:gridSpan w:val="2"/>
            <w:tcMar>
              <w:left w:w="0" w:type="dxa"/>
              <w:right w:w="0" w:type="dxa"/>
            </w:tcMar>
          </w:tcPr>
          <w:p w14:paraId="24045980" w14:textId="77777777" w:rsidR="00A47D58" w:rsidRPr="00AF1EB9" w:rsidRDefault="00A47D58" w:rsidP="00F8736B">
            <w:pPr>
              <w:pStyle w:val="Tabelle85M10V3"/>
            </w:pPr>
            <w:r w:rsidRPr="00AF1EB9">
              <w:t>Telefon</w:t>
            </w:r>
          </w:p>
        </w:tc>
        <w:tc>
          <w:tcPr>
            <w:tcW w:w="142" w:type="dxa"/>
          </w:tcPr>
          <w:p w14:paraId="55EA3D6B" w14:textId="77777777" w:rsidR="00A47D58" w:rsidRDefault="00A47D58" w:rsidP="00F8736B"/>
        </w:tc>
        <w:tc>
          <w:tcPr>
            <w:tcW w:w="5244" w:type="dxa"/>
            <w:gridSpan w:val="2"/>
            <w:tcBorders>
              <w:bottom w:val="single" w:sz="4" w:space="0" w:color="808080"/>
            </w:tcBorders>
            <w:tcMar>
              <w:left w:w="0" w:type="dxa"/>
              <w:right w:w="0" w:type="dxa"/>
            </w:tcMar>
            <w:vAlign w:val="bottom"/>
          </w:tcPr>
          <w:p w14:paraId="16431B5F"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6B61ED4C" w14:textId="77777777" w:rsidTr="00222B79">
        <w:tc>
          <w:tcPr>
            <w:tcW w:w="1899" w:type="dxa"/>
            <w:tcMar>
              <w:left w:w="0" w:type="dxa"/>
              <w:right w:w="0" w:type="dxa"/>
            </w:tcMar>
          </w:tcPr>
          <w:p w14:paraId="22648FEC" w14:textId="77777777" w:rsidR="00A47D58" w:rsidRPr="00F8736B" w:rsidRDefault="00A47D58" w:rsidP="00F8736B">
            <w:pPr>
              <w:pStyle w:val="Tabelle85M10V3"/>
              <w:rPr>
                <w:b/>
                <w:bCs/>
              </w:rPr>
            </w:pPr>
          </w:p>
        </w:tc>
        <w:tc>
          <w:tcPr>
            <w:tcW w:w="2354" w:type="dxa"/>
            <w:gridSpan w:val="2"/>
            <w:tcMar>
              <w:left w:w="0" w:type="dxa"/>
              <w:right w:w="0" w:type="dxa"/>
            </w:tcMar>
          </w:tcPr>
          <w:p w14:paraId="06F22089" w14:textId="77777777" w:rsidR="00A47D58" w:rsidRPr="00AF1EB9" w:rsidRDefault="00A47D58" w:rsidP="00F8736B">
            <w:pPr>
              <w:pStyle w:val="Tabelle85M10V3"/>
            </w:pPr>
            <w:r w:rsidRPr="00AF1EB9">
              <w:t>Mobiltelefon</w:t>
            </w:r>
          </w:p>
        </w:tc>
        <w:tc>
          <w:tcPr>
            <w:tcW w:w="142" w:type="dxa"/>
          </w:tcPr>
          <w:p w14:paraId="11D6EC68"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7D3813F1"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0A4C574C" w14:textId="77777777" w:rsidTr="00222B79">
        <w:tc>
          <w:tcPr>
            <w:tcW w:w="1899" w:type="dxa"/>
            <w:tcMar>
              <w:left w:w="0" w:type="dxa"/>
              <w:right w:w="0" w:type="dxa"/>
            </w:tcMar>
          </w:tcPr>
          <w:p w14:paraId="26D97A6A" w14:textId="77777777" w:rsidR="00A47D58" w:rsidRPr="00F8736B" w:rsidRDefault="00A47D58" w:rsidP="00F8736B">
            <w:pPr>
              <w:pStyle w:val="Tabelle85M10V3"/>
              <w:rPr>
                <w:b/>
                <w:bCs/>
              </w:rPr>
            </w:pPr>
          </w:p>
        </w:tc>
        <w:tc>
          <w:tcPr>
            <w:tcW w:w="2354" w:type="dxa"/>
            <w:gridSpan w:val="2"/>
            <w:tcMar>
              <w:left w:w="0" w:type="dxa"/>
              <w:right w:w="0" w:type="dxa"/>
            </w:tcMar>
          </w:tcPr>
          <w:p w14:paraId="003A0D74" w14:textId="77777777" w:rsidR="00A47D58" w:rsidRPr="00AF1EB9" w:rsidRDefault="00A47D58" w:rsidP="00F8736B">
            <w:pPr>
              <w:pStyle w:val="Tabelle85M10V3"/>
            </w:pPr>
            <w:r w:rsidRPr="00AF1EB9">
              <w:t>E-Mail</w:t>
            </w:r>
          </w:p>
        </w:tc>
        <w:tc>
          <w:tcPr>
            <w:tcW w:w="142" w:type="dxa"/>
          </w:tcPr>
          <w:p w14:paraId="4E22BF8E"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261B8F11"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7AF14ADB" w14:textId="77777777" w:rsidTr="00222B79">
        <w:tc>
          <w:tcPr>
            <w:tcW w:w="1899" w:type="dxa"/>
            <w:tcMar>
              <w:left w:w="0" w:type="dxa"/>
              <w:right w:w="0" w:type="dxa"/>
            </w:tcMar>
          </w:tcPr>
          <w:p w14:paraId="2DBDA31A" w14:textId="77777777" w:rsidR="00A47D58" w:rsidRPr="00F8736B" w:rsidRDefault="00A47D58" w:rsidP="00116E76">
            <w:pPr>
              <w:pStyle w:val="Standard85M10"/>
            </w:pPr>
          </w:p>
        </w:tc>
        <w:tc>
          <w:tcPr>
            <w:tcW w:w="2354" w:type="dxa"/>
            <w:gridSpan w:val="2"/>
            <w:tcMar>
              <w:left w:w="0" w:type="dxa"/>
              <w:right w:w="0" w:type="dxa"/>
            </w:tcMar>
          </w:tcPr>
          <w:p w14:paraId="5F26E187" w14:textId="77777777" w:rsidR="00A47D58" w:rsidRPr="00B05214" w:rsidRDefault="00A47D58" w:rsidP="00116E76">
            <w:pPr>
              <w:pStyle w:val="Standard85M10"/>
            </w:pPr>
          </w:p>
        </w:tc>
        <w:tc>
          <w:tcPr>
            <w:tcW w:w="142" w:type="dxa"/>
          </w:tcPr>
          <w:p w14:paraId="71A6E403"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2A863D7A" w14:textId="77777777" w:rsidR="00A47D58" w:rsidRPr="00B05214" w:rsidRDefault="00A47D58" w:rsidP="00116E76">
            <w:pPr>
              <w:pStyle w:val="Standard85M10"/>
            </w:pPr>
          </w:p>
        </w:tc>
      </w:tr>
      <w:tr w:rsidR="00A47D58" w14:paraId="45CE3ABE" w14:textId="77777777" w:rsidTr="00222B79">
        <w:tc>
          <w:tcPr>
            <w:tcW w:w="1899" w:type="dxa"/>
            <w:tcMar>
              <w:left w:w="0" w:type="dxa"/>
              <w:right w:w="0" w:type="dxa"/>
            </w:tcMar>
          </w:tcPr>
          <w:p w14:paraId="15D1B616" w14:textId="77777777" w:rsidR="00A47D58" w:rsidRPr="00F8736B" w:rsidRDefault="00A47D58" w:rsidP="00F8736B">
            <w:pPr>
              <w:pStyle w:val="Tabelle85M10V3"/>
              <w:rPr>
                <w:b/>
                <w:bCs/>
              </w:rPr>
            </w:pPr>
            <w:r w:rsidRPr="00F8736B">
              <w:rPr>
                <w:b/>
                <w:bCs/>
              </w:rPr>
              <w:t>Betriebsausrichtung</w:t>
            </w:r>
          </w:p>
        </w:tc>
        <w:tc>
          <w:tcPr>
            <w:tcW w:w="2354" w:type="dxa"/>
            <w:gridSpan w:val="2"/>
            <w:tcMar>
              <w:left w:w="0" w:type="dxa"/>
              <w:right w:w="0" w:type="dxa"/>
            </w:tcMar>
          </w:tcPr>
          <w:p w14:paraId="29432DA7" w14:textId="77777777" w:rsidR="00A47D58" w:rsidRPr="00AF1EB9" w:rsidRDefault="00A47D58" w:rsidP="00F8736B">
            <w:pPr>
              <w:pStyle w:val="Tabelle85M10V3"/>
            </w:pPr>
            <w:r w:rsidRPr="00AF1EB9">
              <w:t>Kernkompetenzen</w:t>
            </w:r>
          </w:p>
        </w:tc>
        <w:tc>
          <w:tcPr>
            <w:tcW w:w="142" w:type="dxa"/>
          </w:tcPr>
          <w:p w14:paraId="113B3A56" w14:textId="77777777" w:rsidR="00A47D58" w:rsidRDefault="00A47D58" w:rsidP="00F8736B"/>
        </w:tc>
        <w:tc>
          <w:tcPr>
            <w:tcW w:w="5244" w:type="dxa"/>
            <w:gridSpan w:val="2"/>
            <w:tcBorders>
              <w:bottom w:val="single" w:sz="4" w:space="0" w:color="808080"/>
            </w:tcBorders>
            <w:tcMar>
              <w:left w:w="0" w:type="dxa"/>
              <w:right w:w="0" w:type="dxa"/>
            </w:tcMar>
            <w:vAlign w:val="bottom"/>
          </w:tcPr>
          <w:p w14:paraId="2839A07A"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73A5118" w14:textId="77777777" w:rsidTr="00222B79">
        <w:tc>
          <w:tcPr>
            <w:tcW w:w="1899" w:type="dxa"/>
            <w:tcMar>
              <w:left w:w="0" w:type="dxa"/>
              <w:right w:w="0" w:type="dxa"/>
            </w:tcMar>
          </w:tcPr>
          <w:p w14:paraId="13B05D5F" w14:textId="77777777" w:rsidR="00A47D58" w:rsidRPr="00F8736B" w:rsidRDefault="00A47D58" w:rsidP="00F8736B">
            <w:pPr>
              <w:pStyle w:val="Tabelle85M10V3"/>
              <w:rPr>
                <w:b/>
                <w:bCs/>
              </w:rPr>
            </w:pPr>
          </w:p>
        </w:tc>
        <w:tc>
          <w:tcPr>
            <w:tcW w:w="2354" w:type="dxa"/>
            <w:gridSpan w:val="2"/>
            <w:tcMar>
              <w:left w:w="0" w:type="dxa"/>
              <w:right w:w="0" w:type="dxa"/>
            </w:tcMar>
          </w:tcPr>
          <w:p w14:paraId="6FFAD0E3" w14:textId="77777777" w:rsidR="00A47D58" w:rsidRPr="00AF1EB9" w:rsidRDefault="00A47D58" w:rsidP="00F8736B">
            <w:pPr>
              <w:pStyle w:val="Tabelle85M10V3"/>
            </w:pPr>
            <w:r w:rsidRPr="00AF1EB9">
              <w:t>Rechtsform</w:t>
            </w:r>
          </w:p>
        </w:tc>
        <w:tc>
          <w:tcPr>
            <w:tcW w:w="142" w:type="dxa"/>
          </w:tcPr>
          <w:p w14:paraId="042C8A55"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3BC387B7"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0D278122" w14:textId="77777777" w:rsidTr="00222B79">
        <w:tc>
          <w:tcPr>
            <w:tcW w:w="1899" w:type="dxa"/>
            <w:tcMar>
              <w:left w:w="0" w:type="dxa"/>
              <w:right w:w="0" w:type="dxa"/>
            </w:tcMar>
          </w:tcPr>
          <w:p w14:paraId="7345E8D9" w14:textId="77777777" w:rsidR="00A47D58" w:rsidRPr="00F8736B" w:rsidRDefault="00A47D58" w:rsidP="00F8736B">
            <w:pPr>
              <w:pStyle w:val="Tabelle85M10V3"/>
              <w:rPr>
                <w:b/>
                <w:bCs/>
              </w:rPr>
            </w:pPr>
          </w:p>
        </w:tc>
        <w:tc>
          <w:tcPr>
            <w:tcW w:w="2354" w:type="dxa"/>
            <w:gridSpan w:val="2"/>
            <w:tcMar>
              <w:left w:w="0" w:type="dxa"/>
              <w:right w:w="0" w:type="dxa"/>
            </w:tcMar>
          </w:tcPr>
          <w:p w14:paraId="5C02B295" w14:textId="77777777" w:rsidR="00A47D58" w:rsidRPr="00AF1EB9" w:rsidRDefault="00A47D58" w:rsidP="00F8736B">
            <w:pPr>
              <w:pStyle w:val="Tabelle85M10V3"/>
            </w:pPr>
            <w:r w:rsidRPr="00AF1EB9">
              <w:t>Gründungsjahr</w:t>
            </w:r>
          </w:p>
        </w:tc>
        <w:tc>
          <w:tcPr>
            <w:tcW w:w="142" w:type="dxa"/>
          </w:tcPr>
          <w:p w14:paraId="6E89F1BE"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3D0BEA47"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16C1501D" w14:textId="77777777" w:rsidTr="00222B79">
        <w:tc>
          <w:tcPr>
            <w:tcW w:w="1899" w:type="dxa"/>
            <w:tcMar>
              <w:left w:w="0" w:type="dxa"/>
              <w:right w:w="0" w:type="dxa"/>
            </w:tcMar>
          </w:tcPr>
          <w:p w14:paraId="3F91B8F0" w14:textId="77777777" w:rsidR="00A47D58" w:rsidRPr="00F8736B" w:rsidRDefault="00A47D58" w:rsidP="00F8736B">
            <w:pPr>
              <w:pStyle w:val="Tabelle85M10V3"/>
              <w:rPr>
                <w:b/>
                <w:bCs/>
              </w:rPr>
            </w:pPr>
          </w:p>
        </w:tc>
        <w:tc>
          <w:tcPr>
            <w:tcW w:w="2354" w:type="dxa"/>
            <w:gridSpan w:val="2"/>
            <w:tcMar>
              <w:left w:w="0" w:type="dxa"/>
              <w:right w:w="0" w:type="dxa"/>
            </w:tcMar>
          </w:tcPr>
          <w:p w14:paraId="5470A2E2" w14:textId="77777777" w:rsidR="00A47D58" w:rsidRPr="00AF1EB9" w:rsidRDefault="00A47D58" w:rsidP="00F8736B">
            <w:pPr>
              <w:pStyle w:val="Tabelle85M10V3"/>
            </w:pPr>
            <w:r w:rsidRPr="00AF1EB9">
              <w:t>Mitgliedschaften</w:t>
            </w:r>
          </w:p>
        </w:tc>
        <w:tc>
          <w:tcPr>
            <w:tcW w:w="142" w:type="dxa"/>
          </w:tcPr>
          <w:p w14:paraId="00258DD3"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3BBE8356"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5ED1E540" w14:textId="77777777" w:rsidTr="00222B79">
        <w:tc>
          <w:tcPr>
            <w:tcW w:w="1899" w:type="dxa"/>
            <w:tcMar>
              <w:left w:w="0" w:type="dxa"/>
              <w:right w:w="0" w:type="dxa"/>
            </w:tcMar>
          </w:tcPr>
          <w:p w14:paraId="112B308B" w14:textId="77777777" w:rsidR="00A47D58" w:rsidRPr="00F8736B" w:rsidRDefault="00A47D58" w:rsidP="00116E76">
            <w:pPr>
              <w:pStyle w:val="Standard85M10"/>
            </w:pPr>
          </w:p>
        </w:tc>
        <w:tc>
          <w:tcPr>
            <w:tcW w:w="2354" w:type="dxa"/>
            <w:gridSpan w:val="2"/>
            <w:tcMar>
              <w:left w:w="0" w:type="dxa"/>
              <w:right w:w="0" w:type="dxa"/>
            </w:tcMar>
          </w:tcPr>
          <w:p w14:paraId="40F20D54" w14:textId="77777777" w:rsidR="00A47D58" w:rsidRPr="00B05214" w:rsidRDefault="00A47D58" w:rsidP="00116E76">
            <w:pPr>
              <w:pStyle w:val="Standard85M10"/>
            </w:pPr>
          </w:p>
        </w:tc>
        <w:tc>
          <w:tcPr>
            <w:tcW w:w="142" w:type="dxa"/>
          </w:tcPr>
          <w:p w14:paraId="20F61846"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1C0DF738" w14:textId="77777777" w:rsidR="00A47D58" w:rsidRPr="00B05214" w:rsidRDefault="00A47D58" w:rsidP="00116E76">
            <w:pPr>
              <w:pStyle w:val="Standard85M10"/>
            </w:pPr>
          </w:p>
        </w:tc>
      </w:tr>
      <w:tr w:rsidR="00A47D58" w14:paraId="6B6EA467" w14:textId="77777777" w:rsidTr="00222B79">
        <w:tc>
          <w:tcPr>
            <w:tcW w:w="1899" w:type="dxa"/>
            <w:tcMar>
              <w:left w:w="0" w:type="dxa"/>
              <w:right w:w="0" w:type="dxa"/>
            </w:tcMar>
          </w:tcPr>
          <w:p w14:paraId="3554B426" w14:textId="77777777"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2354" w:type="dxa"/>
            <w:gridSpan w:val="2"/>
            <w:tcMar>
              <w:left w:w="0" w:type="dxa"/>
              <w:right w:w="0" w:type="dxa"/>
            </w:tcMar>
          </w:tcPr>
          <w:p w14:paraId="0D8FDEDD" w14:textId="77777777" w:rsidR="00A47D58" w:rsidRPr="00AF1EB9" w:rsidRDefault="00A47D58" w:rsidP="00F8736B">
            <w:pPr>
              <w:pStyle w:val="Tabelle85M10V3"/>
            </w:pPr>
            <w:r w:rsidRPr="00AF1EB9">
              <w:t>Gesamtzahl</w:t>
            </w:r>
          </w:p>
        </w:tc>
        <w:tc>
          <w:tcPr>
            <w:tcW w:w="142" w:type="dxa"/>
          </w:tcPr>
          <w:p w14:paraId="63657B95" w14:textId="77777777" w:rsidR="00A47D58" w:rsidRDefault="00A47D58" w:rsidP="00F8736B"/>
        </w:tc>
        <w:tc>
          <w:tcPr>
            <w:tcW w:w="5244" w:type="dxa"/>
            <w:gridSpan w:val="2"/>
            <w:tcBorders>
              <w:bottom w:val="single" w:sz="4" w:space="0" w:color="808080"/>
            </w:tcBorders>
            <w:tcMar>
              <w:left w:w="0" w:type="dxa"/>
              <w:right w:w="0" w:type="dxa"/>
            </w:tcMar>
            <w:vAlign w:val="bottom"/>
          </w:tcPr>
          <w:p w14:paraId="4742DEEA"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6523F0AE" w14:textId="77777777" w:rsidTr="00222B79">
        <w:tc>
          <w:tcPr>
            <w:tcW w:w="1899" w:type="dxa"/>
            <w:tcMar>
              <w:left w:w="0" w:type="dxa"/>
              <w:right w:w="0" w:type="dxa"/>
            </w:tcMar>
          </w:tcPr>
          <w:p w14:paraId="0EA5E4C1" w14:textId="77777777" w:rsidR="00A47D58" w:rsidRPr="00F8736B" w:rsidRDefault="00A47D58" w:rsidP="00F8736B">
            <w:pPr>
              <w:pStyle w:val="Tabelle85M10V3"/>
              <w:rPr>
                <w:b/>
                <w:bCs/>
              </w:rPr>
            </w:pPr>
          </w:p>
        </w:tc>
        <w:tc>
          <w:tcPr>
            <w:tcW w:w="2354" w:type="dxa"/>
            <w:gridSpan w:val="2"/>
            <w:tcMar>
              <w:left w:w="0" w:type="dxa"/>
              <w:right w:w="0" w:type="dxa"/>
            </w:tcMar>
          </w:tcPr>
          <w:p w14:paraId="0D4571CB" w14:textId="77777777" w:rsidR="00A47D58" w:rsidRPr="00AF1EB9" w:rsidRDefault="00A47D58" w:rsidP="00F8736B">
            <w:pPr>
              <w:pStyle w:val="Tabelle85M10V3"/>
            </w:pPr>
            <w:r w:rsidRPr="00AF1EB9">
              <w:t>in Planung/Bauleitung</w:t>
            </w:r>
          </w:p>
        </w:tc>
        <w:tc>
          <w:tcPr>
            <w:tcW w:w="142" w:type="dxa"/>
          </w:tcPr>
          <w:p w14:paraId="3C2B3CA2"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61C1DC0E"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1009533F" w14:textId="77777777" w:rsidTr="00222B79">
        <w:tc>
          <w:tcPr>
            <w:tcW w:w="1899" w:type="dxa"/>
            <w:tcMar>
              <w:left w:w="0" w:type="dxa"/>
              <w:right w:w="0" w:type="dxa"/>
            </w:tcMar>
          </w:tcPr>
          <w:p w14:paraId="2ED53D1F" w14:textId="77777777" w:rsidR="00A47D58" w:rsidRPr="00F8736B" w:rsidRDefault="00A47D58" w:rsidP="00F8736B">
            <w:pPr>
              <w:pStyle w:val="Tabelle85M10V3"/>
              <w:rPr>
                <w:b/>
                <w:bCs/>
              </w:rPr>
            </w:pPr>
          </w:p>
        </w:tc>
        <w:tc>
          <w:tcPr>
            <w:tcW w:w="2354" w:type="dxa"/>
            <w:gridSpan w:val="2"/>
            <w:tcMar>
              <w:left w:w="0" w:type="dxa"/>
              <w:right w:w="0" w:type="dxa"/>
            </w:tcMar>
          </w:tcPr>
          <w:p w14:paraId="4596960B" w14:textId="77777777" w:rsidR="00A47D58" w:rsidRPr="00AF1EB9" w:rsidRDefault="00A47D58" w:rsidP="00F8736B">
            <w:pPr>
              <w:pStyle w:val="Tabelle85M10V3"/>
            </w:pPr>
            <w:r w:rsidRPr="00AF1EB9">
              <w:t>in Administration</w:t>
            </w:r>
          </w:p>
        </w:tc>
        <w:tc>
          <w:tcPr>
            <w:tcW w:w="142" w:type="dxa"/>
          </w:tcPr>
          <w:p w14:paraId="3D06FE49"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50560BA3"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14:paraId="7736177F" w14:textId="77777777" w:rsidTr="00222B79">
        <w:tc>
          <w:tcPr>
            <w:tcW w:w="1899" w:type="dxa"/>
            <w:tcMar>
              <w:left w:w="0" w:type="dxa"/>
              <w:right w:w="0" w:type="dxa"/>
            </w:tcMar>
          </w:tcPr>
          <w:p w14:paraId="50CB41FF" w14:textId="77777777" w:rsidR="00853525" w:rsidRPr="00F8736B" w:rsidRDefault="00853525" w:rsidP="00F8736B">
            <w:pPr>
              <w:pStyle w:val="Tabelle85M10V3"/>
              <w:rPr>
                <w:b/>
                <w:bCs/>
              </w:rPr>
            </w:pPr>
          </w:p>
        </w:tc>
        <w:tc>
          <w:tcPr>
            <w:tcW w:w="2354" w:type="dxa"/>
            <w:gridSpan w:val="2"/>
            <w:tcMar>
              <w:left w:w="0" w:type="dxa"/>
              <w:right w:w="0" w:type="dxa"/>
            </w:tcMar>
          </w:tcPr>
          <w:p w14:paraId="20AFB0A0" w14:textId="77777777" w:rsidR="00853525" w:rsidRPr="00AF1EB9" w:rsidRDefault="00853525" w:rsidP="00853525">
            <w:pPr>
              <w:pStyle w:val="Tabelle85M10V3"/>
            </w:pPr>
            <w:r>
              <w:t>in Praktikum</w:t>
            </w:r>
          </w:p>
        </w:tc>
        <w:tc>
          <w:tcPr>
            <w:tcW w:w="142" w:type="dxa"/>
          </w:tcPr>
          <w:p w14:paraId="0F17AD90" w14:textId="77777777" w:rsidR="00853525" w:rsidRDefault="00853525" w:rsidP="00F8736B"/>
        </w:tc>
        <w:tc>
          <w:tcPr>
            <w:tcW w:w="5244" w:type="dxa"/>
            <w:gridSpan w:val="2"/>
            <w:tcBorders>
              <w:top w:val="single" w:sz="4" w:space="0" w:color="808080"/>
              <w:bottom w:val="single" w:sz="4" w:space="0" w:color="808080"/>
            </w:tcBorders>
            <w:tcMar>
              <w:left w:w="0" w:type="dxa"/>
              <w:right w:w="0" w:type="dxa"/>
            </w:tcMar>
            <w:vAlign w:val="bottom"/>
          </w:tcPr>
          <w:p w14:paraId="1A6A3313" w14:textId="77777777"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14:paraId="3D203BC1" w14:textId="77777777" w:rsidTr="00222B79">
        <w:tc>
          <w:tcPr>
            <w:tcW w:w="1899" w:type="dxa"/>
            <w:tcMar>
              <w:left w:w="0" w:type="dxa"/>
              <w:right w:w="0" w:type="dxa"/>
            </w:tcMar>
          </w:tcPr>
          <w:p w14:paraId="71305ACB" w14:textId="77777777" w:rsidR="00A47D58" w:rsidRPr="00F8736B" w:rsidRDefault="00A47D58" w:rsidP="00F8736B">
            <w:pPr>
              <w:pStyle w:val="Tabelle85M10V3"/>
              <w:rPr>
                <w:b/>
                <w:bCs/>
              </w:rPr>
            </w:pPr>
          </w:p>
        </w:tc>
        <w:tc>
          <w:tcPr>
            <w:tcW w:w="2354" w:type="dxa"/>
            <w:gridSpan w:val="2"/>
            <w:tcMar>
              <w:left w:w="0" w:type="dxa"/>
              <w:right w:w="0" w:type="dxa"/>
            </w:tcMar>
          </w:tcPr>
          <w:p w14:paraId="67182118" w14:textId="77777777" w:rsidR="00A47D58" w:rsidRPr="00AF1EB9" w:rsidRDefault="00853525" w:rsidP="00853525">
            <w:pPr>
              <w:pStyle w:val="Tabelle85M10V3"/>
            </w:pPr>
            <w:r>
              <w:t>in Grundausbildung</w:t>
            </w:r>
            <w:r w:rsidR="007E663C">
              <w:t>****</w:t>
            </w:r>
          </w:p>
        </w:tc>
        <w:tc>
          <w:tcPr>
            <w:tcW w:w="142" w:type="dxa"/>
          </w:tcPr>
          <w:p w14:paraId="23BA7F98"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44BDB6F2"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3E4302AF" w14:textId="77777777" w:rsidTr="00222B79">
        <w:tc>
          <w:tcPr>
            <w:tcW w:w="1899" w:type="dxa"/>
            <w:tcMar>
              <w:left w:w="0" w:type="dxa"/>
              <w:right w:w="0" w:type="dxa"/>
            </w:tcMar>
          </w:tcPr>
          <w:p w14:paraId="18A12CCA" w14:textId="77777777" w:rsidR="00A47D58" w:rsidRPr="00F8736B" w:rsidRDefault="00A47D58" w:rsidP="00116E76">
            <w:pPr>
              <w:pStyle w:val="Standard85M10"/>
            </w:pPr>
          </w:p>
        </w:tc>
        <w:tc>
          <w:tcPr>
            <w:tcW w:w="2354" w:type="dxa"/>
            <w:gridSpan w:val="2"/>
            <w:tcMar>
              <w:left w:w="0" w:type="dxa"/>
              <w:right w:w="0" w:type="dxa"/>
            </w:tcMar>
          </w:tcPr>
          <w:p w14:paraId="7A3FF468" w14:textId="77777777" w:rsidR="00A47D58" w:rsidRPr="00B05214" w:rsidRDefault="00A47D58" w:rsidP="00116E76">
            <w:pPr>
              <w:pStyle w:val="Standard85M10"/>
            </w:pPr>
          </w:p>
        </w:tc>
        <w:tc>
          <w:tcPr>
            <w:tcW w:w="142" w:type="dxa"/>
          </w:tcPr>
          <w:p w14:paraId="02902E60"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704FBE43" w14:textId="77777777" w:rsidR="00A47D58" w:rsidRPr="00B05214" w:rsidRDefault="00A47D58" w:rsidP="00116E76">
            <w:pPr>
              <w:pStyle w:val="Standard85M10"/>
            </w:pPr>
          </w:p>
        </w:tc>
      </w:tr>
      <w:tr w:rsidR="00A47D58" w14:paraId="72AF1DA5" w14:textId="77777777" w:rsidTr="00222B79">
        <w:tc>
          <w:tcPr>
            <w:tcW w:w="1899" w:type="dxa"/>
            <w:tcMar>
              <w:left w:w="0" w:type="dxa"/>
              <w:right w:w="0" w:type="dxa"/>
            </w:tcMar>
          </w:tcPr>
          <w:p w14:paraId="2BCAC52C" w14:textId="77777777" w:rsidR="00A47D58" w:rsidRPr="00F8736B" w:rsidRDefault="008F7B3C" w:rsidP="00F8736B">
            <w:pPr>
              <w:pStyle w:val="Tabelle85M10V3"/>
              <w:rPr>
                <w:b/>
                <w:bCs/>
              </w:rPr>
            </w:pPr>
            <w:r>
              <w:rPr>
                <w:b/>
                <w:bCs/>
              </w:rPr>
              <w:t>Betriebsh</w:t>
            </w:r>
            <w:r w:rsidR="00A47D58" w:rsidRPr="00F8736B">
              <w:rPr>
                <w:b/>
                <w:bCs/>
              </w:rPr>
              <w:t>aftpflicht</w:t>
            </w:r>
          </w:p>
        </w:tc>
        <w:tc>
          <w:tcPr>
            <w:tcW w:w="2354" w:type="dxa"/>
            <w:gridSpan w:val="2"/>
            <w:tcMar>
              <w:left w:w="0" w:type="dxa"/>
              <w:right w:w="0" w:type="dxa"/>
            </w:tcMar>
          </w:tcPr>
          <w:p w14:paraId="1CFAFB68" w14:textId="77777777" w:rsidR="00A47D58" w:rsidRPr="00AF1EB9" w:rsidRDefault="00A47D58" w:rsidP="00F8736B">
            <w:pPr>
              <w:pStyle w:val="Tabelle85M10V3"/>
            </w:pPr>
            <w:r w:rsidRPr="00AF1EB9">
              <w:t>Versicherung</w:t>
            </w:r>
          </w:p>
        </w:tc>
        <w:tc>
          <w:tcPr>
            <w:tcW w:w="142" w:type="dxa"/>
          </w:tcPr>
          <w:p w14:paraId="638B9720" w14:textId="77777777" w:rsidR="00A47D58" w:rsidRDefault="00A47D58" w:rsidP="00F8736B"/>
        </w:tc>
        <w:tc>
          <w:tcPr>
            <w:tcW w:w="5244" w:type="dxa"/>
            <w:gridSpan w:val="2"/>
            <w:tcBorders>
              <w:bottom w:val="single" w:sz="4" w:space="0" w:color="808080"/>
            </w:tcBorders>
            <w:tcMar>
              <w:left w:w="0" w:type="dxa"/>
              <w:right w:w="0" w:type="dxa"/>
            </w:tcMar>
            <w:vAlign w:val="bottom"/>
          </w:tcPr>
          <w:p w14:paraId="7D31985D"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18A4DCB7" w14:textId="77777777" w:rsidTr="00222B79">
        <w:tc>
          <w:tcPr>
            <w:tcW w:w="1899" w:type="dxa"/>
            <w:tcMar>
              <w:left w:w="0" w:type="dxa"/>
              <w:right w:w="0" w:type="dxa"/>
            </w:tcMar>
          </w:tcPr>
          <w:p w14:paraId="43113881" w14:textId="77777777" w:rsidR="00A47D58" w:rsidRPr="00F8736B" w:rsidRDefault="00A47D58" w:rsidP="00F8736B">
            <w:pPr>
              <w:pStyle w:val="Tabelle85M10V3"/>
              <w:rPr>
                <w:b/>
                <w:bCs/>
              </w:rPr>
            </w:pPr>
          </w:p>
        </w:tc>
        <w:tc>
          <w:tcPr>
            <w:tcW w:w="2354" w:type="dxa"/>
            <w:gridSpan w:val="2"/>
            <w:tcMar>
              <w:left w:w="0" w:type="dxa"/>
              <w:right w:w="0" w:type="dxa"/>
            </w:tcMar>
          </w:tcPr>
          <w:p w14:paraId="06B1868E" w14:textId="77777777" w:rsidR="00A47D58" w:rsidRPr="00AF1EB9" w:rsidRDefault="00A47D58" w:rsidP="006E0E07">
            <w:pPr>
              <w:pStyle w:val="Tabelle85M10V3"/>
              <w:tabs>
                <w:tab w:val="right" w:pos="1985"/>
              </w:tabs>
            </w:pPr>
            <w:r w:rsidRPr="00AF1EB9">
              <w:t>Sachschäden</w:t>
            </w:r>
            <w:r w:rsidR="007C527B">
              <w:tab/>
            </w:r>
            <w:r w:rsidR="006E0E07">
              <w:t>Fr.</w:t>
            </w:r>
          </w:p>
        </w:tc>
        <w:tc>
          <w:tcPr>
            <w:tcW w:w="142" w:type="dxa"/>
          </w:tcPr>
          <w:p w14:paraId="6383B952"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4F69606C"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D329008" w14:textId="77777777" w:rsidTr="00222B79">
        <w:tc>
          <w:tcPr>
            <w:tcW w:w="1899" w:type="dxa"/>
            <w:tcMar>
              <w:left w:w="0" w:type="dxa"/>
              <w:right w:w="0" w:type="dxa"/>
            </w:tcMar>
          </w:tcPr>
          <w:p w14:paraId="07B404EB" w14:textId="77777777" w:rsidR="00A47D58" w:rsidRPr="00F8736B" w:rsidRDefault="00A47D58" w:rsidP="00F8736B">
            <w:pPr>
              <w:pStyle w:val="Tabelle85M10V3"/>
              <w:rPr>
                <w:b/>
                <w:bCs/>
              </w:rPr>
            </w:pPr>
          </w:p>
        </w:tc>
        <w:tc>
          <w:tcPr>
            <w:tcW w:w="2354" w:type="dxa"/>
            <w:gridSpan w:val="2"/>
            <w:tcMar>
              <w:left w:w="0" w:type="dxa"/>
              <w:right w:w="0" w:type="dxa"/>
            </w:tcMar>
          </w:tcPr>
          <w:p w14:paraId="202D53D6" w14:textId="77777777" w:rsidR="00A47D58" w:rsidRPr="00AF1EB9" w:rsidRDefault="00A47D58" w:rsidP="006E0E07">
            <w:pPr>
              <w:pStyle w:val="Tabelle85M10V3"/>
              <w:tabs>
                <w:tab w:val="right" w:pos="1985"/>
              </w:tabs>
            </w:pPr>
            <w:r w:rsidRPr="00AF1EB9">
              <w:t>Personenschäden</w:t>
            </w:r>
            <w:r w:rsidR="007C527B">
              <w:tab/>
            </w:r>
            <w:r w:rsidR="006E0E07">
              <w:t>Fr.</w:t>
            </w:r>
          </w:p>
        </w:tc>
        <w:tc>
          <w:tcPr>
            <w:tcW w:w="142" w:type="dxa"/>
          </w:tcPr>
          <w:p w14:paraId="05F5EF85"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46F26C53"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14:paraId="77CC619D" w14:textId="77777777" w:rsidR="00BB2CDB" w:rsidRDefault="00BB2CDB" w:rsidP="00116E76">
      <w:pPr>
        <w:pStyle w:val="Standard85M10"/>
        <w:rPr>
          <w:lang w:eastAsia="de-DE"/>
        </w:rPr>
      </w:pPr>
    </w:p>
    <w:p w14:paraId="76C9B4A6" w14:textId="77777777" w:rsidR="00A47D58" w:rsidRPr="006B23D1" w:rsidRDefault="00797FE7" w:rsidP="00122A16">
      <w:pPr>
        <w:pStyle w:val="berschrift1"/>
        <w:pageBreakBefore w:val="0"/>
        <w:rPr>
          <w:rFonts w:ascii="Arial Black" w:hAnsi="Arial Black"/>
        </w:rPr>
      </w:pPr>
      <w:r w:rsidRPr="006B23D1">
        <w:rPr>
          <w:rFonts w:ascii="Arial Black" w:hAnsi="Arial Black"/>
        </w:rPr>
        <w:t xml:space="preserve">Für das Projekt vorgesehene Mitarbeitende der Unternehmung </w:t>
      </w:r>
      <w:r w:rsidR="00680CE3" w:rsidRPr="006B23D1">
        <w:rPr>
          <w:rFonts w:ascii="Arial Black" w:hAnsi="Arial Black"/>
        </w:rPr>
        <w:t>**</w:t>
      </w:r>
    </w:p>
    <w:tbl>
      <w:tblPr>
        <w:tblW w:w="9639" w:type="dxa"/>
        <w:tblLayout w:type="fixed"/>
        <w:tblCellMar>
          <w:left w:w="0" w:type="dxa"/>
          <w:right w:w="0" w:type="dxa"/>
        </w:tblCellMar>
        <w:tblLook w:val="0000" w:firstRow="0" w:lastRow="0" w:firstColumn="0" w:lastColumn="0" w:noHBand="0" w:noVBand="0"/>
      </w:tblPr>
      <w:tblGrid>
        <w:gridCol w:w="1899"/>
        <w:gridCol w:w="2354"/>
        <w:gridCol w:w="142"/>
        <w:gridCol w:w="5244"/>
      </w:tblGrid>
      <w:tr w:rsidR="00116E76" w14:paraId="17903883" w14:textId="77777777" w:rsidTr="006C5D7F">
        <w:tc>
          <w:tcPr>
            <w:tcW w:w="1899" w:type="dxa"/>
            <w:shd w:val="clear" w:color="auto" w:fill="auto"/>
            <w:tcMar>
              <w:left w:w="0" w:type="dxa"/>
              <w:right w:w="0" w:type="dxa"/>
            </w:tcMar>
          </w:tcPr>
          <w:p w14:paraId="332444CF" w14:textId="77777777" w:rsidR="00116E76" w:rsidRPr="00833B9A" w:rsidRDefault="00116E76" w:rsidP="00C63FA3">
            <w:pPr>
              <w:pStyle w:val="Tabelle85M10V30"/>
              <w:rPr>
                <w:b/>
                <w:bCs/>
              </w:rPr>
            </w:pPr>
            <w:r>
              <w:rPr>
                <w:b/>
                <w:bCs/>
              </w:rPr>
              <w:t xml:space="preserve">Projektleitung </w:t>
            </w:r>
          </w:p>
        </w:tc>
        <w:tc>
          <w:tcPr>
            <w:tcW w:w="2354" w:type="dxa"/>
            <w:tcMar>
              <w:left w:w="0" w:type="dxa"/>
              <w:right w:w="0" w:type="dxa"/>
            </w:tcMar>
          </w:tcPr>
          <w:p w14:paraId="11708076" w14:textId="77777777" w:rsidR="00116E76" w:rsidRPr="00AF1EB9" w:rsidRDefault="00116E76" w:rsidP="00C63FA3">
            <w:pPr>
              <w:pStyle w:val="Tabelle85M10V30"/>
            </w:pPr>
            <w:r>
              <w:t>ProjektleiterIn (Name)</w:t>
            </w:r>
          </w:p>
        </w:tc>
        <w:tc>
          <w:tcPr>
            <w:tcW w:w="142" w:type="dxa"/>
          </w:tcPr>
          <w:p w14:paraId="23FCD861" w14:textId="77777777" w:rsidR="00116E76" w:rsidRDefault="00116E76" w:rsidP="00C63FA3">
            <w:pPr>
              <w:pStyle w:val="Tabelle85M10V30"/>
            </w:pPr>
          </w:p>
        </w:tc>
        <w:tc>
          <w:tcPr>
            <w:tcW w:w="5244" w:type="dxa"/>
            <w:tcBorders>
              <w:bottom w:val="single" w:sz="4" w:space="0" w:color="808080"/>
            </w:tcBorders>
            <w:tcMar>
              <w:left w:w="0" w:type="dxa"/>
              <w:right w:w="0" w:type="dxa"/>
            </w:tcMar>
            <w:vAlign w:val="bottom"/>
          </w:tcPr>
          <w:p w14:paraId="3605CCD8" w14:textId="77777777" w:rsidR="00116E76" w:rsidRDefault="00116E76" w:rsidP="00C63FA3">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16E76" w:rsidRPr="00B05214" w14:paraId="1C630FDB" w14:textId="77777777" w:rsidTr="006C5D7F">
        <w:tc>
          <w:tcPr>
            <w:tcW w:w="1899" w:type="dxa"/>
            <w:shd w:val="clear" w:color="auto" w:fill="auto"/>
            <w:tcMar>
              <w:left w:w="0" w:type="dxa"/>
              <w:right w:w="0" w:type="dxa"/>
            </w:tcMar>
          </w:tcPr>
          <w:p w14:paraId="12D4BC5B" w14:textId="77777777" w:rsidR="00116E76" w:rsidRPr="00685C53" w:rsidRDefault="00116E76" w:rsidP="00C63FA3">
            <w:pPr>
              <w:pStyle w:val="Tabelle85M10V30"/>
              <w:rPr>
                <w:b/>
                <w:bCs/>
              </w:rPr>
            </w:pPr>
          </w:p>
        </w:tc>
        <w:tc>
          <w:tcPr>
            <w:tcW w:w="2354" w:type="dxa"/>
            <w:tcMar>
              <w:left w:w="0" w:type="dxa"/>
              <w:right w:w="0" w:type="dxa"/>
            </w:tcMar>
          </w:tcPr>
          <w:p w14:paraId="064A9C78" w14:textId="77777777" w:rsidR="00116E76" w:rsidRPr="00B05214" w:rsidRDefault="00116E76" w:rsidP="00C63FA3">
            <w:pPr>
              <w:pStyle w:val="Tabelle85M10V30"/>
            </w:pPr>
          </w:p>
        </w:tc>
        <w:tc>
          <w:tcPr>
            <w:tcW w:w="142" w:type="dxa"/>
          </w:tcPr>
          <w:p w14:paraId="77615DEA" w14:textId="77777777" w:rsidR="00116E76" w:rsidRPr="00B05214" w:rsidRDefault="00116E76" w:rsidP="00C63FA3">
            <w:pPr>
              <w:pStyle w:val="Tabelle85M10V30"/>
            </w:pPr>
          </w:p>
        </w:tc>
        <w:tc>
          <w:tcPr>
            <w:tcW w:w="5244" w:type="dxa"/>
            <w:tcBorders>
              <w:top w:val="single" w:sz="4" w:space="0" w:color="808080"/>
              <w:bottom w:val="single" w:sz="4" w:space="0" w:color="808080"/>
            </w:tcBorders>
            <w:tcMar>
              <w:left w:w="0" w:type="dxa"/>
              <w:right w:w="0" w:type="dxa"/>
            </w:tcMar>
            <w:vAlign w:val="bottom"/>
          </w:tcPr>
          <w:p w14:paraId="6D5CCE4B" w14:textId="77777777" w:rsidR="00116E76" w:rsidRPr="00B05214" w:rsidRDefault="00116E76" w:rsidP="00C63FA3"/>
        </w:tc>
      </w:tr>
      <w:tr w:rsidR="00116E76" w14:paraId="45FBB654" w14:textId="77777777" w:rsidTr="006C5D7F">
        <w:tc>
          <w:tcPr>
            <w:tcW w:w="1899" w:type="dxa"/>
            <w:shd w:val="clear" w:color="auto" w:fill="auto"/>
            <w:tcMar>
              <w:left w:w="0" w:type="dxa"/>
              <w:right w:w="0" w:type="dxa"/>
            </w:tcMar>
          </w:tcPr>
          <w:p w14:paraId="1F63FABC" w14:textId="77777777" w:rsidR="00116E76" w:rsidRPr="00833B9A" w:rsidRDefault="00116E76" w:rsidP="00C63FA3">
            <w:pPr>
              <w:pStyle w:val="Tabelle85M10V30"/>
              <w:rPr>
                <w:b/>
                <w:bCs/>
              </w:rPr>
            </w:pPr>
            <w:r w:rsidRPr="00833B9A">
              <w:rPr>
                <w:b/>
                <w:bCs/>
              </w:rPr>
              <w:t>Bau</w:t>
            </w:r>
            <w:r>
              <w:rPr>
                <w:b/>
                <w:bCs/>
              </w:rPr>
              <w:t xml:space="preserve">management </w:t>
            </w:r>
            <w:r w:rsidRPr="00833B9A">
              <w:rPr>
                <w:b/>
                <w:bCs/>
              </w:rPr>
              <w:t>***</w:t>
            </w:r>
          </w:p>
        </w:tc>
        <w:tc>
          <w:tcPr>
            <w:tcW w:w="2354" w:type="dxa"/>
            <w:tcMar>
              <w:left w:w="0" w:type="dxa"/>
              <w:right w:w="0" w:type="dxa"/>
            </w:tcMar>
          </w:tcPr>
          <w:p w14:paraId="5996BE49" w14:textId="77777777" w:rsidR="00116E76" w:rsidRPr="00AF1EB9" w:rsidRDefault="00116E76" w:rsidP="00C63FA3">
            <w:pPr>
              <w:pStyle w:val="Tabelle85M10V30"/>
            </w:pPr>
            <w:r>
              <w:t>BauleiterIn (Name)</w:t>
            </w:r>
          </w:p>
        </w:tc>
        <w:tc>
          <w:tcPr>
            <w:tcW w:w="142" w:type="dxa"/>
          </w:tcPr>
          <w:p w14:paraId="070ED502" w14:textId="77777777" w:rsidR="00116E76" w:rsidRDefault="00116E76" w:rsidP="00C63FA3">
            <w:pPr>
              <w:pStyle w:val="Tabelle85M10V30"/>
            </w:pPr>
          </w:p>
        </w:tc>
        <w:tc>
          <w:tcPr>
            <w:tcW w:w="5244" w:type="dxa"/>
            <w:tcBorders>
              <w:top w:val="single" w:sz="4" w:space="0" w:color="808080"/>
              <w:bottom w:val="single" w:sz="4" w:space="0" w:color="808080"/>
            </w:tcBorders>
            <w:tcMar>
              <w:left w:w="0" w:type="dxa"/>
              <w:right w:w="0" w:type="dxa"/>
            </w:tcMar>
            <w:vAlign w:val="bottom"/>
          </w:tcPr>
          <w:p w14:paraId="5F0E6313"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14:paraId="183F8A30" w14:textId="77777777" w:rsidTr="006C5D7F">
        <w:tc>
          <w:tcPr>
            <w:tcW w:w="1899" w:type="dxa"/>
            <w:shd w:val="clear" w:color="auto" w:fill="auto"/>
            <w:tcMar>
              <w:left w:w="0" w:type="dxa"/>
              <w:right w:w="0" w:type="dxa"/>
            </w:tcMar>
          </w:tcPr>
          <w:p w14:paraId="648E99F7" w14:textId="77777777" w:rsidR="00116E76" w:rsidRPr="00833B9A" w:rsidRDefault="00116E76" w:rsidP="00C63FA3">
            <w:pPr>
              <w:pStyle w:val="Tabelle85M10V30"/>
              <w:rPr>
                <w:b/>
                <w:bCs/>
              </w:rPr>
            </w:pPr>
          </w:p>
        </w:tc>
        <w:tc>
          <w:tcPr>
            <w:tcW w:w="2354" w:type="dxa"/>
            <w:tcMar>
              <w:left w:w="0" w:type="dxa"/>
              <w:right w:w="0" w:type="dxa"/>
            </w:tcMar>
          </w:tcPr>
          <w:p w14:paraId="4DB596AF" w14:textId="77777777" w:rsidR="00116E76" w:rsidRPr="00AF1EB9" w:rsidRDefault="00116E76" w:rsidP="00C63FA3">
            <w:pPr>
              <w:pStyle w:val="Tabelle85M10V30"/>
            </w:pPr>
            <w:r>
              <w:t>Facha</w:t>
            </w:r>
            <w:r w:rsidRPr="00AF1EB9">
              <w:t>usbildung</w:t>
            </w:r>
          </w:p>
        </w:tc>
        <w:tc>
          <w:tcPr>
            <w:tcW w:w="142" w:type="dxa"/>
          </w:tcPr>
          <w:p w14:paraId="4A629E60" w14:textId="77777777" w:rsidR="00116E76" w:rsidRDefault="00116E76" w:rsidP="00C63FA3">
            <w:pPr>
              <w:pStyle w:val="Tabelle85M10V30"/>
            </w:pPr>
          </w:p>
        </w:tc>
        <w:tc>
          <w:tcPr>
            <w:tcW w:w="5244" w:type="dxa"/>
            <w:tcBorders>
              <w:top w:val="single" w:sz="4" w:space="0" w:color="808080"/>
              <w:bottom w:val="single" w:sz="4" w:space="0" w:color="808080"/>
            </w:tcBorders>
            <w:tcMar>
              <w:left w:w="0" w:type="dxa"/>
              <w:right w:w="0" w:type="dxa"/>
            </w:tcMar>
            <w:vAlign w:val="bottom"/>
          </w:tcPr>
          <w:p w14:paraId="4462AACE"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14:paraId="477DACCC" w14:textId="77777777" w:rsidTr="006C5D7F">
        <w:tc>
          <w:tcPr>
            <w:tcW w:w="1899" w:type="dxa"/>
            <w:shd w:val="clear" w:color="auto" w:fill="auto"/>
            <w:tcMar>
              <w:left w:w="0" w:type="dxa"/>
              <w:right w:w="0" w:type="dxa"/>
            </w:tcMar>
          </w:tcPr>
          <w:p w14:paraId="58A515BF" w14:textId="77777777" w:rsidR="00116E76" w:rsidRPr="00833B9A" w:rsidRDefault="00116E76" w:rsidP="00C63FA3">
            <w:pPr>
              <w:pStyle w:val="Tabelle85M10V30"/>
              <w:rPr>
                <w:b/>
                <w:bCs/>
              </w:rPr>
            </w:pPr>
          </w:p>
        </w:tc>
        <w:tc>
          <w:tcPr>
            <w:tcW w:w="2354" w:type="dxa"/>
            <w:tcMar>
              <w:left w:w="0" w:type="dxa"/>
              <w:right w:w="0" w:type="dxa"/>
            </w:tcMar>
          </w:tcPr>
          <w:p w14:paraId="50403713" w14:textId="77777777" w:rsidR="00116E76" w:rsidRDefault="00116E76" w:rsidP="00C63FA3">
            <w:pPr>
              <w:pStyle w:val="Tabelle85M10V30"/>
            </w:pPr>
            <w:r>
              <w:t>Referenzprojekte in dieser Funktion</w:t>
            </w:r>
          </w:p>
        </w:tc>
        <w:tc>
          <w:tcPr>
            <w:tcW w:w="142" w:type="dxa"/>
          </w:tcPr>
          <w:p w14:paraId="4A8DA2F4" w14:textId="77777777" w:rsidR="00116E76" w:rsidRDefault="00116E76" w:rsidP="00C63FA3">
            <w:pPr>
              <w:pStyle w:val="Tabelle85M10V30"/>
            </w:pPr>
          </w:p>
        </w:tc>
        <w:tc>
          <w:tcPr>
            <w:tcW w:w="5244" w:type="dxa"/>
            <w:tcBorders>
              <w:top w:val="single" w:sz="4" w:space="0" w:color="808080"/>
              <w:bottom w:val="single" w:sz="4" w:space="0" w:color="808080"/>
            </w:tcBorders>
            <w:tcMar>
              <w:left w:w="0" w:type="dxa"/>
              <w:right w:w="0" w:type="dxa"/>
            </w:tcMar>
            <w:vAlign w:val="bottom"/>
          </w:tcPr>
          <w:p w14:paraId="36B13652"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rsidRPr="00B05214" w14:paraId="445BCB11" w14:textId="77777777" w:rsidTr="006C5D7F">
        <w:tc>
          <w:tcPr>
            <w:tcW w:w="1899" w:type="dxa"/>
            <w:shd w:val="clear" w:color="auto" w:fill="auto"/>
            <w:tcMar>
              <w:left w:w="0" w:type="dxa"/>
              <w:right w:w="0" w:type="dxa"/>
            </w:tcMar>
          </w:tcPr>
          <w:p w14:paraId="3B5AF31D" w14:textId="77777777" w:rsidR="00116E76" w:rsidRPr="00685C53" w:rsidRDefault="00116E76" w:rsidP="00C63FA3">
            <w:pPr>
              <w:pStyle w:val="Tabelle85M10V30"/>
              <w:rPr>
                <w:b/>
                <w:bCs/>
              </w:rPr>
            </w:pPr>
          </w:p>
        </w:tc>
        <w:tc>
          <w:tcPr>
            <w:tcW w:w="2354" w:type="dxa"/>
            <w:tcMar>
              <w:left w:w="0" w:type="dxa"/>
              <w:right w:w="0" w:type="dxa"/>
            </w:tcMar>
          </w:tcPr>
          <w:p w14:paraId="2B2D73AE" w14:textId="77777777" w:rsidR="00116E76" w:rsidRPr="00B05214" w:rsidRDefault="00116E76" w:rsidP="00C63FA3">
            <w:pPr>
              <w:pStyle w:val="Tabelle85M10V30"/>
            </w:pPr>
          </w:p>
        </w:tc>
        <w:tc>
          <w:tcPr>
            <w:tcW w:w="142" w:type="dxa"/>
          </w:tcPr>
          <w:p w14:paraId="09BBB361" w14:textId="77777777" w:rsidR="00116E76" w:rsidRPr="00B05214" w:rsidRDefault="00116E76" w:rsidP="00C63FA3">
            <w:pPr>
              <w:pStyle w:val="Tabelle85M10V30"/>
            </w:pPr>
          </w:p>
        </w:tc>
        <w:tc>
          <w:tcPr>
            <w:tcW w:w="5244" w:type="dxa"/>
            <w:tcBorders>
              <w:top w:val="single" w:sz="4" w:space="0" w:color="808080"/>
              <w:bottom w:val="single" w:sz="4" w:space="0" w:color="808080"/>
            </w:tcBorders>
            <w:tcMar>
              <w:left w:w="0" w:type="dxa"/>
              <w:right w:w="0" w:type="dxa"/>
            </w:tcMar>
            <w:vAlign w:val="bottom"/>
          </w:tcPr>
          <w:p w14:paraId="00DD4990" w14:textId="77777777" w:rsidR="00116E76" w:rsidRPr="00B05214" w:rsidRDefault="00116E76" w:rsidP="00C63FA3"/>
        </w:tc>
      </w:tr>
      <w:tr w:rsidR="00116E76" w14:paraId="0374D031" w14:textId="77777777" w:rsidTr="006C5D7F">
        <w:tc>
          <w:tcPr>
            <w:tcW w:w="1899" w:type="dxa"/>
            <w:shd w:val="clear" w:color="auto" w:fill="auto"/>
            <w:tcMar>
              <w:left w:w="0" w:type="dxa"/>
              <w:right w:w="0" w:type="dxa"/>
            </w:tcMar>
          </w:tcPr>
          <w:p w14:paraId="108A1609" w14:textId="77777777" w:rsidR="00116E76" w:rsidRPr="00833B9A" w:rsidRDefault="00116E76" w:rsidP="00C63FA3">
            <w:pPr>
              <w:pStyle w:val="Tabelle85M10V30"/>
              <w:rPr>
                <w:b/>
                <w:bCs/>
              </w:rPr>
            </w:pPr>
            <w:r>
              <w:rPr>
                <w:b/>
                <w:bCs/>
              </w:rPr>
              <w:t xml:space="preserve">Stv. Baumanagement </w:t>
            </w:r>
          </w:p>
        </w:tc>
        <w:tc>
          <w:tcPr>
            <w:tcW w:w="2354" w:type="dxa"/>
            <w:tcMar>
              <w:left w:w="0" w:type="dxa"/>
              <w:right w:w="0" w:type="dxa"/>
            </w:tcMar>
          </w:tcPr>
          <w:p w14:paraId="1C7C0175" w14:textId="77777777" w:rsidR="00116E76" w:rsidRPr="00AF1EB9" w:rsidRDefault="00116E76" w:rsidP="00C63FA3">
            <w:pPr>
              <w:pStyle w:val="Tabelle85M10V30"/>
            </w:pPr>
            <w:r>
              <w:t>BauleiterIn (Name)</w:t>
            </w:r>
          </w:p>
        </w:tc>
        <w:tc>
          <w:tcPr>
            <w:tcW w:w="142" w:type="dxa"/>
          </w:tcPr>
          <w:p w14:paraId="5C50A318" w14:textId="77777777" w:rsidR="00116E76" w:rsidRDefault="00116E76" w:rsidP="00C63FA3">
            <w:pPr>
              <w:pStyle w:val="Tabelle85M10V30"/>
            </w:pPr>
          </w:p>
        </w:tc>
        <w:tc>
          <w:tcPr>
            <w:tcW w:w="5244" w:type="dxa"/>
            <w:tcBorders>
              <w:top w:val="single" w:sz="4" w:space="0" w:color="808080"/>
              <w:bottom w:val="single" w:sz="4" w:space="0" w:color="808080"/>
            </w:tcBorders>
            <w:tcMar>
              <w:left w:w="0" w:type="dxa"/>
              <w:right w:w="0" w:type="dxa"/>
            </w:tcMar>
            <w:vAlign w:val="bottom"/>
          </w:tcPr>
          <w:p w14:paraId="1C8DB566"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14:paraId="11865F9E" w14:textId="77777777" w:rsidTr="006C5D7F">
        <w:tc>
          <w:tcPr>
            <w:tcW w:w="1899" w:type="dxa"/>
            <w:shd w:val="clear" w:color="auto" w:fill="auto"/>
            <w:tcMar>
              <w:left w:w="0" w:type="dxa"/>
              <w:right w:w="0" w:type="dxa"/>
            </w:tcMar>
          </w:tcPr>
          <w:p w14:paraId="33639BE1" w14:textId="77777777" w:rsidR="00116E76" w:rsidRPr="00833B9A" w:rsidRDefault="00116E76" w:rsidP="00C63FA3">
            <w:pPr>
              <w:pStyle w:val="Tabelle85M10V30"/>
              <w:rPr>
                <w:b/>
                <w:bCs/>
              </w:rPr>
            </w:pPr>
          </w:p>
        </w:tc>
        <w:tc>
          <w:tcPr>
            <w:tcW w:w="2354" w:type="dxa"/>
            <w:tcMar>
              <w:left w:w="0" w:type="dxa"/>
              <w:right w:w="0" w:type="dxa"/>
            </w:tcMar>
          </w:tcPr>
          <w:p w14:paraId="0F5FC36F" w14:textId="77777777" w:rsidR="00116E76" w:rsidRPr="00AF1EB9" w:rsidRDefault="00116E76" w:rsidP="00C63FA3">
            <w:pPr>
              <w:pStyle w:val="Tabelle85M10V30"/>
            </w:pPr>
            <w:r>
              <w:t>Facha</w:t>
            </w:r>
            <w:r w:rsidRPr="00AF1EB9">
              <w:t>usbildung</w:t>
            </w:r>
          </w:p>
        </w:tc>
        <w:tc>
          <w:tcPr>
            <w:tcW w:w="142" w:type="dxa"/>
          </w:tcPr>
          <w:p w14:paraId="67D931BE" w14:textId="77777777" w:rsidR="00116E76" w:rsidRDefault="00116E76" w:rsidP="00C63FA3">
            <w:pPr>
              <w:pStyle w:val="Tabelle85M10V30"/>
            </w:pPr>
          </w:p>
        </w:tc>
        <w:tc>
          <w:tcPr>
            <w:tcW w:w="5244" w:type="dxa"/>
            <w:tcBorders>
              <w:top w:val="single" w:sz="4" w:space="0" w:color="808080"/>
              <w:bottom w:val="single" w:sz="4" w:space="0" w:color="808080"/>
            </w:tcBorders>
            <w:tcMar>
              <w:left w:w="0" w:type="dxa"/>
              <w:right w:w="0" w:type="dxa"/>
            </w:tcMar>
            <w:vAlign w:val="bottom"/>
          </w:tcPr>
          <w:p w14:paraId="12563D9D"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14:paraId="67651C09" w14:textId="77777777" w:rsidTr="006C5D7F">
        <w:tc>
          <w:tcPr>
            <w:tcW w:w="1899" w:type="dxa"/>
            <w:shd w:val="clear" w:color="auto" w:fill="auto"/>
            <w:tcMar>
              <w:left w:w="0" w:type="dxa"/>
              <w:right w:w="0" w:type="dxa"/>
            </w:tcMar>
          </w:tcPr>
          <w:p w14:paraId="6B0EF0FC" w14:textId="77777777" w:rsidR="00116E76" w:rsidRPr="00833B9A" w:rsidRDefault="00116E76" w:rsidP="00C63FA3">
            <w:pPr>
              <w:pStyle w:val="Tabelle85M10V30"/>
              <w:rPr>
                <w:b/>
                <w:bCs/>
              </w:rPr>
            </w:pPr>
          </w:p>
        </w:tc>
        <w:tc>
          <w:tcPr>
            <w:tcW w:w="2354" w:type="dxa"/>
            <w:tcMar>
              <w:left w:w="0" w:type="dxa"/>
              <w:right w:w="0" w:type="dxa"/>
            </w:tcMar>
          </w:tcPr>
          <w:p w14:paraId="373FE36A" w14:textId="77777777" w:rsidR="00116E76" w:rsidRDefault="00116E76" w:rsidP="00C63FA3">
            <w:pPr>
              <w:pStyle w:val="Tabelle85M10V30"/>
            </w:pPr>
            <w:r>
              <w:t>Referenzprojekte in dieser Funktion</w:t>
            </w:r>
          </w:p>
        </w:tc>
        <w:tc>
          <w:tcPr>
            <w:tcW w:w="142" w:type="dxa"/>
          </w:tcPr>
          <w:p w14:paraId="29043AB1" w14:textId="77777777" w:rsidR="00116E76" w:rsidRDefault="00116E76" w:rsidP="00C63FA3">
            <w:pPr>
              <w:pStyle w:val="Tabelle85M10V30"/>
            </w:pPr>
          </w:p>
        </w:tc>
        <w:tc>
          <w:tcPr>
            <w:tcW w:w="5244" w:type="dxa"/>
            <w:tcBorders>
              <w:top w:val="single" w:sz="4" w:space="0" w:color="808080"/>
              <w:bottom w:val="single" w:sz="4" w:space="0" w:color="808080"/>
            </w:tcBorders>
            <w:tcMar>
              <w:left w:w="0" w:type="dxa"/>
              <w:right w:w="0" w:type="dxa"/>
            </w:tcMar>
            <w:vAlign w:val="bottom"/>
          </w:tcPr>
          <w:p w14:paraId="224C6255"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D80D60" w:rsidRPr="00B05214" w14:paraId="2CA10D2C" w14:textId="77777777" w:rsidTr="006C5D7F">
        <w:tc>
          <w:tcPr>
            <w:tcW w:w="1899" w:type="dxa"/>
            <w:tcMar>
              <w:left w:w="0" w:type="dxa"/>
              <w:right w:w="0" w:type="dxa"/>
            </w:tcMar>
          </w:tcPr>
          <w:p w14:paraId="2CF17836" w14:textId="77777777" w:rsidR="00D80D60" w:rsidRPr="00833B9A" w:rsidRDefault="00D80D60" w:rsidP="00116E76">
            <w:pPr>
              <w:pStyle w:val="Standard85M10"/>
            </w:pPr>
          </w:p>
        </w:tc>
        <w:tc>
          <w:tcPr>
            <w:tcW w:w="2354" w:type="dxa"/>
            <w:tcMar>
              <w:left w:w="0" w:type="dxa"/>
              <w:right w:w="0" w:type="dxa"/>
            </w:tcMar>
          </w:tcPr>
          <w:p w14:paraId="469D7B85" w14:textId="77777777" w:rsidR="00D80D60" w:rsidRPr="00B05214" w:rsidRDefault="00D80D60" w:rsidP="00116E76">
            <w:pPr>
              <w:pStyle w:val="Standard85M10"/>
            </w:pPr>
          </w:p>
        </w:tc>
        <w:tc>
          <w:tcPr>
            <w:tcW w:w="142" w:type="dxa"/>
          </w:tcPr>
          <w:p w14:paraId="2298773C" w14:textId="77777777" w:rsidR="00D80D60" w:rsidRPr="00B05214" w:rsidRDefault="00D80D60" w:rsidP="00116E76">
            <w:pPr>
              <w:pStyle w:val="Standard85M10"/>
            </w:pPr>
          </w:p>
        </w:tc>
        <w:tc>
          <w:tcPr>
            <w:tcW w:w="5244" w:type="dxa"/>
            <w:tcBorders>
              <w:top w:val="single" w:sz="4" w:space="0" w:color="808080"/>
            </w:tcBorders>
            <w:tcMar>
              <w:left w:w="0" w:type="dxa"/>
              <w:right w:w="0" w:type="dxa"/>
            </w:tcMar>
            <w:vAlign w:val="bottom"/>
          </w:tcPr>
          <w:p w14:paraId="4E22EB13" w14:textId="77777777" w:rsidR="00D80D60" w:rsidRPr="00B05214" w:rsidRDefault="00D80D60" w:rsidP="00116E76">
            <w:pPr>
              <w:pStyle w:val="Standard85M10"/>
            </w:pPr>
          </w:p>
        </w:tc>
      </w:tr>
      <w:tr w:rsidR="00D80D60" w14:paraId="0449D87C" w14:textId="77777777" w:rsidTr="006C5D7F">
        <w:tc>
          <w:tcPr>
            <w:tcW w:w="1899" w:type="dxa"/>
            <w:shd w:val="clear" w:color="auto" w:fill="auto"/>
            <w:tcMar>
              <w:left w:w="0" w:type="dxa"/>
              <w:right w:w="0" w:type="dxa"/>
            </w:tcMar>
          </w:tcPr>
          <w:p w14:paraId="39831F96" w14:textId="77777777" w:rsidR="00D80D60" w:rsidRPr="00833B9A" w:rsidRDefault="00D80D60" w:rsidP="00A53776">
            <w:pPr>
              <w:pStyle w:val="Tabelle85M10V30"/>
              <w:spacing w:before="58"/>
              <w:rPr>
                <w:b/>
                <w:bCs/>
              </w:rPr>
            </w:pPr>
            <w:r w:rsidRPr="00833B9A">
              <w:rPr>
                <w:b/>
                <w:bCs/>
              </w:rPr>
              <w:t>Weitere Beteiligte</w:t>
            </w:r>
          </w:p>
        </w:tc>
        <w:tc>
          <w:tcPr>
            <w:tcW w:w="2354" w:type="dxa"/>
            <w:tcMar>
              <w:left w:w="0" w:type="dxa"/>
              <w:right w:w="0" w:type="dxa"/>
            </w:tcMar>
          </w:tcPr>
          <w:p w14:paraId="765F85B8" w14:textId="77777777" w:rsidR="00D80D60" w:rsidRPr="00AF1EB9" w:rsidRDefault="00D80D60" w:rsidP="00A53776">
            <w:pPr>
              <w:pStyle w:val="Tabelle85M10V30"/>
              <w:spacing w:before="58"/>
            </w:pPr>
            <w:r>
              <w:fldChar w:fldCharType="begin">
                <w:ffData>
                  <w:name w:val="Text51"/>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142" w:type="dxa"/>
          </w:tcPr>
          <w:p w14:paraId="4999E7F1" w14:textId="77777777" w:rsidR="00D80D60" w:rsidRDefault="00D80D60" w:rsidP="00A53776">
            <w:pPr>
              <w:pStyle w:val="Tabelle85M10V30"/>
              <w:spacing w:before="58"/>
            </w:pPr>
          </w:p>
        </w:tc>
        <w:tc>
          <w:tcPr>
            <w:tcW w:w="5244" w:type="dxa"/>
            <w:tcBorders>
              <w:bottom w:val="single" w:sz="4" w:space="0" w:color="808080"/>
            </w:tcBorders>
            <w:tcMar>
              <w:left w:w="0" w:type="dxa"/>
              <w:right w:w="0" w:type="dxa"/>
            </w:tcMar>
            <w:vAlign w:val="bottom"/>
          </w:tcPr>
          <w:p w14:paraId="3063EB62" w14:textId="77777777"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14:paraId="0D33768D" w14:textId="77777777" w:rsidTr="006C5D7F">
        <w:tc>
          <w:tcPr>
            <w:tcW w:w="1899" w:type="dxa"/>
            <w:shd w:val="clear" w:color="auto" w:fill="auto"/>
            <w:tcMar>
              <w:left w:w="0" w:type="dxa"/>
              <w:right w:w="0" w:type="dxa"/>
            </w:tcMar>
          </w:tcPr>
          <w:p w14:paraId="2002C445" w14:textId="77777777" w:rsidR="00D80D60" w:rsidRPr="00833B9A" w:rsidRDefault="00D80D60" w:rsidP="00A53776">
            <w:pPr>
              <w:pStyle w:val="Tabelle85M10V30"/>
              <w:spacing w:before="58"/>
              <w:rPr>
                <w:b/>
                <w:bCs/>
              </w:rPr>
            </w:pPr>
          </w:p>
        </w:tc>
        <w:tc>
          <w:tcPr>
            <w:tcW w:w="2354" w:type="dxa"/>
            <w:tcMar>
              <w:left w:w="0" w:type="dxa"/>
              <w:right w:w="0" w:type="dxa"/>
            </w:tcMar>
          </w:tcPr>
          <w:p w14:paraId="25305FE3" w14:textId="77777777" w:rsidR="00D80D60" w:rsidRPr="00AF1EB9" w:rsidRDefault="00D80D60" w:rsidP="00A53776">
            <w:pPr>
              <w:pStyle w:val="Tabelle85M10V30"/>
              <w:spacing w:before="58"/>
            </w:pPr>
            <w:r>
              <w:fldChar w:fldCharType="begin">
                <w:ffData>
                  <w:name w:val="Text5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142" w:type="dxa"/>
          </w:tcPr>
          <w:p w14:paraId="4BDB529E" w14:textId="77777777" w:rsidR="00D80D60" w:rsidRDefault="00D80D60" w:rsidP="00A53776">
            <w:pPr>
              <w:pStyle w:val="Tabelle85M10V30"/>
              <w:spacing w:before="58"/>
            </w:pPr>
          </w:p>
        </w:tc>
        <w:tc>
          <w:tcPr>
            <w:tcW w:w="5244" w:type="dxa"/>
            <w:tcBorders>
              <w:top w:val="single" w:sz="4" w:space="0" w:color="808080"/>
              <w:bottom w:val="single" w:sz="4" w:space="0" w:color="808080"/>
            </w:tcBorders>
            <w:tcMar>
              <w:left w:w="0" w:type="dxa"/>
              <w:right w:w="0" w:type="dxa"/>
            </w:tcMar>
            <w:vAlign w:val="bottom"/>
          </w:tcPr>
          <w:p w14:paraId="37FD585B" w14:textId="77777777"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14:paraId="72F5D5E0" w14:textId="77777777" w:rsidTr="006C5D7F">
        <w:tc>
          <w:tcPr>
            <w:tcW w:w="1899" w:type="dxa"/>
            <w:shd w:val="clear" w:color="auto" w:fill="auto"/>
            <w:tcMar>
              <w:left w:w="0" w:type="dxa"/>
              <w:right w:w="0" w:type="dxa"/>
            </w:tcMar>
          </w:tcPr>
          <w:p w14:paraId="0A57AA63" w14:textId="77777777" w:rsidR="00D80D60" w:rsidRPr="00833B9A" w:rsidRDefault="00D80D60" w:rsidP="00A53776">
            <w:pPr>
              <w:pStyle w:val="Tabelle85M10V30"/>
              <w:spacing w:before="58"/>
              <w:rPr>
                <w:b/>
                <w:bCs/>
              </w:rPr>
            </w:pPr>
          </w:p>
        </w:tc>
        <w:tc>
          <w:tcPr>
            <w:tcW w:w="2354" w:type="dxa"/>
            <w:tcMar>
              <w:left w:w="0" w:type="dxa"/>
              <w:right w:w="0" w:type="dxa"/>
            </w:tcMar>
          </w:tcPr>
          <w:p w14:paraId="60303D0D" w14:textId="77777777" w:rsidR="00D80D60" w:rsidRPr="00AF1EB9" w:rsidRDefault="00D80D60" w:rsidP="00A53776">
            <w:pPr>
              <w:pStyle w:val="Tabelle85M10V30"/>
              <w:spacing w:before="58"/>
            </w:pPr>
            <w:r>
              <w:fldChar w:fldCharType="begin">
                <w:ffData>
                  <w:name w:val="Text52"/>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c>
          <w:tcPr>
            <w:tcW w:w="142" w:type="dxa"/>
          </w:tcPr>
          <w:p w14:paraId="35A3188E" w14:textId="77777777" w:rsidR="00D80D60" w:rsidRDefault="00D80D60" w:rsidP="00A53776">
            <w:pPr>
              <w:pStyle w:val="Tabelle85M10V30"/>
              <w:spacing w:before="58"/>
            </w:pPr>
          </w:p>
        </w:tc>
        <w:tc>
          <w:tcPr>
            <w:tcW w:w="5244" w:type="dxa"/>
            <w:tcBorders>
              <w:top w:val="single" w:sz="4" w:space="0" w:color="808080"/>
              <w:bottom w:val="single" w:sz="4" w:space="0" w:color="808080"/>
            </w:tcBorders>
            <w:tcMar>
              <w:left w:w="0" w:type="dxa"/>
              <w:right w:w="0" w:type="dxa"/>
            </w:tcMar>
            <w:vAlign w:val="bottom"/>
          </w:tcPr>
          <w:p w14:paraId="4CF1CA97" w14:textId="77777777" w:rsidR="00D80D60" w:rsidRDefault="00D80D60" w:rsidP="00A53776">
            <w:r>
              <w:fldChar w:fldCharType="begin">
                <w:ffData>
                  <w:name w:val="Text44"/>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r>
    </w:tbl>
    <w:p w14:paraId="5C1AD61A" w14:textId="77777777" w:rsidR="00680CE3" w:rsidRPr="006B23D1" w:rsidRDefault="00680CE3" w:rsidP="00122A16">
      <w:pPr>
        <w:pStyle w:val="berschrift1"/>
        <w:rPr>
          <w:rFonts w:ascii="Arial Black" w:hAnsi="Arial Black"/>
        </w:rPr>
      </w:pPr>
      <w:r w:rsidRPr="006B23D1">
        <w:rPr>
          <w:rFonts w:ascii="Arial Black" w:hAnsi="Arial Black"/>
        </w:rPr>
        <w:lastRenderedPageBreak/>
        <w:t xml:space="preserve">Angaben </w:t>
      </w:r>
      <w:r w:rsidR="00D80D60" w:rsidRPr="006B23D1">
        <w:rPr>
          <w:rFonts w:ascii="Arial Black" w:hAnsi="Arial Black"/>
        </w:rPr>
        <w:t>zum</w:t>
      </w:r>
      <w:r w:rsidRPr="006B23D1">
        <w:rPr>
          <w:rFonts w:ascii="Arial Black" w:hAnsi="Arial Black"/>
        </w:rPr>
        <w:t xml:space="preserve"> </w:t>
      </w:r>
      <w:r w:rsidR="00D80D60" w:rsidRPr="006B23D1">
        <w:rPr>
          <w:rFonts w:ascii="Arial Black" w:hAnsi="Arial Black"/>
        </w:rPr>
        <w:t>Referenzprojekt</w:t>
      </w:r>
    </w:p>
    <w:p w14:paraId="0C949AA9" w14:textId="77777777" w:rsidR="00116E76" w:rsidRPr="00116E76" w:rsidRDefault="00116E76" w:rsidP="00116E76">
      <w:pPr>
        <w:pStyle w:val="Standard85M10"/>
      </w:pPr>
      <w:r w:rsidRPr="00116E76">
        <w:t>Als Referenzobjekte gelten ausgeführte Bauwerke, welche der Komplexität der gestellten Aufgabe entsprechen.</w:t>
      </w:r>
    </w:p>
    <w:p w14:paraId="3BFDF87F" w14:textId="77777777" w:rsidR="00E14F66" w:rsidRDefault="00E14F66" w:rsidP="00116E76">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2D37CD" w:rsidRPr="007346BA" w14:paraId="1C0A00EA" w14:textId="77777777" w:rsidTr="00A53776">
        <w:tc>
          <w:tcPr>
            <w:tcW w:w="3686" w:type="dxa"/>
            <w:tcMar>
              <w:left w:w="0" w:type="dxa"/>
              <w:right w:w="0" w:type="dxa"/>
            </w:tcMar>
          </w:tcPr>
          <w:p w14:paraId="1932F555" w14:textId="77777777" w:rsidR="002D37CD" w:rsidRPr="00AF0A84" w:rsidRDefault="00116E76" w:rsidP="00A53776">
            <w:pPr>
              <w:pStyle w:val="Tabelle85M10V30"/>
              <w:rPr>
                <w:b/>
              </w:rPr>
            </w:pPr>
            <w:r w:rsidRPr="00AF0A84">
              <w:rPr>
                <w:b/>
              </w:rPr>
              <w:t>Referenz</w:t>
            </w:r>
            <w:r>
              <w:rPr>
                <w:b/>
              </w:rPr>
              <w:t>projekt</w:t>
            </w:r>
            <w:r w:rsidRPr="00AF0A84">
              <w:rPr>
                <w:b/>
              </w:rPr>
              <w:t xml:space="preserve"> </w:t>
            </w:r>
            <w:r>
              <w:rPr>
                <w:b/>
              </w:rPr>
              <w:t>1</w:t>
            </w:r>
            <w:r w:rsidR="0086188B">
              <w:rPr>
                <w:b/>
              </w:rPr>
              <w:br/>
            </w:r>
            <w:r w:rsidR="00B9477A">
              <w:rPr>
                <w:b/>
              </w:rPr>
              <w:t>(</w:t>
            </w:r>
            <w:r>
              <w:rPr>
                <w:b/>
              </w:rPr>
              <w:t>Baumanagement)</w:t>
            </w:r>
          </w:p>
        </w:tc>
        <w:tc>
          <w:tcPr>
            <w:tcW w:w="142" w:type="dxa"/>
          </w:tcPr>
          <w:p w14:paraId="52FA8582" w14:textId="77777777" w:rsidR="002D37CD" w:rsidRPr="003E1253" w:rsidRDefault="002D37CD" w:rsidP="00A53776"/>
        </w:tc>
        <w:tc>
          <w:tcPr>
            <w:tcW w:w="5811" w:type="dxa"/>
            <w:tcMar>
              <w:left w:w="0" w:type="dxa"/>
              <w:right w:w="0" w:type="dxa"/>
            </w:tcMar>
            <w:vAlign w:val="bottom"/>
          </w:tcPr>
          <w:p w14:paraId="6FE0BEF0" w14:textId="77777777" w:rsidR="002D37CD" w:rsidRPr="003E1253" w:rsidRDefault="002D37CD" w:rsidP="00A53776"/>
        </w:tc>
      </w:tr>
      <w:tr w:rsidR="002D37CD" w14:paraId="060F942A" w14:textId="77777777" w:rsidTr="00A53776">
        <w:tc>
          <w:tcPr>
            <w:tcW w:w="3686" w:type="dxa"/>
            <w:tcMar>
              <w:left w:w="0" w:type="dxa"/>
              <w:right w:w="0" w:type="dxa"/>
            </w:tcMar>
          </w:tcPr>
          <w:p w14:paraId="46D1D112" w14:textId="77777777" w:rsidR="002D37CD" w:rsidRPr="00E12B57" w:rsidRDefault="002D37CD" w:rsidP="00A53776">
            <w:pPr>
              <w:pStyle w:val="Tabelle85M10V30"/>
            </w:pPr>
            <w:r w:rsidRPr="00E12B57">
              <w:t>Objektname</w:t>
            </w:r>
          </w:p>
        </w:tc>
        <w:tc>
          <w:tcPr>
            <w:tcW w:w="142" w:type="dxa"/>
          </w:tcPr>
          <w:p w14:paraId="7A4E84FD"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3150DBDE"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47B1E22E" w14:textId="77777777" w:rsidTr="00A53776">
        <w:tc>
          <w:tcPr>
            <w:tcW w:w="3686" w:type="dxa"/>
            <w:tcMar>
              <w:left w:w="0" w:type="dxa"/>
              <w:right w:w="0" w:type="dxa"/>
            </w:tcMar>
          </w:tcPr>
          <w:p w14:paraId="1EB3D1CC" w14:textId="77777777" w:rsidR="002D37CD" w:rsidRPr="007346BA" w:rsidRDefault="002D37CD" w:rsidP="00A53776">
            <w:pPr>
              <w:pStyle w:val="Tabelle85M10V30"/>
            </w:pPr>
            <w:r>
              <w:t>Bautyp (Neubau, Umbau, Instandsetzung…)</w:t>
            </w:r>
          </w:p>
        </w:tc>
        <w:tc>
          <w:tcPr>
            <w:tcW w:w="142" w:type="dxa"/>
          </w:tcPr>
          <w:p w14:paraId="73843DF9"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334A6282"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4E579F1C" w14:textId="77777777" w:rsidTr="00A53776">
        <w:tc>
          <w:tcPr>
            <w:tcW w:w="3686" w:type="dxa"/>
            <w:tcMar>
              <w:left w:w="0" w:type="dxa"/>
              <w:right w:w="0" w:type="dxa"/>
            </w:tcMar>
          </w:tcPr>
          <w:p w14:paraId="0E3EC718" w14:textId="77777777" w:rsidR="002D37CD" w:rsidRPr="00E12B57" w:rsidRDefault="002D37CD" w:rsidP="00A53776">
            <w:pPr>
              <w:pStyle w:val="Tabelle85M10V30"/>
            </w:pPr>
            <w:r w:rsidRPr="00E12B57">
              <w:t>Ort</w:t>
            </w:r>
          </w:p>
        </w:tc>
        <w:tc>
          <w:tcPr>
            <w:tcW w:w="142" w:type="dxa"/>
          </w:tcPr>
          <w:p w14:paraId="1968A908"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5F294C0E"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742710E3" w14:textId="77777777" w:rsidTr="00A53776">
        <w:tc>
          <w:tcPr>
            <w:tcW w:w="3686" w:type="dxa"/>
            <w:tcMar>
              <w:left w:w="0" w:type="dxa"/>
              <w:right w:w="0" w:type="dxa"/>
            </w:tcMar>
          </w:tcPr>
          <w:p w14:paraId="127FCFD7" w14:textId="77777777" w:rsidR="002D37CD" w:rsidRPr="00E12B57" w:rsidRDefault="002D37CD" w:rsidP="00A53776">
            <w:pPr>
              <w:pStyle w:val="Tabelle85M10V30"/>
            </w:pPr>
            <w:r w:rsidRPr="007346BA">
              <w:t>Baujahr</w:t>
            </w:r>
            <w:r>
              <w:t xml:space="preserve"> (Baubeginn, Bauende)</w:t>
            </w:r>
          </w:p>
        </w:tc>
        <w:tc>
          <w:tcPr>
            <w:tcW w:w="142" w:type="dxa"/>
          </w:tcPr>
          <w:p w14:paraId="4C551657"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7746DA06"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770D3E0C" w14:textId="77777777" w:rsidTr="00A53776">
        <w:trPr>
          <w:trHeight w:val="70"/>
        </w:trPr>
        <w:tc>
          <w:tcPr>
            <w:tcW w:w="3686" w:type="dxa"/>
            <w:tcMar>
              <w:left w:w="0" w:type="dxa"/>
              <w:right w:w="0" w:type="dxa"/>
            </w:tcMar>
          </w:tcPr>
          <w:p w14:paraId="19BFC649" w14:textId="77777777" w:rsidR="002D37CD" w:rsidRPr="00E12B57" w:rsidRDefault="002D37CD" w:rsidP="00A53776">
            <w:pPr>
              <w:pStyle w:val="Tabelle85M10V30"/>
              <w:tabs>
                <w:tab w:val="right" w:pos="3884"/>
              </w:tabs>
            </w:pPr>
            <w:r w:rsidRPr="00E12B57">
              <w:t>Kosten BKP 1–9</w:t>
            </w:r>
            <w:r w:rsidRPr="00E12B57">
              <w:tab/>
            </w:r>
            <w:r>
              <w:t>Fr.</w:t>
            </w:r>
          </w:p>
        </w:tc>
        <w:tc>
          <w:tcPr>
            <w:tcW w:w="142" w:type="dxa"/>
          </w:tcPr>
          <w:p w14:paraId="6D268EB2"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7B3D3AFF"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0FF4DC30" w14:textId="77777777" w:rsidTr="00A53776">
        <w:tc>
          <w:tcPr>
            <w:tcW w:w="3686" w:type="dxa"/>
            <w:tcMar>
              <w:left w:w="0" w:type="dxa"/>
              <w:right w:w="0" w:type="dxa"/>
            </w:tcMar>
          </w:tcPr>
          <w:p w14:paraId="52124479" w14:textId="77777777" w:rsidR="002D37CD" w:rsidRPr="00E12B57" w:rsidRDefault="002D37CD" w:rsidP="00A53776">
            <w:pPr>
              <w:pStyle w:val="Tabelle85M10V30"/>
            </w:pPr>
            <w:r w:rsidRPr="00E12B57">
              <w:t>Bauherrschaft</w:t>
            </w:r>
          </w:p>
        </w:tc>
        <w:tc>
          <w:tcPr>
            <w:tcW w:w="142" w:type="dxa"/>
          </w:tcPr>
          <w:p w14:paraId="21D9C860" w14:textId="77777777"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14:paraId="3AE8CC5D"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0C211BEC" w14:textId="77777777" w:rsidTr="00A53776">
        <w:tc>
          <w:tcPr>
            <w:tcW w:w="3686" w:type="dxa"/>
            <w:tcMar>
              <w:left w:w="0" w:type="dxa"/>
              <w:right w:w="0" w:type="dxa"/>
            </w:tcMar>
          </w:tcPr>
          <w:p w14:paraId="3FAFCD18" w14:textId="77777777" w:rsidR="002D37CD" w:rsidRDefault="002D37CD" w:rsidP="00A53776">
            <w:pPr>
              <w:pStyle w:val="Tabelle85M10V3"/>
            </w:pPr>
            <w:r>
              <w:t>Auskunftsperson</w:t>
            </w:r>
            <w:r w:rsidRPr="007346BA">
              <w:t xml:space="preserve"> Bauherrschaft </w:t>
            </w:r>
          </w:p>
          <w:p w14:paraId="565BD946" w14:textId="77777777" w:rsidR="002D37CD" w:rsidRPr="007346BA" w:rsidRDefault="002D37CD" w:rsidP="00A53776">
            <w:pPr>
              <w:pStyle w:val="Tabelle85M10V3"/>
            </w:pPr>
            <w:r>
              <w:t xml:space="preserve">(inklusive </w:t>
            </w:r>
            <w:proofErr w:type="gramStart"/>
            <w:r>
              <w:t>Telefonnummer</w:t>
            </w:r>
            <w:r w:rsidRPr="007346BA">
              <w:t>)</w:t>
            </w:r>
            <w:r>
              <w:t>*</w:t>
            </w:r>
            <w:proofErr w:type="gramEnd"/>
            <w:r>
              <w:t>****</w:t>
            </w:r>
          </w:p>
        </w:tc>
        <w:tc>
          <w:tcPr>
            <w:tcW w:w="142" w:type="dxa"/>
          </w:tcPr>
          <w:p w14:paraId="1CAB3E2E" w14:textId="77777777"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14:paraId="707D25D4"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70C08FA3" w14:textId="77777777" w:rsidTr="00A53776">
        <w:tc>
          <w:tcPr>
            <w:tcW w:w="3686" w:type="dxa"/>
            <w:tcMar>
              <w:left w:w="0" w:type="dxa"/>
              <w:right w:w="0" w:type="dxa"/>
            </w:tcMar>
          </w:tcPr>
          <w:p w14:paraId="6D38E168" w14:textId="77777777" w:rsidR="002D37CD" w:rsidRPr="00E12B57" w:rsidRDefault="002D37CD" w:rsidP="00A53776">
            <w:pPr>
              <w:pStyle w:val="Tabelle85M10V30"/>
            </w:pPr>
            <w:r>
              <w:t>Federführung</w:t>
            </w:r>
            <w:r w:rsidRPr="007346BA">
              <w:t xml:space="preserve"> </w:t>
            </w:r>
            <w:r w:rsidRPr="00E12B57">
              <w:t>Projektierung</w:t>
            </w:r>
          </w:p>
        </w:tc>
        <w:tc>
          <w:tcPr>
            <w:tcW w:w="142" w:type="dxa"/>
          </w:tcPr>
          <w:p w14:paraId="3A2C4738" w14:textId="77777777"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14:paraId="4FB513AC"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4DD8FA4F" w14:textId="77777777" w:rsidTr="00A53776">
        <w:tc>
          <w:tcPr>
            <w:tcW w:w="3686" w:type="dxa"/>
            <w:tcMar>
              <w:left w:w="0" w:type="dxa"/>
              <w:right w:w="0" w:type="dxa"/>
            </w:tcMar>
          </w:tcPr>
          <w:p w14:paraId="26535E79" w14:textId="77777777" w:rsidR="002D37CD" w:rsidRPr="00E12B57" w:rsidRDefault="002D37CD" w:rsidP="00A53776">
            <w:pPr>
              <w:pStyle w:val="Tabelle85M10V30"/>
            </w:pPr>
            <w:r>
              <w:t>Federführung</w:t>
            </w:r>
            <w:r w:rsidRPr="007346BA">
              <w:t xml:space="preserve"> </w:t>
            </w:r>
            <w:r w:rsidRPr="00E12B57">
              <w:t>Bauleitun</w:t>
            </w:r>
            <w:r>
              <w:t>g</w:t>
            </w:r>
          </w:p>
        </w:tc>
        <w:tc>
          <w:tcPr>
            <w:tcW w:w="142" w:type="dxa"/>
          </w:tcPr>
          <w:p w14:paraId="675BFDFA" w14:textId="77777777"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14:paraId="4F2B5E99"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6D854B56" w14:textId="77777777" w:rsidTr="00A53776">
        <w:trPr>
          <w:trHeight w:val="704"/>
        </w:trPr>
        <w:tc>
          <w:tcPr>
            <w:tcW w:w="3686" w:type="dxa"/>
            <w:tcMar>
              <w:left w:w="0" w:type="dxa"/>
              <w:right w:w="0" w:type="dxa"/>
            </w:tcMar>
          </w:tcPr>
          <w:p w14:paraId="180783AA" w14:textId="77777777" w:rsidR="002D37CD" w:rsidRPr="007346BA" w:rsidRDefault="002D37CD" w:rsidP="00A53776">
            <w:pPr>
              <w:pStyle w:val="Tabelle85M10V3"/>
            </w:pPr>
            <w:r w:rsidRPr="007346BA">
              <w:t>Bemerkungen</w:t>
            </w:r>
            <w:r>
              <w:t xml:space="preserve"> (z. B. besondere</w:t>
            </w:r>
            <w:r>
              <w:br/>
              <w:t>Herausforderungen, Bezug zur Aufgabe)</w:t>
            </w:r>
          </w:p>
        </w:tc>
        <w:tc>
          <w:tcPr>
            <w:tcW w:w="142" w:type="dxa"/>
          </w:tcPr>
          <w:p w14:paraId="7352D7DD" w14:textId="77777777"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14:paraId="4C302196"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2DA805E6" w14:textId="77777777" w:rsidR="002D37CD" w:rsidRDefault="002D37CD" w:rsidP="00116E76">
      <w:pPr>
        <w:pStyle w:val="Standard85M10"/>
      </w:pPr>
    </w:p>
    <w:sectPr w:rsidR="002D37CD" w:rsidSect="00122A16">
      <w:footerReference w:type="default" r:id="rId17"/>
      <w:footerReference w:type="first" r:id="rId18"/>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4333C" w14:textId="77777777" w:rsidR="00915AF6" w:rsidRDefault="00915AF6" w:rsidP="009F112D">
      <w:r>
        <w:separator/>
      </w:r>
    </w:p>
    <w:p w14:paraId="0B9E60E3" w14:textId="77777777" w:rsidR="00915AF6" w:rsidRDefault="00915AF6"/>
  </w:endnote>
  <w:endnote w:type="continuationSeparator" w:id="0">
    <w:p w14:paraId="17E89A94" w14:textId="77777777" w:rsidR="00915AF6" w:rsidRDefault="00915AF6" w:rsidP="009F112D">
      <w:r>
        <w:continuationSeparator/>
      </w:r>
    </w:p>
    <w:p w14:paraId="517ED2DE" w14:textId="77777777" w:rsidR="00915AF6" w:rsidRDefault="00915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F1D1A" w14:textId="77777777" w:rsidR="00DA3B5D" w:rsidRDefault="00DA3B5D" w:rsidP="00DA3B5D">
    <w:pPr>
      <w:pStyle w:val="Fuzeile"/>
    </w:pPr>
    <w:r>
      <w:t xml:space="preserve">***** Die Bewerbenden/Anbietenden erklären sich mit Angabe der Auskunftspersonen damit einverstanden, dass bei diesen  </w:t>
    </w:r>
  </w:p>
  <w:p w14:paraId="764C3ACB" w14:textId="77777777" w:rsidR="00DA3B5D" w:rsidRDefault="00DA3B5D" w:rsidP="00DA3B5D">
    <w:pPr>
      <w:pStyle w:val="Fuzeile"/>
    </w:pPr>
    <w:r>
      <w:t xml:space="preserve">        durch das </w:t>
    </w:r>
    <w:proofErr w:type="gramStart"/>
    <w:r>
      <w:t>AHB Referenzen</w:t>
    </w:r>
    <w:proofErr w:type="gramEnd"/>
    <w:r>
      <w:t xml:space="preserve"> eingeholt werden können. Sie sind verantwortlich für die Aktualität und Richtigkeit der </w:t>
    </w:r>
  </w:p>
  <w:p w14:paraId="65788178" w14:textId="77777777" w:rsidR="00DA3B5D" w:rsidRDefault="00DA3B5D" w:rsidP="00DA3B5D">
    <w:pPr>
      <w:pStyle w:val="Fuzeile"/>
    </w:pPr>
    <w:r>
      <w:t xml:space="preserve">        Angaben. Falsche, unvollständige oder nicht mehr gültige Angaben werden nicht nachgefordert und führen allenfalls zum</w:t>
    </w:r>
  </w:p>
  <w:p w14:paraId="5B0BBF05" w14:textId="77777777" w:rsidR="00DA3B5D" w:rsidRDefault="00DA3B5D">
    <w:pPr>
      <w:pStyle w:val="Fuzeile"/>
    </w:pPr>
    <w:r>
      <w:t xml:space="preserve">        Ausschluss des Anbieters (Eignungskriterien) oder werden entsprechend bewertet (Zuschlagskriterien).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713AD3" w14:paraId="50B0B9AB" w14:textId="77777777" w:rsidTr="001A0A98">
      <w:tc>
        <w:tcPr>
          <w:tcW w:w="4933" w:type="dxa"/>
          <w:tcBorders>
            <w:top w:val="nil"/>
            <w:left w:val="nil"/>
            <w:bottom w:val="nil"/>
            <w:right w:val="nil"/>
          </w:tcBorders>
          <w:vAlign w:val="bottom"/>
        </w:tcPr>
        <w:p w14:paraId="356343D5" w14:textId="77777777" w:rsidR="00713AD3" w:rsidRDefault="00713AD3" w:rsidP="00713AD3">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14:paraId="3C2E1F11" w14:textId="77777777" w:rsidR="00713AD3" w:rsidRPr="004327AB" w:rsidRDefault="00395BE8" w:rsidP="00713AD3">
          <w:pPr>
            <w:pStyle w:val="FusszeilePfad"/>
            <w:rPr>
              <w:szCs w:val="11"/>
            </w:rPr>
          </w:pPr>
          <w:fldSimple w:instr=" SUBJECT   \* MERGEFORMAT ">
            <w:r w:rsidR="00713AD3">
              <w:t>12.11.2021/</w:t>
            </w:r>
          </w:fldSimple>
          <w:r w:rsidR="00713AD3">
            <w:rPr>
              <w:szCs w:val="11"/>
            </w:rPr>
            <w:fldChar w:fldCharType="begin"/>
          </w:r>
          <w:r w:rsidR="00713AD3">
            <w:rPr>
              <w:szCs w:val="11"/>
            </w:rPr>
            <w:instrText xml:space="preserve"> TITLE   \* MERGEFORMAT </w:instrText>
          </w:r>
          <w:r w:rsidR="00713AD3">
            <w:rPr>
              <w:szCs w:val="11"/>
            </w:rPr>
            <w:fldChar w:fldCharType="separate"/>
          </w:r>
          <w:r w:rsidR="00713AD3">
            <w:rPr>
              <w:szCs w:val="11"/>
            </w:rPr>
            <w:t>Vorlage_Selbstdeklaration</w:t>
          </w:r>
          <w:r w:rsidR="00713AD3" w:rsidRPr="00936E38">
            <w:t>_BKP</w:t>
          </w:r>
          <w:r w:rsidR="00713AD3">
            <w:rPr>
              <w:szCs w:val="11"/>
            </w:rPr>
            <w:t>_291BM_Baumanagement_separat</w:t>
          </w:r>
          <w:r w:rsidR="00713AD3">
            <w:fldChar w:fldCharType="end"/>
          </w:r>
          <w:r w:rsidR="00713AD3">
            <w:rPr>
              <w:szCs w:val="11"/>
            </w:rPr>
            <w:br/>
          </w:r>
          <w:r w:rsidR="00713AD3">
            <w:rPr>
              <w:szCs w:val="11"/>
            </w:rPr>
            <w:fldChar w:fldCharType="begin"/>
          </w:r>
          <w:r w:rsidR="00713AD3">
            <w:rPr>
              <w:szCs w:val="11"/>
            </w:rPr>
            <w:instrText xml:space="preserve"> COMMENTS   \* MERGEFORMAT </w:instrText>
          </w:r>
          <w:r w:rsidR="00713AD3">
            <w:rPr>
              <w:szCs w:val="11"/>
            </w:rPr>
            <w:fldChar w:fldCharType="separate"/>
          </w:r>
          <w:r w:rsidR="00713AD3">
            <w:rPr>
              <w:szCs w:val="11"/>
            </w:rPr>
            <w:t>M-System Nr. 232</w:t>
          </w:r>
          <w:r w:rsidR="00713AD3">
            <w:rPr>
              <w:szCs w:val="11"/>
            </w:rPr>
            <w:fldChar w:fldCharType="end"/>
          </w:r>
        </w:p>
      </w:tc>
      <w:tc>
        <w:tcPr>
          <w:tcW w:w="511" w:type="dxa"/>
          <w:tcBorders>
            <w:top w:val="nil"/>
            <w:left w:val="nil"/>
            <w:bottom w:val="nil"/>
            <w:right w:val="nil"/>
          </w:tcBorders>
          <w:vAlign w:val="bottom"/>
        </w:tcPr>
        <w:p w14:paraId="506AA891" w14:textId="77777777" w:rsidR="00713AD3" w:rsidRDefault="00713AD3" w:rsidP="00713AD3">
          <w:pPr>
            <w:pStyle w:val="Fuzeile"/>
          </w:pPr>
        </w:p>
      </w:tc>
      <w:tc>
        <w:tcPr>
          <w:tcW w:w="624" w:type="dxa"/>
          <w:tcBorders>
            <w:top w:val="nil"/>
            <w:left w:val="nil"/>
            <w:bottom w:val="nil"/>
            <w:right w:val="nil"/>
          </w:tcBorders>
          <w:vAlign w:val="bottom"/>
        </w:tcPr>
        <w:p w14:paraId="26D190E7" w14:textId="77777777" w:rsidR="00713AD3" w:rsidRDefault="00713AD3" w:rsidP="00713AD3">
          <w:pPr>
            <w:pStyle w:val="Fuzeile"/>
          </w:pPr>
          <w:r>
            <w:rPr>
              <w:noProof/>
            </w:rPr>
            <w:drawing>
              <wp:anchor distT="0" distB="0" distL="114300" distR="114300" simplePos="0" relativeHeight="251666432" behindDoc="0" locked="0" layoutInCell="1" allowOverlap="1" wp14:anchorId="56E5DA21" wp14:editId="4AEE0638">
                <wp:simplePos x="0" y="0"/>
                <wp:positionH relativeFrom="column">
                  <wp:posOffset>0</wp:posOffset>
                </wp:positionH>
                <wp:positionV relativeFrom="paragraph">
                  <wp:posOffset>-119380</wp:posOffset>
                </wp:positionV>
                <wp:extent cx="396000" cy="396000"/>
                <wp:effectExtent l="0" t="0" r="4445" b="444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QS-ISO_9001_140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6000" cy="396000"/>
                        </a:xfrm>
                        <a:prstGeom prst="rect">
                          <a:avLst/>
                        </a:prstGeom>
                      </pic:spPr>
                    </pic:pic>
                  </a:graphicData>
                </a:graphic>
                <wp14:sizeRelH relativeFrom="margin">
                  <wp14:pctWidth>0</wp14:pctWidth>
                </wp14:sizeRelH>
                <wp14:sizeRelV relativeFrom="margin">
                  <wp14:pctHeight>0</wp14:pctHeight>
                </wp14:sizeRelV>
              </wp:anchor>
            </w:drawing>
          </w:r>
        </w:p>
      </w:tc>
    </w:tr>
  </w:tbl>
  <w:p w14:paraId="26CFC777" w14:textId="77777777" w:rsidR="00D40C3E" w:rsidRPr="00942C85" w:rsidRDefault="00D40C3E" w:rsidP="00942C8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CC45" w14:textId="77777777" w:rsidR="00DA3B5D" w:rsidRDefault="00DA3B5D" w:rsidP="00DA3B5D">
    <w:pPr>
      <w:pStyle w:val="Fuzeile"/>
    </w:pPr>
    <w:r>
      <w:t xml:space="preserve">***** Die Bewerbenden/Anbietenden erklären sich mit Angabe der Auskunftspersonen damit einverstanden, dass bei diesen  </w:t>
    </w:r>
  </w:p>
  <w:p w14:paraId="4C2848B6" w14:textId="77777777" w:rsidR="00DA3B5D" w:rsidRDefault="00DA3B5D" w:rsidP="00DA3B5D">
    <w:pPr>
      <w:pStyle w:val="Fuzeile"/>
    </w:pPr>
    <w:r>
      <w:t xml:space="preserve">        durch das </w:t>
    </w:r>
    <w:proofErr w:type="gramStart"/>
    <w:r>
      <w:t>AHB Referenzen</w:t>
    </w:r>
    <w:proofErr w:type="gramEnd"/>
    <w:r>
      <w:t xml:space="preserve"> eingeholt werden können. Sie sind verantwortlich für die Aktualität und Richtigkeit der </w:t>
    </w:r>
  </w:p>
  <w:p w14:paraId="407A3932" w14:textId="77777777" w:rsidR="00DA3B5D" w:rsidRDefault="00DA3B5D" w:rsidP="00DA3B5D">
    <w:pPr>
      <w:pStyle w:val="Fuzeile"/>
    </w:pPr>
    <w:r>
      <w:t xml:space="preserve">        Angaben. Falsche, unvollständige oder nicht mehr gültige Angaben werden nicht nachgefordert und führen allenfalls zum</w:t>
    </w:r>
  </w:p>
  <w:p w14:paraId="2BF10D28" w14:textId="77777777" w:rsidR="00DA3B5D" w:rsidRDefault="00DA3B5D">
    <w:pPr>
      <w:pStyle w:val="Fuzeile"/>
    </w:pPr>
    <w:r>
      <w:t xml:space="preserve">        Ausschluss des Anbieters (Eignungskriterien) oder werden entsprechend bewertet (Zuschlagskriterien).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D5370" w14:textId="77777777" w:rsidR="00240E56" w:rsidRPr="001911A6" w:rsidRDefault="00240E56" w:rsidP="00240E56">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14:paraId="4E76E506" w14:textId="77777777" w:rsidR="00240E56" w:rsidRPr="001911A6" w:rsidRDefault="00240E56" w:rsidP="00240E56">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14:paraId="423D0241" w14:textId="77777777" w:rsidR="00240E56" w:rsidRPr="001911A6" w:rsidRDefault="00240E56" w:rsidP="00240E56">
    <w:pPr>
      <w:pStyle w:val="Fuzeile"/>
      <w:tabs>
        <w:tab w:val="clear" w:pos="4536"/>
      </w:tabs>
      <w:ind w:left="336" w:hanging="336"/>
    </w:pPr>
    <w:r w:rsidRPr="001911A6">
      <w:t>***</w:t>
    </w:r>
    <w:r w:rsidRPr="001911A6">
      <w:tab/>
      <w:t>Angaben zur Fachbauleitung sind zwingend. Formulierungen wie zum Beispiel «Bauleitung in Absprache mit AHB» werden nicht bewertet.</w:t>
    </w:r>
  </w:p>
  <w:p w14:paraId="398C40BE" w14:textId="77777777" w:rsidR="00240E56" w:rsidRPr="001911A6" w:rsidRDefault="00240E56" w:rsidP="00240E56">
    <w:pPr>
      <w:pStyle w:val="Fuzeile"/>
      <w:tabs>
        <w:tab w:val="clear" w:pos="4536"/>
      </w:tabs>
      <w:ind w:left="336" w:hanging="336"/>
    </w:pPr>
    <w:r w:rsidRPr="001911A6">
      <w:t>****</w:t>
    </w:r>
    <w:r w:rsidRPr="001911A6">
      <w:tab/>
    </w:r>
    <w:proofErr w:type="gramStart"/>
    <w:r w:rsidRPr="001911A6">
      <w:t>Ausschliesslich</w:t>
    </w:r>
    <w:proofErr w:type="gramEnd"/>
    <w:r w:rsidRPr="001911A6">
      <w:t xml:space="preserve"> Lernende in der beruflichen Grundausbildung </w:t>
    </w:r>
    <w:r w:rsidRPr="001911A6">
      <w:rPr>
        <w:u w:val="single"/>
      </w:rPr>
      <w:t>ohne</w:t>
    </w:r>
    <w:r w:rsidRPr="001911A6">
      <w:t xml:space="preserve"> Praktikumsstellen</w:t>
    </w:r>
  </w:p>
  <w:p w14:paraId="549C9DA7" w14:textId="77777777" w:rsidR="00240E56" w:rsidRPr="00942C85" w:rsidRDefault="00240E56" w:rsidP="00942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71283" w14:textId="77777777" w:rsidR="00915AF6" w:rsidRDefault="00915AF6" w:rsidP="009F112D">
      <w:r>
        <w:separator/>
      </w:r>
    </w:p>
    <w:p w14:paraId="1E8DE9C8" w14:textId="77777777" w:rsidR="00915AF6" w:rsidRDefault="00915AF6"/>
  </w:footnote>
  <w:footnote w:type="continuationSeparator" w:id="0">
    <w:p w14:paraId="6CEC6495" w14:textId="77777777" w:rsidR="00915AF6" w:rsidRDefault="00915AF6" w:rsidP="009F112D">
      <w:r>
        <w:continuationSeparator/>
      </w:r>
    </w:p>
    <w:p w14:paraId="43DBABEE" w14:textId="77777777" w:rsidR="00915AF6" w:rsidRDefault="00915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14:paraId="709BDA2E" w14:textId="77777777">
      <w:tc>
        <w:tcPr>
          <w:tcW w:w="7258" w:type="dxa"/>
        </w:tcPr>
        <w:p w14:paraId="1EC616A9" w14:textId="77777777" w:rsidR="00D40C3E" w:rsidRDefault="00FB3DBD" w:rsidP="00A74050">
          <w:pPr>
            <w:pStyle w:val="Kopfzeile"/>
          </w:pPr>
          <w:r>
            <w:rPr>
              <w:noProof/>
            </w:rPr>
            <w:drawing>
              <wp:anchor distT="0" distB="0" distL="114300" distR="114300" simplePos="0" relativeHeight="251664384" behindDoc="0" locked="1" layoutInCell="1" allowOverlap="1" wp14:anchorId="130CDF1E" wp14:editId="6FD84542">
                <wp:simplePos x="0" y="0"/>
                <wp:positionH relativeFrom="column">
                  <wp:posOffset>-176530</wp:posOffset>
                </wp:positionH>
                <wp:positionV relativeFrom="paragraph">
                  <wp:posOffset>-36195</wp:posOffset>
                </wp:positionV>
                <wp:extent cx="2862000" cy="5076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306011E9" w14:textId="77777777"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8400E2">
            <w:rPr>
              <w:rStyle w:val="Seitenzahl"/>
              <w:noProof/>
            </w:rPr>
            <w:t>1</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8400E2">
            <w:rPr>
              <w:rStyle w:val="Seitenzahl"/>
              <w:noProof/>
            </w:rPr>
            <w:t>3</w:t>
          </w:r>
          <w:r w:rsidR="00185AB7">
            <w:rPr>
              <w:rStyle w:val="Seitenzahl"/>
            </w:rPr>
            <w:fldChar w:fldCharType="end"/>
          </w:r>
        </w:p>
      </w:tc>
    </w:tr>
  </w:tbl>
  <w:p w14:paraId="260DFBF1" w14:textId="77777777"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16cid:durableId="229967858">
    <w:abstractNumId w:val="9"/>
  </w:num>
  <w:num w:numId="2" w16cid:durableId="156961620">
    <w:abstractNumId w:val="7"/>
  </w:num>
  <w:num w:numId="3" w16cid:durableId="1592928640">
    <w:abstractNumId w:val="6"/>
  </w:num>
  <w:num w:numId="4" w16cid:durableId="4746950">
    <w:abstractNumId w:val="5"/>
  </w:num>
  <w:num w:numId="5" w16cid:durableId="332226931">
    <w:abstractNumId w:val="4"/>
  </w:num>
  <w:num w:numId="6" w16cid:durableId="1524052944">
    <w:abstractNumId w:val="8"/>
  </w:num>
  <w:num w:numId="7" w16cid:durableId="141315418">
    <w:abstractNumId w:val="3"/>
  </w:num>
  <w:num w:numId="8" w16cid:durableId="1783840124">
    <w:abstractNumId w:val="2"/>
  </w:num>
  <w:num w:numId="9" w16cid:durableId="345834024">
    <w:abstractNumId w:val="1"/>
  </w:num>
  <w:num w:numId="10" w16cid:durableId="393940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m7Y7iXIjSozUZoXb2snsoyDZL87M4hkwsWsVKL2XgI5Hh5Cc7TAgh3FA4mQHc6RpGRYO/PuPMRV0z33FD2GQw==" w:salt="MJF7XRsutmceHHYEKYkdcg=="/>
  <w:defaultTabStop w:val="709"/>
  <w:autoHyphenation/>
  <w:hyphenationZone w:val="425"/>
  <w:characterSpacingControl w:val="doNotCompress"/>
  <w:hdrShapeDefaults>
    <o:shapedefaults v:ext="edit" spidmax="12289"/>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43C"/>
    <w:rsid w:val="00001F5F"/>
    <w:rsid w:val="0000514C"/>
    <w:rsid w:val="00006124"/>
    <w:rsid w:val="00011B1F"/>
    <w:rsid w:val="00014BD1"/>
    <w:rsid w:val="00014CAC"/>
    <w:rsid w:val="00020C89"/>
    <w:rsid w:val="00022F0D"/>
    <w:rsid w:val="00030279"/>
    <w:rsid w:val="000309D3"/>
    <w:rsid w:val="00031EE5"/>
    <w:rsid w:val="00047EC2"/>
    <w:rsid w:val="00055B82"/>
    <w:rsid w:val="00056ED2"/>
    <w:rsid w:val="000615E4"/>
    <w:rsid w:val="0007136D"/>
    <w:rsid w:val="00075E24"/>
    <w:rsid w:val="000768A6"/>
    <w:rsid w:val="00077E33"/>
    <w:rsid w:val="00080EC7"/>
    <w:rsid w:val="000871FC"/>
    <w:rsid w:val="0009121B"/>
    <w:rsid w:val="000936C3"/>
    <w:rsid w:val="000A38AF"/>
    <w:rsid w:val="000A5773"/>
    <w:rsid w:val="000A7AE7"/>
    <w:rsid w:val="000B1533"/>
    <w:rsid w:val="000B4460"/>
    <w:rsid w:val="000C3008"/>
    <w:rsid w:val="000D1C96"/>
    <w:rsid w:val="000D3039"/>
    <w:rsid w:val="000D5BA7"/>
    <w:rsid w:val="000F6192"/>
    <w:rsid w:val="00101703"/>
    <w:rsid w:val="00110FA8"/>
    <w:rsid w:val="00114B90"/>
    <w:rsid w:val="00116E76"/>
    <w:rsid w:val="00122A16"/>
    <w:rsid w:val="0012407C"/>
    <w:rsid w:val="001252DF"/>
    <w:rsid w:val="00127161"/>
    <w:rsid w:val="00136B69"/>
    <w:rsid w:val="00136F8C"/>
    <w:rsid w:val="00137B9B"/>
    <w:rsid w:val="001414B5"/>
    <w:rsid w:val="00142EBF"/>
    <w:rsid w:val="00142FDF"/>
    <w:rsid w:val="00156BB0"/>
    <w:rsid w:val="00185AB7"/>
    <w:rsid w:val="001864CD"/>
    <w:rsid w:val="001911A6"/>
    <w:rsid w:val="001A1EF7"/>
    <w:rsid w:val="001A36D7"/>
    <w:rsid w:val="001A72CA"/>
    <w:rsid w:val="001B19EB"/>
    <w:rsid w:val="001C0620"/>
    <w:rsid w:val="001D0A32"/>
    <w:rsid w:val="001D55C1"/>
    <w:rsid w:val="001D6339"/>
    <w:rsid w:val="001E04B0"/>
    <w:rsid w:val="001E08C5"/>
    <w:rsid w:val="001E2992"/>
    <w:rsid w:val="001F2B6F"/>
    <w:rsid w:val="00204B04"/>
    <w:rsid w:val="00213452"/>
    <w:rsid w:val="0022126B"/>
    <w:rsid w:val="00222B79"/>
    <w:rsid w:val="00226848"/>
    <w:rsid w:val="00240E56"/>
    <w:rsid w:val="0024355D"/>
    <w:rsid w:val="00251282"/>
    <w:rsid w:val="002518D8"/>
    <w:rsid w:val="0025512E"/>
    <w:rsid w:val="00263B5E"/>
    <w:rsid w:val="002813E6"/>
    <w:rsid w:val="0028507E"/>
    <w:rsid w:val="00296282"/>
    <w:rsid w:val="002A0863"/>
    <w:rsid w:val="002A216F"/>
    <w:rsid w:val="002B027F"/>
    <w:rsid w:val="002B0B57"/>
    <w:rsid w:val="002C1CC2"/>
    <w:rsid w:val="002D1336"/>
    <w:rsid w:val="002D2910"/>
    <w:rsid w:val="002D37CD"/>
    <w:rsid w:val="002D5EFD"/>
    <w:rsid w:val="002E2355"/>
    <w:rsid w:val="002E65C4"/>
    <w:rsid w:val="002E6887"/>
    <w:rsid w:val="00301DB1"/>
    <w:rsid w:val="00304DE0"/>
    <w:rsid w:val="003054D0"/>
    <w:rsid w:val="003070F7"/>
    <w:rsid w:val="003106B2"/>
    <w:rsid w:val="0031702F"/>
    <w:rsid w:val="00341F0B"/>
    <w:rsid w:val="00343512"/>
    <w:rsid w:val="003549A1"/>
    <w:rsid w:val="00355E56"/>
    <w:rsid w:val="00361D0C"/>
    <w:rsid w:val="003624C9"/>
    <w:rsid w:val="003664FF"/>
    <w:rsid w:val="00381CCC"/>
    <w:rsid w:val="00382912"/>
    <w:rsid w:val="003841B2"/>
    <w:rsid w:val="00387211"/>
    <w:rsid w:val="00391EC0"/>
    <w:rsid w:val="00393128"/>
    <w:rsid w:val="00395BE8"/>
    <w:rsid w:val="003C684F"/>
    <w:rsid w:val="003D6B12"/>
    <w:rsid w:val="003F1917"/>
    <w:rsid w:val="00400C29"/>
    <w:rsid w:val="00402B88"/>
    <w:rsid w:val="00404894"/>
    <w:rsid w:val="00406ABB"/>
    <w:rsid w:val="00407E7B"/>
    <w:rsid w:val="00414C14"/>
    <w:rsid w:val="0042223F"/>
    <w:rsid w:val="00427F91"/>
    <w:rsid w:val="004327AB"/>
    <w:rsid w:val="004335E4"/>
    <w:rsid w:val="0043614B"/>
    <w:rsid w:val="0043723E"/>
    <w:rsid w:val="004377CF"/>
    <w:rsid w:val="00446683"/>
    <w:rsid w:val="00461780"/>
    <w:rsid w:val="00471582"/>
    <w:rsid w:val="004747E0"/>
    <w:rsid w:val="00481A51"/>
    <w:rsid w:val="00486644"/>
    <w:rsid w:val="00487FCF"/>
    <w:rsid w:val="004A14D2"/>
    <w:rsid w:val="004A305D"/>
    <w:rsid w:val="004C4F16"/>
    <w:rsid w:val="004D0D0A"/>
    <w:rsid w:val="004E59CF"/>
    <w:rsid w:val="004E62C2"/>
    <w:rsid w:val="004F78BA"/>
    <w:rsid w:val="00503511"/>
    <w:rsid w:val="00504CDB"/>
    <w:rsid w:val="005068B1"/>
    <w:rsid w:val="00511250"/>
    <w:rsid w:val="00511764"/>
    <w:rsid w:val="0053208A"/>
    <w:rsid w:val="00535A34"/>
    <w:rsid w:val="00547399"/>
    <w:rsid w:val="00547692"/>
    <w:rsid w:val="00570EF6"/>
    <w:rsid w:val="00575828"/>
    <w:rsid w:val="00586B73"/>
    <w:rsid w:val="00587E38"/>
    <w:rsid w:val="00596B96"/>
    <w:rsid w:val="005A1794"/>
    <w:rsid w:val="005A283F"/>
    <w:rsid w:val="005B1448"/>
    <w:rsid w:val="005B78C3"/>
    <w:rsid w:val="005C1107"/>
    <w:rsid w:val="005D0784"/>
    <w:rsid w:val="005E44D9"/>
    <w:rsid w:val="005E4FD3"/>
    <w:rsid w:val="005E5845"/>
    <w:rsid w:val="005E5AC8"/>
    <w:rsid w:val="005E6659"/>
    <w:rsid w:val="005F362C"/>
    <w:rsid w:val="006046EC"/>
    <w:rsid w:val="006120E8"/>
    <w:rsid w:val="00612361"/>
    <w:rsid w:val="00615098"/>
    <w:rsid w:val="006215F6"/>
    <w:rsid w:val="00621DF8"/>
    <w:rsid w:val="00621FA7"/>
    <w:rsid w:val="0063055C"/>
    <w:rsid w:val="00635809"/>
    <w:rsid w:val="0063799A"/>
    <w:rsid w:val="00651C53"/>
    <w:rsid w:val="0066617A"/>
    <w:rsid w:val="006666C4"/>
    <w:rsid w:val="00667211"/>
    <w:rsid w:val="006716B4"/>
    <w:rsid w:val="00680CE3"/>
    <w:rsid w:val="00682622"/>
    <w:rsid w:val="006963A9"/>
    <w:rsid w:val="00696BDD"/>
    <w:rsid w:val="0069771F"/>
    <w:rsid w:val="006A08DA"/>
    <w:rsid w:val="006A51C0"/>
    <w:rsid w:val="006A546F"/>
    <w:rsid w:val="006B23D1"/>
    <w:rsid w:val="006B30A9"/>
    <w:rsid w:val="006C5D7F"/>
    <w:rsid w:val="006E0E07"/>
    <w:rsid w:val="006F1B0E"/>
    <w:rsid w:val="006F2EB2"/>
    <w:rsid w:val="006F7315"/>
    <w:rsid w:val="0070472F"/>
    <w:rsid w:val="007077BE"/>
    <w:rsid w:val="00712362"/>
    <w:rsid w:val="00713AD3"/>
    <w:rsid w:val="00715C96"/>
    <w:rsid w:val="007356DD"/>
    <w:rsid w:val="00765991"/>
    <w:rsid w:val="00765A8D"/>
    <w:rsid w:val="007702B5"/>
    <w:rsid w:val="0077153D"/>
    <w:rsid w:val="007761E7"/>
    <w:rsid w:val="00777044"/>
    <w:rsid w:val="00797FE7"/>
    <w:rsid w:val="007A1157"/>
    <w:rsid w:val="007A497A"/>
    <w:rsid w:val="007B3588"/>
    <w:rsid w:val="007B5F4B"/>
    <w:rsid w:val="007C527B"/>
    <w:rsid w:val="007E3191"/>
    <w:rsid w:val="007E47AF"/>
    <w:rsid w:val="007E4D45"/>
    <w:rsid w:val="007E663C"/>
    <w:rsid w:val="007F1531"/>
    <w:rsid w:val="007F5702"/>
    <w:rsid w:val="00800146"/>
    <w:rsid w:val="00801124"/>
    <w:rsid w:val="0080235C"/>
    <w:rsid w:val="008105A3"/>
    <w:rsid w:val="00827679"/>
    <w:rsid w:val="008316E7"/>
    <w:rsid w:val="008327BE"/>
    <w:rsid w:val="008400E2"/>
    <w:rsid w:val="008462F0"/>
    <w:rsid w:val="00850827"/>
    <w:rsid w:val="0085109D"/>
    <w:rsid w:val="00853525"/>
    <w:rsid w:val="00857555"/>
    <w:rsid w:val="00860BFA"/>
    <w:rsid w:val="008615CF"/>
    <w:rsid w:val="0086188B"/>
    <w:rsid w:val="00861C90"/>
    <w:rsid w:val="0086731D"/>
    <w:rsid w:val="00870EBB"/>
    <w:rsid w:val="00874E45"/>
    <w:rsid w:val="008807AE"/>
    <w:rsid w:val="00892756"/>
    <w:rsid w:val="00894094"/>
    <w:rsid w:val="00897EB5"/>
    <w:rsid w:val="008B369A"/>
    <w:rsid w:val="008B4B79"/>
    <w:rsid w:val="008B6990"/>
    <w:rsid w:val="008B76B2"/>
    <w:rsid w:val="008C28DA"/>
    <w:rsid w:val="008C3F4E"/>
    <w:rsid w:val="008D1484"/>
    <w:rsid w:val="008D6209"/>
    <w:rsid w:val="008D677A"/>
    <w:rsid w:val="008E4BE8"/>
    <w:rsid w:val="008F64F3"/>
    <w:rsid w:val="008F7A39"/>
    <w:rsid w:val="008F7B3C"/>
    <w:rsid w:val="0090044A"/>
    <w:rsid w:val="009040C1"/>
    <w:rsid w:val="00905D40"/>
    <w:rsid w:val="00915AF6"/>
    <w:rsid w:val="00915B89"/>
    <w:rsid w:val="00922D2E"/>
    <w:rsid w:val="0092309D"/>
    <w:rsid w:val="00925D18"/>
    <w:rsid w:val="00936E38"/>
    <w:rsid w:val="00942547"/>
    <w:rsid w:val="00942B65"/>
    <w:rsid w:val="00942C85"/>
    <w:rsid w:val="0095078B"/>
    <w:rsid w:val="009515E5"/>
    <w:rsid w:val="00954518"/>
    <w:rsid w:val="009548EF"/>
    <w:rsid w:val="00955F4A"/>
    <w:rsid w:val="009609F5"/>
    <w:rsid w:val="009658B0"/>
    <w:rsid w:val="009711D0"/>
    <w:rsid w:val="00971340"/>
    <w:rsid w:val="0098294C"/>
    <w:rsid w:val="00994843"/>
    <w:rsid w:val="00995F09"/>
    <w:rsid w:val="009A1D7B"/>
    <w:rsid w:val="009B15E6"/>
    <w:rsid w:val="009B1695"/>
    <w:rsid w:val="009B18F5"/>
    <w:rsid w:val="009B4487"/>
    <w:rsid w:val="009B58F7"/>
    <w:rsid w:val="009C173B"/>
    <w:rsid w:val="009C248E"/>
    <w:rsid w:val="009D1437"/>
    <w:rsid w:val="009D3293"/>
    <w:rsid w:val="009E321A"/>
    <w:rsid w:val="009E46C0"/>
    <w:rsid w:val="009F112D"/>
    <w:rsid w:val="00A36CA2"/>
    <w:rsid w:val="00A4253E"/>
    <w:rsid w:val="00A47D58"/>
    <w:rsid w:val="00A533D9"/>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F3D81"/>
    <w:rsid w:val="00AF6198"/>
    <w:rsid w:val="00B01713"/>
    <w:rsid w:val="00B054E2"/>
    <w:rsid w:val="00B05DFB"/>
    <w:rsid w:val="00B07183"/>
    <w:rsid w:val="00B171CA"/>
    <w:rsid w:val="00B20F48"/>
    <w:rsid w:val="00B53AB2"/>
    <w:rsid w:val="00B557F2"/>
    <w:rsid w:val="00B619C0"/>
    <w:rsid w:val="00B67E88"/>
    <w:rsid w:val="00B705C4"/>
    <w:rsid w:val="00B70BE1"/>
    <w:rsid w:val="00B741E0"/>
    <w:rsid w:val="00B81BB5"/>
    <w:rsid w:val="00B87518"/>
    <w:rsid w:val="00B9477A"/>
    <w:rsid w:val="00BA5492"/>
    <w:rsid w:val="00BB2B8E"/>
    <w:rsid w:val="00BB2CDB"/>
    <w:rsid w:val="00BC2E6B"/>
    <w:rsid w:val="00BC43A6"/>
    <w:rsid w:val="00BC63C1"/>
    <w:rsid w:val="00BD0CEF"/>
    <w:rsid w:val="00BD5DD5"/>
    <w:rsid w:val="00BE0CD2"/>
    <w:rsid w:val="00BE2158"/>
    <w:rsid w:val="00BF5EDD"/>
    <w:rsid w:val="00C0492A"/>
    <w:rsid w:val="00C10F1E"/>
    <w:rsid w:val="00C2530A"/>
    <w:rsid w:val="00C304E0"/>
    <w:rsid w:val="00C32B25"/>
    <w:rsid w:val="00C421F6"/>
    <w:rsid w:val="00C47E4F"/>
    <w:rsid w:val="00C51A44"/>
    <w:rsid w:val="00C577BF"/>
    <w:rsid w:val="00C6310A"/>
    <w:rsid w:val="00C63E4C"/>
    <w:rsid w:val="00C75932"/>
    <w:rsid w:val="00C82283"/>
    <w:rsid w:val="00C841DD"/>
    <w:rsid w:val="00C9529D"/>
    <w:rsid w:val="00C96B39"/>
    <w:rsid w:val="00CA0F91"/>
    <w:rsid w:val="00CA4CAC"/>
    <w:rsid w:val="00CA50C4"/>
    <w:rsid w:val="00CA6517"/>
    <w:rsid w:val="00CC3ED2"/>
    <w:rsid w:val="00CD3E4E"/>
    <w:rsid w:val="00CD560C"/>
    <w:rsid w:val="00CD69ED"/>
    <w:rsid w:val="00CE185B"/>
    <w:rsid w:val="00CF3FA7"/>
    <w:rsid w:val="00CF4ED2"/>
    <w:rsid w:val="00CF7C6B"/>
    <w:rsid w:val="00D03334"/>
    <w:rsid w:val="00D174B2"/>
    <w:rsid w:val="00D253F7"/>
    <w:rsid w:val="00D30826"/>
    <w:rsid w:val="00D36C66"/>
    <w:rsid w:val="00D40C3E"/>
    <w:rsid w:val="00D410BC"/>
    <w:rsid w:val="00D430C1"/>
    <w:rsid w:val="00D43B94"/>
    <w:rsid w:val="00D443B7"/>
    <w:rsid w:val="00D50982"/>
    <w:rsid w:val="00D57712"/>
    <w:rsid w:val="00D608CD"/>
    <w:rsid w:val="00D60F46"/>
    <w:rsid w:val="00D7195C"/>
    <w:rsid w:val="00D76683"/>
    <w:rsid w:val="00D80D60"/>
    <w:rsid w:val="00D82041"/>
    <w:rsid w:val="00D84F48"/>
    <w:rsid w:val="00D872A0"/>
    <w:rsid w:val="00D93722"/>
    <w:rsid w:val="00D968DA"/>
    <w:rsid w:val="00DA3B5D"/>
    <w:rsid w:val="00DA48D7"/>
    <w:rsid w:val="00DB3A47"/>
    <w:rsid w:val="00DC1552"/>
    <w:rsid w:val="00DC1E06"/>
    <w:rsid w:val="00DC447F"/>
    <w:rsid w:val="00DC54DB"/>
    <w:rsid w:val="00DF1954"/>
    <w:rsid w:val="00DF394C"/>
    <w:rsid w:val="00DF714D"/>
    <w:rsid w:val="00E00810"/>
    <w:rsid w:val="00E033DF"/>
    <w:rsid w:val="00E04506"/>
    <w:rsid w:val="00E05C21"/>
    <w:rsid w:val="00E14120"/>
    <w:rsid w:val="00E14F66"/>
    <w:rsid w:val="00E15A16"/>
    <w:rsid w:val="00E50156"/>
    <w:rsid w:val="00E51D51"/>
    <w:rsid w:val="00E562BF"/>
    <w:rsid w:val="00E63CAA"/>
    <w:rsid w:val="00E64281"/>
    <w:rsid w:val="00E72FAA"/>
    <w:rsid w:val="00E8003C"/>
    <w:rsid w:val="00E8243B"/>
    <w:rsid w:val="00E86E37"/>
    <w:rsid w:val="00E91F60"/>
    <w:rsid w:val="00EA243C"/>
    <w:rsid w:val="00EA4959"/>
    <w:rsid w:val="00EA4F3B"/>
    <w:rsid w:val="00EB4EC4"/>
    <w:rsid w:val="00EC38F7"/>
    <w:rsid w:val="00EC431B"/>
    <w:rsid w:val="00EC7D7F"/>
    <w:rsid w:val="00EF07EC"/>
    <w:rsid w:val="00EF2A1F"/>
    <w:rsid w:val="00EF5BD3"/>
    <w:rsid w:val="00F01D48"/>
    <w:rsid w:val="00F15CBF"/>
    <w:rsid w:val="00F2067B"/>
    <w:rsid w:val="00F350DB"/>
    <w:rsid w:val="00F470AD"/>
    <w:rsid w:val="00F5386C"/>
    <w:rsid w:val="00F8736B"/>
    <w:rsid w:val="00F91AF9"/>
    <w:rsid w:val="00F934D2"/>
    <w:rsid w:val="00FA0A8A"/>
    <w:rsid w:val="00FA2A77"/>
    <w:rsid w:val="00FA7ADE"/>
    <w:rsid w:val="00FB3DBD"/>
    <w:rsid w:val="00FC5579"/>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310B015"/>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116E76"/>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116E76"/>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 w:type="character" w:styleId="Hyperlink">
    <w:name w:val="Hyperlink"/>
    <w:basedOn w:val="Absatz-Standardschriftart"/>
    <w:unhideWhenUsed/>
    <w:rsid w:val="0066617A"/>
    <w:rPr>
      <w:color w:val="0000FF" w:themeColor="hyperlink"/>
      <w:u w:val="single"/>
    </w:rPr>
  </w:style>
  <w:style w:type="character" w:styleId="BesuchterLink">
    <w:name w:val="FollowedHyperlink"/>
    <w:basedOn w:val="Absatz-Standardschriftart"/>
    <w:semiHidden/>
    <w:unhideWhenUsed/>
    <w:rsid w:val="0066617A"/>
    <w:rPr>
      <w:color w:val="800080" w:themeColor="followedHyperlink"/>
      <w:u w:val="single"/>
    </w:rPr>
  </w:style>
  <w:style w:type="paragraph" w:customStyle="1" w:styleId="TextVor3ptFett">
    <w:name w:val="Text + Vor:  3 pt + Fett"/>
    <w:rsid w:val="00C82283"/>
    <w:pPr>
      <w:spacing w:before="60"/>
    </w:pPr>
    <w:rPr>
      <w:rFonts w:ascii="Arial" w:hAnsi="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661354765">
      <w:bodyDiv w:val="1"/>
      <w:marLeft w:val="0"/>
      <w:marRight w:val="0"/>
      <w:marTop w:val="0"/>
      <w:marBottom w:val="0"/>
      <w:divBdr>
        <w:top w:val="none" w:sz="0" w:space="0" w:color="auto"/>
        <w:left w:val="none" w:sz="0" w:space="0" w:color="auto"/>
        <w:bottom w:val="none" w:sz="0" w:space="0" w:color="auto"/>
        <w:right w:val="none" w:sz="0" w:space="0" w:color="auto"/>
      </w:divBdr>
    </w:div>
    <w:div w:id="71816869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tadt-zuerich.ch/hbd/de/index/hochbau/vorgaben-fuer-bauvorhaben/ausschreibung-abwicklung-rechnungsstellung/vorgaben-bauausschreibung.html" TargetMode="Externa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stadt-zuerich.ch/content/dam/stzh/hbd/Deutsch/Hochbau/Weitere%20Dokumente/Submissionen/Vorlage-Verhaltenskodex-fuer-VertragspartnerInnen.pdf"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3F421577-700C-4498-BA5D-4F8022A500C0}"/>
      </w:docPartPr>
      <w:docPartBody>
        <w:p w:rsidR="0005749E" w:rsidRDefault="00DB4FC1">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FC1"/>
    <w:rsid w:val="0005749E"/>
    <w:rsid w:val="000A1142"/>
    <w:rsid w:val="00374ECE"/>
    <w:rsid w:val="00537F77"/>
    <w:rsid w:val="005B4666"/>
    <w:rsid w:val="009559A7"/>
    <w:rsid w:val="00A61A9C"/>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C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Odermatt Irene (AHB)</DisplayName>
        <AccountId>9498</AccountId>
        <AccountType/>
      </UserInfo>
    </Eigner>
    <Archiv xmlns="aa602739-3ce3-487b-a54c-19206634b41f">false</Archiv>
    <Datum xmlns="aa602739-3ce3-487b-a54c-19206634b41f">2021-11-11T23:00:00+00:00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 xsi:nil="true"/>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232</Nr_x002e__x0020_neu>
    <Prozess_x002d_Nr_x002e_ xmlns="aa602739-3ce3-487b-a54c-19206634b41f">P22</Prozess_x002d_Nr_x002e_>
    <_dlc_DocId xmlns="0665e933-8fbd-467f-a9ed-bff2921aac95">HBDWF-52-750</_dlc_DocId>
    <_dlc_DocIdUrl xmlns="0665e933-8fbd-467f-a9ed-bff2921aac95">
      <Url>http://wf.hbd.intra.stzh.ch/ahb-m-system/_layouts/15/DocIdRedir.aspx?ID=HBDWF-52-750</Url>
      <Description>HBDWF-52-750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537540-CAFD-4A0E-A2D8-031BD0347E0C}">
  <ds:schemaRefs>
    <ds:schemaRef ds:uri="http://schemas.openxmlformats.org/officeDocument/2006/bibliography"/>
  </ds:schemaRefs>
</ds:datastoreItem>
</file>

<file path=customXml/itemProps2.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3.xml><?xml version="1.0" encoding="utf-8"?>
<ds:datastoreItem xmlns:ds="http://schemas.openxmlformats.org/officeDocument/2006/customXml" ds:itemID="{3ACFE2DD-2F27-426C-B40F-254401CBB160}">
  <ds:schemaRefs>
    <ds:schemaRef ds:uri="http://schemas.microsoft.com/office/2006/metadata/properties"/>
    <ds:schemaRef ds:uri="aa602739-3ce3-487b-a54c-19206634b41f"/>
    <ds:schemaRef ds:uri="0665e933-8fbd-467f-a9ed-bff2921aac95"/>
  </ds:schemaRefs>
</ds:datastoreItem>
</file>

<file path=customXml/itemProps4.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1D5CF9-2812-4DAA-9F09-59C048FBA2B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3</Pages>
  <Words>634</Words>
  <Characters>3999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Vorlage_Selbstdeklaration_BKP_291BM_Baumanagement_separat</vt:lpstr>
    </vt:vector>
  </TitlesOfParts>
  <Manager/>
  <Company>Stadt Zürich Amt für Hochbauten</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Vorlage_Selbstdeklaration_BKP_291BM_Baumanagement_separat</dc:title>
  <dc:subject>12.11.2021/</dc:subject>
  <dc:creator>Odermatt Irene (AHB)</dc:creator>
  <cp:keywords>November 2021</cp:keywords>
  <dc:description>M-System Nr. 232</dc:description>
  <cp:lastModifiedBy>Odermatt Irene (AHB)</cp:lastModifiedBy>
  <cp:revision>16</cp:revision>
  <cp:lastPrinted>2021-09-30T13:31:00Z</cp:lastPrinted>
  <dcterms:created xsi:type="dcterms:W3CDTF">2022-07-05T14:50:00Z</dcterms:created>
  <dcterms:modified xsi:type="dcterms:W3CDTF">2023-10-05T14:04:00Z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db0f1ff7-8958-4ed2-9edd-2a76e2f6170b</vt:lpwstr>
  </property>
</Properties>
</file>