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0" w:type="dxa"/>
          <w:right w:w="0" w:type="dxa"/>
        </w:tblCellMar>
        <w:tblLook w:val="0000" w:firstRow="0" w:lastRow="0" w:firstColumn="0" w:lastColumn="0" w:noHBand="0" w:noVBand="0"/>
      </w:tblPr>
      <w:tblGrid>
        <w:gridCol w:w="3544"/>
        <w:gridCol w:w="142"/>
        <w:gridCol w:w="5953"/>
      </w:tblGrid>
      <w:tr w:rsidR="00194B10" w:rsidRPr="00833B9A" w14:paraId="3474F049" w14:textId="77777777" w:rsidTr="001B0F69">
        <w:tc>
          <w:tcPr>
            <w:tcW w:w="3544" w:type="dxa"/>
            <w:tcMar>
              <w:left w:w="0" w:type="dxa"/>
              <w:right w:w="0" w:type="dxa"/>
            </w:tcMar>
          </w:tcPr>
          <w:p w14:paraId="3474F045" w14:textId="77777777" w:rsidR="00194B10" w:rsidRPr="00C753D6" w:rsidRDefault="00194B10" w:rsidP="00194B10">
            <w:pPr>
              <w:pStyle w:val="Titel13"/>
              <w:rPr>
                <w:rFonts w:ascii="Arial Black" w:hAnsi="Arial Black"/>
              </w:rPr>
            </w:pPr>
            <w:r w:rsidRPr="00C753D6">
              <w:rPr>
                <w:rFonts w:ascii="Arial Black" w:hAnsi="Arial Black"/>
              </w:rPr>
              <w:t>Selbstdeklaration</w:t>
            </w:r>
          </w:p>
        </w:tc>
        <w:tc>
          <w:tcPr>
            <w:tcW w:w="142" w:type="dxa"/>
            <w:tcBorders>
              <w:left w:val="nil"/>
            </w:tcBorders>
          </w:tcPr>
          <w:p w14:paraId="3474F046" w14:textId="77777777" w:rsidR="00194B10" w:rsidRPr="00833B9A" w:rsidRDefault="00194B10" w:rsidP="008235CF">
            <w:pPr>
              <w:rPr>
                <w:lang w:eastAsia="de-DE"/>
              </w:rPr>
            </w:pPr>
          </w:p>
        </w:tc>
        <w:tc>
          <w:tcPr>
            <w:tcW w:w="5953" w:type="dxa"/>
            <w:tcMar>
              <w:left w:w="0" w:type="dxa"/>
              <w:right w:w="0" w:type="dxa"/>
            </w:tcMar>
          </w:tcPr>
          <w:p w14:paraId="3474F048" w14:textId="206E13CB" w:rsidR="00BD657E" w:rsidRPr="001B0F69" w:rsidRDefault="001633DC" w:rsidP="00A53E64">
            <w:pPr>
              <w:rPr>
                <w:sz w:val="17"/>
                <w:szCs w:val="17"/>
              </w:rPr>
            </w:pPr>
            <w:r w:rsidRPr="001633DC">
              <w:rPr>
                <w:rFonts w:ascii="Arial Black" w:hAnsi="Arial Black"/>
                <w:b/>
              </w:rPr>
              <w:t>Generalplanung/</w:t>
            </w:r>
            <w:r>
              <w:rPr>
                <w:rFonts w:ascii="Arial Black" w:hAnsi="Arial Black"/>
                <w:b/>
                <w:bCs/>
              </w:rPr>
              <w:t>Architektur/Baum</w:t>
            </w:r>
            <w:r w:rsidR="00A53E64" w:rsidRPr="00C753D6">
              <w:rPr>
                <w:rFonts w:ascii="Arial Black" w:hAnsi="Arial Black"/>
                <w:b/>
                <w:bCs/>
              </w:rPr>
              <w:t>anagement</w:t>
            </w:r>
            <w:r w:rsidR="00BD657E">
              <w:rPr>
                <w:b/>
              </w:rPr>
              <w:t xml:space="preserve">                  </w:t>
            </w:r>
            <w:proofErr w:type="gramStart"/>
            <w:r w:rsidR="00BD657E">
              <w:rPr>
                <w:b/>
              </w:rPr>
              <w:t xml:space="preserve">   </w:t>
            </w:r>
            <w:r w:rsidR="00194B10" w:rsidRPr="008A028E">
              <w:rPr>
                <w:rStyle w:val="Standard85M10Zchn"/>
              </w:rPr>
              <w:t>(</w:t>
            </w:r>
            <w:proofErr w:type="gramEnd"/>
            <w:r w:rsidR="00194B10" w:rsidRPr="008A028E">
              <w:rPr>
                <w:rStyle w:val="Standard85M10Zchn"/>
              </w:rPr>
              <w:t xml:space="preserve">Seite </w:t>
            </w:r>
            <w:r w:rsidR="00923592" w:rsidRPr="008A028E">
              <w:rPr>
                <w:rStyle w:val="Standard85M10Zchn"/>
                <w:b/>
              </w:rPr>
              <w:fldChar w:fldCharType="begin"/>
            </w:r>
            <w:r w:rsidR="00194B10" w:rsidRPr="008A028E">
              <w:rPr>
                <w:rStyle w:val="Standard85M10Zchn"/>
              </w:rPr>
              <w:instrText xml:space="preserve"> PAGE </w:instrText>
            </w:r>
            <w:r w:rsidR="00923592" w:rsidRPr="008A028E">
              <w:rPr>
                <w:rStyle w:val="Standard85M10Zchn"/>
                <w:b/>
              </w:rPr>
              <w:fldChar w:fldCharType="separate"/>
            </w:r>
            <w:r w:rsidR="002B2DC8">
              <w:rPr>
                <w:rStyle w:val="Standard85M10Zchn"/>
                <w:noProof/>
              </w:rPr>
              <w:t>1</w:t>
            </w:r>
            <w:r w:rsidR="00923592" w:rsidRPr="008A028E">
              <w:rPr>
                <w:rStyle w:val="Standard85M10Zchn"/>
                <w:b/>
              </w:rPr>
              <w:fldChar w:fldCharType="end"/>
            </w:r>
            <w:r w:rsidR="00194B10" w:rsidRPr="008A028E">
              <w:rPr>
                <w:rStyle w:val="Standard85M10Zchn"/>
              </w:rPr>
              <w:t>/</w:t>
            </w:r>
            <w:r w:rsidR="00B030C5">
              <w:rPr>
                <w:rStyle w:val="Standard85M10Zchn"/>
                <w:noProof/>
              </w:rPr>
              <w:fldChar w:fldCharType="begin"/>
            </w:r>
            <w:r w:rsidR="00B030C5">
              <w:rPr>
                <w:rStyle w:val="Standard85M10Zchn"/>
                <w:noProof/>
              </w:rPr>
              <w:instrText xml:space="preserve"> NUMPAGES   \* MERGEFORMAT </w:instrText>
            </w:r>
            <w:r w:rsidR="00B030C5">
              <w:rPr>
                <w:rStyle w:val="Standard85M10Zchn"/>
                <w:noProof/>
              </w:rPr>
              <w:fldChar w:fldCharType="separate"/>
            </w:r>
            <w:r w:rsidR="002B2DC8">
              <w:rPr>
                <w:rStyle w:val="Standard85M10Zchn"/>
                <w:noProof/>
              </w:rPr>
              <w:t>6</w:t>
            </w:r>
            <w:r w:rsidR="00B030C5">
              <w:rPr>
                <w:rStyle w:val="Standard85M10Zchn"/>
                <w:noProof/>
              </w:rPr>
              <w:fldChar w:fldCharType="end"/>
            </w:r>
            <w:r w:rsidR="00194B10" w:rsidRPr="008A028E">
              <w:rPr>
                <w:rStyle w:val="Standard85M10Zchn"/>
              </w:rPr>
              <w:t>)</w:t>
            </w:r>
          </w:p>
        </w:tc>
      </w:tr>
      <w:tr w:rsidR="00194B10" w:rsidRPr="00833B9A" w14:paraId="3474F04D" w14:textId="77777777" w:rsidTr="001B0F69">
        <w:tc>
          <w:tcPr>
            <w:tcW w:w="3544" w:type="dxa"/>
            <w:tcMar>
              <w:left w:w="0" w:type="dxa"/>
              <w:right w:w="0" w:type="dxa"/>
            </w:tcMar>
          </w:tcPr>
          <w:p w14:paraId="3474F04A" w14:textId="77777777" w:rsidR="00194B10" w:rsidRPr="00EE3641" w:rsidRDefault="00194B10" w:rsidP="00194B10">
            <w:pPr>
              <w:pStyle w:val="Standard85M10"/>
            </w:pPr>
          </w:p>
        </w:tc>
        <w:tc>
          <w:tcPr>
            <w:tcW w:w="142" w:type="dxa"/>
            <w:tcBorders>
              <w:left w:val="nil"/>
            </w:tcBorders>
          </w:tcPr>
          <w:p w14:paraId="3474F04B" w14:textId="77777777" w:rsidR="00194B10" w:rsidRPr="00833B9A" w:rsidRDefault="00194B10" w:rsidP="00194B10">
            <w:pPr>
              <w:pStyle w:val="Standard85M10"/>
              <w:rPr>
                <w:lang w:eastAsia="de-DE"/>
              </w:rPr>
            </w:pPr>
          </w:p>
        </w:tc>
        <w:tc>
          <w:tcPr>
            <w:tcW w:w="5953" w:type="dxa"/>
            <w:tcMar>
              <w:left w:w="0" w:type="dxa"/>
              <w:right w:w="0" w:type="dxa"/>
            </w:tcMar>
          </w:tcPr>
          <w:p w14:paraId="3474F04C" w14:textId="77777777" w:rsidR="00194B10" w:rsidRPr="00833B9A" w:rsidRDefault="00194B10" w:rsidP="00194B10">
            <w:pPr>
              <w:pStyle w:val="Standard85M10"/>
              <w:rPr>
                <w:lang w:eastAsia="de-DE"/>
              </w:rPr>
            </w:pPr>
          </w:p>
        </w:tc>
      </w:tr>
      <w:tr w:rsidR="009D2E72" w:rsidRPr="004E62C2" w14:paraId="3474F051" w14:textId="77777777" w:rsidTr="001B0F69">
        <w:tc>
          <w:tcPr>
            <w:tcW w:w="3544" w:type="dxa"/>
            <w:tcMar>
              <w:left w:w="0" w:type="dxa"/>
              <w:right w:w="0" w:type="dxa"/>
            </w:tcMar>
          </w:tcPr>
          <w:p w14:paraId="3474F04E" w14:textId="659CBD40" w:rsidR="009D2E72" w:rsidRPr="00EE3641" w:rsidRDefault="001633DC" w:rsidP="00EE3641">
            <w:pPr>
              <w:pStyle w:val="Standard85M10"/>
              <w:rPr>
                <w:b/>
              </w:rPr>
            </w:pPr>
            <w:r>
              <w:rPr>
                <w:b/>
              </w:rPr>
              <w:t>Verfahren</w:t>
            </w:r>
          </w:p>
        </w:tc>
        <w:tc>
          <w:tcPr>
            <w:tcW w:w="142" w:type="dxa"/>
            <w:tcBorders>
              <w:left w:val="nil"/>
            </w:tcBorders>
          </w:tcPr>
          <w:p w14:paraId="3474F04F" w14:textId="77777777" w:rsidR="009D2E72" w:rsidRPr="004E62C2" w:rsidRDefault="009D2E72" w:rsidP="00E12B57">
            <w:pPr>
              <w:rPr>
                <w:lang w:eastAsia="de-DE"/>
              </w:rPr>
            </w:pPr>
          </w:p>
        </w:tc>
        <w:tc>
          <w:tcPr>
            <w:tcW w:w="5953" w:type="dxa"/>
            <w:tcMar>
              <w:left w:w="0" w:type="dxa"/>
              <w:right w:w="0" w:type="dxa"/>
            </w:tcMar>
          </w:tcPr>
          <w:p w14:paraId="3474F050" w14:textId="43A9C907" w:rsidR="009D2E72" w:rsidRPr="002B54D0" w:rsidRDefault="008F5EB3" w:rsidP="00E12B57">
            <w:pPr>
              <w:rPr>
                <w:lang w:eastAsia="de-DE"/>
              </w:rPr>
            </w:pPr>
            <w:sdt>
              <w:sdtPr>
                <w:rPr>
                  <w:lang w:eastAsia="de-DE"/>
                </w:rPr>
                <w:id w:val="1818452442"/>
                <w:placeholder>
                  <w:docPart w:val="B90FDFDB061A4057BA80CB8496951153"/>
                </w:placeholder>
                <w:dropDownList>
                  <w:listItem w:value="Wählen Sie ein Element aus."/>
                  <w:listItem w:displayText="Selektives Verfahren 1. Phase (Präqualifikation)" w:value="Selektives Verfahren 1. Phase (Präqualifikation)"/>
                  <w:listItem w:displayText="Offenes Verfahren" w:value="Offenes Verfahren"/>
                  <w:listItem w:displayText="Einladungsverfahren" w:value="Einladungsverfahren"/>
                </w:dropDownList>
              </w:sdtPr>
              <w:sdtEndPr/>
              <w:sdtContent>
                <w:r w:rsidR="005632B5">
                  <w:rPr>
                    <w:lang w:eastAsia="de-DE"/>
                  </w:rPr>
                  <w:t>Selektives Verfahren 1. Phase (Präqualifikation)</w:t>
                </w:r>
              </w:sdtContent>
            </w:sdt>
          </w:p>
        </w:tc>
      </w:tr>
      <w:tr w:rsidR="009D2E72" w:rsidRPr="00833B9A" w14:paraId="3474F055" w14:textId="77777777" w:rsidTr="001B0F69">
        <w:tc>
          <w:tcPr>
            <w:tcW w:w="3544" w:type="dxa"/>
            <w:tcMar>
              <w:left w:w="0" w:type="dxa"/>
              <w:right w:w="0" w:type="dxa"/>
            </w:tcMar>
          </w:tcPr>
          <w:p w14:paraId="3474F052" w14:textId="77777777" w:rsidR="009D2E72" w:rsidRPr="00EE3641" w:rsidRDefault="009D2E72" w:rsidP="00EE3641">
            <w:pPr>
              <w:pStyle w:val="Standard85M10"/>
              <w:rPr>
                <w:b/>
              </w:rPr>
            </w:pPr>
          </w:p>
        </w:tc>
        <w:tc>
          <w:tcPr>
            <w:tcW w:w="142" w:type="dxa"/>
            <w:tcBorders>
              <w:left w:val="nil"/>
            </w:tcBorders>
          </w:tcPr>
          <w:p w14:paraId="3474F053" w14:textId="77777777" w:rsidR="009D2E72" w:rsidRPr="00833B9A" w:rsidRDefault="009D2E72" w:rsidP="00833B9A">
            <w:pPr>
              <w:pStyle w:val="Standard85M10"/>
            </w:pPr>
          </w:p>
        </w:tc>
        <w:tc>
          <w:tcPr>
            <w:tcW w:w="5953" w:type="dxa"/>
            <w:tcMar>
              <w:left w:w="0" w:type="dxa"/>
              <w:right w:w="0" w:type="dxa"/>
            </w:tcMar>
          </w:tcPr>
          <w:p w14:paraId="3474F054" w14:textId="77777777" w:rsidR="009D2E72" w:rsidRPr="00833B9A" w:rsidRDefault="009D2E72" w:rsidP="00833B9A">
            <w:pPr>
              <w:pStyle w:val="Standard85M10"/>
            </w:pPr>
          </w:p>
        </w:tc>
      </w:tr>
      <w:tr w:rsidR="00AA576D" w:rsidRPr="004E62C2" w14:paraId="3474F05A" w14:textId="77777777" w:rsidTr="001B0F69">
        <w:tc>
          <w:tcPr>
            <w:tcW w:w="3544" w:type="dxa"/>
            <w:tcMar>
              <w:left w:w="0" w:type="dxa"/>
              <w:right w:w="0" w:type="dxa"/>
            </w:tcMar>
          </w:tcPr>
          <w:p w14:paraId="3474F056" w14:textId="77777777" w:rsidR="00AA576D" w:rsidRPr="00EE3641" w:rsidRDefault="00AA576D" w:rsidP="00AA576D">
            <w:pPr>
              <w:pStyle w:val="Standard85M10"/>
              <w:rPr>
                <w:b/>
              </w:rPr>
            </w:pPr>
            <w:r w:rsidRPr="00EE3641">
              <w:rPr>
                <w:b/>
              </w:rPr>
              <w:t>Bauvorhaben</w:t>
            </w:r>
          </w:p>
        </w:tc>
        <w:tc>
          <w:tcPr>
            <w:tcW w:w="142" w:type="dxa"/>
            <w:tcBorders>
              <w:left w:val="nil"/>
            </w:tcBorders>
          </w:tcPr>
          <w:p w14:paraId="3474F057" w14:textId="77777777" w:rsidR="00AA576D" w:rsidRPr="004E62C2" w:rsidRDefault="00AA576D" w:rsidP="00AA576D">
            <w:pPr>
              <w:rPr>
                <w:lang w:eastAsia="de-DE"/>
              </w:rPr>
            </w:pPr>
          </w:p>
        </w:tc>
        <w:tc>
          <w:tcPr>
            <w:tcW w:w="5953" w:type="dxa"/>
            <w:tcMar>
              <w:left w:w="0" w:type="dxa"/>
              <w:right w:w="0" w:type="dxa"/>
            </w:tcMar>
          </w:tcPr>
          <w:p w14:paraId="640DFA23" w14:textId="77777777" w:rsidR="008954CC" w:rsidRDefault="008954CC" w:rsidP="008954CC">
            <w:pPr>
              <w:pStyle w:val="TextVor3ptFett"/>
              <w:spacing w:before="0"/>
              <w:rPr>
                <w:b w:val="0"/>
                <w:szCs w:val="22"/>
              </w:rPr>
            </w:pPr>
            <w:r w:rsidRPr="00B8783C">
              <w:rPr>
                <w:b w:val="0"/>
                <w:szCs w:val="22"/>
              </w:rPr>
              <w:t xml:space="preserve">BAV </w:t>
            </w:r>
            <w:r>
              <w:rPr>
                <w:b w:val="0"/>
                <w:szCs w:val="22"/>
              </w:rPr>
              <w:t>80389</w:t>
            </w:r>
            <w:r w:rsidRPr="00B8783C">
              <w:rPr>
                <w:b w:val="0"/>
                <w:szCs w:val="22"/>
              </w:rPr>
              <w:t xml:space="preserve"> </w:t>
            </w:r>
            <w:r>
              <w:rPr>
                <w:b w:val="0"/>
                <w:szCs w:val="22"/>
              </w:rPr>
              <w:t>Kindergarten Salvatorstrasse</w:t>
            </w:r>
          </w:p>
          <w:p w14:paraId="6A6ABE64" w14:textId="0D07171A" w:rsidR="008954CC" w:rsidRPr="00B8783C" w:rsidRDefault="008954CC" w:rsidP="008954CC">
            <w:pPr>
              <w:pStyle w:val="TextVor3ptFett"/>
              <w:spacing w:before="0"/>
              <w:rPr>
                <w:b w:val="0"/>
                <w:szCs w:val="22"/>
              </w:rPr>
            </w:pPr>
            <w:r>
              <w:rPr>
                <w:b w:val="0"/>
                <w:szCs w:val="22"/>
              </w:rPr>
              <w:t>Salvatorstrasse 18</w:t>
            </w:r>
            <w:r w:rsidRPr="00B8783C">
              <w:rPr>
                <w:b w:val="0"/>
                <w:szCs w:val="22"/>
              </w:rPr>
              <w:t>, 80</w:t>
            </w:r>
            <w:r>
              <w:rPr>
                <w:b w:val="0"/>
                <w:szCs w:val="22"/>
              </w:rPr>
              <w:t>50</w:t>
            </w:r>
            <w:r w:rsidRPr="00B8783C">
              <w:rPr>
                <w:b w:val="0"/>
                <w:szCs w:val="22"/>
              </w:rPr>
              <w:t xml:space="preserve"> Zürich</w:t>
            </w:r>
          </w:p>
          <w:p w14:paraId="3474F059" w14:textId="26823A00" w:rsidR="00AA576D" w:rsidRPr="004E62C2" w:rsidRDefault="008954CC" w:rsidP="00CF5C71">
            <w:pPr>
              <w:rPr>
                <w:szCs w:val="20"/>
                <w:lang w:eastAsia="de-DE"/>
              </w:rPr>
            </w:pPr>
            <w:r w:rsidRPr="00B8783C">
              <w:t>Instandsetzung</w:t>
            </w:r>
          </w:p>
        </w:tc>
      </w:tr>
      <w:tr w:rsidR="00AA576D" w:rsidRPr="007346BA" w14:paraId="3474F05E" w14:textId="77777777" w:rsidTr="001B0F69">
        <w:tc>
          <w:tcPr>
            <w:tcW w:w="3544" w:type="dxa"/>
            <w:tcMar>
              <w:left w:w="0" w:type="dxa"/>
              <w:right w:w="0" w:type="dxa"/>
            </w:tcMar>
          </w:tcPr>
          <w:p w14:paraId="3474F05B" w14:textId="77777777" w:rsidR="00AA576D" w:rsidRPr="00EE3641" w:rsidRDefault="00AA576D" w:rsidP="00AA576D">
            <w:pPr>
              <w:pStyle w:val="Standard85M10"/>
              <w:rPr>
                <w:b/>
              </w:rPr>
            </w:pPr>
          </w:p>
        </w:tc>
        <w:tc>
          <w:tcPr>
            <w:tcW w:w="142" w:type="dxa"/>
            <w:tcBorders>
              <w:left w:val="nil"/>
            </w:tcBorders>
          </w:tcPr>
          <w:p w14:paraId="3474F05C" w14:textId="77777777" w:rsidR="00AA576D" w:rsidRPr="007346BA" w:rsidRDefault="00AA576D" w:rsidP="00AA576D">
            <w:pPr>
              <w:pStyle w:val="Standard85M10"/>
            </w:pPr>
          </w:p>
        </w:tc>
        <w:tc>
          <w:tcPr>
            <w:tcW w:w="5953" w:type="dxa"/>
            <w:tcMar>
              <w:left w:w="0" w:type="dxa"/>
              <w:right w:w="0" w:type="dxa"/>
            </w:tcMar>
          </w:tcPr>
          <w:p w14:paraId="3474F05D" w14:textId="77777777" w:rsidR="00AA576D" w:rsidRPr="007346BA" w:rsidRDefault="00AA576D" w:rsidP="00AA576D">
            <w:pPr>
              <w:pStyle w:val="Standard85M10"/>
            </w:pPr>
          </w:p>
        </w:tc>
      </w:tr>
      <w:tr w:rsidR="00AA576D" w:rsidRPr="007346BA" w14:paraId="323DC2E6" w14:textId="77777777" w:rsidTr="001B0F69">
        <w:tc>
          <w:tcPr>
            <w:tcW w:w="3544" w:type="dxa"/>
            <w:tcMar>
              <w:left w:w="0" w:type="dxa"/>
              <w:right w:w="0" w:type="dxa"/>
            </w:tcMar>
          </w:tcPr>
          <w:p w14:paraId="648CB31A" w14:textId="77777777" w:rsidR="00AA576D" w:rsidRPr="00EE3641" w:rsidRDefault="00AA576D" w:rsidP="00AA576D">
            <w:pPr>
              <w:pStyle w:val="Standard85M10"/>
              <w:rPr>
                <w:b/>
              </w:rPr>
            </w:pPr>
          </w:p>
        </w:tc>
        <w:tc>
          <w:tcPr>
            <w:tcW w:w="142" w:type="dxa"/>
            <w:tcBorders>
              <w:left w:val="nil"/>
            </w:tcBorders>
          </w:tcPr>
          <w:p w14:paraId="04BFD174" w14:textId="77777777" w:rsidR="00AA576D" w:rsidRPr="007346BA" w:rsidRDefault="00AA576D" w:rsidP="00AA576D">
            <w:pPr>
              <w:pStyle w:val="Standard85M10"/>
            </w:pPr>
          </w:p>
        </w:tc>
        <w:tc>
          <w:tcPr>
            <w:tcW w:w="5953" w:type="dxa"/>
            <w:tcMar>
              <w:left w:w="0" w:type="dxa"/>
              <w:right w:w="0" w:type="dxa"/>
            </w:tcMar>
          </w:tcPr>
          <w:p w14:paraId="7714C121" w14:textId="19BB937B" w:rsidR="00AA576D" w:rsidRPr="001E107A" w:rsidRDefault="00AA576D" w:rsidP="00AA576D">
            <w:pPr>
              <w:pStyle w:val="Standard85M10"/>
              <w:rPr>
                <w:b/>
                <w:color w:val="FF0000"/>
                <w:highlight w:val="yellow"/>
              </w:rPr>
            </w:pPr>
            <w:r w:rsidRPr="001E107A">
              <w:rPr>
                <w:b/>
                <w:color w:val="FF0000"/>
                <w:highlight w:val="yellow"/>
              </w:rPr>
              <w:t xml:space="preserve">(Falls nur die Generalplanung angeboten </w:t>
            </w:r>
            <w:r>
              <w:rPr>
                <w:b/>
                <w:color w:val="FF0000"/>
                <w:highlight w:val="yellow"/>
              </w:rPr>
              <w:t xml:space="preserve">oder zusammen mit nur einem Leistungsteil [Architektur oder Baumanagement] angeboten </w:t>
            </w:r>
            <w:r w:rsidRPr="001E107A">
              <w:rPr>
                <w:b/>
                <w:color w:val="FF0000"/>
                <w:highlight w:val="yellow"/>
              </w:rPr>
              <w:t xml:space="preserve">wird, bitte </w:t>
            </w:r>
            <w:r>
              <w:rPr>
                <w:b/>
                <w:color w:val="FF0000"/>
                <w:highlight w:val="yellow"/>
              </w:rPr>
              <w:t xml:space="preserve">die nichtzutreffende </w:t>
            </w:r>
            <w:r w:rsidRPr="001E107A">
              <w:rPr>
                <w:b/>
                <w:color w:val="FF0000"/>
                <w:highlight w:val="yellow"/>
              </w:rPr>
              <w:t>Leistung durchstreichen)</w:t>
            </w:r>
          </w:p>
          <w:p w14:paraId="4DD2FCEC" w14:textId="77777777" w:rsidR="00AA576D" w:rsidRPr="007346BA" w:rsidRDefault="00AA576D" w:rsidP="00AA576D">
            <w:pPr>
              <w:pStyle w:val="Standard85M10"/>
            </w:pPr>
          </w:p>
        </w:tc>
      </w:tr>
      <w:tr w:rsidR="00AA576D" w:rsidRPr="004E62C2" w14:paraId="3474F064" w14:textId="77777777" w:rsidTr="001B0F69">
        <w:tc>
          <w:tcPr>
            <w:tcW w:w="3544" w:type="dxa"/>
            <w:tcMar>
              <w:left w:w="0" w:type="dxa"/>
              <w:right w:w="0" w:type="dxa"/>
            </w:tcMar>
          </w:tcPr>
          <w:p w14:paraId="3474F05F" w14:textId="01FD793D" w:rsidR="00AA576D" w:rsidRDefault="00AA576D" w:rsidP="00AA576D">
            <w:pPr>
              <w:pStyle w:val="Standard85M10"/>
              <w:rPr>
                <w:b/>
              </w:rPr>
            </w:pPr>
            <w:r w:rsidRPr="00EE3641">
              <w:rPr>
                <w:b/>
              </w:rPr>
              <w:t>Leistung</w:t>
            </w:r>
          </w:p>
          <w:p w14:paraId="3474F060" w14:textId="77777777" w:rsidR="00AA576D" w:rsidRPr="0060157F" w:rsidRDefault="00AA576D" w:rsidP="00AA576D">
            <w:pPr>
              <w:pStyle w:val="Standard85M10"/>
            </w:pPr>
          </w:p>
        </w:tc>
        <w:tc>
          <w:tcPr>
            <w:tcW w:w="142" w:type="dxa"/>
            <w:tcBorders>
              <w:left w:val="nil"/>
            </w:tcBorders>
          </w:tcPr>
          <w:p w14:paraId="3474F061" w14:textId="77777777" w:rsidR="00AA576D" w:rsidRPr="00BB3A4A" w:rsidRDefault="00AA576D" w:rsidP="00AA576D">
            <w:pPr>
              <w:rPr>
                <w:lang w:eastAsia="de-DE"/>
              </w:rPr>
            </w:pPr>
          </w:p>
        </w:tc>
        <w:tc>
          <w:tcPr>
            <w:tcW w:w="5953" w:type="dxa"/>
            <w:tcMar>
              <w:left w:w="0" w:type="dxa"/>
              <w:right w:w="0" w:type="dxa"/>
            </w:tcMar>
          </w:tcPr>
          <w:p w14:paraId="3474F062" w14:textId="77777777" w:rsidR="00AA576D" w:rsidRPr="0023647E" w:rsidRDefault="00AA576D" w:rsidP="00AA576D">
            <w:pPr>
              <w:rPr>
                <w:szCs w:val="20"/>
                <w:highlight w:val="yellow"/>
                <w:lang w:eastAsia="de-DE"/>
              </w:rPr>
            </w:pPr>
            <w:r w:rsidRPr="0023647E">
              <w:rPr>
                <w:szCs w:val="20"/>
                <w:highlight w:val="yellow"/>
                <w:lang w:eastAsia="de-DE"/>
              </w:rPr>
              <w:t>BKP 298 Generalplanung</w:t>
            </w:r>
          </w:p>
          <w:p w14:paraId="3474F063" w14:textId="77777777" w:rsidR="00AA576D" w:rsidRPr="00BB3A4A" w:rsidRDefault="00AA576D" w:rsidP="00AA576D">
            <w:pPr>
              <w:rPr>
                <w:szCs w:val="20"/>
                <w:lang w:eastAsia="de-DE"/>
              </w:rPr>
            </w:pPr>
            <w:r w:rsidRPr="0023647E">
              <w:rPr>
                <w:szCs w:val="20"/>
                <w:highlight w:val="yellow"/>
                <w:lang w:eastAsia="de-DE"/>
              </w:rPr>
              <w:t>BKP 291 Architektur / Baumanagement</w:t>
            </w:r>
          </w:p>
        </w:tc>
      </w:tr>
      <w:tr w:rsidR="00AA576D" w:rsidRPr="007346BA" w14:paraId="3474F068" w14:textId="77777777" w:rsidTr="001B0F69">
        <w:tc>
          <w:tcPr>
            <w:tcW w:w="3544" w:type="dxa"/>
            <w:tcMar>
              <w:left w:w="0" w:type="dxa"/>
              <w:right w:w="0" w:type="dxa"/>
            </w:tcMar>
          </w:tcPr>
          <w:p w14:paraId="3474F065" w14:textId="77777777" w:rsidR="00AA576D" w:rsidRPr="00EE3641" w:rsidRDefault="00AA576D" w:rsidP="00AA576D">
            <w:pPr>
              <w:pStyle w:val="Standard85M10"/>
              <w:rPr>
                <w:b/>
              </w:rPr>
            </w:pPr>
          </w:p>
        </w:tc>
        <w:tc>
          <w:tcPr>
            <w:tcW w:w="142" w:type="dxa"/>
            <w:tcBorders>
              <w:left w:val="nil"/>
            </w:tcBorders>
          </w:tcPr>
          <w:p w14:paraId="3474F066" w14:textId="77777777" w:rsidR="00AA576D" w:rsidRPr="007346BA" w:rsidRDefault="00AA576D" w:rsidP="00AA576D">
            <w:pPr>
              <w:pStyle w:val="Standard85M10"/>
            </w:pPr>
          </w:p>
        </w:tc>
        <w:tc>
          <w:tcPr>
            <w:tcW w:w="5953" w:type="dxa"/>
            <w:tcMar>
              <w:left w:w="0" w:type="dxa"/>
              <w:right w:w="0" w:type="dxa"/>
            </w:tcMar>
          </w:tcPr>
          <w:p w14:paraId="3474F067" w14:textId="77777777" w:rsidR="00AA576D" w:rsidRPr="007346BA" w:rsidRDefault="00AA576D" w:rsidP="00AA576D">
            <w:pPr>
              <w:pStyle w:val="Standard85M10"/>
            </w:pPr>
          </w:p>
        </w:tc>
      </w:tr>
      <w:tr w:rsidR="00AA576D" w:rsidRPr="004E62C2" w14:paraId="3474F077" w14:textId="77777777" w:rsidTr="001B0F69">
        <w:tc>
          <w:tcPr>
            <w:tcW w:w="3544" w:type="dxa"/>
            <w:tcMar>
              <w:left w:w="0" w:type="dxa"/>
              <w:right w:w="0" w:type="dxa"/>
            </w:tcMar>
          </w:tcPr>
          <w:p w14:paraId="3474F069" w14:textId="0FE2EB74" w:rsidR="00AA576D" w:rsidRPr="00EE3641" w:rsidRDefault="00AA576D" w:rsidP="00AA576D">
            <w:pPr>
              <w:pStyle w:val="Standard85M10"/>
              <w:rPr>
                <w:b/>
                <w:bCs/>
              </w:rPr>
            </w:pPr>
            <w:r>
              <w:rPr>
                <w:b/>
                <w:bCs/>
              </w:rPr>
              <w:fldChar w:fldCharType="begin">
                <w:ffData>
                  <w:name w:val="Dropdown3"/>
                  <w:enabled/>
                  <w:calcOnExit w:val="0"/>
                  <w:ddList>
                    <w:result w:val="2"/>
                    <w:listEntry w:val="bitte auswählen"/>
                    <w:listEntry w:val="Eingabetermin der Angebote"/>
                    <w:listEntry w:val="Eingabetermin der Bewerbungen"/>
                    <w:listEntry w:val="                        "/>
                  </w:ddList>
                </w:ffData>
              </w:fldChar>
            </w:r>
            <w:bookmarkStart w:id="0" w:name="Dropdown3"/>
            <w:r>
              <w:rPr>
                <w:b/>
                <w:bCs/>
              </w:rPr>
              <w:instrText xml:space="preserve"> FORMDROPDOWN </w:instrText>
            </w:r>
            <w:r w:rsidR="008F5EB3">
              <w:rPr>
                <w:b/>
                <w:bCs/>
              </w:rPr>
            </w:r>
            <w:r w:rsidR="008F5EB3">
              <w:rPr>
                <w:b/>
                <w:bCs/>
              </w:rPr>
              <w:fldChar w:fldCharType="separate"/>
            </w:r>
            <w:r>
              <w:rPr>
                <w:b/>
                <w:bCs/>
              </w:rPr>
              <w:fldChar w:fldCharType="end"/>
            </w:r>
            <w:bookmarkEnd w:id="0"/>
          </w:p>
        </w:tc>
        <w:tc>
          <w:tcPr>
            <w:tcW w:w="142" w:type="dxa"/>
            <w:tcBorders>
              <w:left w:val="nil"/>
            </w:tcBorders>
          </w:tcPr>
          <w:p w14:paraId="3474F06A" w14:textId="77777777" w:rsidR="00AA576D" w:rsidRPr="004E62C2" w:rsidRDefault="00AA576D" w:rsidP="00AA576D">
            <w:pPr>
              <w:rPr>
                <w:lang w:eastAsia="de-DE"/>
              </w:rPr>
            </w:pPr>
          </w:p>
        </w:tc>
        <w:tc>
          <w:tcPr>
            <w:tcW w:w="5953" w:type="dxa"/>
            <w:tcMar>
              <w:left w:w="0" w:type="dxa"/>
              <w:right w:w="0" w:type="dxa"/>
            </w:tcMar>
          </w:tcPr>
          <w:p w14:paraId="10544A23" w14:textId="234B4910" w:rsidR="001B0F69" w:rsidRDefault="001B0F69" w:rsidP="001B0F69">
            <w:pPr>
              <w:rPr>
                <w:b/>
                <w:bCs/>
              </w:rPr>
            </w:pPr>
            <w:r w:rsidRPr="007E000D">
              <w:rPr>
                <w:b/>
                <w:bCs/>
              </w:rPr>
              <w:t xml:space="preserve">Mittwoch, </w:t>
            </w:r>
            <w:r w:rsidR="008954CC" w:rsidRPr="007E000D">
              <w:rPr>
                <w:b/>
                <w:bCs/>
              </w:rPr>
              <w:t>1. November</w:t>
            </w:r>
            <w:r w:rsidRPr="007E000D">
              <w:rPr>
                <w:b/>
                <w:bCs/>
              </w:rPr>
              <w:t xml:space="preserve"> 202</w:t>
            </w:r>
            <w:r w:rsidR="008954CC" w:rsidRPr="007E000D">
              <w:rPr>
                <w:b/>
                <w:bCs/>
              </w:rPr>
              <w:t>3</w:t>
            </w:r>
            <w:r w:rsidRPr="007E000D">
              <w:rPr>
                <w:b/>
                <w:bCs/>
              </w:rPr>
              <w:t xml:space="preserve"> / bis 16:00 Uhr</w:t>
            </w:r>
            <w:r>
              <w:rPr>
                <w:b/>
                <w:bCs/>
              </w:rPr>
              <w:t xml:space="preserve"> </w:t>
            </w:r>
          </w:p>
          <w:p w14:paraId="0CACD505" w14:textId="2F5800ED" w:rsidR="001B0F69" w:rsidRDefault="001B0F69" w:rsidP="001B0F69">
            <w:r>
              <w:t xml:space="preserve">(Datum des Poststempels ist </w:t>
            </w:r>
            <w:r>
              <w:rPr>
                <w:u w:val="single"/>
              </w:rPr>
              <w:t>nicht</w:t>
            </w:r>
            <w:r>
              <w:t xml:space="preserve"> massgebend!), mit der Aufschrift </w:t>
            </w:r>
            <w:r w:rsidR="008954CC">
              <w:t xml:space="preserve">«BAV 80389 </w:t>
            </w:r>
            <w:proofErr w:type="gramStart"/>
            <w:r w:rsidR="008954CC">
              <w:t>KDG Salvatorstrasse</w:t>
            </w:r>
            <w:proofErr w:type="gramEnd"/>
            <w:r w:rsidR="008954CC">
              <w:t xml:space="preserve">» </w:t>
            </w:r>
            <w:r>
              <w:t>an:</w:t>
            </w:r>
          </w:p>
          <w:p w14:paraId="5D74CC0C" w14:textId="615F48AD" w:rsidR="001B0F69" w:rsidRPr="00DE496C" w:rsidRDefault="001B0F69" w:rsidP="001B0F69">
            <w:pPr>
              <w:rPr>
                <w:b/>
                <w:bCs/>
                <w:sz w:val="17"/>
                <w:szCs w:val="17"/>
              </w:rPr>
            </w:pPr>
            <w:r w:rsidRPr="00DE496C">
              <w:rPr>
                <w:b/>
                <w:bCs/>
                <w:sz w:val="17"/>
                <w:szCs w:val="17"/>
              </w:rPr>
              <w:t>Abgabe vor Ort</w:t>
            </w:r>
            <w:r w:rsidR="008954CC">
              <w:rPr>
                <w:b/>
                <w:bCs/>
                <w:sz w:val="17"/>
                <w:szCs w:val="17"/>
              </w:rPr>
              <w:t xml:space="preserve">, </w:t>
            </w:r>
            <w:r w:rsidR="008954CC" w:rsidRPr="008954CC">
              <w:rPr>
                <w:b/>
                <w:bCs/>
                <w:sz w:val="17"/>
                <w:szCs w:val="17"/>
              </w:rPr>
              <w:t>08.00 bis 12.15 Uhr / 13.00 bis 16.00 Uhr</w:t>
            </w:r>
            <w:r w:rsidRPr="00DE496C">
              <w:rPr>
                <w:b/>
                <w:bCs/>
                <w:sz w:val="17"/>
                <w:szCs w:val="17"/>
              </w:rPr>
              <w:t>:</w:t>
            </w:r>
          </w:p>
          <w:p w14:paraId="64C4E124" w14:textId="77777777" w:rsidR="001B0F69" w:rsidRDefault="001B0F69" w:rsidP="001B0F69">
            <w:r>
              <w:t xml:space="preserve">Stadt Zürich, Amt für Hochbauten, Empfang, Büro 205, </w:t>
            </w:r>
          </w:p>
          <w:p w14:paraId="6FFE1AC9" w14:textId="77777777" w:rsidR="001B0F69" w:rsidRPr="00DE496C" w:rsidRDefault="001B0F69" w:rsidP="001B0F69">
            <w:r>
              <w:t>Lindenhofstrasse 21, 8001 Zürich</w:t>
            </w:r>
          </w:p>
          <w:p w14:paraId="025682C4" w14:textId="77777777" w:rsidR="001B0F69" w:rsidRPr="00DE496C" w:rsidRDefault="001B0F69" w:rsidP="001B0F69">
            <w:pPr>
              <w:rPr>
                <w:b/>
                <w:bCs/>
                <w:sz w:val="17"/>
                <w:szCs w:val="17"/>
              </w:rPr>
            </w:pPr>
            <w:r w:rsidRPr="00DE496C">
              <w:rPr>
                <w:b/>
                <w:bCs/>
                <w:sz w:val="17"/>
                <w:szCs w:val="17"/>
              </w:rPr>
              <w:t>Paketpostadresse:</w:t>
            </w:r>
          </w:p>
          <w:p w14:paraId="4BE3427D" w14:textId="77777777" w:rsidR="001B0F69" w:rsidRDefault="001B0F69" w:rsidP="001B0F69">
            <w:r>
              <w:t xml:space="preserve">Stadt Zürich, Amt für Hochbauten, Lindenhofstrasse 21, </w:t>
            </w:r>
          </w:p>
          <w:p w14:paraId="687A9279" w14:textId="77777777" w:rsidR="001B0F69" w:rsidRDefault="001B0F69" w:rsidP="001B0F69">
            <w:r>
              <w:t>8001 Zürich</w:t>
            </w:r>
          </w:p>
          <w:p w14:paraId="41520D5D" w14:textId="77777777" w:rsidR="001B0F69" w:rsidRPr="00DE496C" w:rsidRDefault="001B0F69" w:rsidP="001B0F69">
            <w:pPr>
              <w:rPr>
                <w:b/>
                <w:bCs/>
                <w:sz w:val="17"/>
                <w:szCs w:val="17"/>
              </w:rPr>
            </w:pPr>
            <w:r w:rsidRPr="00DE496C">
              <w:rPr>
                <w:b/>
                <w:bCs/>
                <w:sz w:val="17"/>
                <w:szCs w:val="17"/>
              </w:rPr>
              <w:t>Briefpostadresse:</w:t>
            </w:r>
          </w:p>
          <w:p w14:paraId="3474F076" w14:textId="03D787B9" w:rsidR="00AA576D" w:rsidRPr="004E62C2" w:rsidRDefault="001B0F69" w:rsidP="001B0F69">
            <w:pPr>
              <w:rPr>
                <w:szCs w:val="20"/>
                <w:lang w:eastAsia="de-DE"/>
              </w:rPr>
            </w:pPr>
            <w:r>
              <w:t>Stadt Zürich, Amt für Hochbauten, Postfach, 8021 Zürich</w:t>
            </w:r>
          </w:p>
        </w:tc>
      </w:tr>
      <w:tr w:rsidR="00AA576D" w:rsidRPr="007346BA" w14:paraId="3474F07B" w14:textId="77777777" w:rsidTr="001B0F69">
        <w:tc>
          <w:tcPr>
            <w:tcW w:w="3544" w:type="dxa"/>
            <w:tcMar>
              <w:left w:w="0" w:type="dxa"/>
              <w:right w:w="0" w:type="dxa"/>
            </w:tcMar>
          </w:tcPr>
          <w:p w14:paraId="3474F078" w14:textId="77777777" w:rsidR="00AA576D" w:rsidRPr="00EE3641" w:rsidRDefault="00AA576D" w:rsidP="00AA576D">
            <w:pPr>
              <w:pStyle w:val="Standard85M10"/>
              <w:rPr>
                <w:b/>
              </w:rPr>
            </w:pPr>
          </w:p>
        </w:tc>
        <w:tc>
          <w:tcPr>
            <w:tcW w:w="142" w:type="dxa"/>
            <w:tcBorders>
              <w:left w:val="nil"/>
            </w:tcBorders>
          </w:tcPr>
          <w:p w14:paraId="3474F079" w14:textId="77777777" w:rsidR="00AA576D" w:rsidRPr="007346BA" w:rsidRDefault="00AA576D" w:rsidP="00AA576D">
            <w:pPr>
              <w:pStyle w:val="Standard85M10"/>
            </w:pPr>
          </w:p>
        </w:tc>
        <w:tc>
          <w:tcPr>
            <w:tcW w:w="5953" w:type="dxa"/>
            <w:tcMar>
              <w:left w:w="0" w:type="dxa"/>
              <w:right w:w="0" w:type="dxa"/>
            </w:tcMar>
          </w:tcPr>
          <w:p w14:paraId="3474F07A" w14:textId="77777777" w:rsidR="00AA576D" w:rsidRPr="007346BA" w:rsidRDefault="00AA576D" w:rsidP="00AA576D">
            <w:pPr>
              <w:pStyle w:val="Standard85M10"/>
            </w:pPr>
          </w:p>
        </w:tc>
      </w:tr>
      <w:tr w:rsidR="00AA576D" w:rsidRPr="004E62C2" w14:paraId="3474F07F" w14:textId="77777777" w:rsidTr="001B0F69">
        <w:tc>
          <w:tcPr>
            <w:tcW w:w="3544" w:type="dxa"/>
            <w:tcMar>
              <w:left w:w="0" w:type="dxa"/>
              <w:right w:w="0" w:type="dxa"/>
            </w:tcMar>
          </w:tcPr>
          <w:p w14:paraId="3474F07C" w14:textId="77777777" w:rsidR="00AA576D" w:rsidRPr="00EE3641" w:rsidRDefault="00AA576D" w:rsidP="00AA576D">
            <w:pPr>
              <w:pStyle w:val="Standard85M10"/>
              <w:rPr>
                <w:b/>
              </w:rPr>
            </w:pPr>
            <w:r w:rsidRPr="00EE3641">
              <w:rPr>
                <w:b/>
              </w:rPr>
              <w:t>Besonderes</w:t>
            </w:r>
          </w:p>
        </w:tc>
        <w:tc>
          <w:tcPr>
            <w:tcW w:w="142" w:type="dxa"/>
            <w:tcBorders>
              <w:left w:val="nil"/>
            </w:tcBorders>
          </w:tcPr>
          <w:p w14:paraId="3474F07D" w14:textId="77777777" w:rsidR="00AA576D" w:rsidRPr="004E62C2" w:rsidRDefault="00AA576D" w:rsidP="00AA576D"/>
        </w:tc>
        <w:tc>
          <w:tcPr>
            <w:tcW w:w="5953" w:type="dxa"/>
            <w:tcMar>
              <w:left w:w="0" w:type="dxa"/>
              <w:right w:w="0" w:type="dxa"/>
            </w:tcMar>
          </w:tcPr>
          <w:p w14:paraId="6E28C5EC" w14:textId="52B0D66A" w:rsidR="00E40FCE" w:rsidRDefault="00E40FCE" w:rsidP="00AA576D">
            <w:r>
              <w:t xml:space="preserve">Die vorgeschriebenen Teammitglieder/Fachbereiche und </w:t>
            </w:r>
            <w:r w:rsidRPr="00E40FCE">
              <w:rPr>
                <w:b/>
                <w:bCs/>
              </w:rPr>
              <w:t>alle</w:t>
            </w:r>
            <w:r>
              <w:t xml:space="preserve"> </w:t>
            </w:r>
            <w:r w:rsidRPr="001727B0">
              <w:t>Mitglieder von Arbeitsgemeinschaften</w:t>
            </w:r>
            <w:r>
              <w:t xml:space="preserve"> </w:t>
            </w:r>
            <w:r w:rsidR="00AA576D" w:rsidRPr="001727B0">
              <w:rPr>
                <w:b/>
              </w:rPr>
              <w:t>müssen je eine separate Selbstdeklaration</w:t>
            </w:r>
            <w:r w:rsidR="00AA576D" w:rsidRPr="001727B0">
              <w:t xml:space="preserve"> abgeben.</w:t>
            </w:r>
            <w:r w:rsidR="00AA576D">
              <w:t xml:space="preserve"> </w:t>
            </w:r>
          </w:p>
          <w:p w14:paraId="3474F07E" w14:textId="22F0137D" w:rsidR="00AA576D" w:rsidRPr="001727B0" w:rsidRDefault="00E40FCE" w:rsidP="00AA576D">
            <w:r>
              <w:t>Die Zusatz Selbstdeklaration ist nur vom Generalplaner resp. allen ARGE-Mitglieder</w:t>
            </w:r>
            <w:r w:rsidR="009B25A7">
              <w:t>n</w:t>
            </w:r>
            <w:r>
              <w:t xml:space="preserve"> einzureichen. </w:t>
            </w:r>
          </w:p>
        </w:tc>
      </w:tr>
      <w:tr w:rsidR="00AA576D" w:rsidRPr="004E62C2" w14:paraId="3474F083" w14:textId="77777777" w:rsidTr="001B0F69">
        <w:tc>
          <w:tcPr>
            <w:tcW w:w="3544" w:type="dxa"/>
            <w:tcMar>
              <w:left w:w="0" w:type="dxa"/>
              <w:right w:w="0" w:type="dxa"/>
            </w:tcMar>
          </w:tcPr>
          <w:p w14:paraId="3474F080" w14:textId="77777777" w:rsidR="00AA576D" w:rsidRPr="00EE3641" w:rsidRDefault="00AA576D" w:rsidP="00AA576D">
            <w:pPr>
              <w:pStyle w:val="Standard85M10"/>
              <w:rPr>
                <w:b/>
              </w:rPr>
            </w:pPr>
          </w:p>
        </w:tc>
        <w:tc>
          <w:tcPr>
            <w:tcW w:w="142" w:type="dxa"/>
            <w:tcBorders>
              <w:left w:val="nil"/>
            </w:tcBorders>
          </w:tcPr>
          <w:p w14:paraId="3474F081" w14:textId="77777777" w:rsidR="00AA576D" w:rsidRPr="004E62C2" w:rsidRDefault="00AA576D" w:rsidP="00AA576D">
            <w:pPr>
              <w:pStyle w:val="Standard85M10"/>
            </w:pPr>
          </w:p>
        </w:tc>
        <w:tc>
          <w:tcPr>
            <w:tcW w:w="5953" w:type="dxa"/>
            <w:tcMar>
              <w:left w:w="0" w:type="dxa"/>
              <w:right w:w="0" w:type="dxa"/>
            </w:tcMar>
          </w:tcPr>
          <w:p w14:paraId="3474F082" w14:textId="77777777" w:rsidR="00AA576D" w:rsidRDefault="00AA576D" w:rsidP="00AA576D">
            <w:pPr>
              <w:pStyle w:val="Standard85M10"/>
            </w:pPr>
          </w:p>
        </w:tc>
      </w:tr>
      <w:tr w:rsidR="00AA576D" w:rsidRPr="004E62C2" w14:paraId="3474F087" w14:textId="77777777" w:rsidTr="001B0F69">
        <w:tc>
          <w:tcPr>
            <w:tcW w:w="3544" w:type="dxa"/>
            <w:tcMar>
              <w:left w:w="0" w:type="dxa"/>
              <w:right w:w="0" w:type="dxa"/>
            </w:tcMar>
          </w:tcPr>
          <w:p w14:paraId="3474F084" w14:textId="77777777" w:rsidR="00AA576D" w:rsidRPr="00EE3641" w:rsidRDefault="00AA576D" w:rsidP="00AA576D">
            <w:pPr>
              <w:pStyle w:val="Standard85M10"/>
              <w:rPr>
                <w:b/>
              </w:rPr>
            </w:pPr>
            <w:r w:rsidRPr="00EE3641">
              <w:rPr>
                <w:b/>
              </w:rPr>
              <w:t>Ausschlussgründe</w:t>
            </w:r>
          </w:p>
        </w:tc>
        <w:tc>
          <w:tcPr>
            <w:tcW w:w="142" w:type="dxa"/>
            <w:tcBorders>
              <w:left w:val="nil"/>
            </w:tcBorders>
          </w:tcPr>
          <w:p w14:paraId="3474F085" w14:textId="77777777" w:rsidR="00AA576D" w:rsidRPr="004E62C2" w:rsidRDefault="00AA576D" w:rsidP="00AA576D"/>
        </w:tc>
        <w:tc>
          <w:tcPr>
            <w:tcW w:w="5953" w:type="dxa"/>
            <w:tcMar>
              <w:left w:w="0" w:type="dxa"/>
              <w:right w:w="0" w:type="dxa"/>
            </w:tcMar>
          </w:tcPr>
          <w:p w14:paraId="3474F086" w14:textId="7BE37B12" w:rsidR="00AA576D" w:rsidRPr="009B25A7" w:rsidRDefault="00DC2CDA" w:rsidP="009B25A7">
            <w:pPr>
              <w:pStyle w:val="TextVor3ptFett"/>
              <w:spacing w:before="0"/>
              <w:jc w:val="both"/>
              <w:rPr>
                <w:b w:val="0"/>
                <w:bCs w:val="0"/>
              </w:rPr>
            </w:pPr>
            <w:r w:rsidRPr="00E6687D">
              <w:rPr>
                <w:b w:val="0"/>
                <w:bCs w:val="0"/>
              </w:rPr>
              <w:t xml:space="preserve">Zu spät eingetroffene, nicht vollständig </w:t>
            </w:r>
            <w:r>
              <w:rPr>
                <w:b w:val="0"/>
                <w:bCs w:val="0"/>
              </w:rPr>
              <w:t xml:space="preserve">oder unwahr </w:t>
            </w:r>
            <w:r w:rsidRPr="00E6687D">
              <w:rPr>
                <w:b w:val="0"/>
                <w:bCs w:val="0"/>
              </w:rPr>
              <w:t>ausgefüllte, nicht rechtsgültig unterzeichnete Anträge auf Teilnahme resp. Teilnahme</w:t>
            </w:r>
            <w:r>
              <w:rPr>
                <w:b w:val="0"/>
                <w:bCs w:val="0"/>
              </w:rPr>
              <w:t xml:space="preserve"> am</w:t>
            </w:r>
            <w:r w:rsidRPr="00E6687D">
              <w:rPr>
                <w:b w:val="0"/>
                <w:bCs w:val="0"/>
              </w:rPr>
              <w:t xml:space="preserve"> Vergabeverfahren </w:t>
            </w:r>
            <w:r>
              <w:rPr>
                <w:b w:val="0"/>
                <w:bCs w:val="0"/>
              </w:rPr>
              <w:t xml:space="preserve">(Selbstdeklaration) </w:t>
            </w:r>
            <w:r w:rsidRPr="00E6687D">
              <w:rPr>
                <w:b w:val="0"/>
                <w:bCs w:val="0"/>
              </w:rPr>
              <w:t xml:space="preserve">oder solche, bei denen Unterlagen oder Beilagen fehlen, </w:t>
            </w:r>
            <w:r>
              <w:rPr>
                <w:b w:val="0"/>
                <w:bCs w:val="0"/>
              </w:rPr>
              <w:t xml:space="preserve">können </w:t>
            </w:r>
            <w:r w:rsidRPr="00E6687D">
              <w:rPr>
                <w:b w:val="0"/>
                <w:bCs w:val="0"/>
              </w:rPr>
              <w:t>gestützt auf Art. 44 Abs. 1 lit. a und b IVöB ausgeschlossen</w:t>
            </w:r>
            <w:r>
              <w:rPr>
                <w:b w:val="0"/>
                <w:bCs w:val="0"/>
              </w:rPr>
              <w:t xml:space="preserve"> werden</w:t>
            </w:r>
            <w:r w:rsidRPr="00E6687D">
              <w:rPr>
                <w:b w:val="0"/>
                <w:bCs w:val="0"/>
              </w:rPr>
              <w:t>.</w:t>
            </w:r>
            <w:r w:rsidR="009B25A7">
              <w:rPr>
                <w:b w:val="0"/>
                <w:bCs w:val="0"/>
              </w:rPr>
              <w:t xml:space="preserve"> </w:t>
            </w:r>
            <w:r w:rsidRPr="00E6687D">
              <w:rPr>
                <w:b w:val="0"/>
                <w:bCs w:val="0"/>
              </w:rPr>
              <w:t>Nur digital eingereichte Angebote sind formell nicht zugelassen und werden gestützt auf Art.</w:t>
            </w:r>
            <w:r>
              <w:rPr>
                <w:b w:val="0"/>
                <w:bCs w:val="0"/>
              </w:rPr>
              <w:t> </w:t>
            </w:r>
            <w:r w:rsidRPr="00E6687D">
              <w:rPr>
                <w:b w:val="0"/>
                <w:bCs w:val="0"/>
              </w:rPr>
              <w:t>44</w:t>
            </w:r>
            <w:r>
              <w:rPr>
                <w:b w:val="0"/>
                <w:bCs w:val="0"/>
              </w:rPr>
              <w:t> </w:t>
            </w:r>
            <w:r w:rsidRPr="00E6687D">
              <w:rPr>
                <w:b w:val="0"/>
                <w:bCs w:val="0"/>
              </w:rPr>
              <w:t>Abs.</w:t>
            </w:r>
            <w:r>
              <w:rPr>
                <w:b w:val="0"/>
                <w:bCs w:val="0"/>
              </w:rPr>
              <w:t> </w:t>
            </w:r>
            <w:r w:rsidRPr="00E6687D">
              <w:rPr>
                <w:b w:val="0"/>
                <w:bCs w:val="0"/>
              </w:rPr>
              <w:t>1</w:t>
            </w:r>
            <w:r>
              <w:rPr>
                <w:b w:val="0"/>
                <w:bCs w:val="0"/>
              </w:rPr>
              <w:t> </w:t>
            </w:r>
            <w:r w:rsidRPr="00E6687D">
              <w:rPr>
                <w:b w:val="0"/>
                <w:bCs w:val="0"/>
              </w:rPr>
              <w:t>lit.</w:t>
            </w:r>
            <w:r>
              <w:rPr>
                <w:b w:val="0"/>
                <w:bCs w:val="0"/>
              </w:rPr>
              <w:t> </w:t>
            </w:r>
            <w:r w:rsidRPr="00E6687D">
              <w:rPr>
                <w:b w:val="0"/>
                <w:bCs w:val="0"/>
              </w:rPr>
              <w:t>b IVöB ausgeschlossen.</w:t>
            </w:r>
          </w:p>
        </w:tc>
      </w:tr>
      <w:tr w:rsidR="001B0F69" w:rsidRPr="0028567A" w14:paraId="742CF964" w14:textId="77777777" w:rsidTr="001618C9">
        <w:tc>
          <w:tcPr>
            <w:tcW w:w="3544" w:type="dxa"/>
            <w:tcMar>
              <w:left w:w="0" w:type="dxa"/>
              <w:right w:w="0" w:type="dxa"/>
            </w:tcMar>
          </w:tcPr>
          <w:p w14:paraId="3D5CF727" w14:textId="77777777" w:rsidR="001B0F69" w:rsidRPr="00EE3641" w:rsidRDefault="001B0F69" w:rsidP="001618C9">
            <w:pPr>
              <w:pStyle w:val="Standard85M10"/>
              <w:rPr>
                <w:b/>
              </w:rPr>
            </w:pPr>
            <w:bookmarkStart w:id="1" w:name="_Hlk138152658"/>
          </w:p>
        </w:tc>
        <w:tc>
          <w:tcPr>
            <w:tcW w:w="142" w:type="dxa"/>
            <w:tcBorders>
              <w:left w:val="nil"/>
            </w:tcBorders>
          </w:tcPr>
          <w:p w14:paraId="32826631" w14:textId="77777777" w:rsidR="001B0F69" w:rsidRPr="0028567A" w:rsidRDefault="001B0F69" w:rsidP="001618C9">
            <w:pPr>
              <w:pStyle w:val="Standard85M10"/>
            </w:pPr>
          </w:p>
        </w:tc>
        <w:tc>
          <w:tcPr>
            <w:tcW w:w="5953" w:type="dxa"/>
            <w:tcMar>
              <w:left w:w="0" w:type="dxa"/>
              <w:right w:w="0" w:type="dxa"/>
            </w:tcMar>
          </w:tcPr>
          <w:p w14:paraId="4F97232B" w14:textId="77777777" w:rsidR="001B0F69" w:rsidRPr="0028567A" w:rsidRDefault="001B0F69" w:rsidP="001618C9">
            <w:pPr>
              <w:pStyle w:val="Standard85M10"/>
            </w:pPr>
          </w:p>
        </w:tc>
      </w:tr>
      <w:tr w:rsidR="001B0F69" w:rsidRPr="0028567A" w14:paraId="42A47ABA" w14:textId="77777777" w:rsidTr="001618C9">
        <w:tc>
          <w:tcPr>
            <w:tcW w:w="3544" w:type="dxa"/>
            <w:tcMar>
              <w:left w:w="0" w:type="dxa"/>
              <w:right w:w="0" w:type="dxa"/>
            </w:tcMar>
          </w:tcPr>
          <w:p w14:paraId="7C686A2F" w14:textId="77777777" w:rsidR="001B0F69" w:rsidRPr="00741CCC" w:rsidRDefault="001B0F69" w:rsidP="001618C9">
            <w:pPr>
              <w:pStyle w:val="Standard85M10"/>
              <w:rPr>
                <w:b/>
              </w:rPr>
            </w:pPr>
            <w:r w:rsidRPr="00741CCC">
              <w:rPr>
                <w:b/>
              </w:rPr>
              <w:t>Anerkennung Verhaltenskodex</w:t>
            </w:r>
          </w:p>
        </w:tc>
        <w:tc>
          <w:tcPr>
            <w:tcW w:w="142" w:type="dxa"/>
            <w:tcBorders>
              <w:left w:val="nil"/>
            </w:tcBorders>
          </w:tcPr>
          <w:p w14:paraId="4CBE8CD4" w14:textId="77777777" w:rsidR="001B0F69" w:rsidRPr="00741CCC" w:rsidRDefault="001B0F69" w:rsidP="001618C9">
            <w:pPr>
              <w:pStyle w:val="Standard85M10"/>
              <w:rPr>
                <w:sz w:val="22"/>
                <w:szCs w:val="22"/>
              </w:rPr>
            </w:pPr>
          </w:p>
        </w:tc>
        <w:tc>
          <w:tcPr>
            <w:tcW w:w="5953" w:type="dxa"/>
            <w:tcMar>
              <w:left w:w="0" w:type="dxa"/>
              <w:right w:w="0" w:type="dxa"/>
            </w:tcMar>
          </w:tcPr>
          <w:p w14:paraId="452D6F51" w14:textId="72731247" w:rsidR="001B0F69" w:rsidRDefault="001B0F69" w:rsidP="001618C9">
            <w:pPr>
              <w:pStyle w:val="Standard85M10"/>
              <w:rPr>
                <w:sz w:val="22"/>
                <w:szCs w:val="22"/>
              </w:rPr>
            </w:pPr>
            <w:r w:rsidRPr="00741CCC">
              <w:rPr>
                <w:sz w:val="22"/>
                <w:szCs w:val="22"/>
              </w:rPr>
              <w:t>Mit der Unterschrift bestätigen Sie die Kenntnisnahme und das Einverständnis mit dem Verhaltenskodex für Vertragspartner</w:t>
            </w:r>
            <w:r w:rsidR="00DC2CDA">
              <w:rPr>
                <w:sz w:val="22"/>
                <w:szCs w:val="22"/>
              </w:rPr>
              <w:t>*i</w:t>
            </w:r>
            <w:r w:rsidRPr="00741CCC">
              <w:rPr>
                <w:sz w:val="22"/>
                <w:szCs w:val="22"/>
              </w:rPr>
              <w:t>nnen der Stadt Zürich</w:t>
            </w:r>
          </w:p>
          <w:p w14:paraId="7B144925" w14:textId="77777777" w:rsidR="001B0F69" w:rsidRPr="00741CCC" w:rsidRDefault="008F5EB3" w:rsidP="001618C9">
            <w:pPr>
              <w:pStyle w:val="Standard85M10"/>
              <w:rPr>
                <w:sz w:val="22"/>
                <w:szCs w:val="22"/>
              </w:rPr>
            </w:pPr>
            <w:hyperlink r:id="rId12" w:history="1">
              <w:r w:rsidR="001B0F69">
                <w:rPr>
                  <w:rStyle w:val="Hyperlink"/>
                </w:rPr>
                <w:t>Direkt zum Download</w:t>
              </w:r>
            </w:hyperlink>
            <w:r w:rsidR="001B0F69">
              <w:t xml:space="preserve"> oder </w:t>
            </w:r>
          </w:p>
          <w:p w14:paraId="5446FEA9" w14:textId="77777777" w:rsidR="001B0F69" w:rsidRPr="0025358B" w:rsidRDefault="008F5EB3" w:rsidP="001618C9">
            <w:pPr>
              <w:pStyle w:val="Standard85M10"/>
              <w:rPr>
                <w:color w:val="0000FF" w:themeColor="hyperlink"/>
                <w:u w:val="single"/>
              </w:rPr>
            </w:pPr>
            <w:hyperlink r:id="rId13" w:history="1">
              <w:r w:rsidR="001B0F69">
                <w:rPr>
                  <w:rStyle w:val="Hyperlink"/>
                </w:rPr>
                <w:t>https://www.stadt-zuerich.ch/hbd/de/index/hochbau/vorgaben-fuer-bauvorhaben/ausschreibung-abwicklung-rechnungsstellung/vorgaben-bauausschreibung.html</w:t>
              </w:r>
            </w:hyperlink>
          </w:p>
        </w:tc>
      </w:tr>
      <w:tr w:rsidR="002B2DC8" w:rsidRPr="0028567A" w14:paraId="2C32106B" w14:textId="77777777" w:rsidTr="000E69BF">
        <w:tc>
          <w:tcPr>
            <w:tcW w:w="3544" w:type="dxa"/>
            <w:tcMar>
              <w:left w:w="0" w:type="dxa"/>
              <w:right w:w="0" w:type="dxa"/>
            </w:tcMar>
          </w:tcPr>
          <w:p w14:paraId="6B5D0FC1" w14:textId="77777777" w:rsidR="002B2DC8" w:rsidRPr="00EE3641" w:rsidRDefault="002B2DC8" w:rsidP="000E69BF">
            <w:pPr>
              <w:pStyle w:val="Standard85M10"/>
              <w:rPr>
                <w:b/>
              </w:rPr>
            </w:pPr>
          </w:p>
        </w:tc>
        <w:tc>
          <w:tcPr>
            <w:tcW w:w="142" w:type="dxa"/>
            <w:tcBorders>
              <w:left w:val="nil"/>
            </w:tcBorders>
          </w:tcPr>
          <w:p w14:paraId="6C325F50" w14:textId="77777777" w:rsidR="002B2DC8" w:rsidRPr="0028567A" w:rsidRDefault="002B2DC8" w:rsidP="000E69BF">
            <w:pPr>
              <w:pStyle w:val="Standard85M10"/>
            </w:pPr>
          </w:p>
        </w:tc>
        <w:tc>
          <w:tcPr>
            <w:tcW w:w="5953" w:type="dxa"/>
            <w:tcMar>
              <w:left w:w="0" w:type="dxa"/>
              <w:right w:w="0" w:type="dxa"/>
            </w:tcMar>
          </w:tcPr>
          <w:p w14:paraId="637F782C" w14:textId="77777777" w:rsidR="002B2DC8" w:rsidRPr="0028567A" w:rsidRDefault="002B2DC8" w:rsidP="000E69BF">
            <w:pPr>
              <w:pStyle w:val="Standard85M10"/>
            </w:pPr>
          </w:p>
        </w:tc>
      </w:tr>
      <w:tr w:rsidR="001B0F69" w:rsidRPr="004E62C2" w14:paraId="32C7C769" w14:textId="77777777" w:rsidTr="001618C9">
        <w:tc>
          <w:tcPr>
            <w:tcW w:w="3544" w:type="dxa"/>
            <w:tcMar>
              <w:left w:w="0" w:type="dxa"/>
              <w:right w:w="0" w:type="dxa"/>
            </w:tcMar>
          </w:tcPr>
          <w:p w14:paraId="10085B8A" w14:textId="3E7D52F4" w:rsidR="001B0F69" w:rsidRPr="006243B5" w:rsidRDefault="001B0F69" w:rsidP="001618C9">
            <w:pPr>
              <w:pStyle w:val="Standard85M10"/>
              <w:rPr>
                <w:b/>
                <w:sz w:val="22"/>
                <w:szCs w:val="22"/>
              </w:rPr>
            </w:pPr>
            <w:r w:rsidRPr="006243B5">
              <w:rPr>
                <w:sz w:val="22"/>
                <w:szCs w:val="22"/>
              </w:rPr>
              <w:fldChar w:fldCharType="begin">
                <w:ffData>
                  <w:name w:val="Text46"/>
                  <w:enabled/>
                  <w:calcOnExit w:val="0"/>
                  <w:textInput/>
                </w:ffData>
              </w:fldChar>
            </w:r>
            <w:r w:rsidRPr="006243B5">
              <w:rPr>
                <w:sz w:val="22"/>
                <w:szCs w:val="22"/>
              </w:rPr>
              <w:instrText xml:space="preserve"> FORMTEXT </w:instrText>
            </w:r>
            <w:r w:rsidRPr="006243B5">
              <w:rPr>
                <w:sz w:val="22"/>
                <w:szCs w:val="22"/>
              </w:rPr>
            </w:r>
            <w:r w:rsidRPr="006243B5">
              <w:rPr>
                <w:sz w:val="22"/>
                <w:szCs w:val="22"/>
              </w:rPr>
              <w:fldChar w:fldCharType="separate"/>
            </w:r>
            <w:r w:rsidR="008F5EB3">
              <w:rPr>
                <w:sz w:val="22"/>
                <w:szCs w:val="22"/>
              </w:rPr>
              <w:t> </w:t>
            </w:r>
            <w:r w:rsidR="008F5EB3">
              <w:rPr>
                <w:sz w:val="22"/>
                <w:szCs w:val="22"/>
              </w:rPr>
              <w:t> </w:t>
            </w:r>
            <w:r w:rsidR="008F5EB3">
              <w:rPr>
                <w:sz w:val="22"/>
                <w:szCs w:val="22"/>
              </w:rPr>
              <w:t> </w:t>
            </w:r>
            <w:r w:rsidR="008F5EB3">
              <w:rPr>
                <w:sz w:val="22"/>
                <w:szCs w:val="22"/>
              </w:rPr>
              <w:t> </w:t>
            </w:r>
            <w:r w:rsidR="008F5EB3">
              <w:rPr>
                <w:sz w:val="22"/>
                <w:szCs w:val="22"/>
              </w:rPr>
              <w:t> </w:t>
            </w:r>
            <w:r w:rsidRPr="006243B5">
              <w:rPr>
                <w:sz w:val="22"/>
                <w:szCs w:val="22"/>
              </w:rPr>
              <w:fldChar w:fldCharType="end"/>
            </w:r>
          </w:p>
        </w:tc>
        <w:tc>
          <w:tcPr>
            <w:tcW w:w="142" w:type="dxa"/>
            <w:tcBorders>
              <w:left w:val="nil"/>
            </w:tcBorders>
          </w:tcPr>
          <w:p w14:paraId="2BAC776E" w14:textId="77777777" w:rsidR="001B0F69" w:rsidRPr="004E62C2" w:rsidRDefault="001B0F69" w:rsidP="001618C9"/>
        </w:tc>
        <w:tc>
          <w:tcPr>
            <w:tcW w:w="5953" w:type="dxa"/>
            <w:tcMar>
              <w:left w:w="0" w:type="dxa"/>
              <w:right w:w="0" w:type="dxa"/>
            </w:tcMar>
          </w:tcPr>
          <w:p w14:paraId="126E7694" w14:textId="77777777" w:rsidR="001B0F69" w:rsidRDefault="001B0F69" w:rsidP="001618C9">
            <w:r>
              <w:t>Die Unternehmung</w:t>
            </w:r>
          </w:p>
        </w:tc>
      </w:tr>
      <w:tr w:rsidR="001B0F69" w:rsidRPr="006D0EB3" w14:paraId="1C95158A" w14:textId="77777777" w:rsidTr="001618C9">
        <w:tc>
          <w:tcPr>
            <w:tcW w:w="3544" w:type="dxa"/>
            <w:tcMar>
              <w:left w:w="0" w:type="dxa"/>
              <w:right w:w="0" w:type="dxa"/>
            </w:tcMar>
          </w:tcPr>
          <w:p w14:paraId="3539D11A" w14:textId="77777777" w:rsidR="001B0F69" w:rsidRPr="00EE3641" w:rsidRDefault="001B0F69" w:rsidP="001618C9">
            <w:pPr>
              <w:pStyle w:val="Standard85M10"/>
              <w:rPr>
                <w:b/>
              </w:rPr>
            </w:pPr>
            <w:r w:rsidRPr="00EE3641">
              <w:rPr>
                <w:b/>
              </w:rPr>
              <w:t>Ort und Datum</w:t>
            </w:r>
          </w:p>
        </w:tc>
        <w:tc>
          <w:tcPr>
            <w:tcW w:w="142" w:type="dxa"/>
            <w:tcBorders>
              <w:left w:val="nil"/>
            </w:tcBorders>
          </w:tcPr>
          <w:p w14:paraId="061790A4" w14:textId="77777777" w:rsidR="001B0F69" w:rsidRPr="006D0EB3" w:rsidRDefault="001B0F69" w:rsidP="001618C9">
            <w:pPr>
              <w:pStyle w:val="Standard85M10"/>
            </w:pPr>
          </w:p>
        </w:tc>
        <w:tc>
          <w:tcPr>
            <w:tcW w:w="5953" w:type="dxa"/>
            <w:tcMar>
              <w:left w:w="0" w:type="dxa"/>
              <w:right w:w="0" w:type="dxa"/>
            </w:tcMar>
          </w:tcPr>
          <w:p w14:paraId="51148DE9" w14:textId="77777777" w:rsidR="001B0F69" w:rsidRPr="006D0EB3" w:rsidRDefault="001B0F69" w:rsidP="001618C9">
            <w:pPr>
              <w:pStyle w:val="Standard85M10"/>
              <w:rPr>
                <w:b/>
              </w:rPr>
            </w:pPr>
            <w:r w:rsidRPr="006D0EB3">
              <w:rPr>
                <w:b/>
              </w:rPr>
              <w:t>Stempel und rechtsgültige Unterschrift(en)</w:t>
            </w:r>
          </w:p>
        </w:tc>
      </w:tr>
      <w:bookmarkEnd w:id="1"/>
    </w:tbl>
    <w:p w14:paraId="3474F09C" w14:textId="37F69749" w:rsidR="00B83B32" w:rsidRDefault="00B83B32" w:rsidP="00B83B32"/>
    <w:tbl>
      <w:tblPr>
        <w:tblW w:w="9639" w:type="dxa"/>
        <w:tblLayout w:type="fixed"/>
        <w:tblCellMar>
          <w:left w:w="0" w:type="dxa"/>
          <w:right w:w="0" w:type="dxa"/>
        </w:tblCellMar>
        <w:tblLook w:val="0000" w:firstRow="0" w:lastRow="0" w:firstColumn="0" w:lastColumn="0" w:noHBand="0" w:noVBand="0"/>
      </w:tblPr>
      <w:tblGrid>
        <w:gridCol w:w="3884"/>
        <w:gridCol w:w="227"/>
        <w:gridCol w:w="5528"/>
      </w:tblGrid>
      <w:tr w:rsidR="00FE3ACC" w:rsidRPr="00833B9A" w14:paraId="3474F0A8" w14:textId="77777777" w:rsidTr="00607F8C">
        <w:tc>
          <w:tcPr>
            <w:tcW w:w="3884" w:type="dxa"/>
            <w:tcMar>
              <w:left w:w="0" w:type="dxa"/>
              <w:right w:w="0" w:type="dxa"/>
            </w:tcMar>
          </w:tcPr>
          <w:p w14:paraId="3474F0A5" w14:textId="77777777" w:rsidR="00FE3ACC" w:rsidRPr="00F632C1" w:rsidRDefault="00EA2A49" w:rsidP="00BF545F">
            <w:pPr>
              <w:pStyle w:val="Titel13"/>
              <w:spacing w:line="200" w:lineRule="atLeast"/>
              <w:rPr>
                <w:sz w:val="17"/>
                <w:szCs w:val="17"/>
              </w:rPr>
            </w:pPr>
            <w:r w:rsidRPr="00F632C1">
              <w:rPr>
                <w:sz w:val="17"/>
                <w:szCs w:val="17"/>
              </w:rPr>
              <w:lastRenderedPageBreak/>
              <w:t>Einverständniserklärung zur Veröffentlichung der Lösungsansätze</w:t>
            </w:r>
          </w:p>
        </w:tc>
        <w:tc>
          <w:tcPr>
            <w:tcW w:w="227" w:type="dxa"/>
            <w:tcBorders>
              <w:left w:val="nil"/>
            </w:tcBorders>
          </w:tcPr>
          <w:p w14:paraId="3474F0A6" w14:textId="77777777" w:rsidR="00FE3ACC" w:rsidRPr="000D54E4" w:rsidRDefault="00FE3ACC" w:rsidP="00607F8C">
            <w:pPr>
              <w:rPr>
                <w:lang w:eastAsia="de-DE"/>
              </w:rPr>
            </w:pPr>
          </w:p>
        </w:tc>
        <w:tc>
          <w:tcPr>
            <w:tcW w:w="5528" w:type="dxa"/>
            <w:tcMar>
              <w:left w:w="0" w:type="dxa"/>
              <w:right w:w="0" w:type="dxa"/>
            </w:tcMar>
          </w:tcPr>
          <w:p w14:paraId="3474F0A7" w14:textId="6C510A90" w:rsidR="00FE3ACC" w:rsidRPr="000D54E4" w:rsidRDefault="00A27BF6" w:rsidP="007F4B58">
            <w:pPr>
              <w:rPr>
                <w:lang w:eastAsia="de-DE"/>
              </w:rPr>
            </w:pPr>
            <w:r w:rsidRPr="000D54E4">
              <w:rPr>
                <w:lang w:eastAsia="de-DE"/>
              </w:rPr>
              <w:t xml:space="preserve">Der Stadt Zürich ist es mit nachfolgendem Einverständnis </w:t>
            </w:r>
            <w:r w:rsidR="00FE3ACC" w:rsidRPr="000D54E4">
              <w:rPr>
                <w:lang w:eastAsia="de-DE"/>
              </w:rPr>
              <w:t xml:space="preserve">erlaubt, die eingereichten </w:t>
            </w:r>
            <w:r w:rsidR="007F4B58" w:rsidRPr="000D54E4">
              <w:rPr>
                <w:lang w:eastAsia="de-DE"/>
              </w:rPr>
              <w:t xml:space="preserve">Beiträge (planerische </w:t>
            </w:r>
            <w:r w:rsidR="00FE3ACC" w:rsidRPr="000D54E4">
              <w:rPr>
                <w:lang w:eastAsia="de-DE"/>
              </w:rPr>
              <w:t>Lösungsansätz</w:t>
            </w:r>
            <w:r w:rsidR="00F45E2D" w:rsidRPr="000D54E4">
              <w:rPr>
                <w:lang w:eastAsia="de-DE"/>
              </w:rPr>
              <w:t>e</w:t>
            </w:r>
            <w:r w:rsidR="007F4B58" w:rsidRPr="000D54E4">
              <w:rPr>
                <w:lang w:eastAsia="de-DE"/>
              </w:rPr>
              <w:t>)</w:t>
            </w:r>
            <w:r w:rsidR="00F45E2D" w:rsidRPr="000D54E4">
              <w:rPr>
                <w:lang w:eastAsia="de-DE"/>
              </w:rPr>
              <w:t xml:space="preserve"> </w:t>
            </w:r>
            <w:r w:rsidRPr="000D54E4">
              <w:rPr>
                <w:lang w:eastAsia="de-DE"/>
              </w:rPr>
              <w:t xml:space="preserve">unentgeltlich </w:t>
            </w:r>
            <w:r w:rsidR="00A026A3" w:rsidRPr="000D54E4">
              <w:rPr>
                <w:lang w:eastAsia="de-DE"/>
              </w:rPr>
              <w:t>im Bericht zum Planerwahlverfahren zu publizieren</w:t>
            </w:r>
            <w:r w:rsidR="00F45E2D" w:rsidRPr="000D54E4">
              <w:rPr>
                <w:lang w:eastAsia="de-DE"/>
              </w:rPr>
              <w:t>.</w:t>
            </w:r>
            <w:r w:rsidR="00A026A3" w:rsidRPr="000D54E4">
              <w:rPr>
                <w:lang w:eastAsia="de-DE"/>
              </w:rPr>
              <w:t xml:space="preserve"> Dieser wird neben dem Versand an die teilnehmenden Teams auch auf der Homepage des AHB publiziert.</w:t>
            </w:r>
            <w:r w:rsidR="00607F8C" w:rsidRPr="000D54E4">
              <w:rPr>
                <w:lang w:eastAsia="de-DE"/>
              </w:rPr>
              <w:t xml:space="preserve"> </w:t>
            </w:r>
            <w:r w:rsidR="00401CBA" w:rsidRPr="000D54E4">
              <w:rPr>
                <w:lang w:eastAsia="de-DE"/>
              </w:rPr>
              <w:t>Zudem werden die Beiträge nach Bekanntgabe des Entscheids während zehn Tagen im Amt f</w:t>
            </w:r>
            <w:r w:rsidR="001637F9" w:rsidRPr="000D54E4">
              <w:rPr>
                <w:lang w:eastAsia="de-DE"/>
              </w:rPr>
              <w:t>ür Hochbauten ausgestellt</w:t>
            </w:r>
            <w:r w:rsidR="00401CBA" w:rsidRPr="000D54E4">
              <w:rPr>
                <w:lang w:eastAsia="de-DE"/>
              </w:rPr>
              <w:t>.</w:t>
            </w:r>
          </w:p>
        </w:tc>
      </w:tr>
      <w:tr w:rsidR="00AC0AEC" w:rsidRPr="00BF545F" w14:paraId="3474F0AC" w14:textId="77777777" w:rsidTr="00AC0AEC">
        <w:trPr>
          <w:trHeight w:val="69"/>
        </w:trPr>
        <w:tc>
          <w:tcPr>
            <w:tcW w:w="3884" w:type="dxa"/>
            <w:tcMar>
              <w:left w:w="0" w:type="dxa"/>
              <w:right w:w="0" w:type="dxa"/>
            </w:tcMar>
          </w:tcPr>
          <w:p w14:paraId="3474F0A9" w14:textId="77777777" w:rsidR="00AC0AEC" w:rsidRPr="00BF545F" w:rsidRDefault="00AC0AEC" w:rsidP="00AC0AEC">
            <w:pPr>
              <w:pStyle w:val="Titel13"/>
              <w:spacing w:line="200" w:lineRule="atLeast"/>
              <w:rPr>
                <w:b w:val="0"/>
                <w:sz w:val="17"/>
                <w:szCs w:val="17"/>
              </w:rPr>
            </w:pPr>
          </w:p>
        </w:tc>
        <w:tc>
          <w:tcPr>
            <w:tcW w:w="227" w:type="dxa"/>
            <w:tcBorders>
              <w:left w:val="nil"/>
            </w:tcBorders>
          </w:tcPr>
          <w:p w14:paraId="3474F0AA" w14:textId="77777777" w:rsidR="00AC0AEC" w:rsidRPr="00BF545F" w:rsidRDefault="00AC0AEC" w:rsidP="00AC0AEC">
            <w:pPr>
              <w:spacing w:line="200" w:lineRule="atLeast"/>
              <w:rPr>
                <w:sz w:val="17"/>
                <w:szCs w:val="17"/>
                <w:lang w:eastAsia="de-DE"/>
              </w:rPr>
            </w:pPr>
          </w:p>
        </w:tc>
        <w:tc>
          <w:tcPr>
            <w:tcW w:w="5528" w:type="dxa"/>
            <w:tcMar>
              <w:left w:w="0" w:type="dxa"/>
              <w:right w:w="0" w:type="dxa"/>
            </w:tcMar>
          </w:tcPr>
          <w:p w14:paraId="3474F0AB" w14:textId="77777777" w:rsidR="00AC0AEC" w:rsidRPr="00BF545F" w:rsidRDefault="00AC0AEC" w:rsidP="00AC0AEC">
            <w:pPr>
              <w:spacing w:line="200" w:lineRule="atLeast"/>
              <w:rPr>
                <w:sz w:val="17"/>
                <w:szCs w:val="17"/>
                <w:lang w:eastAsia="de-DE"/>
              </w:rPr>
            </w:pPr>
          </w:p>
        </w:tc>
      </w:tr>
      <w:tr w:rsidR="00AB5363" w:rsidRPr="00833B9A" w14:paraId="3474F0B1" w14:textId="77777777" w:rsidTr="00607F8C">
        <w:tc>
          <w:tcPr>
            <w:tcW w:w="3884" w:type="dxa"/>
            <w:tcMar>
              <w:left w:w="0" w:type="dxa"/>
              <w:right w:w="0" w:type="dxa"/>
            </w:tcMar>
          </w:tcPr>
          <w:p w14:paraId="3474F0AD" w14:textId="77777777" w:rsidR="00AB5363" w:rsidRPr="00F632C1" w:rsidRDefault="00AB5363" w:rsidP="00BF545F">
            <w:pPr>
              <w:pStyle w:val="Titel13"/>
              <w:spacing w:line="200" w:lineRule="atLeast"/>
              <w:rPr>
                <w:sz w:val="17"/>
                <w:szCs w:val="17"/>
              </w:rPr>
            </w:pPr>
            <w:r w:rsidRPr="00F632C1">
              <w:rPr>
                <w:sz w:val="17"/>
                <w:szCs w:val="17"/>
              </w:rPr>
              <w:t>Hinweis</w:t>
            </w:r>
          </w:p>
        </w:tc>
        <w:tc>
          <w:tcPr>
            <w:tcW w:w="227" w:type="dxa"/>
            <w:tcBorders>
              <w:left w:val="nil"/>
            </w:tcBorders>
          </w:tcPr>
          <w:p w14:paraId="3474F0AE" w14:textId="77777777" w:rsidR="00AB5363" w:rsidRPr="000D54E4" w:rsidRDefault="00AB5363" w:rsidP="00AB5363">
            <w:pPr>
              <w:rPr>
                <w:lang w:eastAsia="de-DE"/>
              </w:rPr>
            </w:pPr>
          </w:p>
        </w:tc>
        <w:tc>
          <w:tcPr>
            <w:tcW w:w="5528" w:type="dxa"/>
            <w:tcMar>
              <w:left w:w="0" w:type="dxa"/>
              <w:right w:w="0" w:type="dxa"/>
            </w:tcMar>
          </w:tcPr>
          <w:p w14:paraId="3474F0AF" w14:textId="77777777" w:rsidR="00AB5363" w:rsidRDefault="00AB5363" w:rsidP="00BF545F">
            <w:pPr>
              <w:spacing w:after="60"/>
              <w:rPr>
                <w:lang w:eastAsia="de-DE"/>
              </w:rPr>
            </w:pPr>
            <w:r w:rsidRPr="000D54E4">
              <w:rPr>
                <w:lang w:eastAsia="de-DE"/>
              </w:rPr>
              <w:t>Die Nichtunterzeichnung führt zu keinem Ausschluss der Bewerberin bzw. des Bewerbers aus dem Verfahren und hat keinen Einfluss auf den Entscheid über die Präqualifikation, den Zuschlag und die Auftragserteilung.</w:t>
            </w:r>
          </w:p>
          <w:p w14:paraId="3474F0B0" w14:textId="77777777" w:rsidR="00AB5363" w:rsidRPr="000D54E4" w:rsidRDefault="00AB5363" w:rsidP="00AB5363">
            <w:pPr>
              <w:rPr>
                <w:lang w:eastAsia="de-DE"/>
              </w:rPr>
            </w:pPr>
            <w:r w:rsidRPr="000D54E4">
              <w:rPr>
                <w:lang w:eastAsia="de-DE"/>
              </w:rPr>
              <w:t>Mit nachfolgender Unterschrift erklärt sich die Bewerberin bzw. der Bewerber mit der genannten öffentlichen Bekanntmachung ohne Erhalt eines Entgelts einverstanden.</w:t>
            </w:r>
          </w:p>
        </w:tc>
      </w:tr>
      <w:tr w:rsidR="00AB5363" w:rsidRPr="00833B9A" w14:paraId="3474F0B5" w14:textId="77777777" w:rsidTr="00607F8C">
        <w:tc>
          <w:tcPr>
            <w:tcW w:w="3884" w:type="dxa"/>
            <w:tcMar>
              <w:left w:w="0" w:type="dxa"/>
              <w:right w:w="0" w:type="dxa"/>
            </w:tcMar>
          </w:tcPr>
          <w:p w14:paraId="3474F0B2" w14:textId="77777777" w:rsidR="00AB5363" w:rsidRPr="00F632C1" w:rsidRDefault="00AB5363" w:rsidP="00AB5363">
            <w:pPr>
              <w:pStyle w:val="Standard85M10"/>
            </w:pPr>
          </w:p>
        </w:tc>
        <w:tc>
          <w:tcPr>
            <w:tcW w:w="227" w:type="dxa"/>
            <w:tcBorders>
              <w:left w:val="nil"/>
            </w:tcBorders>
          </w:tcPr>
          <w:p w14:paraId="3474F0B3" w14:textId="77777777" w:rsidR="00AB5363" w:rsidRPr="000D54E4" w:rsidRDefault="00AB5363" w:rsidP="00AB5363">
            <w:pPr>
              <w:pStyle w:val="Standard85M10"/>
              <w:rPr>
                <w:lang w:eastAsia="de-DE"/>
              </w:rPr>
            </w:pPr>
          </w:p>
        </w:tc>
        <w:tc>
          <w:tcPr>
            <w:tcW w:w="5528" w:type="dxa"/>
            <w:tcMar>
              <w:left w:w="0" w:type="dxa"/>
              <w:right w:w="0" w:type="dxa"/>
            </w:tcMar>
          </w:tcPr>
          <w:p w14:paraId="3474F0B4" w14:textId="77777777" w:rsidR="00AB5363" w:rsidRPr="000D54E4" w:rsidRDefault="00AB5363" w:rsidP="00AB5363">
            <w:pPr>
              <w:pStyle w:val="Standard85M10"/>
              <w:rPr>
                <w:lang w:eastAsia="de-DE"/>
              </w:rPr>
            </w:pPr>
          </w:p>
        </w:tc>
      </w:tr>
      <w:tr w:rsidR="00AB5363" w:rsidRPr="0052544A" w14:paraId="3474F0B9" w14:textId="77777777" w:rsidTr="00607F8C">
        <w:tc>
          <w:tcPr>
            <w:tcW w:w="3884" w:type="dxa"/>
            <w:tcMar>
              <w:left w:w="0" w:type="dxa"/>
              <w:right w:w="0" w:type="dxa"/>
            </w:tcMar>
          </w:tcPr>
          <w:p w14:paraId="3474F0B6" w14:textId="77777777" w:rsidR="00AB5363" w:rsidRPr="000D54E4" w:rsidRDefault="00AB5363" w:rsidP="00AB5363">
            <w:pPr>
              <w:pStyle w:val="Standard85M10"/>
            </w:pPr>
          </w:p>
        </w:tc>
        <w:tc>
          <w:tcPr>
            <w:tcW w:w="227" w:type="dxa"/>
            <w:tcBorders>
              <w:left w:val="nil"/>
            </w:tcBorders>
          </w:tcPr>
          <w:p w14:paraId="3474F0B7" w14:textId="77777777" w:rsidR="00AB5363" w:rsidRPr="000D54E4" w:rsidRDefault="00AB5363" w:rsidP="00AB5363">
            <w:pPr>
              <w:pStyle w:val="Standard85M10"/>
            </w:pPr>
          </w:p>
        </w:tc>
        <w:tc>
          <w:tcPr>
            <w:tcW w:w="5528" w:type="dxa"/>
            <w:tcMar>
              <w:left w:w="0" w:type="dxa"/>
              <w:right w:w="0" w:type="dxa"/>
            </w:tcMar>
          </w:tcPr>
          <w:p w14:paraId="3474F0B8" w14:textId="77777777" w:rsidR="00AB5363" w:rsidRPr="000D54E4" w:rsidRDefault="00AB5363" w:rsidP="00AB5363">
            <w:pPr>
              <w:pStyle w:val="Standard85M10"/>
              <w:rPr>
                <w:sz w:val="22"/>
                <w:szCs w:val="22"/>
              </w:rPr>
            </w:pPr>
            <w:r w:rsidRPr="000D54E4">
              <w:rPr>
                <w:sz w:val="22"/>
                <w:szCs w:val="22"/>
              </w:rPr>
              <w:t>Die Unternehmung</w:t>
            </w:r>
          </w:p>
        </w:tc>
      </w:tr>
      <w:tr w:rsidR="00AB5363" w:rsidRPr="00833B9A" w14:paraId="3474F0BD" w14:textId="77777777" w:rsidTr="00607F8C">
        <w:tc>
          <w:tcPr>
            <w:tcW w:w="3884" w:type="dxa"/>
            <w:tcMar>
              <w:left w:w="0" w:type="dxa"/>
              <w:right w:w="0" w:type="dxa"/>
            </w:tcMar>
          </w:tcPr>
          <w:p w14:paraId="3474F0BA" w14:textId="77777777" w:rsidR="00AB5363" w:rsidRPr="000D54E4" w:rsidRDefault="00AB5363" w:rsidP="00AB5363">
            <w:pPr>
              <w:pStyle w:val="Standard85M10"/>
            </w:pPr>
            <w:r w:rsidRPr="000D54E4">
              <w:rPr>
                <w:b/>
              </w:rPr>
              <w:t>Ort und Datum</w:t>
            </w:r>
          </w:p>
        </w:tc>
        <w:tc>
          <w:tcPr>
            <w:tcW w:w="227" w:type="dxa"/>
            <w:tcBorders>
              <w:left w:val="nil"/>
            </w:tcBorders>
          </w:tcPr>
          <w:p w14:paraId="3474F0BB" w14:textId="77777777" w:rsidR="00AB5363" w:rsidRPr="000D54E4" w:rsidRDefault="00AB5363" w:rsidP="00AB5363">
            <w:pPr>
              <w:pStyle w:val="Standard85M10"/>
              <w:rPr>
                <w:lang w:eastAsia="de-DE"/>
              </w:rPr>
            </w:pPr>
          </w:p>
        </w:tc>
        <w:tc>
          <w:tcPr>
            <w:tcW w:w="5528" w:type="dxa"/>
            <w:tcMar>
              <w:left w:w="0" w:type="dxa"/>
              <w:right w:w="0" w:type="dxa"/>
            </w:tcMar>
          </w:tcPr>
          <w:p w14:paraId="3474F0BC" w14:textId="77777777" w:rsidR="00AB5363" w:rsidRPr="000D54E4" w:rsidRDefault="00AB5363" w:rsidP="00AB5363">
            <w:pPr>
              <w:pStyle w:val="Standard85M10"/>
              <w:rPr>
                <w:lang w:eastAsia="de-DE"/>
              </w:rPr>
            </w:pPr>
            <w:r w:rsidRPr="000D54E4">
              <w:rPr>
                <w:b/>
              </w:rPr>
              <w:t>Stempel und rechtsgültige Unterschrift(en)</w:t>
            </w:r>
          </w:p>
        </w:tc>
      </w:tr>
    </w:tbl>
    <w:p w14:paraId="3474F0BE" w14:textId="77777777" w:rsidR="00192196" w:rsidRDefault="00192196" w:rsidP="00192196"/>
    <w:p w14:paraId="4E00D9D4" w14:textId="77777777" w:rsidR="008A76F6" w:rsidRDefault="00192196" w:rsidP="008A76F6">
      <w:pPr>
        <w:sectPr w:rsidR="008A76F6" w:rsidSect="00011C72">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127" w:right="567" w:bottom="567" w:left="1701" w:header="567" w:footer="397" w:gutter="0"/>
          <w:cols w:space="708"/>
          <w:titlePg/>
          <w:docGrid w:linePitch="360"/>
        </w:sectPr>
      </w:pPr>
      <w:r>
        <w:fldChar w:fldCharType="begin">
          <w:ffData>
            <w:name w:val="Text46"/>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p w14:paraId="3D62F9AD" w14:textId="77777777" w:rsidR="008A76F6" w:rsidRPr="00C753D6" w:rsidRDefault="008A76F6" w:rsidP="008A76F6">
      <w:pPr>
        <w:pStyle w:val="berschrift1"/>
        <w:pageBreakBefore/>
        <w:rPr>
          <w:rFonts w:ascii="Arial Black" w:hAnsi="Arial Black"/>
        </w:rPr>
      </w:pPr>
      <w:r w:rsidRPr="00C753D6">
        <w:rPr>
          <w:rFonts w:ascii="Arial Black" w:hAnsi="Arial Black"/>
        </w:rPr>
        <w:lastRenderedPageBreak/>
        <w:t>Angaben zur Unternehmung</w:t>
      </w:r>
    </w:p>
    <w:tbl>
      <w:tblPr>
        <w:tblW w:w="9866" w:type="dxa"/>
        <w:tblLayout w:type="fixed"/>
        <w:tblCellMar>
          <w:left w:w="0" w:type="dxa"/>
          <w:right w:w="0" w:type="dxa"/>
        </w:tblCellMar>
        <w:tblLook w:val="0000" w:firstRow="0" w:lastRow="0" w:firstColumn="0" w:lastColumn="0" w:noHBand="0" w:noVBand="0"/>
      </w:tblPr>
      <w:tblGrid>
        <w:gridCol w:w="1843"/>
        <w:gridCol w:w="2268"/>
        <w:gridCol w:w="227"/>
        <w:gridCol w:w="5528"/>
      </w:tblGrid>
      <w:tr w:rsidR="008A76F6" w:rsidRPr="00130937" w14:paraId="2AE19F91" w14:textId="77777777" w:rsidTr="001A0A98">
        <w:tc>
          <w:tcPr>
            <w:tcW w:w="1843" w:type="dxa"/>
            <w:tcMar>
              <w:left w:w="0" w:type="dxa"/>
              <w:right w:w="0" w:type="dxa"/>
            </w:tcMar>
          </w:tcPr>
          <w:p w14:paraId="191129DB" w14:textId="77777777" w:rsidR="008A76F6" w:rsidRPr="00833B9A" w:rsidRDefault="008A76F6" w:rsidP="001A0A98">
            <w:pPr>
              <w:pStyle w:val="Tabelle85M10V3"/>
              <w:rPr>
                <w:b/>
              </w:rPr>
            </w:pPr>
            <w:r w:rsidRPr="00833B9A">
              <w:rPr>
                <w:b/>
              </w:rPr>
              <w:t>Bezeichnung</w:t>
            </w:r>
          </w:p>
        </w:tc>
        <w:tc>
          <w:tcPr>
            <w:tcW w:w="2268" w:type="dxa"/>
            <w:tcMar>
              <w:left w:w="0" w:type="dxa"/>
              <w:right w:w="0" w:type="dxa"/>
            </w:tcMar>
          </w:tcPr>
          <w:p w14:paraId="427F7F64" w14:textId="77777777" w:rsidR="008A76F6" w:rsidRPr="00833B9A" w:rsidRDefault="008A76F6" w:rsidP="001A0A98">
            <w:pPr>
              <w:pStyle w:val="Tabelle85M10V3"/>
              <w:tabs>
                <w:tab w:val="right" w:pos="1985"/>
              </w:tabs>
            </w:pPr>
            <w:r>
              <w:t xml:space="preserve">Firmenbezeichnung </w:t>
            </w:r>
          </w:p>
        </w:tc>
        <w:tc>
          <w:tcPr>
            <w:tcW w:w="227" w:type="dxa"/>
          </w:tcPr>
          <w:p w14:paraId="3046E816" w14:textId="77777777" w:rsidR="008A76F6" w:rsidRDefault="008A76F6" w:rsidP="001A0A98"/>
        </w:tc>
        <w:tc>
          <w:tcPr>
            <w:tcW w:w="5528" w:type="dxa"/>
            <w:tcBorders>
              <w:bottom w:val="single" w:sz="4" w:space="0" w:color="808080"/>
            </w:tcBorders>
            <w:tcMar>
              <w:left w:w="0" w:type="dxa"/>
              <w:right w:w="0" w:type="dxa"/>
            </w:tcMar>
            <w:vAlign w:val="bottom"/>
          </w:tcPr>
          <w:p w14:paraId="2B4255C8" w14:textId="7E66CAC1" w:rsidR="008A76F6" w:rsidRDefault="008A76F6" w:rsidP="00100E63">
            <w:r>
              <w:fldChar w:fldCharType="begin">
                <w:ffData>
                  <w:name w:val="Text41"/>
                  <w:enabled/>
                  <w:calcOnExit w:val="0"/>
                  <w:textInput/>
                </w:ffData>
              </w:fldChar>
            </w:r>
            <w:r>
              <w:instrText xml:space="preserve"> FORMTEXT </w:instrText>
            </w:r>
            <w:r>
              <w:fldChar w:fldCharType="separate"/>
            </w:r>
            <w:r w:rsidR="00100E63">
              <w:t> </w:t>
            </w:r>
            <w:r w:rsidR="00100E63">
              <w:t> </w:t>
            </w:r>
            <w:r w:rsidR="00100E63">
              <w:t> </w:t>
            </w:r>
            <w:r w:rsidR="00100E63">
              <w:t> </w:t>
            </w:r>
            <w:r w:rsidR="00100E63">
              <w:t> </w:t>
            </w:r>
            <w:r>
              <w:fldChar w:fldCharType="end"/>
            </w:r>
          </w:p>
        </w:tc>
      </w:tr>
      <w:tr w:rsidR="008A76F6" w:rsidRPr="00130937" w14:paraId="5536A048" w14:textId="77777777" w:rsidTr="001A0A98">
        <w:tc>
          <w:tcPr>
            <w:tcW w:w="1843" w:type="dxa"/>
            <w:tcMar>
              <w:left w:w="0" w:type="dxa"/>
              <w:right w:w="0" w:type="dxa"/>
            </w:tcMar>
          </w:tcPr>
          <w:p w14:paraId="2CB34336" w14:textId="77777777" w:rsidR="008A76F6" w:rsidRPr="00833B9A" w:rsidRDefault="008A76F6" w:rsidP="001A0A98">
            <w:pPr>
              <w:pStyle w:val="Tabelle85M10V3"/>
              <w:rPr>
                <w:b/>
              </w:rPr>
            </w:pPr>
          </w:p>
        </w:tc>
        <w:tc>
          <w:tcPr>
            <w:tcW w:w="2268" w:type="dxa"/>
            <w:tcMar>
              <w:left w:w="0" w:type="dxa"/>
              <w:right w:w="0" w:type="dxa"/>
            </w:tcMar>
          </w:tcPr>
          <w:p w14:paraId="742637AB" w14:textId="0BF2F0AD" w:rsidR="008A76F6" w:rsidRPr="002C5B56" w:rsidRDefault="008A76F6" w:rsidP="00100E63">
            <w:pPr>
              <w:pStyle w:val="Tabelle85M10V3"/>
              <w:tabs>
                <w:tab w:val="right" w:pos="1985"/>
              </w:tabs>
              <w:rPr>
                <w:sz w:val="16"/>
                <w:szCs w:val="16"/>
              </w:rPr>
            </w:pPr>
            <w:r w:rsidRPr="002C5B56">
              <w:rPr>
                <w:sz w:val="16"/>
                <w:szCs w:val="16"/>
              </w:rPr>
              <w:t>(</w:t>
            </w:r>
            <w:r w:rsidR="00100E63">
              <w:rPr>
                <w:sz w:val="16"/>
                <w:szCs w:val="16"/>
              </w:rPr>
              <w:t>gemäss Eintrag</w:t>
            </w:r>
            <w:r w:rsidRPr="002C5B56">
              <w:rPr>
                <w:sz w:val="16"/>
                <w:szCs w:val="16"/>
              </w:rPr>
              <w:t xml:space="preserve"> UID-Register)</w:t>
            </w:r>
          </w:p>
        </w:tc>
        <w:tc>
          <w:tcPr>
            <w:tcW w:w="227" w:type="dxa"/>
          </w:tcPr>
          <w:p w14:paraId="79329F24"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26102A61" w14:textId="290FE8E7" w:rsidR="008A76F6" w:rsidRDefault="008A76F6" w:rsidP="001A0A98"/>
        </w:tc>
      </w:tr>
      <w:tr w:rsidR="008A76F6" w:rsidRPr="00130937" w14:paraId="1034BE83" w14:textId="77777777" w:rsidTr="001A0A98">
        <w:tc>
          <w:tcPr>
            <w:tcW w:w="1843" w:type="dxa"/>
            <w:tcMar>
              <w:left w:w="0" w:type="dxa"/>
              <w:right w:w="0" w:type="dxa"/>
            </w:tcMar>
          </w:tcPr>
          <w:p w14:paraId="2BAFCA37" w14:textId="77777777" w:rsidR="008A76F6" w:rsidRPr="00833B9A" w:rsidRDefault="008A76F6" w:rsidP="001A0A98">
            <w:pPr>
              <w:pStyle w:val="Standard85M10"/>
            </w:pPr>
          </w:p>
        </w:tc>
        <w:tc>
          <w:tcPr>
            <w:tcW w:w="2268" w:type="dxa"/>
            <w:tcMar>
              <w:left w:w="0" w:type="dxa"/>
              <w:right w:w="0" w:type="dxa"/>
            </w:tcMar>
          </w:tcPr>
          <w:p w14:paraId="11ED7494" w14:textId="77777777" w:rsidR="008A76F6" w:rsidRPr="00833B9A" w:rsidRDefault="008A76F6" w:rsidP="001A0A98">
            <w:pPr>
              <w:pStyle w:val="Standard85M10"/>
              <w:tabs>
                <w:tab w:val="right" w:pos="1985"/>
              </w:tabs>
            </w:pPr>
          </w:p>
        </w:tc>
        <w:tc>
          <w:tcPr>
            <w:tcW w:w="227" w:type="dxa"/>
          </w:tcPr>
          <w:p w14:paraId="5D9E0803" w14:textId="77777777" w:rsidR="008A76F6" w:rsidRPr="00B05214" w:rsidRDefault="008A76F6" w:rsidP="001A0A98">
            <w:pPr>
              <w:pStyle w:val="Standard85M10"/>
            </w:pPr>
          </w:p>
        </w:tc>
        <w:tc>
          <w:tcPr>
            <w:tcW w:w="5528" w:type="dxa"/>
            <w:tcBorders>
              <w:top w:val="single" w:sz="4" w:space="0" w:color="808080"/>
            </w:tcBorders>
            <w:tcMar>
              <w:left w:w="0" w:type="dxa"/>
              <w:right w:w="0" w:type="dxa"/>
            </w:tcMar>
            <w:vAlign w:val="bottom"/>
          </w:tcPr>
          <w:p w14:paraId="12A6486A" w14:textId="77777777" w:rsidR="008A76F6" w:rsidRPr="00B05214" w:rsidRDefault="008A76F6" w:rsidP="001A0A98">
            <w:pPr>
              <w:pStyle w:val="Standard85M10"/>
            </w:pPr>
          </w:p>
        </w:tc>
      </w:tr>
      <w:tr w:rsidR="008A76F6" w:rsidRPr="00130937" w14:paraId="31C8BBA6" w14:textId="77777777" w:rsidTr="001A0A98">
        <w:tc>
          <w:tcPr>
            <w:tcW w:w="1843" w:type="dxa"/>
            <w:tcMar>
              <w:left w:w="0" w:type="dxa"/>
              <w:right w:w="0" w:type="dxa"/>
            </w:tcMar>
          </w:tcPr>
          <w:p w14:paraId="527D5D50" w14:textId="77777777" w:rsidR="008A76F6" w:rsidRPr="00833B9A" w:rsidRDefault="008A76F6" w:rsidP="001A0A98">
            <w:pPr>
              <w:pStyle w:val="Tabelle85M10V3"/>
              <w:rPr>
                <w:b/>
              </w:rPr>
            </w:pPr>
            <w:r>
              <w:t xml:space="preserve">    Falls ARGE</w:t>
            </w:r>
          </w:p>
        </w:tc>
        <w:tc>
          <w:tcPr>
            <w:tcW w:w="2268" w:type="dxa"/>
            <w:tcMar>
              <w:left w:w="0" w:type="dxa"/>
              <w:right w:w="0" w:type="dxa"/>
            </w:tcMar>
          </w:tcPr>
          <w:p w14:paraId="2E71A8F8" w14:textId="6298F112" w:rsidR="008A76F6" w:rsidRDefault="008A76F6" w:rsidP="00B03675">
            <w:pPr>
              <w:pStyle w:val="Tabelle85M10V3"/>
              <w:tabs>
                <w:tab w:val="right" w:pos="1985"/>
              </w:tabs>
            </w:pPr>
            <w:r>
              <w:t xml:space="preserve">ARGE-Name und </w:t>
            </w:r>
          </w:p>
        </w:tc>
        <w:tc>
          <w:tcPr>
            <w:tcW w:w="227" w:type="dxa"/>
          </w:tcPr>
          <w:p w14:paraId="596C02F1"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1FB9B104" w14:textId="77777777" w:rsidR="008A76F6" w:rsidRDefault="008A76F6" w:rsidP="001A0A98">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04E94422" w14:textId="77777777" w:rsidTr="001A0A98">
        <w:tc>
          <w:tcPr>
            <w:tcW w:w="1843" w:type="dxa"/>
            <w:tcMar>
              <w:left w:w="0" w:type="dxa"/>
              <w:right w:w="0" w:type="dxa"/>
            </w:tcMar>
          </w:tcPr>
          <w:p w14:paraId="7CD396EF" w14:textId="77777777" w:rsidR="008A76F6" w:rsidRPr="00833B9A" w:rsidRDefault="008A76F6" w:rsidP="001A0A98">
            <w:pPr>
              <w:pStyle w:val="Tabelle85M10V3"/>
              <w:rPr>
                <w:b/>
              </w:rPr>
            </w:pPr>
          </w:p>
        </w:tc>
        <w:tc>
          <w:tcPr>
            <w:tcW w:w="2268" w:type="dxa"/>
            <w:tcMar>
              <w:left w:w="0" w:type="dxa"/>
              <w:right w:w="0" w:type="dxa"/>
            </w:tcMar>
          </w:tcPr>
          <w:p w14:paraId="5C52418A" w14:textId="0563CAD5" w:rsidR="008A76F6" w:rsidRDefault="00927B33" w:rsidP="00B03675">
            <w:pPr>
              <w:pStyle w:val="Tabelle85M10V3"/>
              <w:tabs>
                <w:tab w:val="right" w:pos="1985"/>
              </w:tabs>
            </w:pPr>
            <w:r>
              <w:t xml:space="preserve">(c/o) Adresse </w:t>
            </w:r>
            <w:r>
              <w:rPr>
                <w:b/>
              </w:rPr>
              <w:t>federführendes</w:t>
            </w:r>
            <w:r>
              <w:t xml:space="preserve"> Büro</w:t>
            </w:r>
          </w:p>
        </w:tc>
        <w:tc>
          <w:tcPr>
            <w:tcW w:w="227" w:type="dxa"/>
          </w:tcPr>
          <w:p w14:paraId="5AA92891"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26862FEC" w14:textId="77777777" w:rsidR="008A76F6" w:rsidRDefault="008A76F6" w:rsidP="001A0A98">
            <w:r>
              <w:fldChar w:fldCharType="begin">
                <w:ffData>
                  <w:name w:val="Text42"/>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6CA97937" w14:textId="77777777" w:rsidTr="001A0A98">
        <w:tc>
          <w:tcPr>
            <w:tcW w:w="1843" w:type="dxa"/>
            <w:tcMar>
              <w:left w:w="0" w:type="dxa"/>
              <w:right w:w="0" w:type="dxa"/>
            </w:tcMar>
          </w:tcPr>
          <w:p w14:paraId="03E78633" w14:textId="77777777" w:rsidR="008A76F6" w:rsidRPr="00833B9A" w:rsidRDefault="008A76F6" w:rsidP="001A0A98">
            <w:pPr>
              <w:pStyle w:val="Standard85M10"/>
            </w:pPr>
          </w:p>
        </w:tc>
        <w:tc>
          <w:tcPr>
            <w:tcW w:w="2268" w:type="dxa"/>
            <w:tcMar>
              <w:left w:w="0" w:type="dxa"/>
              <w:right w:w="0" w:type="dxa"/>
            </w:tcMar>
          </w:tcPr>
          <w:p w14:paraId="64140EB1" w14:textId="77777777" w:rsidR="008A76F6" w:rsidRPr="00833B9A" w:rsidRDefault="008A76F6" w:rsidP="001A0A98">
            <w:pPr>
              <w:pStyle w:val="Standard85M10"/>
              <w:tabs>
                <w:tab w:val="right" w:pos="1985"/>
              </w:tabs>
            </w:pPr>
          </w:p>
        </w:tc>
        <w:tc>
          <w:tcPr>
            <w:tcW w:w="227" w:type="dxa"/>
          </w:tcPr>
          <w:p w14:paraId="70849708" w14:textId="77777777" w:rsidR="008A76F6" w:rsidRPr="00B05214" w:rsidRDefault="008A76F6" w:rsidP="001A0A98">
            <w:pPr>
              <w:pStyle w:val="Standard85M10"/>
            </w:pPr>
          </w:p>
        </w:tc>
        <w:tc>
          <w:tcPr>
            <w:tcW w:w="5528" w:type="dxa"/>
            <w:tcBorders>
              <w:top w:val="single" w:sz="4" w:space="0" w:color="808080"/>
            </w:tcBorders>
            <w:tcMar>
              <w:left w:w="0" w:type="dxa"/>
              <w:right w:w="0" w:type="dxa"/>
            </w:tcMar>
            <w:vAlign w:val="bottom"/>
          </w:tcPr>
          <w:p w14:paraId="29A2FBFA" w14:textId="77777777" w:rsidR="008A76F6" w:rsidRPr="00B05214" w:rsidRDefault="008A76F6" w:rsidP="001A0A98">
            <w:pPr>
              <w:pStyle w:val="Standard85M10"/>
            </w:pPr>
          </w:p>
        </w:tc>
      </w:tr>
      <w:tr w:rsidR="008A76F6" w:rsidRPr="00130937" w14:paraId="4B8AC682" w14:textId="77777777" w:rsidTr="001A0A98">
        <w:tc>
          <w:tcPr>
            <w:tcW w:w="1843" w:type="dxa"/>
            <w:tcMar>
              <w:left w:w="0" w:type="dxa"/>
              <w:right w:w="0" w:type="dxa"/>
            </w:tcMar>
          </w:tcPr>
          <w:p w14:paraId="3C9C1330" w14:textId="77777777" w:rsidR="008A76F6" w:rsidRPr="00833B9A" w:rsidRDefault="008A76F6" w:rsidP="001A0A98">
            <w:pPr>
              <w:pStyle w:val="Tabelle85M10V3"/>
              <w:rPr>
                <w:b/>
              </w:rPr>
            </w:pPr>
            <w:r w:rsidRPr="00833B9A">
              <w:rPr>
                <w:b/>
              </w:rPr>
              <w:t>Adresse</w:t>
            </w:r>
          </w:p>
        </w:tc>
        <w:tc>
          <w:tcPr>
            <w:tcW w:w="2268" w:type="dxa"/>
            <w:tcMar>
              <w:left w:w="0" w:type="dxa"/>
              <w:right w:w="0" w:type="dxa"/>
            </w:tcMar>
          </w:tcPr>
          <w:p w14:paraId="4A98FAF8" w14:textId="77777777" w:rsidR="008A76F6" w:rsidRPr="00833B9A" w:rsidRDefault="008A76F6" w:rsidP="001A0A98">
            <w:pPr>
              <w:pStyle w:val="Tabelle85M10V3"/>
              <w:tabs>
                <w:tab w:val="right" w:pos="1985"/>
              </w:tabs>
            </w:pPr>
            <w:r w:rsidRPr="00833B9A">
              <w:t>Strasse/N</w:t>
            </w:r>
            <w:r>
              <w:t>ummer</w:t>
            </w:r>
          </w:p>
        </w:tc>
        <w:tc>
          <w:tcPr>
            <w:tcW w:w="227" w:type="dxa"/>
          </w:tcPr>
          <w:p w14:paraId="69E0D076" w14:textId="77777777" w:rsidR="008A76F6" w:rsidRDefault="008A76F6" w:rsidP="001A0A98"/>
        </w:tc>
        <w:tc>
          <w:tcPr>
            <w:tcW w:w="5528" w:type="dxa"/>
            <w:tcBorders>
              <w:bottom w:val="single" w:sz="4" w:space="0" w:color="808080"/>
            </w:tcBorders>
            <w:tcMar>
              <w:left w:w="0" w:type="dxa"/>
              <w:right w:w="0" w:type="dxa"/>
            </w:tcMar>
            <w:vAlign w:val="bottom"/>
          </w:tcPr>
          <w:p w14:paraId="70AA2CEF" w14:textId="77777777" w:rsidR="008A76F6" w:rsidRDefault="008A76F6" w:rsidP="001A0A98">
            <w:r>
              <w:fldChar w:fldCharType="begin">
                <w:ffData>
                  <w:name w:val="Text43"/>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426E2BA0" w14:textId="77777777" w:rsidTr="001A0A98">
        <w:tc>
          <w:tcPr>
            <w:tcW w:w="1843" w:type="dxa"/>
            <w:tcMar>
              <w:left w:w="0" w:type="dxa"/>
              <w:right w:w="0" w:type="dxa"/>
            </w:tcMar>
          </w:tcPr>
          <w:p w14:paraId="25EE4278" w14:textId="77777777" w:rsidR="008A76F6" w:rsidRPr="00833B9A" w:rsidRDefault="008A76F6" w:rsidP="001A0A98">
            <w:pPr>
              <w:pStyle w:val="Tabelle85M10V3"/>
              <w:rPr>
                <w:b/>
              </w:rPr>
            </w:pPr>
          </w:p>
        </w:tc>
        <w:tc>
          <w:tcPr>
            <w:tcW w:w="2268" w:type="dxa"/>
            <w:tcMar>
              <w:left w:w="0" w:type="dxa"/>
              <w:right w:w="0" w:type="dxa"/>
            </w:tcMar>
          </w:tcPr>
          <w:p w14:paraId="4078B5E2" w14:textId="77777777" w:rsidR="008A76F6" w:rsidRPr="00833B9A" w:rsidRDefault="008A76F6" w:rsidP="001A0A98">
            <w:pPr>
              <w:pStyle w:val="Tabelle85M10V3"/>
              <w:tabs>
                <w:tab w:val="right" w:pos="1985"/>
              </w:tabs>
            </w:pPr>
            <w:r w:rsidRPr="00833B9A">
              <w:t>PLZ, Ort</w:t>
            </w:r>
          </w:p>
        </w:tc>
        <w:tc>
          <w:tcPr>
            <w:tcW w:w="227" w:type="dxa"/>
          </w:tcPr>
          <w:p w14:paraId="71E67318"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30DA5150"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03E3DF2E" w14:textId="77777777" w:rsidTr="001A0A98">
        <w:tc>
          <w:tcPr>
            <w:tcW w:w="1843" w:type="dxa"/>
            <w:tcMar>
              <w:left w:w="0" w:type="dxa"/>
              <w:right w:w="0" w:type="dxa"/>
            </w:tcMar>
          </w:tcPr>
          <w:p w14:paraId="178C707F" w14:textId="77777777" w:rsidR="008A76F6" w:rsidRPr="00833B9A" w:rsidRDefault="008A76F6" w:rsidP="001A0A98">
            <w:pPr>
              <w:pStyle w:val="Standard85M10"/>
            </w:pPr>
          </w:p>
        </w:tc>
        <w:tc>
          <w:tcPr>
            <w:tcW w:w="2268" w:type="dxa"/>
            <w:tcMar>
              <w:left w:w="0" w:type="dxa"/>
              <w:right w:w="0" w:type="dxa"/>
            </w:tcMar>
          </w:tcPr>
          <w:p w14:paraId="01C463AD" w14:textId="77777777" w:rsidR="008A76F6" w:rsidRPr="00833B9A" w:rsidRDefault="008A76F6" w:rsidP="001A0A98">
            <w:pPr>
              <w:pStyle w:val="Standard85M10"/>
              <w:tabs>
                <w:tab w:val="right" w:pos="1985"/>
              </w:tabs>
            </w:pPr>
          </w:p>
        </w:tc>
        <w:tc>
          <w:tcPr>
            <w:tcW w:w="227" w:type="dxa"/>
          </w:tcPr>
          <w:p w14:paraId="6630856A" w14:textId="77777777" w:rsidR="008A76F6" w:rsidRPr="00B05214" w:rsidRDefault="008A76F6" w:rsidP="001A0A98">
            <w:pPr>
              <w:pStyle w:val="Standard85M10"/>
            </w:pPr>
          </w:p>
        </w:tc>
        <w:tc>
          <w:tcPr>
            <w:tcW w:w="5528" w:type="dxa"/>
            <w:tcBorders>
              <w:top w:val="single" w:sz="4" w:space="0" w:color="808080"/>
            </w:tcBorders>
            <w:tcMar>
              <w:left w:w="0" w:type="dxa"/>
              <w:right w:w="0" w:type="dxa"/>
            </w:tcMar>
            <w:vAlign w:val="bottom"/>
          </w:tcPr>
          <w:p w14:paraId="6E7B1BBC" w14:textId="77777777" w:rsidR="008A76F6" w:rsidRPr="00B05214" w:rsidRDefault="008A76F6" w:rsidP="001A0A98">
            <w:pPr>
              <w:pStyle w:val="Standard85M10"/>
            </w:pPr>
          </w:p>
        </w:tc>
      </w:tr>
      <w:tr w:rsidR="008A76F6" w:rsidRPr="00130937" w14:paraId="74BFD73C" w14:textId="77777777" w:rsidTr="001A0A98">
        <w:tc>
          <w:tcPr>
            <w:tcW w:w="1843" w:type="dxa"/>
            <w:tcMar>
              <w:left w:w="0" w:type="dxa"/>
              <w:right w:w="0" w:type="dxa"/>
            </w:tcMar>
          </w:tcPr>
          <w:p w14:paraId="57F5A021" w14:textId="77777777" w:rsidR="008A76F6" w:rsidRPr="00833B9A" w:rsidRDefault="008A76F6" w:rsidP="001A0A98">
            <w:pPr>
              <w:pStyle w:val="Tabelle85M10V3"/>
              <w:rPr>
                <w:b/>
              </w:rPr>
            </w:pPr>
            <w:r w:rsidRPr="00833B9A">
              <w:rPr>
                <w:b/>
              </w:rPr>
              <w:t>Kontakt</w:t>
            </w:r>
          </w:p>
        </w:tc>
        <w:tc>
          <w:tcPr>
            <w:tcW w:w="2268" w:type="dxa"/>
            <w:tcMar>
              <w:left w:w="0" w:type="dxa"/>
              <w:right w:w="0" w:type="dxa"/>
            </w:tcMar>
          </w:tcPr>
          <w:p w14:paraId="050D0994" w14:textId="77777777" w:rsidR="008A76F6" w:rsidRPr="00833B9A" w:rsidRDefault="008A76F6" w:rsidP="001A0A98">
            <w:pPr>
              <w:pStyle w:val="Tabelle85M10V3"/>
              <w:tabs>
                <w:tab w:val="right" w:pos="1985"/>
              </w:tabs>
            </w:pPr>
            <w:r w:rsidRPr="00833B9A">
              <w:t>Telefon</w:t>
            </w:r>
          </w:p>
        </w:tc>
        <w:tc>
          <w:tcPr>
            <w:tcW w:w="227" w:type="dxa"/>
          </w:tcPr>
          <w:p w14:paraId="60352258" w14:textId="77777777" w:rsidR="008A76F6" w:rsidRDefault="008A76F6" w:rsidP="001A0A98"/>
        </w:tc>
        <w:tc>
          <w:tcPr>
            <w:tcW w:w="5528" w:type="dxa"/>
            <w:tcBorders>
              <w:bottom w:val="single" w:sz="4" w:space="0" w:color="808080"/>
            </w:tcBorders>
            <w:tcMar>
              <w:left w:w="0" w:type="dxa"/>
              <w:right w:w="0" w:type="dxa"/>
            </w:tcMar>
            <w:vAlign w:val="bottom"/>
          </w:tcPr>
          <w:p w14:paraId="717370EB"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6B20C3E5" w14:textId="77777777" w:rsidTr="001A0A98">
        <w:tc>
          <w:tcPr>
            <w:tcW w:w="1843" w:type="dxa"/>
            <w:tcMar>
              <w:left w:w="0" w:type="dxa"/>
              <w:right w:w="0" w:type="dxa"/>
            </w:tcMar>
          </w:tcPr>
          <w:p w14:paraId="7EB12057" w14:textId="77777777" w:rsidR="008A76F6" w:rsidRPr="00833B9A" w:rsidRDefault="008A76F6" w:rsidP="001A0A98">
            <w:pPr>
              <w:pStyle w:val="Tabelle85M10V3"/>
              <w:rPr>
                <w:b/>
              </w:rPr>
            </w:pPr>
          </w:p>
        </w:tc>
        <w:tc>
          <w:tcPr>
            <w:tcW w:w="2268" w:type="dxa"/>
            <w:tcMar>
              <w:left w:w="0" w:type="dxa"/>
              <w:right w:w="0" w:type="dxa"/>
            </w:tcMar>
          </w:tcPr>
          <w:p w14:paraId="6C329A12" w14:textId="77777777" w:rsidR="008A76F6" w:rsidRPr="00833B9A" w:rsidRDefault="008A76F6" w:rsidP="001A0A98">
            <w:pPr>
              <w:pStyle w:val="Tabelle85M10V3"/>
              <w:tabs>
                <w:tab w:val="right" w:pos="1985"/>
              </w:tabs>
            </w:pPr>
            <w:r w:rsidRPr="00833B9A">
              <w:t>Mobiltelefon</w:t>
            </w:r>
          </w:p>
        </w:tc>
        <w:tc>
          <w:tcPr>
            <w:tcW w:w="227" w:type="dxa"/>
          </w:tcPr>
          <w:p w14:paraId="6C4D971A"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77AAB64E"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6F688D9E" w14:textId="77777777" w:rsidTr="001A0A98">
        <w:tc>
          <w:tcPr>
            <w:tcW w:w="1843" w:type="dxa"/>
            <w:tcMar>
              <w:left w:w="0" w:type="dxa"/>
              <w:right w:w="0" w:type="dxa"/>
            </w:tcMar>
          </w:tcPr>
          <w:p w14:paraId="6308283E" w14:textId="77777777" w:rsidR="008A76F6" w:rsidRPr="00833B9A" w:rsidRDefault="008A76F6" w:rsidP="001A0A98">
            <w:pPr>
              <w:pStyle w:val="Tabelle85M10V3"/>
              <w:rPr>
                <w:b/>
              </w:rPr>
            </w:pPr>
          </w:p>
        </w:tc>
        <w:tc>
          <w:tcPr>
            <w:tcW w:w="2268" w:type="dxa"/>
            <w:tcMar>
              <w:left w:w="0" w:type="dxa"/>
              <w:right w:w="0" w:type="dxa"/>
            </w:tcMar>
          </w:tcPr>
          <w:p w14:paraId="4AFCBCB2" w14:textId="77777777" w:rsidR="008A76F6" w:rsidRPr="00833B9A" w:rsidRDefault="008A76F6" w:rsidP="001A0A98">
            <w:pPr>
              <w:pStyle w:val="Tabelle85M10V3"/>
              <w:tabs>
                <w:tab w:val="right" w:pos="1985"/>
              </w:tabs>
            </w:pPr>
            <w:r w:rsidRPr="00833B9A">
              <w:t>E-Mail</w:t>
            </w:r>
          </w:p>
        </w:tc>
        <w:tc>
          <w:tcPr>
            <w:tcW w:w="227" w:type="dxa"/>
          </w:tcPr>
          <w:p w14:paraId="5CDFE143"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13D1B710"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3A1EA30B" w14:textId="77777777" w:rsidTr="001A0A98">
        <w:tc>
          <w:tcPr>
            <w:tcW w:w="1843" w:type="dxa"/>
            <w:tcMar>
              <w:left w:w="0" w:type="dxa"/>
              <w:right w:w="0" w:type="dxa"/>
            </w:tcMar>
          </w:tcPr>
          <w:p w14:paraId="190DD811" w14:textId="77777777" w:rsidR="008A76F6" w:rsidRPr="00833B9A" w:rsidRDefault="008A76F6" w:rsidP="001A0A98">
            <w:pPr>
              <w:pStyle w:val="Standard85M10"/>
            </w:pPr>
          </w:p>
        </w:tc>
        <w:tc>
          <w:tcPr>
            <w:tcW w:w="2268" w:type="dxa"/>
            <w:tcMar>
              <w:left w:w="0" w:type="dxa"/>
              <w:right w:w="0" w:type="dxa"/>
            </w:tcMar>
          </w:tcPr>
          <w:p w14:paraId="4326CCC8" w14:textId="77777777" w:rsidR="008A76F6" w:rsidRPr="00833B9A" w:rsidRDefault="008A76F6" w:rsidP="001A0A98">
            <w:pPr>
              <w:pStyle w:val="Standard85M10"/>
              <w:tabs>
                <w:tab w:val="right" w:pos="1985"/>
              </w:tabs>
            </w:pPr>
          </w:p>
        </w:tc>
        <w:tc>
          <w:tcPr>
            <w:tcW w:w="227" w:type="dxa"/>
          </w:tcPr>
          <w:p w14:paraId="428AEEDF" w14:textId="77777777" w:rsidR="008A76F6" w:rsidRPr="00B05214" w:rsidRDefault="008A76F6" w:rsidP="001A0A98">
            <w:pPr>
              <w:pStyle w:val="Standard85M10"/>
            </w:pPr>
          </w:p>
        </w:tc>
        <w:tc>
          <w:tcPr>
            <w:tcW w:w="5528" w:type="dxa"/>
            <w:tcBorders>
              <w:top w:val="single" w:sz="4" w:space="0" w:color="808080"/>
            </w:tcBorders>
            <w:tcMar>
              <w:left w:w="0" w:type="dxa"/>
              <w:right w:w="0" w:type="dxa"/>
            </w:tcMar>
            <w:vAlign w:val="bottom"/>
          </w:tcPr>
          <w:p w14:paraId="66FAAF29" w14:textId="77777777" w:rsidR="008A76F6" w:rsidRPr="00B05214" w:rsidRDefault="008A76F6" w:rsidP="001A0A98">
            <w:pPr>
              <w:pStyle w:val="Standard85M10"/>
            </w:pPr>
          </w:p>
        </w:tc>
      </w:tr>
      <w:tr w:rsidR="008A76F6" w:rsidRPr="00130937" w14:paraId="3CC02F4F" w14:textId="77777777" w:rsidTr="001A0A98">
        <w:tc>
          <w:tcPr>
            <w:tcW w:w="1843" w:type="dxa"/>
            <w:tcMar>
              <w:left w:w="0" w:type="dxa"/>
              <w:right w:w="0" w:type="dxa"/>
            </w:tcMar>
          </w:tcPr>
          <w:p w14:paraId="4461AD18" w14:textId="77777777" w:rsidR="008A76F6" w:rsidRPr="00833B9A" w:rsidRDefault="008A76F6" w:rsidP="001A0A98">
            <w:pPr>
              <w:pStyle w:val="Tabelle85M10V3"/>
              <w:rPr>
                <w:b/>
              </w:rPr>
            </w:pPr>
            <w:r w:rsidRPr="00833B9A">
              <w:rPr>
                <w:b/>
              </w:rPr>
              <w:t>Betriebsausrichtung</w:t>
            </w:r>
          </w:p>
        </w:tc>
        <w:tc>
          <w:tcPr>
            <w:tcW w:w="2268" w:type="dxa"/>
            <w:tcMar>
              <w:left w:w="0" w:type="dxa"/>
              <w:right w:w="0" w:type="dxa"/>
            </w:tcMar>
          </w:tcPr>
          <w:p w14:paraId="723A5239" w14:textId="77777777" w:rsidR="008A76F6" w:rsidRPr="00833B9A" w:rsidRDefault="008A76F6" w:rsidP="001A0A98">
            <w:pPr>
              <w:pStyle w:val="Tabelle85M10V3"/>
              <w:tabs>
                <w:tab w:val="right" w:pos="1985"/>
              </w:tabs>
            </w:pPr>
            <w:r w:rsidRPr="00833B9A">
              <w:t>Kernkompetenzen</w:t>
            </w:r>
          </w:p>
        </w:tc>
        <w:tc>
          <w:tcPr>
            <w:tcW w:w="227" w:type="dxa"/>
          </w:tcPr>
          <w:p w14:paraId="4271531C" w14:textId="77777777" w:rsidR="008A76F6" w:rsidRDefault="008A76F6" w:rsidP="001A0A98"/>
        </w:tc>
        <w:tc>
          <w:tcPr>
            <w:tcW w:w="5528" w:type="dxa"/>
            <w:tcBorders>
              <w:bottom w:val="single" w:sz="4" w:space="0" w:color="808080"/>
            </w:tcBorders>
            <w:tcMar>
              <w:left w:w="0" w:type="dxa"/>
              <w:right w:w="0" w:type="dxa"/>
            </w:tcMar>
            <w:vAlign w:val="bottom"/>
          </w:tcPr>
          <w:p w14:paraId="108E4380"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7D8C9584" w14:textId="77777777" w:rsidTr="001A0A98">
        <w:tc>
          <w:tcPr>
            <w:tcW w:w="1843" w:type="dxa"/>
            <w:tcMar>
              <w:left w:w="0" w:type="dxa"/>
              <w:right w:w="0" w:type="dxa"/>
            </w:tcMar>
          </w:tcPr>
          <w:p w14:paraId="33E3D12D" w14:textId="77777777" w:rsidR="008A76F6" w:rsidRPr="00833B9A" w:rsidRDefault="008A76F6" w:rsidP="001A0A98">
            <w:pPr>
              <w:pStyle w:val="Tabelle85M10V3"/>
              <w:rPr>
                <w:b/>
              </w:rPr>
            </w:pPr>
          </w:p>
        </w:tc>
        <w:tc>
          <w:tcPr>
            <w:tcW w:w="2268" w:type="dxa"/>
            <w:tcMar>
              <w:left w:w="0" w:type="dxa"/>
              <w:right w:w="0" w:type="dxa"/>
            </w:tcMar>
          </w:tcPr>
          <w:p w14:paraId="45DC7F44" w14:textId="77777777" w:rsidR="008A76F6" w:rsidRPr="00833B9A" w:rsidRDefault="008A76F6" w:rsidP="001A0A98">
            <w:pPr>
              <w:pStyle w:val="Tabelle85M10V3"/>
              <w:tabs>
                <w:tab w:val="right" w:pos="1985"/>
              </w:tabs>
            </w:pPr>
            <w:r w:rsidRPr="00833B9A">
              <w:t>Rechtsform</w:t>
            </w:r>
          </w:p>
        </w:tc>
        <w:tc>
          <w:tcPr>
            <w:tcW w:w="227" w:type="dxa"/>
          </w:tcPr>
          <w:p w14:paraId="370B3E54"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4562E233"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07201D96" w14:textId="77777777" w:rsidTr="001A0A98">
        <w:tc>
          <w:tcPr>
            <w:tcW w:w="1843" w:type="dxa"/>
            <w:tcMar>
              <w:left w:w="0" w:type="dxa"/>
              <w:right w:w="0" w:type="dxa"/>
            </w:tcMar>
          </w:tcPr>
          <w:p w14:paraId="1550E4BD" w14:textId="77777777" w:rsidR="008A76F6" w:rsidRPr="00833B9A" w:rsidRDefault="008A76F6" w:rsidP="001A0A98">
            <w:pPr>
              <w:pStyle w:val="Tabelle85M10V3"/>
              <w:rPr>
                <w:b/>
              </w:rPr>
            </w:pPr>
          </w:p>
        </w:tc>
        <w:tc>
          <w:tcPr>
            <w:tcW w:w="2268" w:type="dxa"/>
            <w:tcMar>
              <w:left w:w="0" w:type="dxa"/>
              <w:right w:w="0" w:type="dxa"/>
            </w:tcMar>
          </w:tcPr>
          <w:p w14:paraId="5B63DCD5" w14:textId="77777777" w:rsidR="008A76F6" w:rsidRPr="00833B9A" w:rsidRDefault="008A76F6" w:rsidP="001A0A98">
            <w:pPr>
              <w:pStyle w:val="Tabelle85M10V3"/>
              <w:tabs>
                <w:tab w:val="right" w:pos="1985"/>
              </w:tabs>
            </w:pPr>
            <w:r w:rsidRPr="00833B9A">
              <w:t>Gründungsjahr</w:t>
            </w:r>
          </w:p>
        </w:tc>
        <w:tc>
          <w:tcPr>
            <w:tcW w:w="227" w:type="dxa"/>
          </w:tcPr>
          <w:p w14:paraId="211BBDBC"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404A8D6B"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04ACA0F1" w14:textId="77777777" w:rsidTr="001A0A98">
        <w:tc>
          <w:tcPr>
            <w:tcW w:w="1843" w:type="dxa"/>
            <w:tcMar>
              <w:left w:w="0" w:type="dxa"/>
              <w:right w:w="0" w:type="dxa"/>
            </w:tcMar>
          </w:tcPr>
          <w:p w14:paraId="761BC38E" w14:textId="77777777" w:rsidR="008A76F6" w:rsidRPr="00833B9A" w:rsidRDefault="008A76F6" w:rsidP="001A0A98">
            <w:pPr>
              <w:pStyle w:val="Tabelle85M10V3"/>
              <w:rPr>
                <w:b/>
              </w:rPr>
            </w:pPr>
          </w:p>
        </w:tc>
        <w:tc>
          <w:tcPr>
            <w:tcW w:w="2268" w:type="dxa"/>
            <w:tcMar>
              <w:left w:w="0" w:type="dxa"/>
              <w:right w:w="0" w:type="dxa"/>
            </w:tcMar>
          </w:tcPr>
          <w:p w14:paraId="222A040A" w14:textId="77777777" w:rsidR="008A76F6" w:rsidRPr="00833B9A" w:rsidRDefault="008A76F6" w:rsidP="001A0A98">
            <w:pPr>
              <w:pStyle w:val="Tabelle85M10V3"/>
              <w:tabs>
                <w:tab w:val="right" w:pos="1985"/>
              </w:tabs>
            </w:pPr>
            <w:r w:rsidRPr="00833B9A">
              <w:t>Mitgliedschaften</w:t>
            </w:r>
          </w:p>
        </w:tc>
        <w:tc>
          <w:tcPr>
            <w:tcW w:w="227" w:type="dxa"/>
          </w:tcPr>
          <w:p w14:paraId="40E9CB60"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642BF040"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2995DF61" w14:textId="77777777" w:rsidTr="001A0A98">
        <w:tc>
          <w:tcPr>
            <w:tcW w:w="1843" w:type="dxa"/>
            <w:tcMar>
              <w:left w:w="0" w:type="dxa"/>
              <w:right w:w="0" w:type="dxa"/>
            </w:tcMar>
          </w:tcPr>
          <w:p w14:paraId="6DA70149" w14:textId="77777777" w:rsidR="008A76F6" w:rsidRPr="00833B9A" w:rsidRDefault="008A76F6" w:rsidP="001A0A98">
            <w:pPr>
              <w:pStyle w:val="Standard85M10"/>
            </w:pPr>
          </w:p>
        </w:tc>
        <w:tc>
          <w:tcPr>
            <w:tcW w:w="2268" w:type="dxa"/>
            <w:tcMar>
              <w:left w:w="0" w:type="dxa"/>
              <w:right w:w="0" w:type="dxa"/>
            </w:tcMar>
          </w:tcPr>
          <w:p w14:paraId="3AE92F27" w14:textId="77777777" w:rsidR="008A76F6" w:rsidRPr="00833B9A" w:rsidRDefault="008A76F6" w:rsidP="001A0A98">
            <w:pPr>
              <w:pStyle w:val="Standard85M10"/>
              <w:tabs>
                <w:tab w:val="right" w:pos="1985"/>
              </w:tabs>
            </w:pPr>
          </w:p>
        </w:tc>
        <w:tc>
          <w:tcPr>
            <w:tcW w:w="227" w:type="dxa"/>
          </w:tcPr>
          <w:p w14:paraId="1EC2B8B9" w14:textId="77777777" w:rsidR="008A76F6" w:rsidRPr="00B05214" w:rsidRDefault="008A76F6" w:rsidP="001A0A98">
            <w:pPr>
              <w:pStyle w:val="Standard85M10"/>
            </w:pPr>
          </w:p>
        </w:tc>
        <w:tc>
          <w:tcPr>
            <w:tcW w:w="5528" w:type="dxa"/>
            <w:tcBorders>
              <w:top w:val="single" w:sz="4" w:space="0" w:color="808080"/>
            </w:tcBorders>
            <w:tcMar>
              <w:left w:w="0" w:type="dxa"/>
              <w:right w:w="0" w:type="dxa"/>
            </w:tcMar>
            <w:vAlign w:val="bottom"/>
          </w:tcPr>
          <w:p w14:paraId="2F35449C" w14:textId="77777777" w:rsidR="008A76F6" w:rsidRPr="00B05214" w:rsidRDefault="008A76F6" w:rsidP="001A0A98">
            <w:pPr>
              <w:pStyle w:val="Standard85M10"/>
            </w:pPr>
          </w:p>
        </w:tc>
      </w:tr>
      <w:tr w:rsidR="008A76F6" w:rsidRPr="00130937" w14:paraId="25F19713" w14:textId="77777777" w:rsidTr="001A0A98">
        <w:tc>
          <w:tcPr>
            <w:tcW w:w="1843" w:type="dxa"/>
            <w:tcMar>
              <w:left w:w="0" w:type="dxa"/>
              <w:right w:w="0" w:type="dxa"/>
            </w:tcMar>
          </w:tcPr>
          <w:p w14:paraId="75A74362" w14:textId="77777777" w:rsidR="008A76F6" w:rsidRPr="00833B9A" w:rsidRDefault="008A76F6" w:rsidP="001A0A98">
            <w:pPr>
              <w:pStyle w:val="Tabelle85M10V3"/>
              <w:rPr>
                <w:b/>
              </w:rPr>
            </w:pPr>
            <w:r w:rsidRPr="00833B9A">
              <w:rPr>
                <w:b/>
              </w:rPr>
              <w:t>Mitarbeitende</w:t>
            </w:r>
            <w:r>
              <w:rPr>
                <w:b/>
              </w:rPr>
              <w:t xml:space="preserve"> </w:t>
            </w:r>
            <w:r w:rsidRPr="00833B9A">
              <w:rPr>
                <w:b/>
              </w:rPr>
              <w:t>*</w:t>
            </w:r>
          </w:p>
        </w:tc>
        <w:tc>
          <w:tcPr>
            <w:tcW w:w="2268" w:type="dxa"/>
            <w:tcMar>
              <w:left w:w="0" w:type="dxa"/>
              <w:right w:w="0" w:type="dxa"/>
            </w:tcMar>
          </w:tcPr>
          <w:p w14:paraId="2CD0FAD1" w14:textId="77777777" w:rsidR="008A76F6" w:rsidRPr="00833B9A" w:rsidRDefault="008A76F6" w:rsidP="001A0A98">
            <w:pPr>
              <w:pStyle w:val="Tabelle85M10V3"/>
              <w:tabs>
                <w:tab w:val="right" w:pos="1985"/>
              </w:tabs>
            </w:pPr>
            <w:r w:rsidRPr="00833B9A">
              <w:t>Gesamtzahl</w:t>
            </w:r>
          </w:p>
        </w:tc>
        <w:tc>
          <w:tcPr>
            <w:tcW w:w="227" w:type="dxa"/>
          </w:tcPr>
          <w:p w14:paraId="6832F346" w14:textId="77777777" w:rsidR="008A76F6" w:rsidRDefault="008A76F6" w:rsidP="001A0A98"/>
        </w:tc>
        <w:tc>
          <w:tcPr>
            <w:tcW w:w="5528" w:type="dxa"/>
            <w:tcBorders>
              <w:bottom w:val="single" w:sz="4" w:space="0" w:color="808080"/>
            </w:tcBorders>
            <w:tcMar>
              <w:left w:w="0" w:type="dxa"/>
              <w:right w:w="0" w:type="dxa"/>
            </w:tcMar>
            <w:vAlign w:val="bottom"/>
          </w:tcPr>
          <w:p w14:paraId="05ABABFC"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5BDBE953" w14:textId="77777777" w:rsidTr="001A0A98">
        <w:tc>
          <w:tcPr>
            <w:tcW w:w="1843" w:type="dxa"/>
            <w:tcMar>
              <w:left w:w="0" w:type="dxa"/>
              <w:right w:w="0" w:type="dxa"/>
            </w:tcMar>
          </w:tcPr>
          <w:p w14:paraId="403D740B" w14:textId="77777777" w:rsidR="008A76F6" w:rsidRPr="00833B9A" w:rsidRDefault="008A76F6" w:rsidP="001A0A98">
            <w:pPr>
              <w:pStyle w:val="Tabelle85M10V3"/>
              <w:rPr>
                <w:b/>
              </w:rPr>
            </w:pPr>
          </w:p>
        </w:tc>
        <w:tc>
          <w:tcPr>
            <w:tcW w:w="2268" w:type="dxa"/>
            <w:tcMar>
              <w:left w:w="0" w:type="dxa"/>
              <w:right w:w="0" w:type="dxa"/>
            </w:tcMar>
          </w:tcPr>
          <w:p w14:paraId="1099900F" w14:textId="77777777" w:rsidR="008A76F6" w:rsidRPr="00833B9A" w:rsidRDefault="008A76F6" w:rsidP="001A0A98">
            <w:pPr>
              <w:pStyle w:val="Tabelle85M10V3"/>
              <w:tabs>
                <w:tab w:val="right" w:pos="1985"/>
              </w:tabs>
            </w:pPr>
            <w:r w:rsidRPr="00833B9A">
              <w:t>in Planung/Bauleitung</w:t>
            </w:r>
          </w:p>
        </w:tc>
        <w:tc>
          <w:tcPr>
            <w:tcW w:w="227" w:type="dxa"/>
          </w:tcPr>
          <w:p w14:paraId="6E383C8E"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7E77FAC2"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0F877DAA" w14:textId="77777777" w:rsidTr="001A0A98">
        <w:tc>
          <w:tcPr>
            <w:tcW w:w="1843" w:type="dxa"/>
            <w:tcMar>
              <w:left w:w="0" w:type="dxa"/>
              <w:right w:w="0" w:type="dxa"/>
            </w:tcMar>
          </w:tcPr>
          <w:p w14:paraId="1E92F0F1" w14:textId="77777777" w:rsidR="008A76F6" w:rsidRPr="00833B9A" w:rsidRDefault="008A76F6" w:rsidP="001A0A98">
            <w:pPr>
              <w:pStyle w:val="Tabelle85M10V3"/>
              <w:rPr>
                <w:b/>
              </w:rPr>
            </w:pPr>
          </w:p>
        </w:tc>
        <w:tc>
          <w:tcPr>
            <w:tcW w:w="2268" w:type="dxa"/>
            <w:tcMar>
              <w:left w:w="0" w:type="dxa"/>
              <w:right w:w="0" w:type="dxa"/>
            </w:tcMar>
          </w:tcPr>
          <w:p w14:paraId="06321496" w14:textId="77777777" w:rsidR="008A76F6" w:rsidRPr="00833B9A" w:rsidRDefault="008A76F6" w:rsidP="001A0A98">
            <w:pPr>
              <w:pStyle w:val="Tabelle85M10V3"/>
              <w:tabs>
                <w:tab w:val="right" w:pos="1985"/>
              </w:tabs>
            </w:pPr>
            <w:r w:rsidRPr="00833B9A">
              <w:t>in Administration</w:t>
            </w:r>
          </w:p>
        </w:tc>
        <w:tc>
          <w:tcPr>
            <w:tcW w:w="227" w:type="dxa"/>
          </w:tcPr>
          <w:p w14:paraId="4A4C7976"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72DC7BD5"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16217295" w14:textId="77777777" w:rsidTr="001A0A98">
        <w:tc>
          <w:tcPr>
            <w:tcW w:w="1843" w:type="dxa"/>
            <w:tcMar>
              <w:left w:w="0" w:type="dxa"/>
              <w:right w:w="0" w:type="dxa"/>
            </w:tcMar>
          </w:tcPr>
          <w:p w14:paraId="5BEC89CB" w14:textId="77777777" w:rsidR="008A76F6" w:rsidRPr="00833B9A" w:rsidRDefault="008A76F6" w:rsidP="001A0A98">
            <w:pPr>
              <w:pStyle w:val="Tabelle85M10V3"/>
              <w:rPr>
                <w:b/>
              </w:rPr>
            </w:pPr>
          </w:p>
        </w:tc>
        <w:tc>
          <w:tcPr>
            <w:tcW w:w="2268" w:type="dxa"/>
            <w:tcMar>
              <w:left w:w="0" w:type="dxa"/>
              <w:right w:w="0" w:type="dxa"/>
            </w:tcMar>
          </w:tcPr>
          <w:p w14:paraId="1C6F22F0" w14:textId="77777777" w:rsidR="008A76F6" w:rsidRPr="00833B9A" w:rsidRDefault="008A76F6" w:rsidP="001A0A98">
            <w:pPr>
              <w:pStyle w:val="Tabelle85M10V3"/>
              <w:tabs>
                <w:tab w:val="right" w:pos="1985"/>
              </w:tabs>
            </w:pPr>
            <w:r>
              <w:t>in Praktikum</w:t>
            </w:r>
          </w:p>
        </w:tc>
        <w:tc>
          <w:tcPr>
            <w:tcW w:w="227" w:type="dxa"/>
          </w:tcPr>
          <w:p w14:paraId="6E9C2421"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7723091C" w14:textId="77777777" w:rsidR="008A76F6" w:rsidRDefault="008A76F6" w:rsidP="001A0A98"/>
        </w:tc>
      </w:tr>
      <w:tr w:rsidR="008A76F6" w:rsidRPr="00130937" w14:paraId="5E52163C" w14:textId="77777777" w:rsidTr="001A0A98">
        <w:tc>
          <w:tcPr>
            <w:tcW w:w="1843" w:type="dxa"/>
            <w:tcMar>
              <w:left w:w="0" w:type="dxa"/>
              <w:right w:w="0" w:type="dxa"/>
            </w:tcMar>
          </w:tcPr>
          <w:p w14:paraId="1C3577E7" w14:textId="77777777" w:rsidR="008A76F6" w:rsidRPr="00833B9A" w:rsidRDefault="008A76F6" w:rsidP="001A0A98">
            <w:pPr>
              <w:pStyle w:val="Tabelle85M10V3"/>
              <w:rPr>
                <w:b/>
              </w:rPr>
            </w:pPr>
          </w:p>
        </w:tc>
        <w:tc>
          <w:tcPr>
            <w:tcW w:w="2268" w:type="dxa"/>
            <w:tcMar>
              <w:left w:w="0" w:type="dxa"/>
              <w:right w:w="0" w:type="dxa"/>
            </w:tcMar>
          </w:tcPr>
          <w:p w14:paraId="4A458E1E" w14:textId="77777777" w:rsidR="008A76F6" w:rsidRPr="00833B9A" w:rsidRDefault="008A76F6" w:rsidP="001A0A98">
            <w:pPr>
              <w:pStyle w:val="Tabelle85M10V3"/>
              <w:tabs>
                <w:tab w:val="right" w:pos="1985"/>
              </w:tabs>
            </w:pPr>
            <w:r w:rsidRPr="00833B9A">
              <w:t xml:space="preserve">in </w:t>
            </w:r>
            <w:r>
              <w:t>Grundausbildung****</w:t>
            </w:r>
          </w:p>
        </w:tc>
        <w:tc>
          <w:tcPr>
            <w:tcW w:w="227" w:type="dxa"/>
          </w:tcPr>
          <w:p w14:paraId="6969ED63"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1FC4DCAA"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0CB2ED4C" w14:textId="77777777" w:rsidTr="001A0A98">
        <w:tc>
          <w:tcPr>
            <w:tcW w:w="1843" w:type="dxa"/>
            <w:tcMar>
              <w:left w:w="0" w:type="dxa"/>
              <w:right w:w="0" w:type="dxa"/>
            </w:tcMar>
          </w:tcPr>
          <w:p w14:paraId="0E2BE9A5" w14:textId="77777777" w:rsidR="008A76F6" w:rsidRPr="00833B9A" w:rsidRDefault="008A76F6" w:rsidP="001A0A98">
            <w:pPr>
              <w:pStyle w:val="Standard85M10"/>
            </w:pPr>
          </w:p>
        </w:tc>
        <w:tc>
          <w:tcPr>
            <w:tcW w:w="2268" w:type="dxa"/>
            <w:tcMar>
              <w:left w:w="0" w:type="dxa"/>
              <w:right w:w="0" w:type="dxa"/>
            </w:tcMar>
          </w:tcPr>
          <w:p w14:paraId="45AF1D5B" w14:textId="77777777" w:rsidR="008A76F6" w:rsidRPr="00833B9A" w:rsidRDefault="008A76F6" w:rsidP="001A0A98">
            <w:pPr>
              <w:pStyle w:val="Standard85M10"/>
              <w:tabs>
                <w:tab w:val="right" w:pos="1985"/>
              </w:tabs>
            </w:pPr>
          </w:p>
        </w:tc>
        <w:tc>
          <w:tcPr>
            <w:tcW w:w="227" w:type="dxa"/>
          </w:tcPr>
          <w:p w14:paraId="6A0611A9" w14:textId="77777777" w:rsidR="008A76F6" w:rsidRPr="00B05214" w:rsidRDefault="008A76F6" w:rsidP="001A0A98">
            <w:pPr>
              <w:pStyle w:val="Standard85M10"/>
            </w:pPr>
          </w:p>
        </w:tc>
        <w:tc>
          <w:tcPr>
            <w:tcW w:w="5528" w:type="dxa"/>
            <w:tcBorders>
              <w:top w:val="single" w:sz="4" w:space="0" w:color="808080"/>
            </w:tcBorders>
            <w:tcMar>
              <w:left w:w="0" w:type="dxa"/>
              <w:right w:w="0" w:type="dxa"/>
            </w:tcMar>
            <w:vAlign w:val="bottom"/>
          </w:tcPr>
          <w:p w14:paraId="05E065ED" w14:textId="77777777" w:rsidR="008A76F6" w:rsidRPr="00B05214" w:rsidRDefault="008A76F6" w:rsidP="001A0A98">
            <w:pPr>
              <w:pStyle w:val="Standard85M10"/>
            </w:pPr>
          </w:p>
        </w:tc>
      </w:tr>
      <w:tr w:rsidR="008A76F6" w:rsidRPr="00130937" w14:paraId="39E09012" w14:textId="77777777" w:rsidTr="001A0A98">
        <w:tc>
          <w:tcPr>
            <w:tcW w:w="1843" w:type="dxa"/>
            <w:tcMar>
              <w:left w:w="0" w:type="dxa"/>
              <w:right w:w="0" w:type="dxa"/>
            </w:tcMar>
          </w:tcPr>
          <w:p w14:paraId="474638ED" w14:textId="77777777" w:rsidR="008A76F6" w:rsidRPr="00833B9A" w:rsidRDefault="008A76F6" w:rsidP="001A0A98">
            <w:pPr>
              <w:pStyle w:val="Tabelle85M10V3"/>
              <w:rPr>
                <w:b/>
              </w:rPr>
            </w:pPr>
            <w:r w:rsidRPr="00833B9A">
              <w:rPr>
                <w:b/>
              </w:rPr>
              <w:t>Betriebshaftpflicht</w:t>
            </w:r>
          </w:p>
        </w:tc>
        <w:tc>
          <w:tcPr>
            <w:tcW w:w="2268" w:type="dxa"/>
            <w:tcMar>
              <w:left w:w="0" w:type="dxa"/>
              <w:right w:w="0" w:type="dxa"/>
            </w:tcMar>
          </w:tcPr>
          <w:p w14:paraId="6C02BE67" w14:textId="77777777" w:rsidR="008A76F6" w:rsidRPr="00833B9A" w:rsidRDefault="008A76F6" w:rsidP="001A0A98">
            <w:pPr>
              <w:pStyle w:val="Tabelle85M10V3"/>
              <w:tabs>
                <w:tab w:val="right" w:pos="1985"/>
              </w:tabs>
            </w:pPr>
            <w:r w:rsidRPr="00833B9A">
              <w:t>Versicherung</w:t>
            </w:r>
          </w:p>
        </w:tc>
        <w:tc>
          <w:tcPr>
            <w:tcW w:w="227" w:type="dxa"/>
          </w:tcPr>
          <w:p w14:paraId="404F5B3F" w14:textId="77777777" w:rsidR="008A76F6" w:rsidRDefault="008A76F6" w:rsidP="001A0A98"/>
        </w:tc>
        <w:tc>
          <w:tcPr>
            <w:tcW w:w="5528" w:type="dxa"/>
            <w:tcBorders>
              <w:bottom w:val="single" w:sz="4" w:space="0" w:color="808080"/>
            </w:tcBorders>
            <w:tcMar>
              <w:left w:w="0" w:type="dxa"/>
              <w:right w:w="0" w:type="dxa"/>
            </w:tcMar>
            <w:vAlign w:val="bottom"/>
          </w:tcPr>
          <w:p w14:paraId="3F6C5408"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31CABF8B" w14:textId="77777777" w:rsidTr="001A0A98">
        <w:tc>
          <w:tcPr>
            <w:tcW w:w="1843" w:type="dxa"/>
            <w:tcMar>
              <w:left w:w="0" w:type="dxa"/>
              <w:right w:w="0" w:type="dxa"/>
            </w:tcMar>
          </w:tcPr>
          <w:p w14:paraId="7703E238" w14:textId="77777777" w:rsidR="008A76F6" w:rsidRPr="00833B9A" w:rsidRDefault="008A76F6" w:rsidP="001A0A98">
            <w:pPr>
              <w:pStyle w:val="Tabelle85M10V3"/>
              <w:rPr>
                <w:b/>
              </w:rPr>
            </w:pPr>
          </w:p>
        </w:tc>
        <w:tc>
          <w:tcPr>
            <w:tcW w:w="2268" w:type="dxa"/>
            <w:tcMar>
              <w:left w:w="0" w:type="dxa"/>
              <w:right w:w="0" w:type="dxa"/>
            </w:tcMar>
          </w:tcPr>
          <w:p w14:paraId="6B0A7CD2" w14:textId="77777777" w:rsidR="008A76F6" w:rsidRPr="00833B9A" w:rsidRDefault="008A76F6" w:rsidP="001A0A98">
            <w:pPr>
              <w:pStyle w:val="Tabelle85M10V3"/>
              <w:tabs>
                <w:tab w:val="right" w:pos="1985"/>
              </w:tabs>
            </w:pPr>
            <w:r w:rsidRPr="00833B9A">
              <w:t>Sachschäden</w:t>
            </w:r>
            <w:r w:rsidRPr="00833B9A">
              <w:tab/>
            </w:r>
            <w:r>
              <w:t>Fr.</w:t>
            </w:r>
          </w:p>
        </w:tc>
        <w:tc>
          <w:tcPr>
            <w:tcW w:w="227" w:type="dxa"/>
          </w:tcPr>
          <w:p w14:paraId="0C637582"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5E9FC162"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8A76F6" w:rsidRPr="00130937" w14:paraId="57D2956D" w14:textId="77777777" w:rsidTr="001A0A98">
        <w:tc>
          <w:tcPr>
            <w:tcW w:w="1843" w:type="dxa"/>
            <w:tcMar>
              <w:left w:w="0" w:type="dxa"/>
              <w:right w:w="0" w:type="dxa"/>
            </w:tcMar>
          </w:tcPr>
          <w:p w14:paraId="4A230366" w14:textId="77777777" w:rsidR="008A76F6" w:rsidRPr="00833B9A" w:rsidRDefault="008A76F6" w:rsidP="001A0A98">
            <w:pPr>
              <w:pStyle w:val="Tabelle85M10V3"/>
              <w:rPr>
                <w:b/>
              </w:rPr>
            </w:pPr>
          </w:p>
        </w:tc>
        <w:tc>
          <w:tcPr>
            <w:tcW w:w="2268" w:type="dxa"/>
            <w:tcMar>
              <w:left w:w="0" w:type="dxa"/>
              <w:right w:w="0" w:type="dxa"/>
            </w:tcMar>
          </w:tcPr>
          <w:p w14:paraId="3C4639F8" w14:textId="77777777" w:rsidR="008A76F6" w:rsidRPr="00833B9A" w:rsidRDefault="008A76F6" w:rsidP="001A0A98">
            <w:pPr>
              <w:pStyle w:val="Tabelle85M10V3"/>
              <w:tabs>
                <w:tab w:val="right" w:pos="1985"/>
              </w:tabs>
            </w:pPr>
            <w:r w:rsidRPr="00833B9A">
              <w:t>Personenschäden</w:t>
            </w:r>
            <w:r w:rsidRPr="00833B9A">
              <w:tab/>
            </w:r>
            <w:r>
              <w:t>Fr.</w:t>
            </w:r>
          </w:p>
        </w:tc>
        <w:tc>
          <w:tcPr>
            <w:tcW w:w="227" w:type="dxa"/>
          </w:tcPr>
          <w:p w14:paraId="6D2AB7BB" w14:textId="77777777" w:rsidR="008A76F6" w:rsidRDefault="008A76F6" w:rsidP="001A0A98"/>
        </w:tc>
        <w:tc>
          <w:tcPr>
            <w:tcW w:w="5528" w:type="dxa"/>
            <w:tcBorders>
              <w:top w:val="single" w:sz="4" w:space="0" w:color="808080"/>
              <w:bottom w:val="single" w:sz="4" w:space="0" w:color="808080"/>
            </w:tcBorders>
            <w:tcMar>
              <w:left w:w="0" w:type="dxa"/>
              <w:right w:w="0" w:type="dxa"/>
            </w:tcMar>
            <w:vAlign w:val="bottom"/>
          </w:tcPr>
          <w:p w14:paraId="1AD77C91" w14:textId="77777777" w:rsidR="008A76F6" w:rsidRDefault="008A76F6" w:rsidP="001A0A98">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bl>
    <w:p w14:paraId="332E34E0" w14:textId="505BD435" w:rsidR="008A76F6" w:rsidRPr="000B7B1C" w:rsidRDefault="008A76F6" w:rsidP="008A76F6">
      <w:pPr>
        <w:pStyle w:val="Standard85M10"/>
        <w:rPr>
          <w:lang w:eastAsia="de-DE"/>
        </w:rPr>
      </w:pPr>
    </w:p>
    <w:p w14:paraId="1A3A4697" w14:textId="0A72AFCF" w:rsidR="008A76F6" w:rsidRDefault="008A76F6" w:rsidP="00AC47E7">
      <w:pPr>
        <w:pStyle w:val="berschrift1"/>
        <w:rPr>
          <w:rFonts w:ascii="Arial Black" w:hAnsi="Arial Black"/>
        </w:rPr>
        <w:sectPr w:rsidR="008A76F6" w:rsidSect="008A76F6">
          <w:footerReference w:type="first" r:id="rId20"/>
          <w:pgSz w:w="11906" w:h="16838" w:code="9"/>
          <w:pgMar w:top="2835" w:right="567" w:bottom="567" w:left="1701" w:header="567" w:footer="397" w:gutter="0"/>
          <w:cols w:space="708"/>
          <w:titlePg/>
          <w:docGrid w:linePitch="360"/>
        </w:sectPr>
      </w:pPr>
      <w:bookmarkStart w:id="2" w:name="_Ref338333376"/>
    </w:p>
    <w:p w14:paraId="3474F14B" w14:textId="0CAE6A8C" w:rsidR="00F72D01" w:rsidRPr="00C753D6" w:rsidRDefault="00BE4E38" w:rsidP="00AC47E7">
      <w:pPr>
        <w:pStyle w:val="berschrift1"/>
        <w:rPr>
          <w:rFonts w:ascii="Arial Black" w:hAnsi="Arial Black"/>
        </w:rPr>
      </w:pPr>
      <w:r w:rsidRPr="00C753D6">
        <w:rPr>
          <w:rFonts w:ascii="Arial Black" w:hAnsi="Arial Black"/>
        </w:rPr>
        <w:lastRenderedPageBreak/>
        <w:t xml:space="preserve">Für das </w:t>
      </w:r>
      <w:r w:rsidR="00AD2B80" w:rsidRPr="00C753D6">
        <w:rPr>
          <w:rFonts w:ascii="Arial Black" w:hAnsi="Arial Black"/>
        </w:rPr>
        <w:t>Projekt</w:t>
      </w:r>
      <w:r w:rsidRPr="00C753D6">
        <w:rPr>
          <w:rFonts w:ascii="Arial Black" w:hAnsi="Arial Black"/>
        </w:rPr>
        <w:t xml:space="preserve"> vorgesehene Mitarbeitende</w:t>
      </w:r>
      <w:r w:rsidR="00283F06" w:rsidRPr="00C753D6">
        <w:rPr>
          <w:rFonts w:ascii="Arial Black" w:hAnsi="Arial Black"/>
        </w:rPr>
        <w:t xml:space="preserve"> der Unternehmung</w:t>
      </w:r>
      <w:r w:rsidR="000D7CE7" w:rsidRPr="00C753D6">
        <w:rPr>
          <w:rFonts w:ascii="Arial Black" w:hAnsi="Arial Black"/>
        </w:rPr>
        <w:t xml:space="preserve"> </w:t>
      </w:r>
      <w:r w:rsidR="00AA324F" w:rsidRPr="00C753D6">
        <w:rPr>
          <w:rFonts w:ascii="Arial Black" w:hAnsi="Arial Black"/>
        </w:rPr>
        <w:t>**</w:t>
      </w:r>
      <w:bookmarkEnd w:id="2"/>
    </w:p>
    <w:tbl>
      <w:tblPr>
        <w:tblW w:w="9639" w:type="dxa"/>
        <w:tblLayout w:type="fixed"/>
        <w:tblCellMar>
          <w:left w:w="0" w:type="dxa"/>
          <w:right w:w="0" w:type="dxa"/>
        </w:tblCellMar>
        <w:tblLook w:val="0000" w:firstRow="0" w:lastRow="0" w:firstColumn="0" w:lastColumn="0" w:noHBand="0" w:noVBand="0"/>
      </w:tblPr>
      <w:tblGrid>
        <w:gridCol w:w="1899"/>
        <w:gridCol w:w="1985"/>
        <w:gridCol w:w="227"/>
        <w:gridCol w:w="5528"/>
      </w:tblGrid>
      <w:tr w:rsidR="007E138D" w14:paraId="3474F150" w14:textId="77777777" w:rsidTr="00F8395A">
        <w:tc>
          <w:tcPr>
            <w:tcW w:w="1899" w:type="dxa"/>
            <w:shd w:val="clear" w:color="auto" w:fill="auto"/>
            <w:tcMar>
              <w:left w:w="0" w:type="dxa"/>
              <w:right w:w="0" w:type="dxa"/>
            </w:tcMar>
          </w:tcPr>
          <w:p w14:paraId="3474F14C" w14:textId="77777777" w:rsidR="007E138D" w:rsidRPr="00833B9A" w:rsidRDefault="007E138D" w:rsidP="007E138D">
            <w:pPr>
              <w:pStyle w:val="Tabelle85M10V3"/>
              <w:rPr>
                <w:b/>
                <w:bCs/>
              </w:rPr>
            </w:pPr>
            <w:r>
              <w:rPr>
                <w:b/>
                <w:bCs/>
              </w:rPr>
              <w:t>Gesamtleitung (GP)</w:t>
            </w:r>
          </w:p>
        </w:tc>
        <w:tc>
          <w:tcPr>
            <w:tcW w:w="1985" w:type="dxa"/>
            <w:tcMar>
              <w:left w:w="0" w:type="dxa"/>
              <w:right w:w="0" w:type="dxa"/>
            </w:tcMar>
          </w:tcPr>
          <w:p w14:paraId="3474F14D" w14:textId="77777777" w:rsidR="007E138D" w:rsidRPr="00AF1EB9" w:rsidRDefault="007E138D" w:rsidP="007E138D">
            <w:pPr>
              <w:pStyle w:val="Tabelle85M10V3"/>
            </w:pPr>
            <w:r>
              <w:t>GesamtleiterIn (Name)</w:t>
            </w:r>
          </w:p>
        </w:tc>
        <w:tc>
          <w:tcPr>
            <w:tcW w:w="227" w:type="dxa"/>
          </w:tcPr>
          <w:p w14:paraId="3474F14E" w14:textId="77777777" w:rsidR="007E138D" w:rsidRDefault="007E138D" w:rsidP="007E138D">
            <w:pPr>
              <w:pStyle w:val="Tabelle85M10V3"/>
            </w:pPr>
          </w:p>
        </w:tc>
        <w:tc>
          <w:tcPr>
            <w:tcW w:w="5528" w:type="dxa"/>
            <w:tcBorders>
              <w:bottom w:val="single" w:sz="4" w:space="0" w:color="808080"/>
            </w:tcBorders>
            <w:tcMar>
              <w:left w:w="0" w:type="dxa"/>
              <w:right w:w="0" w:type="dxa"/>
            </w:tcMar>
            <w:vAlign w:val="bottom"/>
          </w:tcPr>
          <w:p w14:paraId="3474F14F"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55" w14:textId="77777777" w:rsidTr="00F8395A">
        <w:tc>
          <w:tcPr>
            <w:tcW w:w="1899" w:type="dxa"/>
            <w:shd w:val="clear" w:color="auto" w:fill="auto"/>
            <w:tcMar>
              <w:left w:w="0" w:type="dxa"/>
              <w:right w:w="0" w:type="dxa"/>
            </w:tcMar>
          </w:tcPr>
          <w:p w14:paraId="3474F151" w14:textId="77777777" w:rsidR="007E138D" w:rsidRPr="00833B9A" w:rsidRDefault="007E138D" w:rsidP="007E138D">
            <w:pPr>
              <w:pStyle w:val="Tabelle85M10V3"/>
              <w:rPr>
                <w:b/>
                <w:bCs/>
              </w:rPr>
            </w:pPr>
          </w:p>
        </w:tc>
        <w:tc>
          <w:tcPr>
            <w:tcW w:w="1985" w:type="dxa"/>
            <w:tcMar>
              <w:left w:w="0" w:type="dxa"/>
              <w:right w:w="0" w:type="dxa"/>
            </w:tcMar>
          </w:tcPr>
          <w:p w14:paraId="3474F152" w14:textId="77777777" w:rsidR="007E138D" w:rsidRPr="00AF1EB9" w:rsidRDefault="007E138D" w:rsidP="007E138D">
            <w:pPr>
              <w:pStyle w:val="Tabelle85M10V3"/>
            </w:pPr>
            <w:r>
              <w:t>Facha</w:t>
            </w:r>
            <w:r w:rsidRPr="00AF1EB9">
              <w:t>usbildung</w:t>
            </w:r>
          </w:p>
        </w:tc>
        <w:tc>
          <w:tcPr>
            <w:tcW w:w="227" w:type="dxa"/>
          </w:tcPr>
          <w:p w14:paraId="3474F153"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54"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5A" w14:textId="77777777" w:rsidTr="00F8395A">
        <w:tc>
          <w:tcPr>
            <w:tcW w:w="1899" w:type="dxa"/>
            <w:shd w:val="clear" w:color="auto" w:fill="auto"/>
            <w:tcMar>
              <w:left w:w="0" w:type="dxa"/>
              <w:right w:w="0" w:type="dxa"/>
            </w:tcMar>
          </w:tcPr>
          <w:p w14:paraId="3474F156" w14:textId="77777777" w:rsidR="007E138D" w:rsidRPr="00833B9A" w:rsidRDefault="007E138D" w:rsidP="007E138D">
            <w:pPr>
              <w:pStyle w:val="Tabelle85M10V3"/>
              <w:rPr>
                <w:b/>
                <w:bCs/>
              </w:rPr>
            </w:pPr>
          </w:p>
        </w:tc>
        <w:tc>
          <w:tcPr>
            <w:tcW w:w="1985" w:type="dxa"/>
            <w:tcMar>
              <w:left w:w="0" w:type="dxa"/>
              <w:right w:w="0" w:type="dxa"/>
            </w:tcMar>
          </w:tcPr>
          <w:p w14:paraId="3474F157" w14:textId="77777777" w:rsidR="007E138D" w:rsidRDefault="007E138D" w:rsidP="007E138D">
            <w:pPr>
              <w:pStyle w:val="Tabelle85M10V3"/>
            </w:pPr>
            <w:r>
              <w:t>Referenzprojekte in dieser Funktion</w:t>
            </w:r>
          </w:p>
        </w:tc>
        <w:tc>
          <w:tcPr>
            <w:tcW w:w="227" w:type="dxa"/>
          </w:tcPr>
          <w:p w14:paraId="3474F158"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59"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14:paraId="3474F15F" w14:textId="77777777" w:rsidTr="00F8395A">
        <w:tc>
          <w:tcPr>
            <w:tcW w:w="1899" w:type="dxa"/>
            <w:tcMar>
              <w:left w:w="0" w:type="dxa"/>
              <w:right w:w="0" w:type="dxa"/>
            </w:tcMar>
          </w:tcPr>
          <w:p w14:paraId="3474F15B" w14:textId="77777777" w:rsidR="007E138D" w:rsidRPr="00833B9A" w:rsidRDefault="007E138D" w:rsidP="007E138D">
            <w:pPr>
              <w:pStyle w:val="Standard85M10"/>
            </w:pPr>
          </w:p>
        </w:tc>
        <w:tc>
          <w:tcPr>
            <w:tcW w:w="1985" w:type="dxa"/>
            <w:tcMar>
              <w:left w:w="0" w:type="dxa"/>
              <w:right w:w="0" w:type="dxa"/>
            </w:tcMar>
          </w:tcPr>
          <w:p w14:paraId="3474F15C" w14:textId="77777777" w:rsidR="007E138D" w:rsidRPr="00B05214" w:rsidRDefault="007E138D" w:rsidP="007E138D">
            <w:pPr>
              <w:pStyle w:val="Standard85M10"/>
            </w:pPr>
          </w:p>
        </w:tc>
        <w:tc>
          <w:tcPr>
            <w:tcW w:w="227" w:type="dxa"/>
          </w:tcPr>
          <w:p w14:paraId="3474F15D" w14:textId="77777777" w:rsidR="007E138D" w:rsidRPr="00B05214" w:rsidRDefault="007E138D" w:rsidP="007E138D">
            <w:pPr>
              <w:pStyle w:val="Standard85M10"/>
            </w:pPr>
          </w:p>
        </w:tc>
        <w:tc>
          <w:tcPr>
            <w:tcW w:w="5528" w:type="dxa"/>
            <w:tcBorders>
              <w:top w:val="single" w:sz="4" w:space="0" w:color="808080"/>
            </w:tcBorders>
            <w:tcMar>
              <w:left w:w="0" w:type="dxa"/>
              <w:right w:w="0" w:type="dxa"/>
            </w:tcMar>
            <w:vAlign w:val="bottom"/>
          </w:tcPr>
          <w:p w14:paraId="3474F15E" w14:textId="77777777" w:rsidR="007E138D" w:rsidRPr="00B05214" w:rsidRDefault="007E138D" w:rsidP="007E138D">
            <w:pPr>
              <w:pStyle w:val="Standard85M10"/>
            </w:pPr>
          </w:p>
        </w:tc>
      </w:tr>
      <w:tr w:rsidR="007E138D" w14:paraId="3474F164" w14:textId="77777777" w:rsidTr="00F8395A">
        <w:tc>
          <w:tcPr>
            <w:tcW w:w="1899" w:type="dxa"/>
            <w:shd w:val="clear" w:color="auto" w:fill="auto"/>
            <w:tcMar>
              <w:left w:w="0" w:type="dxa"/>
              <w:right w:w="0" w:type="dxa"/>
            </w:tcMar>
          </w:tcPr>
          <w:p w14:paraId="3474F160" w14:textId="77777777" w:rsidR="007E138D" w:rsidRPr="00833B9A" w:rsidRDefault="007E138D" w:rsidP="007E138D">
            <w:pPr>
              <w:pStyle w:val="Tabelle85M10V3"/>
              <w:rPr>
                <w:b/>
                <w:bCs/>
              </w:rPr>
            </w:pPr>
            <w:r>
              <w:rPr>
                <w:b/>
                <w:bCs/>
              </w:rPr>
              <w:t xml:space="preserve">Stv. Gesamtleitung </w:t>
            </w:r>
          </w:p>
        </w:tc>
        <w:tc>
          <w:tcPr>
            <w:tcW w:w="1985" w:type="dxa"/>
            <w:tcMar>
              <w:left w:w="0" w:type="dxa"/>
              <w:right w:w="0" w:type="dxa"/>
            </w:tcMar>
          </w:tcPr>
          <w:p w14:paraId="3474F161" w14:textId="77777777" w:rsidR="007E138D" w:rsidRPr="00AF1EB9" w:rsidRDefault="007E138D" w:rsidP="007E138D">
            <w:pPr>
              <w:pStyle w:val="Tabelle85M10V3"/>
            </w:pPr>
            <w:r>
              <w:t>GesamtleiterIn (Name)</w:t>
            </w:r>
          </w:p>
        </w:tc>
        <w:tc>
          <w:tcPr>
            <w:tcW w:w="227" w:type="dxa"/>
          </w:tcPr>
          <w:p w14:paraId="3474F162" w14:textId="77777777" w:rsidR="007E138D" w:rsidRDefault="007E138D" w:rsidP="007E138D">
            <w:pPr>
              <w:pStyle w:val="Tabelle85M10V3"/>
            </w:pPr>
          </w:p>
        </w:tc>
        <w:tc>
          <w:tcPr>
            <w:tcW w:w="5528" w:type="dxa"/>
            <w:tcBorders>
              <w:bottom w:val="single" w:sz="4" w:space="0" w:color="808080"/>
            </w:tcBorders>
            <w:tcMar>
              <w:left w:w="0" w:type="dxa"/>
              <w:right w:w="0" w:type="dxa"/>
            </w:tcMar>
            <w:vAlign w:val="bottom"/>
          </w:tcPr>
          <w:p w14:paraId="3474F163"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69" w14:textId="77777777" w:rsidTr="00F8395A">
        <w:tc>
          <w:tcPr>
            <w:tcW w:w="1899" w:type="dxa"/>
            <w:shd w:val="clear" w:color="auto" w:fill="auto"/>
            <w:tcMar>
              <w:left w:w="0" w:type="dxa"/>
              <w:right w:w="0" w:type="dxa"/>
            </w:tcMar>
          </w:tcPr>
          <w:p w14:paraId="3474F165" w14:textId="77777777" w:rsidR="007E138D" w:rsidRPr="00833B9A" w:rsidRDefault="007E138D" w:rsidP="007E138D">
            <w:pPr>
              <w:pStyle w:val="Tabelle85M10V3"/>
              <w:rPr>
                <w:b/>
                <w:bCs/>
              </w:rPr>
            </w:pPr>
          </w:p>
        </w:tc>
        <w:tc>
          <w:tcPr>
            <w:tcW w:w="1985" w:type="dxa"/>
            <w:tcMar>
              <w:left w:w="0" w:type="dxa"/>
              <w:right w:w="0" w:type="dxa"/>
            </w:tcMar>
          </w:tcPr>
          <w:p w14:paraId="3474F166" w14:textId="77777777" w:rsidR="007E138D" w:rsidRPr="00AF1EB9" w:rsidRDefault="007E138D" w:rsidP="007E138D">
            <w:pPr>
              <w:pStyle w:val="Tabelle85M10V3"/>
            </w:pPr>
            <w:r>
              <w:t>Facha</w:t>
            </w:r>
            <w:r w:rsidRPr="00AF1EB9">
              <w:t>usbildung</w:t>
            </w:r>
          </w:p>
        </w:tc>
        <w:tc>
          <w:tcPr>
            <w:tcW w:w="227" w:type="dxa"/>
          </w:tcPr>
          <w:p w14:paraId="3474F167"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68"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6E" w14:textId="77777777" w:rsidTr="00F8395A">
        <w:tc>
          <w:tcPr>
            <w:tcW w:w="1899" w:type="dxa"/>
            <w:shd w:val="clear" w:color="auto" w:fill="auto"/>
            <w:tcMar>
              <w:left w:w="0" w:type="dxa"/>
              <w:right w:w="0" w:type="dxa"/>
            </w:tcMar>
          </w:tcPr>
          <w:p w14:paraId="3474F16A" w14:textId="77777777" w:rsidR="007E138D" w:rsidRPr="00833B9A" w:rsidRDefault="007E138D" w:rsidP="007E138D">
            <w:pPr>
              <w:pStyle w:val="Tabelle85M10V3"/>
              <w:rPr>
                <w:b/>
                <w:bCs/>
              </w:rPr>
            </w:pPr>
          </w:p>
        </w:tc>
        <w:tc>
          <w:tcPr>
            <w:tcW w:w="1985" w:type="dxa"/>
            <w:tcMar>
              <w:left w:w="0" w:type="dxa"/>
              <w:right w:w="0" w:type="dxa"/>
            </w:tcMar>
          </w:tcPr>
          <w:p w14:paraId="3474F16B" w14:textId="77777777" w:rsidR="007E138D" w:rsidRDefault="007E138D" w:rsidP="007E138D">
            <w:pPr>
              <w:pStyle w:val="Tabelle85M10V3"/>
            </w:pPr>
            <w:r>
              <w:t>Referenzprojekte in dieser Funktion</w:t>
            </w:r>
          </w:p>
        </w:tc>
        <w:tc>
          <w:tcPr>
            <w:tcW w:w="227" w:type="dxa"/>
          </w:tcPr>
          <w:p w14:paraId="3474F16C"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6D"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14:paraId="3474F173" w14:textId="77777777" w:rsidTr="00F8395A">
        <w:tc>
          <w:tcPr>
            <w:tcW w:w="1899" w:type="dxa"/>
            <w:tcMar>
              <w:left w:w="0" w:type="dxa"/>
              <w:right w:w="0" w:type="dxa"/>
            </w:tcMar>
          </w:tcPr>
          <w:p w14:paraId="3474F16F" w14:textId="77777777" w:rsidR="007E138D" w:rsidRPr="00833B9A" w:rsidRDefault="007E138D" w:rsidP="007E138D">
            <w:pPr>
              <w:pStyle w:val="Standard85M10"/>
            </w:pPr>
          </w:p>
        </w:tc>
        <w:tc>
          <w:tcPr>
            <w:tcW w:w="1985" w:type="dxa"/>
            <w:tcMar>
              <w:left w:w="0" w:type="dxa"/>
              <w:right w:w="0" w:type="dxa"/>
            </w:tcMar>
          </w:tcPr>
          <w:p w14:paraId="3474F170" w14:textId="77777777" w:rsidR="007E138D" w:rsidRPr="00B05214" w:rsidRDefault="007E138D" w:rsidP="007E138D">
            <w:pPr>
              <w:pStyle w:val="Standard85M10"/>
            </w:pPr>
          </w:p>
        </w:tc>
        <w:tc>
          <w:tcPr>
            <w:tcW w:w="227" w:type="dxa"/>
          </w:tcPr>
          <w:p w14:paraId="3474F171" w14:textId="77777777" w:rsidR="007E138D" w:rsidRPr="00B05214" w:rsidRDefault="007E138D" w:rsidP="007E138D">
            <w:pPr>
              <w:pStyle w:val="Standard85M10"/>
            </w:pPr>
          </w:p>
        </w:tc>
        <w:tc>
          <w:tcPr>
            <w:tcW w:w="5528" w:type="dxa"/>
            <w:tcBorders>
              <w:top w:val="single" w:sz="4" w:space="0" w:color="808080"/>
            </w:tcBorders>
            <w:tcMar>
              <w:left w:w="0" w:type="dxa"/>
              <w:right w:w="0" w:type="dxa"/>
            </w:tcMar>
            <w:vAlign w:val="bottom"/>
          </w:tcPr>
          <w:p w14:paraId="3474F172" w14:textId="77777777" w:rsidR="007E138D" w:rsidRPr="00B05214" w:rsidRDefault="007E138D" w:rsidP="007E138D">
            <w:pPr>
              <w:pStyle w:val="Standard85M10"/>
            </w:pPr>
          </w:p>
        </w:tc>
      </w:tr>
      <w:tr w:rsidR="007E138D" w14:paraId="3474F178" w14:textId="77777777" w:rsidTr="00F8395A">
        <w:tc>
          <w:tcPr>
            <w:tcW w:w="1899" w:type="dxa"/>
            <w:shd w:val="clear" w:color="auto" w:fill="auto"/>
            <w:tcMar>
              <w:left w:w="0" w:type="dxa"/>
              <w:right w:w="0" w:type="dxa"/>
            </w:tcMar>
          </w:tcPr>
          <w:p w14:paraId="3474F174" w14:textId="77777777" w:rsidR="007E138D" w:rsidRPr="00833B9A" w:rsidRDefault="007E138D" w:rsidP="007E138D">
            <w:pPr>
              <w:pStyle w:val="Tabelle85M10V3"/>
              <w:rPr>
                <w:b/>
                <w:bCs/>
              </w:rPr>
            </w:pPr>
            <w:r>
              <w:rPr>
                <w:b/>
                <w:bCs/>
              </w:rPr>
              <w:t>P</w:t>
            </w:r>
            <w:r w:rsidR="00552E8D">
              <w:rPr>
                <w:b/>
                <w:bCs/>
              </w:rPr>
              <w:t xml:space="preserve">rojektleitung </w:t>
            </w:r>
          </w:p>
        </w:tc>
        <w:tc>
          <w:tcPr>
            <w:tcW w:w="1985" w:type="dxa"/>
            <w:tcMar>
              <w:left w:w="0" w:type="dxa"/>
              <w:right w:w="0" w:type="dxa"/>
            </w:tcMar>
          </w:tcPr>
          <w:p w14:paraId="3474F175" w14:textId="77777777" w:rsidR="007E138D" w:rsidRPr="00AF1EB9" w:rsidRDefault="007E138D" w:rsidP="007E138D">
            <w:pPr>
              <w:pStyle w:val="Tabelle85M10V3"/>
            </w:pPr>
            <w:r>
              <w:t>ProjektleiterIn (Name)</w:t>
            </w:r>
          </w:p>
        </w:tc>
        <w:tc>
          <w:tcPr>
            <w:tcW w:w="227" w:type="dxa"/>
          </w:tcPr>
          <w:p w14:paraId="3474F176" w14:textId="77777777" w:rsidR="007E138D" w:rsidRDefault="007E138D" w:rsidP="007E138D">
            <w:pPr>
              <w:pStyle w:val="Tabelle85M10V3"/>
            </w:pPr>
          </w:p>
        </w:tc>
        <w:tc>
          <w:tcPr>
            <w:tcW w:w="5528" w:type="dxa"/>
            <w:tcBorders>
              <w:bottom w:val="single" w:sz="4" w:space="0" w:color="808080"/>
            </w:tcBorders>
            <w:tcMar>
              <w:left w:w="0" w:type="dxa"/>
              <w:right w:w="0" w:type="dxa"/>
            </w:tcMar>
            <w:vAlign w:val="bottom"/>
          </w:tcPr>
          <w:p w14:paraId="3474F177"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7D" w14:textId="77777777" w:rsidTr="00F8395A">
        <w:tc>
          <w:tcPr>
            <w:tcW w:w="1899" w:type="dxa"/>
            <w:shd w:val="clear" w:color="auto" w:fill="auto"/>
            <w:tcMar>
              <w:left w:w="0" w:type="dxa"/>
              <w:right w:w="0" w:type="dxa"/>
            </w:tcMar>
          </w:tcPr>
          <w:p w14:paraId="3474F179" w14:textId="77777777" w:rsidR="007E138D" w:rsidRPr="00833B9A" w:rsidRDefault="00552E8D" w:rsidP="007E138D">
            <w:pPr>
              <w:pStyle w:val="Tabelle85M10V3"/>
              <w:rPr>
                <w:b/>
                <w:bCs/>
              </w:rPr>
            </w:pPr>
            <w:r>
              <w:rPr>
                <w:b/>
                <w:bCs/>
              </w:rPr>
              <w:t>Architektur</w:t>
            </w:r>
          </w:p>
        </w:tc>
        <w:tc>
          <w:tcPr>
            <w:tcW w:w="1985" w:type="dxa"/>
            <w:tcMar>
              <w:left w:w="0" w:type="dxa"/>
              <w:right w:w="0" w:type="dxa"/>
            </w:tcMar>
          </w:tcPr>
          <w:p w14:paraId="3474F17A" w14:textId="77777777" w:rsidR="007E138D" w:rsidRPr="00AF1EB9" w:rsidRDefault="007E138D" w:rsidP="007E138D">
            <w:pPr>
              <w:pStyle w:val="Tabelle85M10V3"/>
            </w:pPr>
            <w:r>
              <w:t>Facha</w:t>
            </w:r>
            <w:r w:rsidRPr="00AF1EB9">
              <w:t>usbildung</w:t>
            </w:r>
          </w:p>
        </w:tc>
        <w:tc>
          <w:tcPr>
            <w:tcW w:w="227" w:type="dxa"/>
          </w:tcPr>
          <w:p w14:paraId="3474F17B"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7C"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14:paraId="3474F182" w14:textId="77777777" w:rsidTr="00E36B16">
        <w:tc>
          <w:tcPr>
            <w:tcW w:w="1899" w:type="dxa"/>
            <w:shd w:val="clear" w:color="auto" w:fill="auto"/>
            <w:tcMar>
              <w:left w:w="0" w:type="dxa"/>
              <w:right w:w="0" w:type="dxa"/>
            </w:tcMar>
          </w:tcPr>
          <w:p w14:paraId="3474F17E" w14:textId="77777777" w:rsidR="007E138D" w:rsidRPr="00833B9A" w:rsidRDefault="007E138D" w:rsidP="007E138D">
            <w:pPr>
              <w:pStyle w:val="Tabelle85M10V3"/>
              <w:rPr>
                <w:b/>
                <w:bCs/>
              </w:rPr>
            </w:pPr>
          </w:p>
        </w:tc>
        <w:tc>
          <w:tcPr>
            <w:tcW w:w="1985" w:type="dxa"/>
            <w:tcMar>
              <w:left w:w="0" w:type="dxa"/>
              <w:right w:w="0" w:type="dxa"/>
            </w:tcMar>
          </w:tcPr>
          <w:p w14:paraId="3474F17F" w14:textId="77777777" w:rsidR="007E138D" w:rsidRDefault="007E138D" w:rsidP="007E138D">
            <w:pPr>
              <w:pStyle w:val="Tabelle85M10V3"/>
            </w:pPr>
            <w:r>
              <w:t>Referenzprojekte in dieser Funktion</w:t>
            </w:r>
          </w:p>
        </w:tc>
        <w:tc>
          <w:tcPr>
            <w:tcW w:w="227" w:type="dxa"/>
          </w:tcPr>
          <w:p w14:paraId="3474F180"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81" w14:textId="77777777" w:rsidR="007E138D" w:rsidRDefault="007E138D" w:rsidP="007E138D">
            <w:r>
              <w:fldChar w:fldCharType="begin">
                <w:ffData>
                  <w:name w:val="Text44"/>
                  <w:enabled/>
                  <w:calcOnExit w:val="0"/>
                  <w:textInput/>
                </w:ffData>
              </w:fldChar>
            </w:r>
            <w:r>
              <w:instrText xml:space="preserve"> FORMTEXT </w:instrText>
            </w:r>
            <w:r>
              <w:fldChar w:fldCharType="separate"/>
            </w:r>
            <w:r>
              <w:rPr>
                <w:rFonts w:cs="Arial"/>
              </w:rPr>
              <w:t> </w:t>
            </w:r>
            <w:r>
              <w:rPr>
                <w:rFonts w:cs="Arial"/>
              </w:rPr>
              <w:t> </w:t>
            </w:r>
            <w:r>
              <w:rPr>
                <w:rFonts w:cs="Arial"/>
              </w:rPr>
              <w:t> </w:t>
            </w:r>
            <w:r>
              <w:rPr>
                <w:rFonts w:cs="Arial"/>
              </w:rPr>
              <w:t> </w:t>
            </w:r>
            <w:r>
              <w:rPr>
                <w:rFonts w:cs="Arial"/>
              </w:rPr>
              <w:t> </w:t>
            </w:r>
            <w:r>
              <w:fldChar w:fldCharType="end"/>
            </w:r>
          </w:p>
        </w:tc>
      </w:tr>
      <w:tr w:rsidR="007E138D" w:rsidRPr="00B05214" w14:paraId="3474F187" w14:textId="77777777" w:rsidTr="00685C53">
        <w:tc>
          <w:tcPr>
            <w:tcW w:w="1899" w:type="dxa"/>
            <w:shd w:val="clear" w:color="auto" w:fill="auto"/>
            <w:tcMar>
              <w:left w:w="0" w:type="dxa"/>
              <w:right w:w="0" w:type="dxa"/>
            </w:tcMar>
          </w:tcPr>
          <w:p w14:paraId="3474F183" w14:textId="77777777" w:rsidR="007E138D" w:rsidRPr="00685C53" w:rsidRDefault="007E138D" w:rsidP="007E138D">
            <w:pPr>
              <w:pStyle w:val="Tabelle85M10V3"/>
              <w:rPr>
                <w:b/>
                <w:bCs/>
              </w:rPr>
            </w:pPr>
          </w:p>
        </w:tc>
        <w:tc>
          <w:tcPr>
            <w:tcW w:w="1985" w:type="dxa"/>
            <w:tcMar>
              <w:left w:w="0" w:type="dxa"/>
              <w:right w:w="0" w:type="dxa"/>
            </w:tcMar>
          </w:tcPr>
          <w:p w14:paraId="3474F184" w14:textId="77777777" w:rsidR="007E138D" w:rsidRPr="00B05214" w:rsidRDefault="007E138D" w:rsidP="007E138D">
            <w:pPr>
              <w:pStyle w:val="Tabelle85M10V3"/>
            </w:pPr>
          </w:p>
        </w:tc>
        <w:tc>
          <w:tcPr>
            <w:tcW w:w="227" w:type="dxa"/>
          </w:tcPr>
          <w:p w14:paraId="3474F185" w14:textId="77777777" w:rsidR="007E138D" w:rsidRPr="00B05214"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86" w14:textId="77777777" w:rsidR="007E138D" w:rsidRPr="00B05214" w:rsidRDefault="007E138D" w:rsidP="007E138D"/>
        </w:tc>
      </w:tr>
      <w:tr w:rsidR="007E138D" w14:paraId="3474F18C" w14:textId="77777777" w:rsidTr="00685C53">
        <w:tc>
          <w:tcPr>
            <w:tcW w:w="1899" w:type="dxa"/>
            <w:shd w:val="clear" w:color="auto" w:fill="auto"/>
            <w:tcMar>
              <w:left w:w="0" w:type="dxa"/>
              <w:right w:w="0" w:type="dxa"/>
            </w:tcMar>
          </w:tcPr>
          <w:p w14:paraId="3474F188" w14:textId="77777777" w:rsidR="007E138D" w:rsidRPr="00833B9A" w:rsidRDefault="007E138D" w:rsidP="007E138D">
            <w:pPr>
              <w:pStyle w:val="Tabelle85M10V3"/>
              <w:rPr>
                <w:b/>
                <w:bCs/>
              </w:rPr>
            </w:pPr>
            <w:r>
              <w:rPr>
                <w:b/>
                <w:bCs/>
              </w:rPr>
              <w:t>Stv. Projektleitung</w:t>
            </w:r>
          </w:p>
        </w:tc>
        <w:tc>
          <w:tcPr>
            <w:tcW w:w="1985" w:type="dxa"/>
            <w:tcMar>
              <w:left w:w="0" w:type="dxa"/>
              <w:right w:w="0" w:type="dxa"/>
            </w:tcMar>
          </w:tcPr>
          <w:p w14:paraId="3474F189" w14:textId="77777777" w:rsidR="007E138D" w:rsidRPr="00AF1EB9" w:rsidRDefault="007E138D" w:rsidP="007E138D">
            <w:pPr>
              <w:pStyle w:val="Tabelle85M10V3"/>
            </w:pPr>
            <w:r>
              <w:t>ProjektleiterIn (Name)</w:t>
            </w:r>
          </w:p>
        </w:tc>
        <w:tc>
          <w:tcPr>
            <w:tcW w:w="227" w:type="dxa"/>
          </w:tcPr>
          <w:p w14:paraId="3474F18A"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8B"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91" w14:textId="77777777" w:rsidTr="00685C53">
        <w:tc>
          <w:tcPr>
            <w:tcW w:w="1899" w:type="dxa"/>
            <w:shd w:val="clear" w:color="auto" w:fill="auto"/>
            <w:tcMar>
              <w:left w:w="0" w:type="dxa"/>
              <w:right w:w="0" w:type="dxa"/>
            </w:tcMar>
          </w:tcPr>
          <w:p w14:paraId="3474F18D" w14:textId="77777777" w:rsidR="007E138D" w:rsidRPr="00833B9A" w:rsidRDefault="00552E8D" w:rsidP="007E138D">
            <w:pPr>
              <w:pStyle w:val="Tabelle85M10V3"/>
              <w:rPr>
                <w:b/>
                <w:bCs/>
              </w:rPr>
            </w:pPr>
            <w:r>
              <w:rPr>
                <w:b/>
                <w:bCs/>
              </w:rPr>
              <w:t>Architektur</w:t>
            </w:r>
          </w:p>
        </w:tc>
        <w:tc>
          <w:tcPr>
            <w:tcW w:w="1985" w:type="dxa"/>
            <w:tcMar>
              <w:left w:w="0" w:type="dxa"/>
              <w:right w:w="0" w:type="dxa"/>
            </w:tcMar>
          </w:tcPr>
          <w:p w14:paraId="3474F18E" w14:textId="77777777" w:rsidR="007E138D" w:rsidRPr="00AF1EB9" w:rsidRDefault="007E138D" w:rsidP="007E138D">
            <w:pPr>
              <w:pStyle w:val="Tabelle85M10V3"/>
            </w:pPr>
            <w:r>
              <w:t>Facha</w:t>
            </w:r>
            <w:r w:rsidRPr="00AF1EB9">
              <w:t>usbildung</w:t>
            </w:r>
          </w:p>
        </w:tc>
        <w:tc>
          <w:tcPr>
            <w:tcW w:w="227" w:type="dxa"/>
          </w:tcPr>
          <w:p w14:paraId="3474F18F"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0"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96" w14:textId="77777777" w:rsidTr="00685C53">
        <w:tc>
          <w:tcPr>
            <w:tcW w:w="1899" w:type="dxa"/>
            <w:shd w:val="clear" w:color="auto" w:fill="auto"/>
            <w:tcMar>
              <w:left w:w="0" w:type="dxa"/>
              <w:right w:w="0" w:type="dxa"/>
            </w:tcMar>
          </w:tcPr>
          <w:p w14:paraId="3474F192" w14:textId="77777777" w:rsidR="007E138D" w:rsidRPr="00833B9A" w:rsidRDefault="007E138D" w:rsidP="007E138D">
            <w:pPr>
              <w:pStyle w:val="Tabelle85M10V3"/>
              <w:rPr>
                <w:b/>
                <w:bCs/>
              </w:rPr>
            </w:pPr>
          </w:p>
        </w:tc>
        <w:tc>
          <w:tcPr>
            <w:tcW w:w="1985" w:type="dxa"/>
            <w:tcMar>
              <w:left w:w="0" w:type="dxa"/>
              <w:right w:w="0" w:type="dxa"/>
            </w:tcMar>
          </w:tcPr>
          <w:p w14:paraId="3474F193" w14:textId="77777777" w:rsidR="007E138D" w:rsidRDefault="007E138D" w:rsidP="007E138D">
            <w:pPr>
              <w:pStyle w:val="Tabelle85M10V3"/>
            </w:pPr>
            <w:r>
              <w:t>Referenzprojekte in dieser Funktion</w:t>
            </w:r>
          </w:p>
        </w:tc>
        <w:tc>
          <w:tcPr>
            <w:tcW w:w="227" w:type="dxa"/>
          </w:tcPr>
          <w:p w14:paraId="3474F194"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5"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rsidRPr="00B05214" w14:paraId="3474F19B" w14:textId="77777777" w:rsidTr="00685C53">
        <w:tc>
          <w:tcPr>
            <w:tcW w:w="1899" w:type="dxa"/>
            <w:shd w:val="clear" w:color="auto" w:fill="auto"/>
            <w:tcMar>
              <w:left w:w="0" w:type="dxa"/>
              <w:right w:w="0" w:type="dxa"/>
            </w:tcMar>
          </w:tcPr>
          <w:p w14:paraId="3474F197" w14:textId="77777777" w:rsidR="007E138D" w:rsidRPr="00685C53" w:rsidRDefault="007E138D" w:rsidP="007E138D">
            <w:pPr>
              <w:pStyle w:val="Tabelle85M10V3"/>
              <w:rPr>
                <w:b/>
                <w:bCs/>
              </w:rPr>
            </w:pPr>
          </w:p>
        </w:tc>
        <w:tc>
          <w:tcPr>
            <w:tcW w:w="1985" w:type="dxa"/>
            <w:tcMar>
              <w:left w:w="0" w:type="dxa"/>
              <w:right w:w="0" w:type="dxa"/>
            </w:tcMar>
          </w:tcPr>
          <w:p w14:paraId="3474F198" w14:textId="77777777" w:rsidR="007E138D" w:rsidRPr="00B05214" w:rsidRDefault="007E138D" w:rsidP="007E138D">
            <w:pPr>
              <w:pStyle w:val="Tabelle85M10V3"/>
            </w:pPr>
          </w:p>
        </w:tc>
        <w:tc>
          <w:tcPr>
            <w:tcW w:w="227" w:type="dxa"/>
          </w:tcPr>
          <w:p w14:paraId="3474F199" w14:textId="77777777" w:rsidR="007E138D" w:rsidRPr="00B05214"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A" w14:textId="77777777" w:rsidR="007E138D" w:rsidRPr="00B05214" w:rsidRDefault="007E138D" w:rsidP="007E138D"/>
        </w:tc>
      </w:tr>
      <w:tr w:rsidR="007E138D" w14:paraId="3474F1A0" w14:textId="77777777" w:rsidTr="00685C53">
        <w:tc>
          <w:tcPr>
            <w:tcW w:w="1899" w:type="dxa"/>
            <w:shd w:val="clear" w:color="auto" w:fill="auto"/>
            <w:tcMar>
              <w:left w:w="0" w:type="dxa"/>
              <w:right w:w="0" w:type="dxa"/>
            </w:tcMar>
          </w:tcPr>
          <w:p w14:paraId="3474F19C" w14:textId="77777777" w:rsidR="007E138D" w:rsidRPr="00833B9A" w:rsidRDefault="007E138D" w:rsidP="00D40A79">
            <w:pPr>
              <w:pStyle w:val="Tabelle85M10V3"/>
              <w:rPr>
                <w:b/>
                <w:bCs/>
              </w:rPr>
            </w:pPr>
            <w:r w:rsidRPr="00833B9A">
              <w:rPr>
                <w:b/>
                <w:bCs/>
              </w:rPr>
              <w:t>Bau</w:t>
            </w:r>
            <w:r w:rsidR="00D40A79">
              <w:rPr>
                <w:b/>
                <w:bCs/>
              </w:rPr>
              <w:t>management</w:t>
            </w:r>
            <w:r>
              <w:rPr>
                <w:b/>
                <w:bCs/>
              </w:rPr>
              <w:t xml:space="preserve"> </w:t>
            </w:r>
            <w:r w:rsidRPr="00833B9A">
              <w:rPr>
                <w:b/>
                <w:bCs/>
              </w:rPr>
              <w:t>***</w:t>
            </w:r>
          </w:p>
        </w:tc>
        <w:tc>
          <w:tcPr>
            <w:tcW w:w="1985" w:type="dxa"/>
            <w:tcMar>
              <w:left w:w="0" w:type="dxa"/>
              <w:right w:w="0" w:type="dxa"/>
            </w:tcMar>
          </w:tcPr>
          <w:p w14:paraId="3474F19D" w14:textId="77777777" w:rsidR="007E138D" w:rsidRPr="00AF1EB9" w:rsidRDefault="007E138D" w:rsidP="007E138D">
            <w:pPr>
              <w:pStyle w:val="Tabelle85M10V3"/>
            </w:pPr>
            <w:r>
              <w:t>BauleiterIn (Name)</w:t>
            </w:r>
          </w:p>
        </w:tc>
        <w:tc>
          <w:tcPr>
            <w:tcW w:w="227" w:type="dxa"/>
          </w:tcPr>
          <w:p w14:paraId="3474F19E"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9F"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A5" w14:textId="77777777" w:rsidTr="00685C53">
        <w:tc>
          <w:tcPr>
            <w:tcW w:w="1899" w:type="dxa"/>
            <w:shd w:val="clear" w:color="auto" w:fill="auto"/>
            <w:tcMar>
              <w:left w:w="0" w:type="dxa"/>
              <w:right w:w="0" w:type="dxa"/>
            </w:tcMar>
          </w:tcPr>
          <w:p w14:paraId="3474F1A1" w14:textId="77777777" w:rsidR="007E138D" w:rsidRPr="00833B9A" w:rsidRDefault="007E138D" w:rsidP="007E138D">
            <w:pPr>
              <w:pStyle w:val="Tabelle85M10V3"/>
              <w:rPr>
                <w:b/>
                <w:bCs/>
              </w:rPr>
            </w:pPr>
          </w:p>
        </w:tc>
        <w:tc>
          <w:tcPr>
            <w:tcW w:w="1985" w:type="dxa"/>
            <w:tcMar>
              <w:left w:w="0" w:type="dxa"/>
              <w:right w:w="0" w:type="dxa"/>
            </w:tcMar>
          </w:tcPr>
          <w:p w14:paraId="3474F1A2" w14:textId="77777777" w:rsidR="007E138D" w:rsidRPr="00AF1EB9" w:rsidRDefault="007E138D" w:rsidP="007E138D">
            <w:pPr>
              <w:pStyle w:val="Tabelle85M10V3"/>
            </w:pPr>
            <w:r>
              <w:t>Facha</w:t>
            </w:r>
            <w:r w:rsidRPr="00AF1EB9">
              <w:t>usbildung</w:t>
            </w:r>
          </w:p>
        </w:tc>
        <w:tc>
          <w:tcPr>
            <w:tcW w:w="227" w:type="dxa"/>
          </w:tcPr>
          <w:p w14:paraId="3474F1A3"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A4"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7E138D" w14:paraId="3474F1AA" w14:textId="77777777" w:rsidTr="00685C53">
        <w:tc>
          <w:tcPr>
            <w:tcW w:w="1899" w:type="dxa"/>
            <w:shd w:val="clear" w:color="auto" w:fill="auto"/>
            <w:tcMar>
              <w:left w:w="0" w:type="dxa"/>
              <w:right w:w="0" w:type="dxa"/>
            </w:tcMar>
          </w:tcPr>
          <w:p w14:paraId="3474F1A6" w14:textId="77777777" w:rsidR="007E138D" w:rsidRPr="00833B9A" w:rsidRDefault="007E138D" w:rsidP="007E138D">
            <w:pPr>
              <w:pStyle w:val="Tabelle85M10V3"/>
              <w:rPr>
                <w:b/>
                <w:bCs/>
              </w:rPr>
            </w:pPr>
          </w:p>
        </w:tc>
        <w:tc>
          <w:tcPr>
            <w:tcW w:w="1985" w:type="dxa"/>
            <w:tcMar>
              <w:left w:w="0" w:type="dxa"/>
              <w:right w:w="0" w:type="dxa"/>
            </w:tcMar>
          </w:tcPr>
          <w:p w14:paraId="3474F1A7" w14:textId="77777777" w:rsidR="007E138D" w:rsidRDefault="007E138D" w:rsidP="007E138D">
            <w:pPr>
              <w:pStyle w:val="Tabelle85M10V3"/>
            </w:pPr>
            <w:r>
              <w:t>Referenzprojekte in dieser Funktion</w:t>
            </w:r>
          </w:p>
        </w:tc>
        <w:tc>
          <w:tcPr>
            <w:tcW w:w="227" w:type="dxa"/>
          </w:tcPr>
          <w:p w14:paraId="3474F1A8" w14:textId="77777777" w:rsidR="007E138D" w:rsidRDefault="007E138D" w:rsidP="007E138D">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A9" w14:textId="77777777" w:rsidR="007E138D" w:rsidRDefault="007E138D" w:rsidP="007E138D">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RPr="00B05214" w14:paraId="3474F1AF" w14:textId="77777777" w:rsidTr="00685C53">
        <w:tc>
          <w:tcPr>
            <w:tcW w:w="1899" w:type="dxa"/>
            <w:shd w:val="clear" w:color="auto" w:fill="auto"/>
            <w:tcMar>
              <w:left w:w="0" w:type="dxa"/>
              <w:right w:w="0" w:type="dxa"/>
            </w:tcMar>
          </w:tcPr>
          <w:p w14:paraId="3474F1AB" w14:textId="77777777" w:rsidR="006402BB" w:rsidRPr="00685C53" w:rsidRDefault="006402BB" w:rsidP="006402BB">
            <w:pPr>
              <w:pStyle w:val="Tabelle85M10V3"/>
              <w:rPr>
                <w:b/>
                <w:bCs/>
              </w:rPr>
            </w:pPr>
          </w:p>
        </w:tc>
        <w:tc>
          <w:tcPr>
            <w:tcW w:w="1985" w:type="dxa"/>
            <w:tcMar>
              <w:left w:w="0" w:type="dxa"/>
              <w:right w:w="0" w:type="dxa"/>
            </w:tcMar>
          </w:tcPr>
          <w:p w14:paraId="3474F1AC" w14:textId="77777777" w:rsidR="006402BB" w:rsidRPr="00B05214" w:rsidRDefault="006402BB" w:rsidP="006402BB">
            <w:pPr>
              <w:pStyle w:val="Tabelle85M10V3"/>
            </w:pPr>
          </w:p>
        </w:tc>
        <w:tc>
          <w:tcPr>
            <w:tcW w:w="227" w:type="dxa"/>
          </w:tcPr>
          <w:p w14:paraId="3474F1AD" w14:textId="77777777" w:rsidR="006402BB" w:rsidRPr="00B05214"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AE" w14:textId="77777777" w:rsidR="006402BB" w:rsidRPr="00B05214" w:rsidRDefault="006402BB" w:rsidP="006402BB"/>
        </w:tc>
      </w:tr>
      <w:tr w:rsidR="006402BB" w14:paraId="3474F1B4" w14:textId="77777777" w:rsidTr="00685C53">
        <w:tc>
          <w:tcPr>
            <w:tcW w:w="1899" w:type="dxa"/>
            <w:shd w:val="clear" w:color="auto" w:fill="auto"/>
            <w:tcMar>
              <w:left w:w="0" w:type="dxa"/>
              <w:right w:w="0" w:type="dxa"/>
            </w:tcMar>
          </w:tcPr>
          <w:p w14:paraId="3474F1B0" w14:textId="77777777" w:rsidR="006402BB" w:rsidRPr="00833B9A" w:rsidRDefault="006402BB" w:rsidP="006402BB">
            <w:pPr>
              <w:pStyle w:val="Tabelle85M10V3"/>
              <w:rPr>
                <w:b/>
                <w:bCs/>
              </w:rPr>
            </w:pPr>
            <w:r>
              <w:rPr>
                <w:b/>
                <w:bCs/>
              </w:rPr>
              <w:t xml:space="preserve">Stv. Baumanagement </w:t>
            </w:r>
          </w:p>
        </w:tc>
        <w:tc>
          <w:tcPr>
            <w:tcW w:w="1985" w:type="dxa"/>
            <w:tcMar>
              <w:left w:w="0" w:type="dxa"/>
              <w:right w:w="0" w:type="dxa"/>
            </w:tcMar>
          </w:tcPr>
          <w:p w14:paraId="3474F1B1" w14:textId="77777777" w:rsidR="006402BB" w:rsidRPr="00AF1EB9" w:rsidRDefault="006402BB" w:rsidP="006402BB">
            <w:pPr>
              <w:pStyle w:val="Tabelle85M10V3"/>
            </w:pPr>
            <w:r>
              <w:t>BauleiterIn (Name)</w:t>
            </w:r>
          </w:p>
        </w:tc>
        <w:tc>
          <w:tcPr>
            <w:tcW w:w="227" w:type="dxa"/>
          </w:tcPr>
          <w:p w14:paraId="3474F1B2" w14:textId="77777777"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B3" w14:textId="77777777"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14:paraId="3474F1B9" w14:textId="77777777" w:rsidTr="00685C53">
        <w:tc>
          <w:tcPr>
            <w:tcW w:w="1899" w:type="dxa"/>
            <w:shd w:val="clear" w:color="auto" w:fill="auto"/>
            <w:tcMar>
              <w:left w:w="0" w:type="dxa"/>
              <w:right w:w="0" w:type="dxa"/>
            </w:tcMar>
          </w:tcPr>
          <w:p w14:paraId="3474F1B5" w14:textId="77777777" w:rsidR="006402BB" w:rsidRPr="00833B9A" w:rsidRDefault="006402BB" w:rsidP="006402BB">
            <w:pPr>
              <w:pStyle w:val="Tabelle85M10V3"/>
              <w:rPr>
                <w:b/>
                <w:bCs/>
              </w:rPr>
            </w:pPr>
          </w:p>
        </w:tc>
        <w:tc>
          <w:tcPr>
            <w:tcW w:w="1985" w:type="dxa"/>
            <w:tcMar>
              <w:left w:w="0" w:type="dxa"/>
              <w:right w:w="0" w:type="dxa"/>
            </w:tcMar>
          </w:tcPr>
          <w:p w14:paraId="3474F1B6" w14:textId="77777777" w:rsidR="006402BB" w:rsidRPr="00AF1EB9" w:rsidRDefault="006402BB" w:rsidP="006402BB">
            <w:pPr>
              <w:pStyle w:val="Tabelle85M10V3"/>
            </w:pPr>
            <w:r>
              <w:t>Facha</w:t>
            </w:r>
            <w:r w:rsidRPr="00AF1EB9">
              <w:t>usbildung</w:t>
            </w:r>
          </w:p>
        </w:tc>
        <w:tc>
          <w:tcPr>
            <w:tcW w:w="227" w:type="dxa"/>
          </w:tcPr>
          <w:p w14:paraId="3474F1B7" w14:textId="77777777"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B8" w14:textId="77777777"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14:paraId="3474F1BE" w14:textId="77777777" w:rsidTr="00685C53">
        <w:tc>
          <w:tcPr>
            <w:tcW w:w="1899" w:type="dxa"/>
            <w:shd w:val="clear" w:color="auto" w:fill="auto"/>
            <w:tcMar>
              <w:left w:w="0" w:type="dxa"/>
              <w:right w:w="0" w:type="dxa"/>
            </w:tcMar>
          </w:tcPr>
          <w:p w14:paraId="3474F1BA" w14:textId="77777777" w:rsidR="006402BB" w:rsidRPr="00833B9A" w:rsidRDefault="006402BB" w:rsidP="006402BB">
            <w:pPr>
              <w:pStyle w:val="Tabelle85M10V3"/>
              <w:rPr>
                <w:b/>
                <w:bCs/>
              </w:rPr>
            </w:pPr>
          </w:p>
        </w:tc>
        <w:tc>
          <w:tcPr>
            <w:tcW w:w="1985" w:type="dxa"/>
            <w:tcMar>
              <w:left w:w="0" w:type="dxa"/>
              <w:right w:w="0" w:type="dxa"/>
            </w:tcMar>
          </w:tcPr>
          <w:p w14:paraId="3474F1BB" w14:textId="77777777" w:rsidR="006402BB" w:rsidRDefault="006402BB" w:rsidP="006402BB">
            <w:pPr>
              <w:pStyle w:val="Tabelle85M10V3"/>
            </w:pPr>
            <w:r>
              <w:t>Referenzprojekte in dieser Funktion</w:t>
            </w:r>
          </w:p>
        </w:tc>
        <w:tc>
          <w:tcPr>
            <w:tcW w:w="227" w:type="dxa"/>
          </w:tcPr>
          <w:p w14:paraId="3474F1BC" w14:textId="77777777" w:rsidR="006402BB" w:rsidRDefault="006402BB" w:rsidP="006402BB">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BD" w14:textId="77777777" w:rsidR="006402BB" w:rsidRDefault="006402BB" w:rsidP="006402BB">
            <w:r>
              <w:fldChar w:fldCharType="begin">
                <w:ffData>
                  <w:name w:val="Text44"/>
                  <w:enabled/>
                  <w:calcOnExit w:val="0"/>
                  <w:textInput/>
                </w:ffData>
              </w:fldChar>
            </w:r>
            <w:r>
              <w:instrText xml:space="preserve"> FORMTEXT </w:instrText>
            </w:r>
            <w:r>
              <w:fldChar w:fldCharType="separate"/>
            </w:r>
            <w:r w:rsidRPr="00685C53">
              <w:t> </w:t>
            </w:r>
            <w:r w:rsidRPr="00685C53">
              <w:t> </w:t>
            </w:r>
            <w:r w:rsidRPr="00685C53">
              <w:t> </w:t>
            </w:r>
            <w:r w:rsidRPr="00685C53">
              <w:t> </w:t>
            </w:r>
            <w:r w:rsidRPr="00685C53">
              <w:t> </w:t>
            </w:r>
            <w:r>
              <w:fldChar w:fldCharType="end"/>
            </w:r>
          </w:p>
        </w:tc>
      </w:tr>
      <w:tr w:rsidR="006402BB" w:rsidRPr="00B05214" w14:paraId="3474F1C3" w14:textId="77777777" w:rsidTr="006402BB">
        <w:tc>
          <w:tcPr>
            <w:tcW w:w="1899" w:type="dxa"/>
            <w:shd w:val="clear" w:color="auto" w:fill="auto"/>
            <w:tcMar>
              <w:left w:w="0" w:type="dxa"/>
              <w:right w:w="0" w:type="dxa"/>
            </w:tcMar>
          </w:tcPr>
          <w:p w14:paraId="3474F1BF" w14:textId="77777777" w:rsidR="006402BB" w:rsidRPr="00685C53" w:rsidRDefault="006402BB" w:rsidP="005D745F">
            <w:pPr>
              <w:pStyle w:val="Tabelle85M10V3"/>
              <w:rPr>
                <w:b/>
                <w:bCs/>
              </w:rPr>
            </w:pPr>
          </w:p>
        </w:tc>
        <w:tc>
          <w:tcPr>
            <w:tcW w:w="1985" w:type="dxa"/>
            <w:tcMar>
              <w:left w:w="0" w:type="dxa"/>
              <w:right w:w="0" w:type="dxa"/>
            </w:tcMar>
          </w:tcPr>
          <w:p w14:paraId="3474F1C0" w14:textId="77777777" w:rsidR="006402BB" w:rsidRPr="00B05214" w:rsidRDefault="006402BB" w:rsidP="005D745F">
            <w:pPr>
              <w:pStyle w:val="Tabelle85M10V3"/>
            </w:pPr>
          </w:p>
        </w:tc>
        <w:tc>
          <w:tcPr>
            <w:tcW w:w="227" w:type="dxa"/>
          </w:tcPr>
          <w:p w14:paraId="3474F1C1" w14:textId="77777777" w:rsidR="006402BB" w:rsidRPr="00B05214" w:rsidRDefault="006402BB" w:rsidP="005D745F">
            <w:pPr>
              <w:pStyle w:val="Tabelle85M10V3"/>
            </w:pPr>
          </w:p>
        </w:tc>
        <w:tc>
          <w:tcPr>
            <w:tcW w:w="5528" w:type="dxa"/>
            <w:tcBorders>
              <w:top w:val="single" w:sz="4" w:space="0" w:color="808080"/>
              <w:bottom w:val="single" w:sz="4" w:space="0" w:color="808080"/>
            </w:tcBorders>
            <w:tcMar>
              <w:left w:w="0" w:type="dxa"/>
              <w:right w:w="0" w:type="dxa"/>
            </w:tcMar>
            <w:vAlign w:val="bottom"/>
          </w:tcPr>
          <w:p w14:paraId="3474F1C2" w14:textId="77777777" w:rsidR="006402BB" w:rsidRPr="00B05214" w:rsidRDefault="006402BB" w:rsidP="005D745F"/>
        </w:tc>
      </w:tr>
      <w:tr w:rsidR="006402BB" w14:paraId="3474F1C8" w14:textId="77777777" w:rsidTr="006402BB">
        <w:tc>
          <w:tcPr>
            <w:tcW w:w="1899" w:type="dxa"/>
            <w:shd w:val="clear" w:color="auto" w:fill="auto"/>
            <w:tcMar>
              <w:left w:w="0" w:type="dxa"/>
              <w:right w:w="0" w:type="dxa"/>
            </w:tcMar>
          </w:tcPr>
          <w:p w14:paraId="3474F1C4" w14:textId="77777777" w:rsidR="006402BB" w:rsidRPr="00F8736B" w:rsidRDefault="006402BB" w:rsidP="006402BB">
            <w:pPr>
              <w:pStyle w:val="Tabelle85M10V30"/>
              <w:rPr>
                <w:b/>
                <w:bCs/>
              </w:rPr>
            </w:pPr>
            <w:r w:rsidRPr="00F8736B">
              <w:rPr>
                <w:b/>
                <w:bCs/>
              </w:rPr>
              <w:t>Weitere Beteiligte</w:t>
            </w:r>
          </w:p>
        </w:tc>
        <w:tc>
          <w:tcPr>
            <w:tcW w:w="1985" w:type="dxa"/>
            <w:tcMar>
              <w:left w:w="0" w:type="dxa"/>
              <w:right w:w="0" w:type="dxa"/>
            </w:tcMar>
          </w:tcPr>
          <w:p w14:paraId="3474F1C5" w14:textId="77777777" w:rsidR="006402BB" w:rsidRPr="00AF1EB9" w:rsidRDefault="006402BB" w:rsidP="006402BB">
            <w:pPr>
              <w:pStyle w:val="Tabelle85M10V30"/>
            </w:pPr>
            <w:r>
              <w:fldChar w:fldCharType="begin">
                <w:ffData>
                  <w:name w:val="Text51"/>
                  <w:enabled/>
                  <w:calcOnExit w:val="0"/>
                  <w:textInput/>
                </w:ffData>
              </w:fldChar>
            </w:r>
            <w:bookmarkStart w:id="3" w:name="Text51"/>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3"/>
          </w:p>
        </w:tc>
        <w:tc>
          <w:tcPr>
            <w:tcW w:w="227" w:type="dxa"/>
          </w:tcPr>
          <w:p w14:paraId="3474F1C6"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C7" w14:textId="77777777"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14:paraId="3474F1CD" w14:textId="77777777" w:rsidTr="006402BB">
        <w:tc>
          <w:tcPr>
            <w:tcW w:w="1899" w:type="dxa"/>
            <w:shd w:val="clear" w:color="auto" w:fill="auto"/>
            <w:tcMar>
              <w:left w:w="0" w:type="dxa"/>
              <w:right w:w="0" w:type="dxa"/>
            </w:tcMar>
          </w:tcPr>
          <w:p w14:paraId="3474F1C9" w14:textId="77777777" w:rsidR="006402BB" w:rsidRPr="00F8736B" w:rsidRDefault="006402BB" w:rsidP="006402BB">
            <w:pPr>
              <w:pStyle w:val="Tabelle85M10V30"/>
              <w:rPr>
                <w:b/>
                <w:bCs/>
              </w:rPr>
            </w:pPr>
          </w:p>
        </w:tc>
        <w:tc>
          <w:tcPr>
            <w:tcW w:w="1985" w:type="dxa"/>
            <w:tcMar>
              <w:left w:w="0" w:type="dxa"/>
              <w:right w:w="0" w:type="dxa"/>
            </w:tcMar>
          </w:tcPr>
          <w:p w14:paraId="3474F1CA" w14:textId="77777777" w:rsidR="006402BB" w:rsidRPr="00122A16" w:rsidRDefault="006402BB" w:rsidP="006402BB">
            <w:pPr>
              <w:pStyle w:val="Tabelle85M10V30"/>
            </w:pPr>
            <w:r w:rsidRPr="00122A16">
              <w:fldChar w:fldCharType="begin">
                <w:ffData>
                  <w:name w:val="Text52"/>
                  <w:enabled/>
                  <w:calcOnExit w:val="0"/>
                  <w:textInput/>
                </w:ffData>
              </w:fldChar>
            </w:r>
            <w:bookmarkStart w:id="4" w:name="Text52"/>
            <w:r w:rsidRPr="00122A16">
              <w:instrText xml:space="preserve"> FORMTEXT </w:instrText>
            </w:r>
            <w:r w:rsidRPr="00122A16">
              <w:fldChar w:fldCharType="separate"/>
            </w:r>
            <w:r w:rsidRPr="00122A16">
              <w:t> </w:t>
            </w:r>
            <w:r w:rsidRPr="00122A16">
              <w:t> </w:t>
            </w:r>
            <w:r w:rsidRPr="00122A16">
              <w:t> </w:t>
            </w:r>
            <w:r w:rsidRPr="00122A16">
              <w:t> </w:t>
            </w:r>
            <w:r w:rsidRPr="00122A16">
              <w:t> </w:t>
            </w:r>
            <w:r w:rsidRPr="00122A16">
              <w:fldChar w:fldCharType="end"/>
            </w:r>
            <w:bookmarkEnd w:id="4"/>
          </w:p>
        </w:tc>
        <w:tc>
          <w:tcPr>
            <w:tcW w:w="227" w:type="dxa"/>
          </w:tcPr>
          <w:p w14:paraId="3474F1CB"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CC" w14:textId="77777777"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14:paraId="3474F1D2" w14:textId="77777777" w:rsidTr="006402BB">
        <w:tc>
          <w:tcPr>
            <w:tcW w:w="1899" w:type="dxa"/>
            <w:shd w:val="clear" w:color="auto" w:fill="auto"/>
            <w:tcMar>
              <w:left w:w="0" w:type="dxa"/>
              <w:right w:w="0" w:type="dxa"/>
            </w:tcMar>
          </w:tcPr>
          <w:p w14:paraId="3474F1CE" w14:textId="77777777" w:rsidR="006402BB" w:rsidRPr="00833B9A" w:rsidRDefault="006402BB" w:rsidP="006402BB">
            <w:pPr>
              <w:pStyle w:val="Tabelle85M10V3"/>
              <w:rPr>
                <w:b/>
                <w:bCs/>
              </w:rPr>
            </w:pPr>
          </w:p>
        </w:tc>
        <w:tc>
          <w:tcPr>
            <w:tcW w:w="1985" w:type="dxa"/>
            <w:tcMar>
              <w:left w:w="0" w:type="dxa"/>
              <w:right w:w="0" w:type="dxa"/>
            </w:tcMar>
          </w:tcPr>
          <w:p w14:paraId="3474F1CF" w14:textId="77777777" w:rsidR="006402BB" w:rsidRPr="00AF1EB9" w:rsidRDefault="006402BB" w:rsidP="006402BB">
            <w:pPr>
              <w:pStyle w:val="Tabelle85M10V30"/>
            </w:pPr>
            <w:r>
              <w:fldChar w:fldCharType="begin">
                <w:ffData>
                  <w:name w:val="Text51"/>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c>
          <w:tcPr>
            <w:tcW w:w="227" w:type="dxa"/>
          </w:tcPr>
          <w:p w14:paraId="3474F1D0"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D1" w14:textId="77777777"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6402BB" w:rsidRPr="00B05214" w14:paraId="3474F1D7" w14:textId="77777777" w:rsidTr="006402BB">
        <w:tc>
          <w:tcPr>
            <w:tcW w:w="1899" w:type="dxa"/>
            <w:shd w:val="clear" w:color="auto" w:fill="auto"/>
            <w:tcMar>
              <w:left w:w="0" w:type="dxa"/>
              <w:right w:w="0" w:type="dxa"/>
            </w:tcMar>
          </w:tcPr>
          <w:p w14:paraId="3474F1D3" w14:textId="77777777" w:rsidR="006402BB" w:rsidRPr="00685C53" w:rsidRDefault="006402BB" w:rsidP="006402BB">
            <w:pPr>
              <w:pStyle w:val="Tabelle85M10V3"/>
              <w:rPr>
                <w:b/>
                <w:bCs/>
              </w:rPr>
            </w:pPr>
          </w:p>
        </w:tc>
        <w:tc>
          <w:tcPr>
            <w:tcW w:w="1985" w:type="dxa"/>
            <w:tcMar>
              <w:left w:w="0" w:type="dxa"/>
              <w:right w:w="0" w:type="dxa"/>
            </w:tcMar>
          </w:tcPr>
          <w:p w14:paraId="3474F1D4" w14:textId="77777777" w:rsidR="006402BB" w:rsidRPr="00122A16" w:rsidRDefault="006402BB" w:rsidP="006402BB">
            <w:pPr>
              <w:pStyle w:val="Tabelle85M10V30"/>
            </w:pPr>
            <w:r w:rsidRPr="00122A16">
              <w:fldChar w:fldCharType="begin">
                <w:ffData>
                  <w:name w:val="Text52"/>
                  <w:enabled/>
                  <w:calcOnExit w:val="0"/>
                  <w:textInput/>
                </w:ffData>
              </w:fldChar>
            </w:r>
            <w:r w:rsidRPr="00122A16">
              <w:instrText xml:space="preserve"> FORMTEXT </w:instrText>
            </w:r>
            <w:r w:rsidRPr="00122A16">
              <w:fldChar w:fldCharType="separate"/>
            </w:r>
            <w:r w:rsidRPr="00122A16">
              <w:t> </w:t>
            </w:r>
            <w:r w:rsidRPr="00122A16">
              <w:t> </w:t>
            </w:r>
            <w:r w:rsidRPr="00122A16">
              <w:t> </w:t>
            </w:r>
            <w:r w:rsidRPr="00122A16">
              <w:t> </w:t>
            </w:r>
            <w:r w:rsidRPr="00122A16">
              <w:t> </w:t>
            </w:r>
            <w:r w:rsidRPr="00122A16">
              <w:fldChar w:fldCharType="end"/>
            </w:r>
          </w:p>
        </w:tc>
        <w:tc>
          <w:tcPr>
            <w:tcW w:w="227" w:type="dxa"/>
          </w:tcPr>
          <w:p w14:paraId="3474F1D5" w14:textId="77777777" w:rsidR="006402BB" w:rsidRDefault="006402BB" w:rsidP="006402BB"/>
        </w:tc>
        <w:tc>
          <w:tcPr>
            <w:tcW w:w="5528" w:type="dxa"/>
            <w:tcBorders>
              <w:top w:val="single" w:sz="4" w:space="0" w:color="808080"/>
              <w:bottom w:val="single" w:sz="4" w:space="0" w:color="808080"/>
            </w:tcBorders>
            <w:tcMar>
              <w:left w:w="0" w:type="dxa"/>
              <w:right w:w="0" w:type="dxa"/>
            </w:tcMar>
            <w:vAlign w:val="bottom"/>
          </w:tcPr>
          <w:p w14:paraId="3474F1D6" w14:textId="77777777" w:rsidR="006402BB" w:rsidRDefault="006402BB" w:rsidP="006402BB">
            <w:r>
              <w:fldChar w:fldCharType="begin">
                <w:ffData>
                  <w:name w:val="Text44"/>
                  <w:enabled/>
                  <w:calcOnExit w:val="0"/>
                  <w:textInput/>
                </w:ffData>
              </w:fldChar>
            </w:r>
            <w: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3474F1E0" w14:textId="55F47BBD" w:rsidR="00B71CB3" w:rsidRDefault="00B71CB3" w:rsidP="00177D73">
      <w:pPr>
        <w:rPr>
          <w:lang w:eastAsia="de-DE"/>
        </w:rPr>
      </w:pPr>
    </w:p>
    <w:p w14:paraId="3474F1E1" w14:textId="77777777" w:rsidR="00B71CB3" w:rsidRDefault="00B71CB3" w:rsidP="00177D73">
      <w:pPr>
        <w:rPr>
          <w:lang w:eastAsia="de-DE"/>
        </w:rPr>
      </w:pPr>
    </w:p>
    <w:p w14:paraId="3474F1E6" w14:textId="77777777" w:rsidR="00173666" w:rsidRPr="00177D73" w:rsidRDefault="00173666" w:rsidP="00136807">
      <w:pPr>
        <w:pStyle w:val="Fuzeile"/>
        <w:tabs>
          <w:tab w:val="left" w:pos="284"/>
        </w:tabs>
        <w:sectPr w:rsidR="00173666" w:rsidRPr="00177D73" w:rsidSect="008A76F6">
          <w:pgSz w:w="11906" w:h="16838" w:code="9"/>
          <w:pgMar w:top="2835" w:right="567" w:bottom="567" w:left="1701" w:header="567" w:footer="397" w:gutter="0"/>
          <w:cols w:space="708"/>
          <w:titlePg/>
          <w:docGrid w:linePitch="360"/>
        </w:sectPr>
      </w:pPr>
    </w:p>
    <w:p w14:paraId="3474F1E7" w14:textId="77777777" w:rsidR="00E00810" w:rsidRPr="00C753D6" w:rsidRDefault="008A6B31" w:rsidP="0054322A">
      <w:pPr>
        <w:pStyle w:val="berschrift1"/>
        <w:keepLines/>
        <w:rPr>
          <w:rFonts w:ascii="Arial Black" w:hAnsi="Arial Black"/>
        </w:rPr>
      </w:pPr>
      <w:r w:rsidRPr="00C753D6">
        <w:rPr>
          <w:rFonts w:ascii="Arial Black" w:hAnsi="Arial Black"/>
        </w:rPr>
        <w:lastRenderedPageBreak/>
        <w:t xml:space="preserve">Angaben zu den </w:t>
      </w:r>
      <w:r w:rsidR="00DB7CDC" w:rsidRPr="00C753D6">
        <w:rPr>
          <w:rFonts w:ascii="Arial Black" w:hAnsi="Arial Black"/>
        </w:rPr>
        <w:t>Referenz</w:t>
      </w:r>
      <w:r w:rsidRPr="00C753D6">
        <w:rPr>
          <w:rFonts w:ascii="Arial Black" w:hAnsi="Arial Black"/>
        </w:rPr>
        <w:t>projekten</w:t>
      </w:r>
    </w:p>
    <w:p w14:paraId="3474F1E8" w14:textId="079CF990" w:rsidR="00463D93" w:rsidRPr="00122A16" w:rsidRDefault="00463D93" w:rsidP="00463D93">
      <w:pPr>
        <w:pStyle w:val="Standard85M10"/>
        <w:rPr>
          <w:b/>
        </w:rPr>
      </w:pPr>
      <w:r w:rsidRPr="00122A16">
        <w:rPr>
          <w:b/>
        </w:rPr>
        <w:t xml:space="preserve">Als Referenzobjekte gelten ausgeführte Bauwerke, </w:t>
      </w:r>
      <w:r w:rsidR="00611AF8">
        <w:rPr>
          <w:b/>
        </w:rPr>
        <w:t>welche der</w:t>
      </w:r>
      <w:r w:rsidR="0012662B">
        <w:rPr>
          <w:b/>
        </w:rPr>
        <w:t xml:space="preserve"> Grösse und</w:t>
      </w:r>
      <w:r w:rsidR="00611AF8">
        <w:rPr>
          <w:b/>
        </w:rPr>
        <w:t xml:space="preserve"> Komplexität der gestellten Aufgabe entsprechen.</w:t>
      </w:r>
    </w:p>
    <w:p w14:paraId="3474F1E9" w14:textId="77777777" w:rsidR="00596703" w:rsidRPr="00B51F12" w:rsidRDefault="00596703" w:rsidP="00B51F12">
      <w:pPr>
        <w:pStyle w:val="Standard85M10"/>
        <w:spacing w:after="60"/>
        <w:rPr>
          <w:b/>
        </w:rPr>
      </w:pP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BB6694" w:rsidRPr="007346BA" w14:paraId="3474F1ED" w14:textId="77777777" w:rsidTr="007E18D1">
        <w:tc>
          <w:tcPr>
            <w:tcW w:w="3686" w:type="dxa"/>
            <w:tcMar>
              <w:left w:w="0" w:type="dxa"/>
              <w:right w:w="0" w:type="dxa"/>
            </w:tcMar>
          </w:tcPr>
          <w:p w14:paraId="3474F1EA" w14:textId="7A6D6253" w:rsidR="00BB6694" w:rsidRPr="00AF0A84" w:rsidRDefault="00CF5C71" w:rsidP="007E18D1">
            <w:pPr>
              <w:pStyle w:val="Tabelle85M10V3"/>
              <w:rPr>
                <w:b/>
              </w:rPr>
            </w:pPr>
            <w:r w:rsidRPr="00AF0A84">
              <w:rPr>
                <w:b/>
              </w:rPr>
              <w:t>Referenz</w:t>
            </w:r>
            <w:r>
              <w:rPr>
                <w:b/>
              </w:rPr>
              <w:t xml:space="preserve">projekt </w:t>
            </w:r>
            <w:r w:rsidRPr="00AF0A84">
              <w:rPr>
                <w:b/>
              </w:rPr>
              <w:t>1</w:t>
            </w:r>
            <w:r>
              <w:rPr>
                <w:b/>
              </w:rPr>
              <w:t xml:space="preserve"> </w:t>
            </w:r>
            <w:r>
              <w:rPr>
                <w:b/>
              </w:rPr>
              <w:br/>
              <w:t>(Generalplanung resp. Gesamtleitung)</w:t>
            </w:r>
          </w:p>
        </w:tc>
        <w:tc>
          <w:tcPr>
            <w:tcW w:w="142" w:type="dxa"/>
          </w:tcPr>
          <w:p w14:paraId="3474F1EB" w14:textId="77777777" w:rsidR="00BB6694" w:rsidRPr="003E1253" w:rsidRDefault="00BB6694" w:rsidP="00F8395A"/>
        </w:tc>
        <w:tc>
          <w:tcPr>
            <w:tcW w:w="5811" w:type="dxa"/>
            <w:tcMar>
              <w:left w:w="0" w:type="dxa"/>
              <w:right w:w="0" w:type="dxa"/>
            </w:tcMar>
            <w:vAlign w:val="bottom"/>
          </w:tcPr>
          <w:p w14:paraId="3474F1EC" w14:textId="77777777" w:rsidR="00BB6694" w:rsidRPr="003E1253" w:rsidRDefault="00BB6694" w:rsidP="001A5CE0"/>
        </w:tc>
      </w:tr>
      <w:tr w:rsidR="00BB6694" w14:paraId="3474F1F1" w14:textId="77777777" w:rsidTr="007E18D1">
        <w:tc>
          <w:tcPr>
            <w:tcW w:w="3686" w:type="dxa"/>
            <w:tcMar>
              <w:left w:w="0" w:type="dxa"/>
              <w:right w:w="0" w:type="dxa"/>
            </w:tcMar>
          </w:tcPr>
          <w:p w14:paraId="3474F1EE" w14:textId="77777777" w:rsidR="00BB6694" w:rsidRPr="007346BA" w:rsidRDefault="00BB6694" w:rsidP="00B5053A">
            <w:pPr>
              <w:pStyle w:val="Tabelle85M10V3"/>
            </w:pPr>
            <w:r w:rsidRPr="007346BA">
              <w:t>Objekt</w:t>
            </w:r>
            <w:r w:rsidR="008A6B31" w:rsidRPr="007346BA">
              <w:t>name</w:t>
            </w:r>
          </w:p>
        </w:tc>
        <w:tc>
          <w:tcPr>
            <w:tcW w:w="142" w:type="dxa"/>
          </w:tcPr>
          <w:p w14:paraId="3474F1EF" w14:textId="77777777" w:rsidR="00BB6694" w:rsidRPr="003E1253" w:rsidRDefault="00BB6694" w:rsidP="00F8395A"/>
        </w:tc>
        <w:tc>
          <w:tcPr>
            <w:tcW w:w="5811" w:type="dxa"/>
            <w:tcBorders>
              <w:bottom w:val="single" w:sz="4" w:space="0" w:color="auto"/>
            </w:tcBorders>
            <w:tcMar>
              <w:left w:w="0" w:type="dxa"/>
              <w:right w:w="0" w:type="dxa"/>
            </w:tcMar>
            <w:vAlign w:val="bottom"/>
          </w:tcPr>
          <w:p w14:paraId="3474F1F0"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0C7CDA" w14:paraId="3474F1F5" w14:textId="77777777" w:rsidTr="007E18D1">
        <w:tc>
          <w:tcPr>
            <w:tcW w:w="3686" w:type="dxa"/>
            <w:tcMar>
              <w:left w:w="0" w:type="dxa"/>
              <w:right w:w="0" w:type="dxa"/>
            </w:tcMar>
          </w:tcPr>
          <w:p w14:paraId="3474F1F2" w14:textId="77777777" w:rsidR="000C7CDA" w:rsidRPr="007346BA" w:rsidRDefault="000C7CDA" w:rsidP="00B5053A">
            <w:pPr>
              <w:pStyle w:val="Tabelle85M10V3"/>
            </w:pPr>
            <w:r>
              <w:t>Bautyp (Neubau, Umbau, Instandsetzung…)</w:t>
            </w:r>
          </w:p>
        </w:tc>
        <w:tc>
          <w:tcPr>
            <w:tcW w:w="142" w:type="dxa"/>
          </w:tcPr>
          <w:p w14:paraId="3474F1F3" w14:textId="77777777" w:rsidR="000C7CDA" w:rsidRPr="003E1253" w:rsidRDefault="000C7CDA" w:rsidP="00F8395A"/>
        </w:tc>
        <w:tc>
          <w:tcPr>
            <w:tcW w:w="5811" w:type="dxa"/>
            <w:tcBorders>
              <w:top w:val="single" w:sz="4" w:space="0" w:color="auto"/>
              <w:bottom w:val="single" w:sz="4" w:space="0" w:color="auto"/>
            </w:tcBorders>
            <w:tcMar>
              <w:left w:w="0" w:type="dxa"/>
              <w:right w:w="0" w:type="dxa"/>
            </w:tcMar>
            <w:vAlign w:val="bottom"/>
          </w:tcPr>
          <w:p w14:paraId="3474F1F4" w14:textId="77777777" w:rsidR="000C7CDA" w:rsidRPr="003E1253" w:rsidRDefault="00923592" w:rsidP="001A5CE0">
            <w:r w:rsidRPr="003E1253">
              <w:fldChar w:fldCharType="begin">
                <w:ffData>
                  <w:name w:val="Text45"/>
                  <w:enabled/>
                  <w:calcOnExit w:val="0"/>
                  <w:textInput/>
                </w:ffData>
              </w:fldChar>
            </w:r>
            <w:r w:rsidR="000C7CDA" w:rsidRPr="003E1253">
              <w:instrText xml:space="preserve"> FORMTEXT </w:instrText>
            </w:r>
            <w:r w:rsidRPr="003E1253">
              <w:fldChar w:fldCharType="separate"/>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000C7CDA" w:rsidRPr="003E1253">
              <w:rPr>
                <w:rFonts w:cs="Arial"/>
              </w:rPr>
              <w:t> </w:t>
            </w:r>
            <w:r w:rsidRPr="003E1253">
              <w:fldChar w:fldCharType="end"/>
            </w:r>
          </w:p>
        </w:tc>
      </w:tr>
      <w:tr w:rsidR="00BB6694" w14:paraId="3474F1F9" w14:textId="77777777" w:rsidTr="007E18D1">
        <w:tc>
          <w:tcPr>
            <w:tcW w:w="3686" w:type="dxa"/>
            <w:tcMar>
              <w:left w:w="0" w:type="dxa"/>
              <w:right w:w="0" w:type="dxa"/>
            </w:tcMar>
          </w:tcPr>
          <w:p w14:paraId="3474F1F6" w14:textId="77777777" w:rsidR="00BB6694" w:rsidRPr="007346BA" w:rsidRDefault="008A6B31" w:rsidP="00B5053A">
            <w:pPr>
              <w:pStyle w:val="Tabelle85M10V3"/>
            </w:pPr>
            <w:r w:rsidRPr="007346BA">
              <w:t>Ort</w:t>
            </w:r>
          </w:p>
        </w:tc>
        <w:tc>
          <w:tcPr>
            <w:tcW w:w="142" w:type="dxa"/>
          </w:tcPr>
          <w:p w14:paraId="3474F1F7"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1F8"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1FD" w14:textId="77777777" w:rsidTr="007E18D1">
        <w:tc>
          <w:tcPr>
            <w:tcW w:w="3686" w:type="dxa"/>
            <w:tcMar>
              <w:left w:w="0" w:type="dxa"/>
              <w:right w:w="0" w:type="dxa"/>
            </w:tcMar>
          </w:tcPr>
          <w:p w14:paraId="3474F1FA" w14:textId="77777777" w:rsidR="00BB6694" w:rsidRPr="007346BA" w:rsidRDefault="008A6B31" w:rsidP="000C7CDA">
            <w:pPr>
              <w:pStyle w:val="Tabelle85M10V3"/>
            </w:pPr>
            <w:r w:rsidRPr="007346BA">
              <w:t>Baujahr</w:t>
            </w:r>
            <w:r w:rsidR="000C7CDA">
              <w:t xml:space="preserve"> (Baubeginn, Bauende)</w:t>
            </w:r>
          </w:p>
        </w:tc>
        <w:tc>
          <w:tcPr>
            <w:tcW w:w="142" w:type="dxa"/>
          </w:tcPr>
          <w:p w14:paraId="3474F1FB"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1FC"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201" w14:textId="77777777" w:rsidTr="007E18D1">
        <w:trPr>
          <w:trHeight w:val="70"/>
        </w:trPr>
        <w:tc>
          <w:tcPr>
            <w:tcW w:w="3686" w:type="dxa"/>
            <w:tcMar>
              <w:left w:w="0" w:type="dxa"/>
              <w:right w:w="0" w:type="dxa"/>
            </w:tcMar>
          </w:tcPr>
          <w:p w14:paraId="3474F1FE" w14:textId="77777777" w:rsidR="00BB6694" w:rsidRPr="007346BA" w:rsidRDefault="00BB6694" w:rsidP="00DF54A0">
            <w:pPr>
              <w:pStyle w:val="Tabelle85M10V3"/>
              <w:tabs>
                <w:tab w:val="right" w:pos="3884"/>
              </w:tabs>
            </w:pPr>
            <w:r w:rsidRPr="007346BA">
              <w:t>Kosten BKP 1–9</w:t>
            </w:r>
            <w:r w:rsidRPr="007346BA">
              <w:tab/>
            </w:r>
            <w:r w:rsidR="00DF54A0">
              <w:t>Fr.</w:t>
            </w:r>
          </w:p>
        </w:tc>
        <w:tc>
          <w:tcPr>
            <w:tcW w:w="142" w:type="dxa"/>
          </w:tcPr>
          <w:p w14:paraId="3474F1FF"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200"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205" w14:textId="77777777" w:rsidTr="007E18D1">
        <w:tc>
          <w:tcPr>
            <w:tcW w:w="3686" w:type="dxa"/>
            <w:tcMar>
              <w:left w:w="0" w:type="dxa"/>
              <w:right w:w="0" w:type="dxa"/>
            </w:tcMar>
          </w:tcPr>
          <w:p w14:paraId="3474F202" w14:textId="77777777" w:rsidR="00BB6694" w:rsidRPr="007346BA" w:rsidRDefault="008A6B31" w:rsidP="00B5053A">
            <w:pPr>
              <w:pStyle w:val="Tabelle85M10V3"/>
            </w:pPr>
            <w:r w:rsidRPr="007346BA">
              <w:t>Bauherrschaft</w:t>
            </w:r>
          </w:p>
        </w:tc>
        <w:tc>
          <w:tcPr>
            <w:tcW w:w="142" w:type="dxa"/>
          </w:tcPr>
          <w:p w14:paraId="3474F203"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204"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BB6694" w14:paraId="3474F20A" w14:textId="77777777" w:rsidTr="007E18D1">
        <w:tc>
          <w:tcPr>
            <w:tcW w:w="3686" w:type="dxa"/>
            <w:tcMar>
              <w:left w:w="0" w:type="dxa"/>
              <w:right w:w="0" w:type="dxa"/>
            </w:tcMar>
          </w:tcPr>
          <w:p w14:paraId="3474F206" w14:textId="77777777" w:rsidR="007E18D1" w:rsidRDefault="007E18D1" w:rsidP="007E18D1">
            <w:pPr>
              <w:pStyle w:val="Tabelle85M10V30"/>
            </w:pPr>
            <w:r>
              <w:t>Auskunftsperson</w:t>
            </w:r>
            <w:r w:rsidRPr="007346BA">
              <w:t xml:space="preserve"> Bauherrschaft </w:t>
            </w:r>
          </w:p>
          <w:p w14:paraId="3474F207" w14:textId="77777777" w:rsidR="00BB6694" w:rsidRPr="007346BA" w:rsidRDefault="007E18D1" w:rsidP="007E18D1">
            <w:pPr>
              <w:pStyle w:val="Tabelle85M10V3"/>
            </w:pPr>
            <w:r>
              <w:t xml:space="preserve">(inklusive </w:t>
            </w:r>
            <w:proofErr w:type="gramStart"/>
            <w:r>
              <w:t>Telefonnummer</w:t>
            </w:r>
            <w:r w:rsidRPr="007346BA">
              <w:t>)</w:t>
            </w:r>
            <w:r>
              <w:t>*</w:t>
            </w:r>
            <w:proofErr w:type="gramEnd"/>
            <w:r>
              <w:t>****</w:t>
            </w:r>
          </w:p>
        </w:tc>
        <w:tc>
          <w:tcPr>
            <w:tcW w:w="142" w:type="dxa"/>
          </w:tcPr>
          <w:p w14:paraId="3474F208" w14:textId="77777777" w:rsidR="00BB6694" w:rsidRPr="003E1253" w:rsidRDefault="00BB6694" w:rsidP="00F8395A"/>
        </w:tc>
        <w:tc>
          <w:tcPr>
            <w:tcW w:w="5811" w:type="dxa"/>
            <w:tcBorders>
              <w:top w:val="single" w:sz="4" w:space="0" w:color="auto"/>
              <w:bottom w:val="single" w:sz="4" w:space="0" w:color="auto"/>
            </w:tcBorders>
            <w:tcMar>
              <w:left w:w="0" w:type="dxa"/>
              <w:right w:w="0" w:type="dxa"/>
            </w:tcMar>
            <w:vAlign w:val="bottom"/>
          </w:tcPr>
          <w:p w14:paraId="3474F209" w14:textId="77777777" w:rsidR="00BB6694" w:rsidRPr="003E1253" w:rsidRDefault="00923592" w:rsidP="001A5CE0">
            <w:r w:rsidRPr="003E1253">
              <w:fldChar w:fldCharType="begin">
                <w:ffData>
                  <w:name w:val="Text45"/>
                  <w:enabled/>
                  <w:calcOnExit w:val="0"/>
                  <w:textInput/>
                </w:ffData>
              </w:fldChar>
            </w:r>
            <w:r w:rsidR="00BB6694" w:rsidRPr="003E1253">
              <w:instrText xml:space="preserve"> FORMTEXT </w:instrText>
            </w:r>
            <w:r w:rsidRPr="003E1253">
              <w:fldChar w:fldCharType="separate"/>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00BB6694" w:rsidRPr="003E1253">
              <w:rPr>
                <w:rFonts w:cs="Arial"/>
              </w:rPr>
              <w:t> </w:t>
            </w:r>
            <w:r w:rsidRPr="003E1253">
              <w:fldChar w:fldCharType="end"/>
            </w:r>
          </w:p>
        </w:tc>
      </w:tr>
      <w:tr w:rsidR="00CF5C71" w14:paraId="5BEBBD6A" w14:textId="77777777" w:rsidTr="000E7B16">
        <w:tc>
          <w:tcPr>
            <w:tcW w:w="3686" w:type="dxa"/>
            <w:tcMar>
              <w:left w:w="0" w:type="dxa"/>
              <w:right w:w="0" w:type="dxa"/>
            </w:tcMar>
          </w:tcPr>
          <w:p w14:paraId="306866AD" w14:textId="77777777" w:rsidR="00CF5C71" w:rsidRPr="007346BA" w:rsidRDefault="00CF5C71" w:rsidP="000E7B16">
            <w:pPr>
              <w:pStyle w:val="Tabelle85M10V3"/>
            </w:pPr>
            <w:r>
              <w:t>Federführung</w:t>
            </w:r>
            <w:r w:rsidRPr="007346BA">
              <w:t xml:space="preserve"> </w:t>
            </w:r>
            <w:r>
              <w:t xml:space="preserve">Gesamtleitung****** des Büros </w:t>
            </w:r>
            <w:r>
              <w:br/>
              <w:t>(Schlüsselperson)</w:t>
            </w:r>
          </w:p>
        </w:tc>
        <w:tc>
          <w:tcPr>
            <w:tcW w:w="142" w:type="dxa"/>
          </w:tcPr>
          <w:p w14:paraId="3037CC39" w14:textId="77777777" w:rsidR="00CF5C71" w:rsidRPr="003E1253" w:rsidRDefault="00CF5C71" w:rsidP="000E7B16"/>
        </w:tc>
        <w:tc>
          <w:tcPr>
            <w:tcW w:w="5811" w:type="dxa"/>
            <w:tcBorders>
              <w:top w:val="single" w:sz="4" w:space="0" w:color="auto"/>
              <w:bottom w:val="single" w:sz="4" w:space="0" w:color="auto"/>
            </w:tcBorders>
            <w:tcMar>
              <w:left w:w="0" w:type="dxa"/>
              <w:right w:w="0" w:type="dxa"/>
            </w:tcMar>
            <w:vAlign w:val="bottom"/>
          </w:tcPr>
          <w:p w14:paraId="67A26439" w14:textId="77777777" w:rsidR="00CF5C71" w:rsidRPr="003E1253" w:rsidRDefault="00CF5C71" w:rsidP="000E7B16">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400FFA" w14:paraId="3474F212" w14:textId="77777777" w:rsidTr="007E18D1">
        <w:tc>
          <w:tcPr>
            <w:tcW w:w="3686" w:type="dxa"/>
            <w:tcMar>
              <w:left w:w="0" w:type="dxa"/>
              <w:right w:w="0" w:type="dxa"/>
            </w:tcMar>
          </w:tcPr>
          <w:p w14:paraId="3474F20F" w14:textId="77777777" w:rsidR="00400FFA" w:rsidRPr="007346BA" w:rsidRDefault="00400FFA" w:rsidP="00400FFA">
            <w:pPr>
              <w:pStyle w:val="Tabelle85M10V3"/>
            </w:pPr>
            <w:r>
              <w:t>Federführung</w:t>
            </w:r>
            <w:r w:rsidRPr="007346BA">
              <w:t xml:space="preserve"> Projektierung</w:t>
            </w:r>
          </w:p>
        </w:tc>
        <w:tc>
          <w:tcPr>
            <w:tcW w:w="142" w:type="dxa"/>
          </w:tcPr>
          <w:p w14:paraId="3474F210" w14:textId="77777777"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14:paraId="3474F211" w14:textId="77777777"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400FFA" w14:paraId="3474F216" w14:textId="77777777" w:rsidTr="007E18D1">
        <w:tc>
          <w:tcPr>
            <w:tcW w:w="3686" w:type="dxa"/>
            <w:tcMar>
              <w:left w:w="0" w:type="dxa"/>
              <w:right w:w="0" w:type="dxa"/>
            </w:tcMar>
          </w:tcPr>
          <w:p w14:paraId="3474F213" w14:textId="77777777" w:rsidR="00400FFA" w:rsidRPr="007346BA" w:rsidRDefault="00400FFA" w:rsidP="00400FFA">
            <w:pPr>
              <w:pStyle w:val="Tabelle85M10V3"/>
            </w:pPr>
            <w:r>
              <w:t>Federführung</w:t>
            </w:r>
            <w:r w:rsidRPr="007346BA">
              <w:t xml:space="preserve"> Bauleitung</w:t>
            </w:r>
          </w:p>
        </w:tc>
        <w:tc>
          <w:tcPr>
            <w:tcW w:w="142" w:type="dxa"/>
          </w:tcPr>
          <w:p w14:paraId="3474F214" w14:textId="77777777" w:rsidR="00400FFA" w:rsidRPr="003E1253" w:rsidRDefault="00400FFA" w:rsidP="00400FFA"/>
        </w:tc>
        <w:tc>
          <w:tcPr>
            <w:tcW w:w="5811" w:type="dxa"/>
            <w:tcBorders>
              <w:top w:val="single" w:sz="4" w:space="0" w:color="auto"/>
              <w:bottom w:val="single" w:sz="4" w:space="0" w:color="auto"/>
            </w:tcBorders>
            <w:tcMar>
              <w:left w:w="0" w:type="dxa"/>
              <w:right w:w="0" w:type="dxa"/>
            </w:tcMar>
            <w:vAlign w:val="bottom"/>
          </w:tcPr>
          <w:p w14:paraId="3474F215" w14:textId="77777777" w:rsidR="00400FFA" w:rsidRPr="003E1253" w:rsidRDefault="00400FFA" w:rsidP="00400FFA">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1A" w14:textId="77777777" w:rsidTr="005632B5">
        <w:trPr>
          <w:trHeight w:val="704"/>
        </w:trPr>
        <w:tc>
          <w:tcPr>
            <w:tcW w:w="3686" w:type="dxa"/>
            <w:tcMar>
              <w:left w:w="0" w:type="dxa"/>
              <w:right w:w="0" w:type="dxa"/>
            </w:tcMar>
          </w:tcPr>
          <w:p w14:paraId="3474F217" w14:textId="77777777" w:rsidR="007E18D1" w:rsidRPr="007346BA" w:rsidRDefault="007E18D1" w:rsidP="005632B5">
            <w:pPr>
              <w:pStyle w:val="Tabelle85M10V30"/>
            </w:pPr>
            <w:r w:rsidRPr="007346BA">
              <w:t>Bemerkungen</w:t>
            </w:r>
            <w:r>
              <w:t xml:space="preserve"> (z. B. besondere</w:t>
            </w:r>
            <w:r>
              <w:br/>
              <w:t>Herausforderungen, Bezug zur Aufgabe)</w:t>
            </w:r>
          </w:p>
        </w:tc>
        <w:tc>
          <w:tcPr>
            <w:tcW w:w="142" w:type="dxa"/>
          </w:tcPr>
          <w:p w14:paraId="3474F218" w14:textId="77777777" w:rsidR="007E18D1" w:rsidRPr="003E1253" w:rsidRDefault="007E18D1" w:rsidP="005632B5">
            <w:pPr>
              <w:pStyle w:val="Tabelle85M10V30"/>
            </w:pPr>
          </w:p>
        </w:tc>
        <w:tc>
          <w:tcPr>
            <w:tcW w:w="5811" w:type="dxa"/>
            <w:tcBorders>
              <w:top w:val="single" w:sz="4" w:space="0" w:color="auto"/>
              <w:bottom w:val="single" w:sz="4" w:space="0" w:color="auto"/>
            </w:tcBorders>
            <w:tcMar>
              <w:left w:w="0" w:type="dxa"/>
              <w:right w:w="0" w:type="dxa"/>
            </w:tcMar>
            <w:vAlign w:val="bottom"/>
          </w:tcPr>
          <w:p w14:paraId="3474F219"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3474F21B" w14:textId="64B73A0D" w:rsidR="00F8395A" w:rsidRDefault="00F8395A" w:rsidP="00F8395A">
      <w:pPr>
        <w:pStyle w:val="Standard85M10"/>
      </w:pPr>
    </w:p>
    <w:p w14:paraId="3474F21C" w14:textId="7D001F3D" w:rsidR="007E18D1" w:rsidRDefault="007E18D1" w:rsidP="00F8395A">
      <w:pPr>
        <w:pStyle w:val="Standard85M10"/>
        <w:rPr>
          <w:b/>
        </w:rPr>
      </w:pPr>
    </w:p>
    <w:p w14:paraId="08BB58C1" w14:textId="0E90F40C" w:rsidR="0012662B" w:rsidRPr="0012662B" w:rsidRDefault="0012662B" w:rsidP="00F8395A">
      <w:pPr>
        <w:pStyle w:val="Standard85M10"/>
        <w:rPr>
          <w:b/>
          <w:color w:val="FF0000"/>
          <w:highlight w:val="yellow"/>
        </w:rPr>
      </w:pPr>
      <w:r w:rsidRPr="0012662B">
        <w:rPr>
          <w:b/>
          <w:color w:val="FF0000"/>
          <w:highlight w:val="yellow"/>
        </w:rPr>
        <w:t>Bei Eigenleistung ausfüllen.</w:t>
      </w:r>
    </w:p>
    <w:p w14:paraId="1035FD7D" w14:textId="48923868" w:rsidR="0012662B" w:rsidRPr="0012662B" w:rsidRDefault="0012662B" w:rsidP="00F8395A">
      <w:pPr>
        <w:pStyle w:val="Standard85M10"/>
        <w:rPr>
          <w:b/>
          <w:color w:val="FF0000"/>
        </w:rPr>
      </w:pPr>
      <w:r w:rsidRPr="0012662B">
        <w:rPr>
          <w:b/>
          <w:color w:val="FF0000"/>
          <w:highlight w:val="yellow"/>
        </w:rPr>
        <w:t xml:space="preserve">Bei externem Büro für die Architektur ist </w:t>
      </w:r>
      <w:r>
        <w:rPr>
          <w:b/>
          <w:color w:val="FF0000"/>
          <w:highlight w:val="yellow"/>
        </w:rPr>
        <w:t xml:space="preserve">die dafür vorgesehene </w:t>
      </w:r>
      <w:r w:rsidRPr="0012662B">
        <w:rPr>
          <w:b/>
          <w:color w:val="FF0000"/>
          <w:highlight w:val="yellow"/>
        </w:rPr>
        <w:t xml:space="preserve">Selbstdeklaration </w:t>
      </w:r>
      <w:r>
        <w:rPr>
          <w:b/>
          <w:color w:val="FF0000"/>
          <w:highlight w:val="yellow"/>
        </w:rPr>
        <w:t>vollständig ausgefüllt</w:t>
      </w:r>
      <w:r w:rsidRPr="0012662B">
        <w:rPr>
          <w:b/>
          <w:color w:val="FF0000"/>
          <w:highlight w:val="yellow"/>
        </w:rPr>
        <w:t xml:space="preserve"> abzugeben.</w:t>
      </w: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7E18D1" w:rsidRPr="007346BA" w14:paraId="3474F220" w14:textId="77777777" w:rsidTr="005632B5">
        <w:tc>
          <w:tcPr>
            <w:tcW w:w="3686" w:type="dxa"/>
            <w:tcMar>
              <w:left w:w="0" w:type="dxa"/>
              <w:right w:w="0" w:type="dxa"/>
            </w:tcMar>
          </w:tcPr>
          <w:p w14:paraId="3474F21D" w14:textId="5AF925E5" w:rsidR="007E18D1" w:rsidRPr="00AF0A84" w:rsidRDefault="007E18D1" w:rsidP="005632B5">
            <w:pPr>
              <w:pStyle w:val="Tabelle85M10V3"/>
              <w:rPr>
                <w:b/>
              </w:rPr>
            </w:pPr>
            <w:r w:rsidRPr="00AF0A84">
              <w:rPr>
                <w:b/>
              </w:rPr>
              <w:t>Referenz</w:t>
            </w:r>
            <w:r>
              <w:rPr>
                <w:b/>
              </w:rPr>
              <w:t>projekt</w:t>
            </w:r>
            <w:r w:rsidRPr="00AF0A84">
              <w:rPr>
                <w:b/>
              </w:rPr>
              <w:t xml:space="preserve"> 2</w:t>
            </w:r>
            <w:r w:rsidR="00DA3D4F">
              <w:rPr>
                <w:b/>
              </w:rPr>
              <w:t xml:space="preserve"> </w:t>
            </w:r>
            <w:r w:rsidR="00EC1524">
              <w:rPr>
                <w:b/>
              </w:rPr>
              <w:br/>
            </w:r>
            <w:r w:rsidR="007518B4">
              <w:rPr>
                <w:b/>
              </w:rPr>
              <w:t>(</w:t>
            </w:r>
            <w:r w:rsidR="00EC1524">
              <w:rPr>
                <w:b/>
              </w:rPr>
              <w:t>Architektur</w:t>
            </w:r>
            <w:r>
              <w:rPr>
                <w:b/>
              </w:rPr>
              <w:t>)</w:t>
            </w:r>
          </w:p>
        </w:tc>
        <w:tc>
          <w:tcPr>
            <w:tcW w:w="142" w:type="dxa"/>
          </w:tcPr>
          <w:p w14:paraId="3474F21E" w14:textId="77777777" w:rsidR="007E18D1" w:rsidRPr="003E1253" w:rsidRDefault="007E18D1" w:rsidP="005632B5"/>
        </w:tc>
        <w:tc>
          <w:tcPr>
            <w:tcW w:w="5811" w:type="dxa"/>
            <w:tcMar>
              <w:left w:w="0" w:type="dxa"/>
              <w:right w:w="0" w:type="dxa"/>
            </w:tcMar>
            <w:vAlign w:val="bottom"/>
          </w:tcPr>
          <w:p w14:paraId="3474F21F" w14:textId="77777777" w:rsidR="007E18D1" w:rsidRPr="003E1253" w:rsidRDefault="007E18D1" w:rsidP="005632B5"/>
        </w:tc>
      </w:tr>
      <w:tr w:rsidR="007E18D1" w14:paraId="3474F224" w14:textId="77777777" w:rsidTr="005632B5">
        <w:tc>
          <w:tcPr>
            <w:tcW w:w="3686" w:type="dxa"/>
            <w:tcMar>
              <w:left w:w="0" w:type="dxa"/>
              <w:right w:w="0" w:type="dxa"/>
            </w:tcMar>
          </w:tcPr>
          <w:p w14:paraId="3474F221" w14:textId="77777777" w:rsidR="007E18D1" w:rsidRPr="007346BA" w:rsidRDefault="007E18D1" w:rsidP="005632B5">
            <w:pPr>
              <w:pStyle w:val="Tabelle85M10V3"/>
            </w:pPr>
            <w:r w:rsidRPr="007346BA">
              <w:t>Objektname</w:t>
            </w:r>
          </w:p>
        </w:tc>
        <w:tc>
          <w:tcPr>
            <w:tcW w:w="142" w:type="dxa"/>
          </w:tcPr>
          <w:p w14:paraId="3474F222" w14:textId="77777777" w:rsidR="007E18D1" w:rsidRPr="003E1253" w:rsidRDefault="007E18D1" w:rsidP="005632B5"/>
        </w:tc>
        <w:tc>
          <w:tcPr>
            <w:tcW w:w="5811" w:type="dxa"/>
            <w:tcBorders>
              <w:bottom w:val="single" w:sz="4" w:space="0" w:color="auto"/>
            </w:tcBorders>
            <w:tcMar>
              <w:left w:w="0" w:type="dxa"/>
              <w:right w:w="0" w:type="dxa"/>
            </w:tcMar>
            <w:vAlign w:val="bottom"/>
          </w:tcPr>
          <w:p w14:paraId="3474F223"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28" w14:textId="77777777" w:rsidTr="005632B5">
        <w:tc>
          <w:tcPr>
            <w:tcW w:w="3686" w:type="dxa"/>
            <w:tcMar>
              <w:left w:w="0" w:type="dxa"/>
              <w:right w:w="0" w:type="dxa"/>
            </w:tcMar>
          </w:tcPr>
          <w:p w14:paraId="3474F225" w14:textId="77777777" w:rsidR="007E18D1" w:rsidRPr="007346BA" w:rsidRDefault="007E18D1" w:rsidP="005632B5">
            <w:pPr>
              <w:pStyle w:val="Tabelle85M10V3"/>
            </w:pPr>
            <w:r>
              <w:t>Bautyp (Neubau, Umbau, Instandsetzung…)</w:t>
            </w:r>
          </w:p>
        </w:tc>
        <w:tc>
          <w:tcPr>
            <w:tcW w:w="142" w:type="dxa"/>
          </w:tcPr>
          <w:p w14:paraId="3474F226"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27"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2C" w14:textId="77777777" w:rsidTr="005632B5">
        <w:tc>
          <w:tcPr>
            <w:tcW w:w="3686" w:type="dxa"/>
            <w:tcMar>
              <w:left w:w="0" w:type="dxa"/>
              <w:right w:w="0" w:type="dxa"/>
            </w:tcMar>
          </w:tcPr>
          <w:p w14:paraId="3474F229" w14:textId="77777777" w:rsidR="007E18D1" w:rsidRPr="007346BA" w:rsidRDefault="007E18D1" w:rsidP="005632B5">
            <w:pPr>
              <w:pStyle w:val="Tabelle85M10V3"/>
            </w:pPr>
            <w:r w:rsidRPr="007346BA">
              <w:t>Ort</w:t>
            </w:r>
          </w:p>
        </w:tc>
        <w:tc>
          <w:tcPr>
            <w:tcW w:w="142" w:type="dxa"/>
          </w:tcPr>
          <w:p w14:paraId="3474F22A"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2B"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0" w14:textId="77777777" w:rsidTr="005632B5">
        <w:tc>
          <w:tcPr>
            <w:tcW w:w="3686" w:type="dxa"/>
            <w:tcMar>
              <w:left w:w="0" w:type="dxa"/>
              <w:right w:w="0" w:type="dxa"/>
            </w:tcMar>
          </w:tcPr>
          <w:p w14:paraId="3474F22D" w14:textId="77777777" w:rsidR="007E18D1" w:rsidRPr="007346BA" w:rsidRDefault="007E18D1" w:rsidP="005632B5">
            <w:pPr>
              <w:pStyle w:val="Tabelle85M10V3"/>
            </w:pPr>
            <w:r w:rsidRPr="007346BA">
              <w:t>Baujahr</w:t>
            </w:r>
            <w:r>
              <w:t xml:space="preserve"> (Baubeginn, Bauende)</w:t>
            </w:r>
          </w:p>
        </w:tc>
        <w:tc>
          <w:tcPr>
            <w:tcW w:w="142" w:type="dxa"/>
          </w:tcPr>
          <w:p w14:paraId="3474F22E"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2F"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4" w14:textId="77777777" w:rsidTr="005632B5">
        <w:trPr>
          <w:trHeight w:val="70"/>
        </w:trPr>
        <w:tc>
          <w:tcPr>
            <w:tcW w:w="3686" w:type="dxa"/>
            <w:tcMar>
              <w:left w:w="0" w:type="dxa"/>
              <w:right w:w="0" w:type="dxa"/>
            </w:tcMar>
          </w:tcPr>
          <w:p w14:paraId="3474F231" w14:textId="77777777" w:rsidR="007E18D1" w:rsidRPr="007346BA" w:rsidRDefault="007E18D1" w:rsidP="005632B5">
            <w:pPr>
              <w:pStyle w:val="Tabelle85M10V3"/>
              <w:tabs>
                <w:tab w:val="right" w:pos="3884"/>
              </w:tabs>
            </w:pPr>
            <w:r w:rsidRPr="007346BA">
              <w:t>Kosten BKP 1–9</w:t>
            </w:r>
            <w:r w:rsidRPr="007346BA">
              <w:tab/>
            </w:r>
            <w:r>
              <w:t>Fr.</w:t>
            </w:r>
          </w:p>
        </w:tc>
        <w:tc>
          <w:tcPr>
            <w:tcW w:w="142" w:type="dxa"/>
          </w:tcPr>
          <w:p w14:paraId="3474F232"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33"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8" w14:textId="77777777" w:rsidTr="005632B5">
        <w:tc>
          <w:tcPr>
            <w:tcW w:w="3686" w:type="dxa"/>
            <w:tcMar>
              <w:left w:w="0" w:type="dxa"/>
              <w:right w:w="0" w:type="dxa"/>
            </w:tcMar>
          </w:tcPr>
          <w:p w14:paraId="3474F235" w14:textId="77777777" w:rsidR="007E18D1" w:rsidRPr="007346BA" w:rsidRDefault="007E18D1" w:rsidP="005632B5">
            <w:pPr>
              <w:pStyle w:val="Tabelle85M10V3"/>
            </w:pPr>
            <w:r w:rsidRPr="007346BA">
              <w:t>Bauherrschaft</w:t>
            </w:r>
          </w:p>
        </w:tc>
        <w:tc>
          <w:tcPr>
            <w:tcW w:w="142" w:type="dxa"/>
          </w:tcPr>
          <w:p w14:paraId="3474F236"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37"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3D" w14:textId="77777777" w:rsidTr="005632B5">
        <w:tc>
          <w:tcPr>
            <w:tcW w:w="3686" w:type="dxa"/>
            <w:tcMar>
              <w:left w:w="0" w:type="dxa"/>
              <w:right w:w="0" w:type="dxa"/>
            </w:tcMar>
          </w:tcPr>
          <w:p w14:paraId="3474F239" w14:textId="77777777" w:rsidR="007E18D1" w:rsidRDefault="007E18D1" w:rsidP="005632B5">
            <w:pPr>
              <w:pStyle w:val="Tabelle85M10V30"/>
            </w:pPr>
            <w:r>
              <w:t>Auskunftsperson</w:t>
            </w:r>
            <w:r w:rsidRPr="007346BA">
              <w:t xml:space="preserve"> Bauherrschaft </w:t>
            </w:r>
          </w:p>
          <w:p w14:paraId="3474F23A" w14:textId="77777777" w:rsidR="007E18D1" w:rsidRPr="007346BA" w:rsidRDefault="007E18D1" w:rsidP="005632B5">
            <w:pPr>
              <w:pStyle w:val="Tabelle85M10V3"/>
            </w:pPr>
            <w:r>
              <w:t xml:space="preserve">(inklusive </w:t>
            </w:r>
            <w:proofErr w:type="gramStart"/>
            <w:r>
              <w:t>Telefonnummer</w:t>
            </w:r>
            <w:r w:rsidRPr="007346BA">
              <w:t>)</w:t>
            </w:r>
            <w:r>
              <w:t>*</w:t>
            </w:r>
            <w:proofErr w:type="gramEnd"/>
            <w:r>
              <w:t>****</w:t>
            </w:r>
          </w:p>
        </w:tc>
        <w:tc>
          <w:tcPr>
            <w:tcW w:w="142" w:type="dxa"/>
          </w:tcPr>
          <w:p w14:paraId="3474F23B"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3C"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1" w14:textId="77777777" w:rsidTr="005632B5">
        <w:tc>
          <w:tcPr>
            <w:tcW w:w="3686" w:type="dxa"/>
            <w:tcMar>
              <w:left w:w="0" w:type="dxa"/>
              <w:right w:w="0" w:type="dxa"/>
            </w:tcMar>
          </w:tcPr>
          <w:p w14:paraId="3474F23E" w14:textId="77777777" w:rsidR="007E18D1" w:rsidRPr="007346BA" w:rsidRDefault="007E18D1" w:rsidP="005632B5">
            <w:pPr>
              <w:pStyle w:val="Tabelle85M10V3"/>
            </w:pPr>
            <w:r>
              <w:t>Federführung</w:t>
            </w:r>
            <w:r w:rsidRPr="007346BA">
              <w:t xml:space="preserve"> </w:t>
            </w:r>
            <w:r>
              <w:t>Gesamtleitung</w:t>
            </w:r>
          </w:p>
        </w:tc>
        <w:tc>
          <w:tcPr>
            <w:tcW w:w="142" w:type="dxa"/>
          </w:tcPr>
          <w:p w14:paraId="3474F23F"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40"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5" w14:textId="77777777" w:rsidTr="005632B5">
        <w:tc>
          <w:tcPr>
            <w:tcW w:w="3686" w:type="dxa"/>
            <w:tcMar>
              <w:left w:w="0" w:type="dxa"/>
              <w:right w:w="0" w:type="dxa"/>
            </w:tcMar>
          </w:tcPr>
          <w:p w14:paraId="3474F242" w14:textId="77777777" w:rsidR="007E18D1" w:rsidRPr="007346BA" w:rsidRDefault="007E18D1" w:rsidP="005632B5">
            <w:pPr>
              <w:pStyle w:val="Tabelle85M10V3"/>
            </w:pPr>
            <w:r>
              <w:t>Federführung</w:t>
            </w:r>
            <w:r w:rsidRPr="007346BA">
              <w:t xml:space="preserve"> Projektierung</w:t>
            </w:r>
          </w:p>
        </w:tc>
        <w:tc>
          <w:tcPr>
            <w:tcW w:w="142" w:type="dxa"/>
          </w:tcPr>
          <w:p w14:paraId="3474F243"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44"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9" w14:textId="77777777" w:rsidTr="005632B5">
        <w:tc>
          <w:tcPr>
            <w:tcW w:w="3686" w:type="dxa"/>
            <w:tcMar>
              <w:left w:w="0" w:type="dxa"/>
              <w:right w:w="0" w:type="dxa"/>
            </w:tcMar>
          </w:tcPr>
          <w:p w14:paraId="3474F246" w14:textId="77777777" w:rsidR="007E18D1" w:rsidRPr="007346BA" w:rsidRDefault="007E18D1" w:rsidP="005632B5">
            <w:pPr>
              <w:pStyle w:val="Tabelle85M10V3"/>
            </w:pPr>
            <w:r>
              <w:t>Federführung</w:t>
            </w:r>
            <w:r w:rsidRPr="007346BA">
              <w:t xml:space="preserve"> Bauleitung</w:t>
            </w:r>
          </w:p>
        </w:tc>
        <w:tc>
          <w:tcPr>
            <w:tcW w:w="142" w:type="dxa"/>
          </w:tcPr>
          <w:p w14:paraId="3474F247"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48"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4D" w14:textId="77777777" w:rsidTr="005632B5">
        <w:trPr>
          <w:trHeight w:val="704"/>
        </w:trPr>
        <w:tc>
          <w:tcPr>
            <w:tcW w:w="3686" w:type="dxa"/>
            <w:tcMar>
              <w:left w:w="0" w:type="dxa"/>
              <w:right w:w="0" w:type="dxa"/>
            </w:tcMar>
          </w:tcPr>
          <w:p w14:paraId="3474F24A" w14:textId="77777777" w:rsidR="007E18D1" w:rsidRPr="007346BA" w:rsidRDefault="007E18D1" w:rsidP="005632B5">
            <w:pPr>
              <w:pStyle w:val="Tabelle85M10V30"/>
            </w:pPr>
            <w:r w:rsidRPr="007346BA">
              <w:t>Bemerkungen</w:t>
            </w:r>
            <w:r>
              <w:t xml:space="preserve"> (z. B. besondere</w:t>
            </w:r>
            <w:r>
              <w:br/>
              <w:t>Herausforderungen, Bezug zur Aufgabe)</w:t>
            </w:r>
          </w:p>
        </w:tc>
        <w:tc>
          <w:tcPr>
            <w:tcW w:w="142" w:type="dxa"/>
          </w:tcPr>
          <w:p w14:paraId="3474F24B" w14:textId="77777777" w:rsidR="007E18D1" w:rsidRPr="003E1253" w:rsidRDefault="007E18D1" w:rsidP="005632B5">
            <w:pPr>
              <w:pStyle w:val="Tabelle85M10V30"/>
            </w:pPr>
          </w:p>
        </w:tc>
        <w:tc>
          <w:tcPr>
            <w:tcW w:w="5811" w:type="dxa"/>
            <w:tcBorders>
              <w:top w:val="single" w:sz="4" w:space="0" w:color="auto"/>
              <w:bottom w:val="single" w:sz="4" w:space="0" w:color="auto"/>
            </w:tcBorders>
            <w:tcMar>
              <w:left w:w="0" w:type="dxa"/>
              <w:right w:w="0" w:type="dxa"/>
            </w:tcMar>
            <w:vAlign w:val="bottom"/>
          </w:tcPr>
          <w:p w14:paraId="3474F24C"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3474F24E" w14:textId="77777777" w:rsidR="007E18D1" w:rsidRDefault="007E18D1" w:rsidP="007E18D1">
      <w:pPr>
        <w:pStyle w:val="Standard85M10"/>
      </w:pPr>
    </w:p>
    <w:p w14:paraId="3474F250" w14:textId="77777777" w:rsidR="007E18D1" w:rsidRPr="00FF5838" w:rsidRDefault="007E18D1" w:rsidP="00FF5838">
      <w:pPr>
        <w:spacing w:line="240" w:lineRule="auto"/>
        <w:rPr>
          <w:sz w:val="17"/>
          <w:szCs w:val="17"/>
        </w:rPr>
      </w:pPr>
      <w:r>
        <w:br w:type="page"/>
      </w: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7E18D1" w:rsidRPr="007346BA" w14:paraId="3474F254" w14:textId="77777777" w:rsidTr="005632B5">
        <w:tc>
          <w:tcPr>
            <w:tcW w:w="3686" w:type="dxa"/>
            <w:tcMar>
              <w:left w:w="0" w:type="dxa"/>
              <w:right w:w="0" w:type="dxa"/>
            </w:tcMar>
          </w:tcPr>
          <w:p w14:paraId="3474F251" w14:textId="34C85B3E" w:rsidR="007E18D1" w:rsidRPr="00AF0A84" w:rsidRDefault="007E18D1" w:rsidP="007518B4">
            <w:pPr>
              <w:pStyle w:val="Tabelle85M10V3"/>
              <w:rPr>
                <w:b/>
              </w:rPr>
            </w:pPr>
            <w:r w:rsidRPr="00AF0A84">
              <w:rPr>
                <w:b/>
              </w:rPr>
              <w:lastRenderedPageBreak/>
              <w:t>Referenz</w:t>
            </w:r>
            <w:r>
              <w:rPr>
                <w:b/>
              </w:rPr>
              <w:t>projekt</w:t>
            </w:r>
            <w:r w:rsidRPr="00AF0A84">
              <w:rPr>
                <w:b/>
              </w:rPr>
              <w:t xml:space="preserve"> </w:t>
            </w:r>
            <w:r w:rsidR="00EC1524">
              <w:rPr>
                <w:b/>
              </w:rPr>
              <w:t>3</w:t>
            </w:r>
            <w:r w:rsidR="00EC1524">
              <w:rPr>
                <w:b/>
              </w:rPr>
              <w:br/>
              <w:t>(</w:t>
            </w:r>
            <w:r w:rsidR="007518B4">
              <w:rPr>
                <w:b/>
              </w:rPr>
              <w:t>Architektur</w:t>
            </w:r>
            <w:r>
              <w:rPr>
                <w:b/>
              </w:rPr>
              <w:t>)</w:t>
            </w:r>
          </w:p>
        </w:tc>
        <w:tc>
          <w:tcPr>
            <w:tcW w:w="142" w:type="dxa"/>
          </w:tcPr>
          <w:p w14:paraId="3474F252" w14:textId="77777777" w:rsidR="007E18D1" w:rsidRPr="003E1253" w:rsidRDefault="007E18D1" w:rsidP="005632B5"/>
        </w:tc>
        <w:tc>
          <w:tcPr>
            <w:tcW w:w="5811" w:type="dxa"/>
            <w:tcMar>
              <w:left w:w="0" w:type="dxa"/>
              <w:right w:w="0" w:type="dxa"/>
            </w:tcMar>
            <w:vAlign w:val="bottom"/>
          </w:tcPr>
          <w:p w14:paraId="3474F253" w14:textId="3002C050" w:rsidR="007E18D1" w:rsidRPr="003E1253" w:rsidRDefault="007E18D1" w:rsidP="00632116"/>
        </w:tc>
      </w:tr>
      <w:tr w:rsidR="007E18D1" w14:paraId="3474F258" w14:textId="77777777" w:rsidTr="005632B5">
        <w:tc>
          <w:tcPr>
            <w:tcW w:w="3686" w:type="dxa"/>
            <w:tcMar>
              <w:left w:w="0" w:type="dxa"/>
              <w:right w:w="0" w:type="dxa"/>
            </w:tcMar>
          </w:tcPr>
          <w:p w14:paraId="3474F255" w14:textId="77777777" w:rsidR="007E18D1" w:rsidRPr="007346BA" w:rsidRDefault="007E18D1" w:rsidP="005632B5">
            <w:pPr>
              <w:pStyle w:val="Tabelle85M10V3"/>
            </w:pPr>
            <w:r w:rsidRPr="007346BA">
              <w:t>Objektname</w:t>
            </w:r>
          </w:p>
        </w:tc>
        <w:tc>
          <w:tcPr>
            <w:tcW w:w="142" w:type="dxa"/>
          </w:tcPr>
          <w:p w14:paraId="3474F256" w14:textId="77777777" w:rsidR="007E18D1" w:rsidRPr="003E1253" w:rsidRDefault="007E18D1" w:rsidP="005632B5"/>
        </w:tc>
        <w:tc>
          <w:tcPr>
            <w:tcW w:w="5811" w:type="dxa"/>
            <w:tcBorders>
              <w:bottom w:val="single" w:sz="4" w:space="0" w:color="auto"/>
            </w:tcBorders>
            <w:tcMar>
              <w:left w:w="0" w:type="dxa"/>
              <w:right w:w="0" w:type="dxa"/>
            </w:tcMar>
            <w:vAlign w:val="bottom"/>
          </w:tcPr>
          <w:p w14:paraId="3474F257"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5C" w14:textId="77777777" w:rsidTr="005632B5">
        <w:tc>
          <w:tcPr>
            <w:tcW w:w="3686" w:type="dxa"/>
            <w:tcMar>
              <w:left w:w="0" w:type="dxa"/>
              <w:right w:w="0" w:type="dxa"/>
            </w:tcMar>
          </w:tcPr>
          <w:p w14:paraId="3474F259" w14:textId="77777777" w:rsidR="007E18D1" w:rsidRPr="007346BA" w:rsidRDefault="007E18D1" w:rsidP="005632B5">
            <w:pPr>
              <w:pStyle w:val="Tabelle85M10V3"/>
            </w:pPr>
            <w:r>
              <w:t>Bautyp (Neubau, Umbau, Instandsetzung…)</w:t>
            </w:r>
          </w:p>
        </w:tc>
        <w:tc>
          <w:tcPr>
            <w:tcW w:w="142" w:type="dxa"/>
          </w:tcPr>
          <w:p w14:paraId="3474F25A"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5B"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60" w14:textId="77777777" w:rsidTr="005632B5">
        <w:tc>
          <w:tcPr>
            <w:tcW w:w="3686" w:type="dxa"/>
            <w:tcMar>
              <w:left w:w="0" w:type="dxa"/>
              <w:right w:w="0" w:type="dxa"/>
            </w:tcMar>
          </w:tcPr>
          <w:p w14:paraId="3474F25D" w14:textId="77777777" w:rsidR="007E18D1" w:rsidRPr="007346BA" w:rsidRDefault="007E18D1" w:rsidP="005632B5">
            <w:pPr>
              <w:pStyle w:val="Tabelle85M10V3"/>
            </w:pPr>
            <w:r w:rsidRPr="007346BA">
              <w:t>Ort</w:t>
            </w:r>
          </w:p>
        </w:tc>
        <w:tc>
          <w:tcPr>
            <w:tcW w:w="142" w:type="dxa"/>
          </w:tcPr>
          <w:p w14:paraId="3474F25E"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5F"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64" w14:textId="77777777" w:rsidTr="005632B5">
        <w:tc>
          <w:tcPr>
            <w:tcW w:w="3686" w:type="dxa"/>
            <w:tcMar>
              <w:left w:w="0" w:type="dxa"/>
              <w:right w:w="0" w:type="dxa"/>
            </w:tcMar>
          </w:tcPr>
          <w:p w14:paraId="3474F261" w14:textId="77777777" w:rsidR="007E18D1" w:rsidRPr="007346BA" w:rsidRDefault="007E18D1" w:rsidP="005632B5">
            <w:pPr>
              <w:pStyle w:val="Tabelle85M10V3"/>
            </w:pPr>
            <w:r w:rsidRPr="007346BA">
              <w:t>Baujahr</w:t>
            </w:r>
            <w:r>
              <w:t xml:space="preserve"> (Baubeginn, Bauende)</w:t>
            </w:r>
          </w:p>
        </w:tc>
        <w:tc>
          <w:tcPr>
            <w:tcW w:w="142" w:type="dxa"/>
          </w:tcPr>
          <w:p w14:paraId="3474F262"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63"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68" w14:textId="77777777" w:rsidTr="005632B5">
        <w:trPr>
          <w:trHeight w:val="70"/>
        </w:trPr>
        <w:tc>
          <w:tcPr>
            <w:tcW w:w="3686" w:type="dxa"/>
            <w:tcMar>
              <w:left w:w="0" w:type="dxa"/>
              <w:right w:w="0" w:type="dxa"/>
            </w:tcMar>
          </w:tcPr>
          <w:p w14:paraId="3474F265" w14:textId="77777777" w:rsidR="007E18D1" w:rsidRPr="007346BA" w:rsidRDefault="007E18D1" w:rsidP="005632B5">
            <w:pPr>
              <w:pStyle w:val="Tabelle85M10V3"/>
              <w:tabs>
                <w:tab w:val="right" w:pos="3884"/>
              </w:tabs>
            </w:pPr>
            <w:r w:rsidRPr="007346BA">
              <w:t>Kosten BKP 1–9</w:t>
            </w:r>
            <w:r w:rsidRPr="007346BA">
              <w:tab/>
            </w:r>
            <w:r>
              <w:t>Fr.</w:t>
            </w:r>
          </w:p>
        </w:tc>
        <w:tc>
          <w:tcPr>
            <w:tcW w:w="142" w:type="dxa"/>
          </w:tcPr>
          <w:p w14:paraId="3474F266"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67" w14:textId="7EF21958" w:rsidR="007E18D1" w:rsidRPr="003E1253" w:rsidRDefault="007E18D1" w:rsidP="001F2553">
            <w:r w:rsidRPr="003E1253">
              <w:fldChar w:fldCharType="begin">
                <w:ffData>
                  <w:name w:val="Text45"/>
                  <w:enabled/>
                  <w:calcOnExit w:val="0"/>
                  <w:textInput/>
                </w:ffData>
              </w:fldChar>
            </w:r>
            <w:r w:rsidRPr="003E1253">
              <w:instrText xml:space="preserve"> FORMTEXT </w:instrText>
            </w:r>
            <w:r w:rsidRPr="003E1253">
              <w:fldChar w:fldCharType="separate"/>
            </w:r>
            <w:r w:rsidR="001F2553">
              <w:t> </w:t>
            </w:r>
            <w:r w:rsidR="001F2553">
              <w:t> </w:t>
            </w:r>
            <w:r w:rsidR="001F2553">
              <w:t> </w:t>
            </w:r>
            <w:r w:rsidR="001F2553">
              <w:t> </w:t>
            </w:r>
            <w:r w:rsidR="001F2553">
              <w:t> </w:t>
            </w:r>
            <w:r w:rsidRPr="003E1253">
              <w:fldChar w:fldCharType="end"/>
            </w:r>
          </w:p>
        </w:tc>
      </w:tr>
      <w:tr w:rsidR="007E18D1" w14:paraId="3474F26C" w14:textId="77777777" w:rsidTr="005632B5">
        <w:tc>
          <w:tcPr>
            <w:tcW w:w="3686" w:type="dxa"/>
            <w:tcMar>
              <w:left w:w="0" w:type="dxa"/>
              <w:right w:w="0" w:type="dxa"/>
            </w:tcMar>
          </w:tcPr>
          <w:p w14:paraId="3474F269" w14:textId="77777777" w:rsidR="007E18D1" w:rsidRPr="007346BA" w:rsidRDefault="007E18D1" w:rsidP="005632B5">
            <w:pPr>
              <w:pStyle w:val="Tabelle85M10V3"/>
            </w:pPr>
            <w:r w:rsidRPr="007346BA">
              <w:t>Bauherrschaft</w:t>
            </w:r>
          </w:p>
        </w:tc>
        <w:tc>
          <w:tcPr>
            <w:tcW w:w="142" w:type="dxa"/>
          </w:tcPr>
          <w:p w14:paraId="3474F26A"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6B"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1" w14:textId="77777777" w:rsidTr="005632B5">
        <w:tc>
          <w:tcPr>
            <w:tcW w:w="3686" w:type="dxa"/>
            <w:tcMar>
              <w:left w:w="0" w:type="dxa"/>
              <w:right w:w="0" w:type="dxa"/>
            </w:tcMar>
          </w:tcPr>
          <w:p w14:paraId="3474F26D" w14:textId="77777777" w:rsidR="007E18D1" w:rsidRDefault="007E18D1" w:rsidP="005632B5">
            <w:pPr>
              <w:pStyle w:val="Tabelle85M10V30"/>
            </w:pPr>
            <w:r>
              <w:t>Auskunftsperson</w:t>
            </w:r>
            <w:r w:rsidRPr="007346BA">
              <w:t xml:space="preserve"> Bauherrschaft </w:t>
            </w:r>
          </w:p>
          <w:p w14:paraId="3474F26E" w14:textId="77777777" w:rsidR="007E18D1" w:rsidRPr="007346BA" w:rsidRDefault="007E18D1" w:rsidP="005632B5">
            <w:pPr>
              <w:pStyle w:val="Tabelle85M10V3"/>
            </w:pPr>
            <w:r>
              <w:t xml:space="preserve">(inklusive </w:t>
            </w:r>
            <w:proofErr w:type="gramStart"/>
            <w:r>
              <w:t>Telefonnummer</w:t>
            </w:r>
            <w:r w:rsidRPr="007346BA">
              <w:t>)</w:t>
            </w:r>
            <w:r>
              <w:t>*</w:t>
            </w:r>
            <w:proofErr w:type="gramEnd"/>
            <w:r>
              <w:t>****</w:t>
            </w:r>
          </w:p>
        </w:tc>
        <w:tc>
          <w:tcPr>
            <w:tcW w:w="142" w:type="dxa"/>
          </w:tcPr>
          <w:p w14:paraId="3474F26F"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0"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5" w14:textId="77777777" w:rsidTr="005632B5">
        <w:tc>
          <w:tcPr>
            <w:tcW w:w="3686" w:type="dxa"/>
            <w:tcMar>
              <w:left w:w="0" w:type="dxa"/>
              <w:right w:w="0" w:type="dxa"/>
            </w:tcMar>
          </w:tcPr>
          <w:p w14:paraId="3474F272" w14:textId="77777777" w:rsidR="007E18D1" w:rsidRPr="007346BA" w:rsidRDefault="007E18D1" w:rsidP="005632B5">
            <w:pPr>
              <w:pStyle w:val="Tabelle85M10V3"/>
            </w:pPr>
            <w:r>
              <w:t>Federführung</w:t>
            </w:r>
            <w:r w:rsidRPr="007346BA">
              <w:t xml:space="preserve"> </w:t>
            </w:r>
            <w:r>
              <w:t>Gesamtleitung</w:t>
            </w:r>
          </w:p>
        </w:tc>
        <w:tc>
          <w:tcPr>
            <w:tcW w:w="142" w:type="dxa"/>
          </w:tcPr>
          <w:p w14:paraId="3474F273"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4"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9" w14:textId="77777777" w:rsidTr="005632B5">
        <w:tc>
          <w:tcPr>
            <w:tcW w:w="3686" w:type="dxa"/>
            <w:tcMar>
              <w:left w:w="0" w:type="dxa"/>
              <w:right w:w="0" w:type="dxa"/>
            </w:tcMar>
          </w:tcPr>
          <w:p w14:paraId="3474F276" w14:textId="77777777" w:rsidR="007E18D1" w:rsidRPr="007346BA" w:rsidRDefault="007E18D1" w:rsidP="005632B5">
            <w:pPr>
              <w:pStyle w:val="Tabelle85M10V3"/>
            </w:pPr>
            <w:r>
              <w:t>Federführung</w:t>
            </w:r>
            <w:r w:rsidRPr="007346BA">
              <w:t xml:space="preserve"> Projektierung</w:t>
            </w:r>
          </w:p>
        </w:tc>
        <w:tc>
          <w:tcPr>
            <w:tcW w:w="142" w:type="dxa"/>
          </w:tcPr>
          <w:p w14:paraId="3474F277"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8"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7D" w14:textId="77777777" w:rsidTr="005632B5">
        <w:tc>
          <w:tcPr>
            <w:tcW w:w="3686" w:type="dxa"/>
            <w:tcMar>
              <w:left w:w="0" w:type="dxa"/>
              <w:right w:w="0" w:type="dxa"/>
            </w:tcMar>
          </w:tcPr>
          <w:p w14:paraId="3474F27A" w14:textId="77777777" w:rsidR="007E18D1" w:rsidRPr="007346BA" w:rsidRDefault="007E18D1" w:rsidP="005632B5">
            <w:pPr>
              <w:pStyle w:val="Tabelle85M10V3"/>
            </w:pPr>
            <w:r>
              <w:t>Federführung</w:t>
            </w:r>
            <w:r w:rsidRPr="007346BA">
              <w:t xml:space="preserve"> Bauleitung</w:t>
            </w:r>
          </w:p>
        </w:tc>
        <w:tc>
          <w:tcPr>
            <w:tcW w:w="142" w:type="dxa"/>
          </w:tcPr>
          <w:p w14:paraId="3474F27B" w14:textId="77777777" w:rsidR="007E18D1" w:rsidRPr="003E1253" w:rsidRDefault="007E18D1" w:rsidP="005632B5"/>
        </w:tc>
        <w:tc>
          <w:tcPr>
            <w:tcW w:w="5811" w:type="dxa"/>
            <w:tcBorders>
              <w:top w:val="single" w:sz="4" w:space="0" w:color="auto"/>
              <w:bottom w:val="single" w:sz="4" w:space="0" w:color="auto"/>
            </w:tcBorders>
            <w:tcMar>
              <w:left w:w="0" w:type="dxa"/>
              <w:right w:w="0" w:type="dxa"/>
            </w:tcMar>
            <w:vAlign w:val="bottom"/>
          </w:tcPr>
          <w:p w14:paraId="3474F27C"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E18D1" w14:paraId="3474F281" w14:textId="77777777" w:rsidTr="005632B5">
        <w:trPr>
          <w:trHeight w:val="704"/>
        </w:trPr>
        <w:tc>
          <w:tcPr>
            <w:tcW w:w="3686" w:type="dxa"/>
            <w:tcMar>
              <w:left w:w="0" w:type="dxa"/>
              <w:right w:w="0" w:type="dxa"/>
            </w:tcMar>
          </w:tcPr>
          <w:p w14:paraId="3474F27E" w14:textId="77777777" w:rsidR="007E18D1" w:rsidRPr="007346BA" w:rsidRDefault="007E18D1" w:rsidP="005632B5">
            <w:pPr>
              <w:pStyle w:val="Tabelle85M10V30"/>
            </w:pPr>
            <w:r w:rsidRPr="007346BA">
              <w:t>Bemerkungen</w:t>
            </w:r>
            <w:r>
              <w:t xml:space="preserve"> (z. B. besondere</w:t>
            </w:r>
            <w:r>
              <w:br/>
              <w:t>Herausforderungen, Bezug zur Aufgabe)</w:t>
            </w:r>
          </w:p>
        </w:tc>
        <w:tc>
          <w:tcPr>
            <w:tcW w:w="142" w:type="dxa"/>
          </w:tcPr>
          <w:p w14:paraId="3474F27F" w14:textId="77777777" w:rsidR="007E18D1" w:rsidRPr="003E1253" w:rsidRDefault="007E18D1" w:rsidP="005632B5">
            <w:pPr>
              <w:pStyle w:val="Tabelle85M10V30"/>
            </w:pPr>
          </w:p>
        </w:tc>
        <w:tc>
          <w:tcPr>
            <w:tcW w:w="5811" w:type="dxa"/>
            <w:tcBorders>
              <w:top w:val="single" w:sz="4" w:space="0" w:color="auto"/>
              <w:bottom w:val="single" w:sz="4" w:space="0" w:color="auto"/>
            </w:tcBorders>
            <w:tcMar>
              <w:left w:w="0" w:type="dxa"/>
              <w:right w:w="0" w:type="dxa"/>
            </w:tcMar>
            <w:vAlign w:val="bottom"/>
          </w:tcPr>
          <w:p w14:paraId="3474F280" w14:textId="77777777" w:rsidR="007E18D1" w:rsidRPr="003E1253" w:rsidRDefault="007E18D1" w:rsidP="005632B5">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3474F282" w14:textId="5EEC0E4A" w:rsidR="00F8395A" w:rsidRDefault="00F8395A" w:rsidP="00F8395A">
      <w:pPr>
        <w:pStyle w:val="Standard85M10"/>
      </w:pPr>
    </w:p>
    <w:p w14:paraId="20ED04A0" w14:textId="0949B8E6" w:rsidR="00450BE6" w:rsidRDefault="00450BE6" w:rsidP="00F8395A">
      <w:pPr>
        <w:pStyle w:val="Standard85M10"/>
      </w:pPr>
    </w:p>
    <w:p w14:paraId="228DE594" w14:textId="77777777" w:rsidR="0012662B" w:rsidRPr="0012662B" w:rsidRDefault="0012662B" w:rsidP="001A0A98">
      <w:pPr>
        <w:pStyle w:val="Standard85M10"/>
        <w:rPr>
          <w:b/>
          <w:color w:val="FF0000"/>
          <w:highlight w:val="yellow"/>
        </w:rPr>
      </w:pPr>
      <w:r w:rsidRPr="0012662B">
        <w:rPr>
          <w:b/>
          <w:color w:val="FF0000"/>
          <w:highlight w:val="yellow"/>
        </w:rPr>
        <w:t>Bei Eigenleistung ausfüllen.</w:t>
      </w:r>
    </w:p>
    <w:p w14:paraId="38AD2965" w14:textId="360BFF32" w:rsidR="0012662B" w:rsidRPr="0012662B" w:rsidRDefault="0012662B" w:rsidP="0012662B">
      <w:pPr>
        <w:pStyle w:val="Standard85M10"/>
        <w:rPr>
          <w:b/>
          <w:color w:val="FF0000"/>
        </w:rPr>
      </w:pPr>
      <w:r>
        <w:rPr>
          <w:b/>
          <w:color w:val="FF0000"/>
          <w:highlight w:val="yellow"/>
        </w:rPr>
        <w:t xml:space="preserve">Bei externem Büro für das Baumanagement </w:t>
      </w:r>
      <w:r w:rsidRPr="0012662B">
        <w:rPr>
          <w:b/>
          <w:color w:val="FF0000"/>
          <w:highlight w:val="yellow"/>
        </w:rPr>
        <w:t xml:space="preserve">ist </w:t>
      </w:r>
      <w:r>
        <w:rPr>
          <w:b/>
          <w:color w:val="FF0000"/>
          <w:highlight w:val="yellow"/>
        </w:rPr>
        <w:t xml:space="preserve">die dafür vorgesehene </w:t>
      </w:r>
      <w:r w:rsidRPr="0012662B">
        <w:rPr>
          <w:b/>
          <w:color w:val="FF0000"/>
          <w:highlight w:val="yellow"/>
        </w:rPr>
        <w:t xml:space="preserve">Selbstdeklaration </w:t>
      </w:r>
      <w:r>
        <w:rPr>
          <w:b/>
          <w:color w:val="FF0000"/>
          <w:highlight w:val="yellow"/>
        </w:rPr>
        <w:t>vollständig ausgefüllt</w:t>
      </w:r>
      <w:r w:rsidRPr="0012662B">
        <w:rPr>
          <w:b/>
          <w:color w:val="FF0000"/>
          <w:highlight w:val="yellow"/>
        </w:rPr>
        <w:t xml:space="preserve"> abzugeben.</w:t>
      </w:r>
    </w:p>
    <w:tbl>
      <w:tblPr>
        <w:tblW w:w="9639" w:type="dxa"/>
        <w:tblLayout w:type="fixed"/>
        <w:tblCellMar>
          <w:left w:w="0" w:type="dxa"/>
          <w:right w:w="0" w:type="dxa"/>
        </w:tblCellMar>
        <w:tblLook w:val="0000" w:firstRow="0" w:lastRow="0" w:firstColumn="0" w:lastColumn="0" w:noHBand="0" w:noVBand="0"/>
      </w:tblPr>
      <w:tblGrid>
        <w:gridCol w:w="3686"/>
        <w:gridCol w:w="142"/>
        <w:gridCol w:w="5811"/>
      </w:tblGrid>
      <w:tr w:rsidR="007518B4" w:rsidRPr="007346BA" w14:paraId="0421BE66" w14:textId="77777777" w:rsidTr="001633DC">
        <w:tc>
          <w:tcPr>
            <w:tcW w:w="3686" w:type="dxa"/>
            <w:tcMar>
              <w:left w:w="0" w:type="dxa"/>
              <w:right w:w="0" w:type="dxa"/>
            </w:tcMar>
          </w:tcPr>
          <w:p w14:paraId="45D12E55" w14:textId="21D5706F" w:rsidR="007518B4" w:rsidRPr="00AF0A84" w:rsidRDefault="007518B4" w:rsidP="001633DC">
            <w:pPr>
              <w:pStyle w:val="Tabelle85M10V3"/>
              <w:rPr>
                <w:b/>
              </w:rPr>
            </w:pPr>
            <w:r w:rsidRPr="00AF0A84">
              <w:rPr>
                <w:b/>
              </w:rPr>
              <w:t>Referenz</w:t>
            </w:r>
            <w:r>
              <w:rPr>
                <w:b/>
              </w:rPr>
              <w:t>projekt</w:t>
            </w:r>
            <w:r w:rsidRPr="00AF0A84">
              <w:rPr>
                <w:b/>
              </w:rPr>
              <w:t xml:space="preserve"> </w:t>
            </w:r>
            <w:r>
              <w:rPr>
                <w:b/>
              </w:rPr>
              <w:t>4</w:t>
            </w:r>
            <w:r>
              <w:rPr>
                <w:b/>
              </w:rPr>
              <w:br/>
              <w:t>(Baumanagement)</w:t>
            </w:r>
          </w:p>
        </w:tc>
        <w:tc>
          <w:tcPr>
            <w:tcW w:w="142" w:type="dxa"/>
          </w:tcPr>
          <w:p w14:paraId="04EB5856" w14:textId="77777777" w:rsidR="007518B4" w:rsidRPr="003E1253" w:rsidRDefault="007518B4" w:rsidP="001633DC"/>
        </w:tc>
        <w:tc>
          <w:tcPr>
            <w:tcW w:w="5811" w:type="dxa"/>
            <w:tcMar>
              <w:left w:w="0" w:type="dxa"/>
              <w:right w:w="0" w:type="dxa"/>
            </w:tcMar>
            <w:vAlign w:val="bottom"/>
          </w:tcPr>
          <w:p w14:paraId="53A88C78" w14:textId="77777777" w:rsidR="007518B4" w:rsidRPr="003E1253" w:rsidRDefault="007518B4" w:rsidP="001633DC"/>
        </w:tc>
      </w:tr>
      <w:tr w:rsidR="007518B4" w14:paraId="564B5E27" w14:textId="77777777" w:rsidTr="001633DC">
        <w:tc>
          <w:tcPr>
            <w:tcW w:w="3686" w:type="dxa"/>
            <w:tcMar>
              <w:left w:w="0" w:type="dxa"/>
              <w:right w:w="0" w:type="dxa"/>
            </w:tcMar>
          </w:tcPr>
          <w:p w14:paraId="1D920AA0" w14:textId="77777777" w:rsidR="007518B4" w:rsidRPr="007346BA" w:rsidRDefault="007518B4" w:rsidP="001633DC">
            <w:pPr>
              <w:pStyle w:val="Tabelle85M10V3"/>
            </w:pPr>
            <w:r w:rsidRPr="007346BA">
              <w:t>Objektname</w:t>
            </w:r>
          </w:p>
        </w:tc>
        <w:tc>
          <w:tcPr>
            <w:tcW w:w="142" w:type="dxa"/>
          </w:tcPr>
          <w:p w14:paraId="06AE5F1D" w14:textId="77777777" w:rsidR="007518B4" w:rsidRPr="003E1253" w:rsidRDefault="007518B4" w:rsidP="001633DC"/>
        </w:tc>
        <w:tc>
          <w:tcPr>
            <w:tcW w:w="5811" w:type="dxa"/>
            <w:tcBorders>
              <w:bottom w:val="single" w:sz="4" w:space="0" w:color="auto"/>
            </w:tcBorders>
            <w:tcMar>
              <w:left w:w="0" w:type="dxa"/>
              <w:right w:w="0" w:type="dxa"/>
            </w:tcMar>
            <w:vAlign w:val="bottom"/>
          </w:tcPr>
          <w:p w14:paraId="6A839DD8"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0C4F4E43" w14:textId="77777777" w:rsidTr="001633DC">
        <w:tc>
          <w:tcPr>
            <w:tcW w:w="3686" w:type="dxa"/>
            <w:tcMar>
              <w:left w:w="0" w:type="dxa"/>
              <w:right w:w="0" w:type="dxa"/>
            </w:tcMar>
          </w:tcPr>
          <w:p w14:paraId="2467F395" w14:textId="77777777" w:rsidR="007518B4" w:rsidRPr="007346BA" w:rsidRDefault="007518B4" w:rsidP="001633DC">
            <w:pPr>
              <w:pStyle w:val="Tabelle85M10V3"/>
            </w:pPr>
            <w:r>
              <w:t>Bautyp (Neubau, Umbau, Instandsetzung…)</w:t>
            </w:r>
          </w:p>
        </w:tc>
        <w:tc>
          <w:tcPr>
            <w:tcW w:w="142" w:type="dxa"/>
          </w:tcPr>
          <w:p w14:paraId="42F866CE"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4E8CD835"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1BA61746" w14:textId="77777777" w:rsidTr="001633DC">
        <w:tc>
          <w:tcPr>
            <w:tcW w:w="3686" w:type="dxa"/>
            <w:tcMar>
              <w:left w:w="0" w:type="dxa"/>
              <w:right w:w="0" w:type="dxa"/>
            </w:tcMar>
          </w:tcPr>
          <w:p w14:paraId="597A0E1F" w14:textId="77777777" w:rsidR="007518B4" w:rsidRPr="007346BA" w:rsidRDefault="007518B4" w:rsidP="001633DC">
            <w:pPr>
              <w:pStyle w:val="Tabelle85M10V3"/>
            </w:pPr>
            <w:r w:rsidRPr="007346BA">
              <w:t>Ort</w:t>
            </w:r>
          </w:p>
        </w:tc>
        <w:tc>
          <w:tcPr>
            <w:tcW w:w="142" w:type="dxa"/>
          </w:tcPr>
          <w:p w14:paraId="3A7C946D"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5856F948"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75E9F664" w14:textId="77777777" w:rsidTr="001633DC">
        <w:tc>
          <w:tcPr>
            <w:tcW w:w="3686" w:type="dxa"/>
            <w:tcMar>
              <w:left w:w="0" w:type="dxa"/>
              <w:right w:w="0" w:type="dxa"/>
            </w:tcMar>
          </w:tcPr>
          <w:p w14:paraId="4DD7A348" w14:textId="77777777" w:rsidR="007518B4" w:rsidRPr="007346BA" w:rsidRDefault="007518B4" w:rsidP="001633DC">
            <w:pPr>
              <w:pStyle w:val="Tabelle85M10V3"/>
            </w:pPr>
            <w:r w:rsidRPr="007346BA">
              <w:t>Baujahr</w:t>
            </w:r>
            <w:r>
              <w:t xml:space="preserve"> (Baubeginn, Bauende)</w:t>
            </w:r>
          </w:p>
        </w:tc>
        <w:tc>
          <w:tcPr>
            <w:tcW w:w="142" w:type="dxa"/>
          </w:tcPr>
          <w:p w14:paraId="649FEC9A"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6644BBEA"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462C697C" w14:textId="77777777" w:rsidTr="001633DC">
        <w:trPr>
          <w:trHeight w:val="70"/>
        </w:trPr>
        <w:tc>
          <w:tcPr>
            <w:tcW w:w="3686" w:type="dxa"/>
            <w:tcMar>
              <w:left w:w="0" w:type="dxa"/>
              <w:right w:w="0" w:type="dxa"/>
            </w:tcMar>
          </w:tcPr>
          <w:p w14:paraId="2B9E5A3B" w14:textId="77777777" w:rsidR="007518B4" w:rsidRPr="007346BA" w:rsidRDefault="007518B4" w:rsidP="001633DC">
            <w:pPr>
              <w:pStyle w:val="Tabelle85M10V3"/>
              <w:tabs>
                <w:tab w:val="right" w:pos="3884"/>
              </w:tabs>
            </w:pPr>
            <w:r w:rsidRPr="007346BA">
              <w:t>Kosten BKP 1–9</w:t>
            </w:r>
            <w:r w:rsidRPr="007346BA">
              <w:tab/>
            </w:r>
            <w:r>
              <w:t>Fr.</w:t>
            </w:r>
          </w:p>
        </w:tc>
        <w:tc>
          <w:tcPr>
            <w:tcW w:w="142" w:type="dxa"/>
          </w:tcPr>
          <w:p w14:paraId="74F865AB"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786141F6"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37419DF7" w14:textId="77777777" w:rsidTr="001633DC">
        <w:tc>
          <w:tcPr>
            <w:tcW w:w="3686" w:type="dxa"/>
            <w:tcMar>
              <w:left w:w="0" w:type="dxa"/>
              <w:right w:w="0" w:type="dxa"/>
            </w:tcMar>
          </w:tcPr>
          <w:p w14:paraId="30D7A246" w14:textId="77777777" w:rsidR="007518B4" w:rsidRPr="007346BA" w:rsidRDefault="007518B4" w:rsidP="001633DC">
            <w:pPr>
              <w:pStyle w:val="Tabelle85M10V3"/>
            </w:pPr>
            <w:r w:rsidRPr="007346BA">
              <w:t>Bauherrschaft</w:t>
            </w:r>
          </w:p>
        </w:tc>
        <w:tc>
          <w:tcPr>
            <w:tcW w:w="142" w:type="dxa"/>
          </w:tcPr>
          <w:p w14:paraId="5B79244E"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5172AC1C"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138A7B27" w14:textId="77777777" w:rsidTr="001633DC">
        <w:tc>
          <w:tcPr>
            <w:tcW w:w="3686" w:type="dxa"/>
            <w:tcMar>
              <w:left w:w="0" w:type="dxa"/>
              <w:right w:w="0" w:type="dxa"/>
            </w:tcMar>
          </w:tcPr>
          <w:p w14:paraId="6B55E6DE" w14:textId="77777777" w:rsidR="007518B4" w:rsidRDefault="007518B4" w:rsidP="001633DC">
            <w:pPr>
              <w:pStyle w:val="Tabelle85M10V30"/>
            </w:pPr>
            <w:r>
              <w:t>Auskunftsperson</w:t>
            </w:r>
            <w:r w:rsidRPr="007346BA">
              <w:t xml:space="preserve"> Bauherrschaft </w:t>
            </w:r>
          </w:p>
          <w:p w14:paraId="5986C031" w14:textId="77777777" w:rsidR="007518B4" w:rsidRPr="007346BA" w:rsidRDefault="007518B4" w:rsidP="001633DC">
            <w:pPr>
              <w:pStyle w:val="Tabelle85M10V3"/>
            </w:pPr>
            <w:r>
              <w:t xml:space="preserve">(inklusive </w:t>
            </w:r>
            <w:proofErr w:type="gramStart"/>
            <w:r>
              <w:t>Telefonnummer</w:t>
            </w:r>
            <w:r w:rsidRPr="007346BA">
              <w:t>)</w:t>
            </w:r>
            <w:r>
              <w:t>*</w:t>
            </w:r>
            <w:proofErr w:type="gramEnd"/>
            <w:r>
              <w:t>****</w:t>
            </w:r>
          </w:p>
        </w:tc>
        <w:tc>
          <w:tcPr>
            <w:tcW w:w="142" w:type="dxa"/>
          </w:tcPr>
          <w:p w14:paraId="21880739"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7A89CD00"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1B475DF3" w14:textId="77777777" w:rsidTr="001633DC">
        <w:tc>
          <w:tcPr>
            <w:tcW w:w="3686" w:type="dxa"/>
            <w:tcMar>
              <w:left w:w="0" w:type="dxa"/>
              <w:right w:w="0" w:type="dxa"/>
            </w:tcMar>
          </w:tcPr>
          <w:p w14:paraId="42A34E46" w14:textId="77777777" w:rsidR="007518B4" w:rsidRPr="007346BA" w:rsidRDefault="007518B4" w:rsidP="001633DC">
            <w:pPr>
              <w:pStyle w:val="Tabelle85M10V3"/>
            </w:pPr>
            <w:r>
              <w:t>Federführung</w:t>
            </w:r>
            <w:r w:rsidRPr="007346BA">
              <w:t xml:space="preserve"> </w:t>
            </w:r>
            <w:r>
              <w:t>Gesamtleitung</w:t>
            </w:r>
          </w:p>
        </w:tc>
        <w:tc>
          <w:tcPr>
            <w:tcW w:w="142" w:type="dxa"/>
          </w:tcPr>
          <w:p w14:paraId="0DFEBBBC"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0074C8C8"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6130600C" w14:textId="77777777" w:rsidTr="001633DC">
        <w:tc>
          <w:tcPr>
            <w:tcW w:w="3686" w:type="dxa"/>
            <w:tcMar>
              <w:left w:w="0" w:type="dxa"/>
              <w:right w:w="0" w:type="dxa"/>
            </w:tcMar>
          </w:tcPr>
          <w:p w14:paraId="1BEBFD16" w14:textId="77777777" w:rsidR="007518B4" w:rsidRPr="007346BA" w:rsidRDefault="007518B4" w:rsidP="001633DC">
            <w:pPr>
              <w:pStyle w:val="Tabelle85M10V3"/>
            </w:pPr>
            <w:r>
              <w:t>Federführung</w:t>
            </w:r>
            <w:r w:rsidRPr="007346BA">
              <w:t xml:space="preserve"> Projektierung</w:t>
            </w:r>
          </w:p>
        </w:tc>
        <w:tc>
          <w:tcPr>
            <w:tcW w:w="142" w:type="dxa"/>
          </w:tcPr>
          <w:p w14:paraId="4758F0BF"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3A18B6FA"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6A8098B7" w14:textId="77777777" w:rsidTr="001633DC">
        <w:tc>
          <w:tcPr>
            <w:tcW w:w="3686" w:type="dxa"/>
            <w:tcMar>
              <w:left w:w="0" w:type="dxa"/>
              <w:right w:w="0" w:type="dxa"/>
            </w:tcMar>
          </w:tcPr>
          <w:p w14:paraId="17E1944A" w14:textId="77777777" w:rsidR="007518B4" w:rsidRPr="007346BA" w:rsidRDefault="007518B4" w:rsidP="001633DC">
            <w:pPr>
              <w:pStyle w:val="Tabelle85M10V3"/>
            </w:pPr>
            <w:r>
              <w:t>Federführung</w:t>
            </w:r>
            <w:r w:rsidRPr="007346BA">
              <w:t xml:space="preserve"> Bauleitung</w:t>
            </w:r>
          </w:p>
        </w:tc>
        <w:tc>
          <w:tcPr>
            <w:tcW w:w="142" w:type="dxa"/>
          </w:tcPr>
          <w:p w14:paraId="44028BE3" w14:textId="77777777" w:rsidR="007518B4" w:rsidRPr="003E1253" w:rsidRDefault="007518B4" w:rsidP="001633DC"/>
        </w:tc>
        <w:tc>
          <w:tcPr>
            <w:tcW w:w="5811" w:type="dxa"/>
            <w:tcBorders>
              <w:top w:val="single" w:sz="4" w:space="0" w:color="auto"/>
              <w:bottom w:val="single" w:sz="4" w:space="0" w:color="auto"/>
            </w:tcBorders>
            <w:tcMar>
              <w:left w:w="0" w:type="dxa"/>
              <w:right w:w="0" w:type="dxa"/>
            </w:tcMar>
            <w:vAlign w:val="bottom"/>
          </w:tcPr>
          <w:p w14:paraId="30BD555D"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r w:rsidR="007518B4" w14:paraId="4BDCEA35" w14:textId="77777777" w:rsidTr="001633DC">
        <w:trPr>
          <w:trHeight w:val="704"/>
        </w:trPr>
        <w:tc>
          <w:tcPr>
            <w:tcW w:w="3686" w:type="dxa"/>
            <w:tcMar>
              <w:left w:w="0" w:type="dxa"/>
              <w:right w:w="0" w:type="dxa"/>
            </w:tcMar>
          </w:tcPr>
          <w:p w14:paraId="626F8CB4" w14:textId="77777777" w:rsidR="007518B4" w:rsidRPr="007346BA" w:rsidRDefault="007518B4" w:rsidP="001633DC">
            <w:pPr>
              <w:pStyle w:val="Tabelle85M10V30"/>
            </w:pPr>
            <w:r w:rsidRPr="007346BA">
              <w:t>Bemerkungen</w:t>
            </w:r>
            <w:r>
              <w:t xml:space="preserve"> (z. B. besondere</w:t>
            </w:r>
            <w:r>
              <w:br/>
              <w:t>Herausforderungen, Bezug zur Aufgabe)</w:t>
            </w:r>
          </w:p>
        </w:tc>
        <w:tc>
          <w:tcPr>
            <w:tcW w:w="142" w:type="dxa"/>
          </w:tcPr>
          <w:p w14:paraId="6C75C8A1" w14:textId="77777777" w:rsidR="007518B4" w:rsidRPr="003E1253" w:rsidRDefault="007518B4" w:rsidP="001633DC">
            <w:pPr>
              <w:pStyle w:val="Tabelle85M10V30"/>
            </w:pPr>
          </w:p>
        </w:tc>
        <w:tc>
          <w:tcPr>
            <w:tcW w:w="5811" w:type="dxa"/>
            <w:tcBorders>
              <w:top w:val="single" w:sz="4" w:space="0" w:color="auto"/>
              <w:bottom w:val="single" w:sz="4" w:space="0" w:color="auto"/>
            </w:tcBorders>
            <w:tcMar>
              <w:left w:w="0" w:type="dxa"/>
              <w:right w:w="0" w:type="dxa"/>
            </w:tcMar>
            <w:vAlign w:val="bottom"/>
          </w:tcPr>
          <w:p w14:paraId="7D9EB043" w14:textId="77777777" w:rsidR="007518B4" w:rsidRPr="003E1253" w:rsidRDefault="007518B4" w:rsidP="001633DC">
            <w:r w:rsidRPr="003E1253">
              <w:fldChar w:fldCharType="begin">
                <w:ffData>
                  <w:name w:val="Text45"/>
                  <w:enabled/>
                  <w:calcOnExit w:val="0"/>
                  <w:textInput/>
                </w:ffData>
              </w:fldChar>
            </w:r>
            <w:r w:rsidRPr="003E1253">
              <w:instrText xml:space="preserve"> FORMTEXT </w:instrText>
            </w:r>
            <w:r w:rsidRPr="003E1253">
              <w:fldChar w:fldCharType="separate"/>
            </w:r>
            <w:r w:rsidRPr="003E1253">
              <w:rPr>
                <w:rFonts w:cs="Arial"/>
              </w:rPr>
              <w:t> </w:t>
            </w:r>
            <w:r w:rsidRPr="003E1253">
              <w:rPr>
                <w:rFonts w:cs="Arial"/>
              </w:rPr>
              <w:t> </w:t>
            </w:r>
            <w:r w:rsidRPr="003E1253">
              <w:rPr>
                <w:rFonts w:cs="Arial"/>
              </w:rPr>
              <w:t> </w:t>
            </w:r>
            <w:r w:rsidRPr="003E1253">
              <w:rPr>
                <w:rFonts w:cs="Arial"/>
              </w:rPr>
              <w:t> </w:t>
            </w:r>
            <w:r w:rsidRPr="003E1253">
              <w:rPr>
                <w:rFonts w:cs="Arial"/>
              </w:rPr>
              <w:t> </w:t>
            </w:r>
            <w:r w:rsidRPr="003E1253">
              <w:fldChar w:fldCharType="end"/>
            </w:r>
          </w:p>
        </w:tc>
      </w:tr>
    </w:tbl>
    <w:p w14:paraId="6C4712FD" w14:textId="1F73EEB0" w:rsidR="00450BE6" w:rsidRDefault="00450BE6" w:rsidP="00F8395A">
      <w:pPr>
        <w:pStyle w:val="Standard85M10"/>
      </w:pPr>
    </w:p>
    <w:p w14:paraId="00FA650B" w14:textId="5B4456F0" w:rsidR="008954CC" w:rsidRPr="00F72D01" w:rsidRDefault="008954CC" w:rsidP="00744C97"/>
    <w:sectPr w:rsidR="008954CC" w:rsidRPr="00F72D01" w:rsidSect="007E18D1">
      <w:headerReference w:type="first" r:id="rId21"/>
      <w:footerReference w:type="first" r:id="rId22"/>
      <w:pgSz w:w="11906" w:h="16838" w:code="9"/>
      <w:pgMar w:top="2694" w:right="567" w:bottom="567" w:left="1701"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8A8E" w14:textId="77777777" w:rsidR="00504E5C" w:rsidRDefault="00504E5C" w:rsidP="009F112D">
      <w:r>
        <w:separator/>
      </w:r>
    </w:p>
    <w:p w14:paraId="30C80B4E" w14:textId="77777777" w:rsidR="00504E5C" w:rsidRDefault="00504E5C"/>
  </w:endnote>
  <w:endnote w:type="continuationSeparator" w:id="0">
    <w:p w14:paraId="48282659" w14:textId="77777777" w:rsidR="00504E5C" w:rsidRDefault="00504E5C" w:rsidP="009F112D">
      <w:r>
        <w:continuationSeparator/>
      </w:r>
    </w:p>
    <w:p w14:paraId="47540CDB" w14:textId="77777777" w:rsidR="00504E5C" w:rsidRDefault="00504E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E392" w14:textId="77777777" w:rsidR="00065BA0" w:rsidRDefault="00065B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3233" w14:textId="77777777" w:rsidR="00065BA0" w:rsidRDefault="00065BA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Layout w:type="fixed"/>
      <w:tblCellMar>
        <w:left w:w="0" w:type="dxa"/>
        <w:right w:w="0" w:type="dxa"/>
      </w:tblCellMar>
      <w:tblLook w:val="01E0" w:firstRow="1" w:lastRow="1" w:firstColumn="1" w:lastColumn="1" w:noHBand="0" w:noVBand="0"/>
    </w:tblPr>
    <w:tblGrid>
      <w:gridCol w:w="4933"/>
      <w:gridCol w:w="3572"/>
      <w:gridCol w:w="511"/>
      <w:gridCol w:w="624"/>
    </w:tblGrid>
    <w:tr w:rsidR="001633DC" w14:paraId="3474F299" w14:textId="77777777" w:rsidTr="00342857">
      <w:tc>
        <w:tcPr>
          <w:tcW w:w="4933" w:type="dxa"/>
          <w:tcBorders>
            <w:top w:val="nil"/>
            <w:left w:val="nil"/>
            <w:bottom w:val="nil"/>
            <w:right w:val="nil"/>
          </w:tcBorders>
          <w:vAlign w:val="bottom"/>
        </w:tcPr>
        <w:p w14:paraId="3474F295" w14:textId="77777777" w:rsidR="001633DC" w:rsidRDefault="001633DC" w:rsidP="00E80FBD">
          <w:pPr>
            <w:pStyle w:val="Fuzeile"/>
          </w:pPr>
          <w:r>
            <w:t>Das Amt für Hochbauten ist eine Dienstabteilung des</w:t>
          </w:r>
          <w:r>
            <w:br/>
            <w:t>Hochbaudepartements der Stadt Zürich</w:t>
          </w:r>
        </w:p>
      </w:tc>
      <w:tc>
        <w:tcPr>
          <w:tcW w:w="3572" w:type="dxa"/>
          <w:tcBorders>
            <w:top w:val="nil"/>
            <w:left w:val="nil"/>
            <w:bottom w:val="nil"/>
            <w:right w:val="nil"/>
          </w:tcBorders>
          <w:vAlign w:val="bottom"/>
        </w:tcPr>
        <w:p w14:paraId="3474F296" w14:textId="32727B72" w:rsidR="001633DC" w:rsidRPr="00A54FFB" w:rsidRDefault="001633DC" w:rsidP="00C40A81">
          <w:pPr>
            <w:pStyle w:val="FusszeilePfad"/>
            <w:rPr>
              <w:szCs w:val="11"/>
            </w:rPr>
          </w:pPr>
          <w:r>
            <w:rPr>
              <w:szCs w:val="11"/>
            </w:rPr>
            <w:fldChar w:fldCharType="begin"/>
          </w:r>
          <w:r>
            <w:rPr>
              <w:szCs w:val="11"/>
            </w:rPr>
            <w:instrText xml:space="preserve"> SUBJECT   \* MERGEFORMAT </w:instrText>
          </w:r>
          <w:r>
            <w:rPr>
              <w:szCs w:val="11"/>
            </w:rPr>
            <w:fldChar w:fldCharType="separate"/>
          </w:r>
          <w:r w:rsidR="002B2DC8">
            <w:rPr>
              <w:szCs w:val="11"/>
            </w:rPr>
            <w:t>12.11.2021/</w:t>
          </w:r>
          <w:r>
            <w:rPr>
              <w:szCs w:val="11"/>
            </w:rPr>
            <w:fldChar w:fldCharType="end"/>
          </w:r>
          <w:r>
            <w:rPr>
              <w:szCs w:val="11"/>
            </w:rPr>
            <w:fldChar w:fldCharType="begin"/>
          </w:r>
          <w:r>
            <w:rPr>
              <w:szCs w:val="11"/>
            </w:rPr>
            <w:instrText xml:space="preserve"> TITLE   \* MERGEFORMAT </w:instrText>
          </w:r>
          <w:r>
            <w:rPr>
              <w:szCs w:val="11"/>
            </w:rPr>
            <w:fldChar w:fldCharType="separate"/>
          </w:r>
          <w:r w:rsidR="002B2DC8">
            <w:rPr>
              <w:szCs w:val="11"/>
            </w:rPr>
            <w:t>Vorlage_Selbstdeklaration_BKP_298_Generalplaner_Architektur_Baumanagement</w:t>
          </w:r>
          <w:r>
            <w:rPr>
              <w:szCs w:val="11"/>
            </w:rPr>
            <w:fldChar w:fldCharType="end"/>
          </w:r>
          <w:r>
            <w:rPr>
              <w:szCs w:val="11"/>
            </w:rPr>
            <w:br/>
          </w:r>
          <w:r>
            <w:rPr>
              <w:szCs w:val="11"/>
            </w:rPr>
            <w:fldChar w:fldCharType="begin"/>
          </w:r>
          <w:r>
            <w:rPr>
              <w:szCs w:val="11"/>
            </w:rPr>
            <w:instrText xml:space="preserve"> COMMENTS   \* MERGEFORMAT </w:instrText>
          </w:r>
          <w:r>
            <w:rPr>
              <w:szCs w:val="11"/>
            </w:rPr>
            <w:fldChar w:fldCharType="separate"/>
          </w:r>
          <w:r w:rsidR="002B2DC8">
            <w:rPr>
              <w:szCs w:val="11"/>
            </w:rPr>
            <w:t>M-System Nr. 230</w:t>
          </w:r>
          <w:r>
            <w:rPr>
              <w:szCs w:val="11"/>
            </w:rPr>
            <w:fldChar w:fldCharType="end"/>
          </w:r>
        </w:p>
      </w:tc>
      <w:tc>
        <w:tcPr>
          <w:tcW w:w="511" w:type="dxa"/>
          <w:tcBorders>
            <w:top w:val="nil"/>
            <w:left w:val="nil"/>
            <w:bottom w:val="nil"/>
            <w:right w:val="nil"/>
          </w:tcBorders>
          <w:vAlign w:val="bottom"/>
        </w:tcPr>
        <w:p w14:paraId="3474F297" w14:textId="77777777" w:rsidR="001633DC" w:rsidRDefault="001633DC" w:rsidP="00E80FBD">
          <w:pPr>
            <w:pStyle w:val="Fuzeile"/>
          </w:pPr>
        </w:p>
      </w:tc>
      <w:tc>
        <w:tcPr>
          <w:tcW w:w="624" w:type="dxa"/>
          <w:tcBorders>
            <w:top w:val="nil"/>
            <w:left w:val="nil"/>
            <w:bottom w:val="nil"/>
            <w:right w:val="nil"/>
          </w:tcBorders>
          <w:vAlign w:val="bottom"/>
        </w:tcPr>
        <w:p w14:paraId="3474F298" w14:textId="77777777" w:rsidR="001633DC" w:rsidRDefault="001633DC" w:rsidP="00E80FBD">
          <w:pPr>
            <w:pStyle w:val="Fuzeile"/>
          </w:pPr>
        </w:p>
      </w:tc>
    </w:tr>
  </w:tbl>
  <w:p w14:paraId="3268AF03" w14:textId="77777777" w:rsidR="008A76F6" w:rsidRDefault="001633DC">
    <w:pPr>
      <w:pStyle w:val="Fuzeile"/>
    </w:pPr>
    <w:r>
      <w:rPr>
        <w:noProof/>
      </w:rPr>
      <w:drawing>
        <wp:anchor distT="0" distB="0" distL="114300" distR="114300" simplePos="0" relativeHeight="251659264" behindDoc="0" locked="0" layoutInCell="1" allowOverlap="1" wp14:anchorId="3474F2A8" wp14:editId="3474F2A9">
          <wp:simplePos x="0" y="0"/>
          <wp:positionH relativeFrom="column">
            <wp:posOffset>5728277</wp:posOffset>
          </wp:positionH>
          <wp:positionV relativeFrom="paragraph">
            <wp:posOffset>-381635</wp:posOffset>
          </wp:positionV>
          <wp:extent cx="396240" cy="396240"/>
          <wp:effectExtent l="0" t="0" r="3810" b="381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SQS-ISO_9001_140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6240" cy="396240"/>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9A3F" w14:textId="77777777" w:rsidR="008A76F6" w:rsidRDefault="008A76F6" w:rsidP="008A76F6">
    <w:pPr>
      <w:pStyle w:val="Fuzeile"/>
      <w:tabs>
        <w:tab w:val="clear" w:pos="4536"/>
      </w:tabs>
      <w:ind w:left="336" w:hanging="336"/>
    </w:pPr>
    <w:r>
      <w:t>*</w:t>
    </w:r>
    <w:r>
      <w:tab/>
      <w:t>Sie verpflichten sich, die Gleichstellung von Frau und Mann im Betrieb, namentlich das Prinzip des gleichen Lohns für gleichwertige Arbeit, zu gewährleisten. Sie erklären sich bereit, auf Verlangen die nötigen Daten zur Überprüfung der Lohngleichheit zur Verfügung zu stellen.</w:t>
    </w:r>
  </w:p>
  <w:p w14:paraId="085B4B1E" w14:textId="77777777" w:rsidR="008A76F6" w:rsidRDefault="008A76F6" w:rsidP="008A76F6">
    <w:pPr>
      <w:pStyle w:val="Fuzeile"/>
      <w:tabs>
        <w:tab w:val="clear" w:pos="4536"/>
      </w:tabs>
      <w:ind w:left="336" w:hanging="336"/>
    </w:pPr>
    <w:r>
      <w:t>**</w:t>
    </w:r>
    <w:r>
      <w:tab/>
      <w:t>Spätere Umbesetzungen müssen mit vergleichbar qualifizierten Personen und in Absprache mit der Bauherrschaft erfolgen.</w:t>
    </w:r>
  </w:p>
  <w:p w14:paraId="315D646A" w14:textId="77777777" w:rsidR="008A76F6" w:rsidRDefault="008A76F6" w:rsidP="008A76F6">
    <w:pPr>
      <w:pStyle w:val="Fuzeile"/>
      <w:tabs>
        <w:tab w:val="clear" w:pos="4536"/>
      </w:tabs>
      <w:ind w:left="336" w:hanging="336"/>
    </w:pPr>
    <w:r>
      <w:t>***</w:t>
    </w:r>
    <w:r>
      <w:tab/>
      <w:t>Angaben zur Bauleitung sind zwingend. Formulierungen wie zum Beispiel «Bauleitung in Absprache mit AHB» werden nicht bewertet.</w:t>
    </w:r>
  </w:p>
  <w:p w14:paraId="66E1F7EB" w14:textId="77777777" w:rsidR="008A76F6" w:rsidRPr="001911A6" w:rsidRDefault="008A76F6" w:rsidP="008A76F6">
    <w:pPr>
      <w:pStyle w:val="Fuzeile"/>
      <w:tabs>
        <w:tab w:val="clear" w:pos="4536"/>
      </w:tabs>
      <w:ind w:left="336" w:hanging="336"/>
    </w:pPr>
    <w:r w:rsidRPr="001911A6">
      <w:t>****</w:t>
    </w:r>
    <w:r w:rsidRPr="001911A6">
      <w:tab/>
    </w:r>
    <w:proofErr w:type="gramStart"/>
    <w:r w:rsidRPr="001911A6">
      <w:t>Ausschliesslich</w:t>
    </w:r>
    <w:proofErr w:type="gramEnd"/>
    <w:r w:rsidRPr="001911A6">
      <w:t xml:space="preserve"> Lernende in der beruflichen Grundausbildung </w:t>
    </w:r>
    <w:r w:rsidRPr="001911A6">
      <w:rPr>
        <w:u w:val="single"/>
      </w:rPr>
      <w:t>ohne</w:t>
    </w:r>
    <w:r w:rsidRPr="001911A6">
      <w:t xml:space="preserve"> Praktikumsstellen</w:t>
    </w:r>
  </w:p>
  <w:p w14:paraId="0275D44D" w14:textId="363639FE" w:rsidR="008A76F6" w:rsidRDefault="008A76F6">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F29F" w14:textId="752B73C8" w:rsidR="001633DC" w:rsidRDefault="001633DC" w:rsidP="007E18D1">
    <w:pPr>
      <w:pStyle w:val="Fuzeile"/>
    </w:pPr>
    <w:r>
      <w:t xml:space="preserve">***** </w:t>
    </w:r>
    <w:r w:rsidR="00CF5C71">
      <w:t xml:space="preserve">   </w:t>
    </w:r>
    <w:r>
      <w:t xml:space="preserve">Die Bewerbenden/Anbietenden erklären sich mit Angabe der Auskunftspersonen damit einverstanden, dass bei diesen  </w:t>
    </w:r>
  </w:p>
  <w:p w14:paraId="3474F2A0" w14:textId="61F46811" w:rsidR="001633DC" w:rsidRDefault="001633DC" w:rsidP="007E18D1">
    <w:pPr>
      <w:pStyle w:val="Fuzeile"/>
    </w:pPr>
    <w:r>
      <w:t xml:space="preserve">        </w:t>
    </w:r>
    <w:r w:rsidR="00CF5C71">
      <w:t xml:space="preserve">   </w:t>
    </w:r>
    <w:r>
      <w:t xml:space="preserve">durch das </w:t>
    </w:r>
    <w:proofErr w:type="gramStart"/>
    <w:r>
      <w:t>AHB Referenzen</w:t>
    </w:r>
    <w:proofErr w:type="gramEnd"/>
    <w:r>
      <w:t xml:space="preserve"> eingeholt werden können. Sie sind verantwortlich für die Aktualität und Richtigkeit der </w:t>
    </w:r>
  </w:p>
  <w:p w14:paraId="3474F2A1" w14:textId="0C7383F2" w:rsidR="001633DC" w:rsidRDefault="001633DC" w:rsidP="007E18D1">
    <w:pPr>
      <w:pStyle w:val="Fuzeile"/>
    </w:pPr>
    <w:r>
      <w:t xml:space="preserve">       </w:t>
    </w:r>
    <w:r w:rsidR="00CF5C71">
      <w:t xml:space="preserve">  </w:t>
    </w:r>
    <w:r>
      <w:t xml:space="preserve"> </w:t>
    </w:r>
    <w:r w:rsidR="00CF5C71">
      <w:t xml:space="preserve"> </w:t>
    </w:r>
    <w:r>
      <w:t>Angaben. Falsche, unvollständige oder nicht mehr gültige Angaben werden nicht nachgefordert und führen allenfalls zum</w:t>
    </w:r>
  </w:p>
  <w:p w14:paraId="3474F2A2" w14:textId="59E5E863" w:rsidR="001633DC" w:rsidRDefault="001633DC" w:rsidP="007E18D1">
    <w:pPr>
      <w:pStyle w:val="Fuzeile"/>
    </w:pPr>
    <w:r>
      <w:t xml:space="preserve">        </w:t>
    </w:r>
    <w:r w:rsidR="00CF5C71">
      <w:t xml:space="preserve">   </w:t>
    </w:r>
    <w:r>
      <w:t>Ausschluss des Anbieters (Eignungskriterien) oder werden entsprechend bewertet (Zuschlagskriterien).</w:t>
    </w:r>
  </w:p>
  <w:p w14:paraId="25E88982" w14:textId="4F4BD88C" w:rsidR="00CF5C71" w:rsidRDefault="00CF5C71" w:rsidP="007E18D1">
    <w:pPr>
      <w:pStyle w:val="Fuzeile"/>
    </w:pPr>
    <w:r>
      <w:t>*****</w:t>
    </w:r>
    <w:proofErr w:type="gramStart"/>
    <w:r>
      <w:t>*  Bei</w:t>
    </w:r>
    <w:proofErr w:type="gramEnd"/>
    <w:r>
      <w:t xml:space="preserve"> Bauvorhaben in der Grössenordnung von </w:t>
    </w:r>
    <w:r w:rsidR="00065BA0">
      <w:t>bis zu</w:t>
    </w:r>
    <w:r>
      <w:t xml:space="preserve"> </w:t>
    </w:r>
    <w:r w:rsidR="00065BA0">
      <w:t xml:space="preserve">Fr. </w:t>
    </w:r>
    <w:r>
      <w:t>10 Mio. kann der Nachweis der Referenz Generalplanung (GP)</w:t>
    </w:r>
    <w:r>
      <w:br/>
      <w:t xml:space="preserve">          auch </w:t>
    </w:r>
    <w:r w:rsidRPr="00175990">
      <w:t>mit der Funktion der Gesamtleitung der Schlüsselperson nachgewiesen werden.</w:t>
    </w:r>
    <w:r>
      <w:t xml:space="preserve"> </w:t>
    </w:r>
    <w:r w:rsidRPr="00175990">
      <w:t>Die Schlüsselperson des GP muss</w:t>
    </w:r>
    <w:r>
      <w:br/>
      <w:t xml:space="preserve">          zwingend </w:t>
    </w:r>
    <w:r w:rsidRPr="00175990">
      <w:t>Erfahrung als Gesamtleiter</w:t>
    </w:r>
    <w:r>
      <w:t>In</w:t>
    </w:r>
    <w:r w:rsidRPr="00175990">
      <w:t xml:space="preserve"> aufweisen</w:t>
    </w:r>
    <w:r>
      <w:t xml:space="preserve">. Im Sinne einer Nachwuchsförderung kann die Leistung </w:t>
    </w:r>
    <w:r w:rsidRPr="00175990">
      <w:t xml:space="preserve">aber </w:t>
    </w:r>
    <w:r>
      <w:t xml:space="preserve">innerhalb </w:t>
    </w:r>
    <w:r>
      <w:br/>
      <w:t xml:space="preserve">          eines </w:t>
    </w:r>
    <w:r w:rsidRPr="00175990">
      <w:t>Architektenvertragsmodel</w:t>
    </w:r>
    <w:r>
      <w:t xml:space="preserve">ls und </w:t>
    </w:r>
    <w:r w:rsidRPr="00175990">
      <w:t xml:space="preserve">nicht </w:t>
    </w:r>
    <w:r>
      <w:t xml:space="preserve">zwingend </w:t>
    </w:r>
    <w:r w:rsidRPr="00175990">
      <w:t xml:space="preserve">im </w:t>
    </w:r>
    <w:r>
      <w:t xml:space="preserve">Vertragsmodell des GP erbracht worden sein. </w:t>
    </w:r>
  </w:p>
  <w:p w14:paraId="3474F2A3" w14:textId="77777777" w:rsidR="001633DC" w:rsidRPr="007E18D1" w:rsidRDefault="001633DC" w:rsidP="007E18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D19D" w14:textId="77777777" w:rsidR="00504E5C" w:rsidRDefault="00504E5C" w:rsidP="009F112D">
      <w:r>
        <w:separator/>
      </w:r>
    </w:p>
    <w:p w14:paraId="727B6673" w14:textId="77777777" w:rsidR="00504E5C" w:rsidRDefault="00504E5C"/>
  </w:footnote>
  <w:footnote w:type="continuationSeparator" w:id="0">
    <w:p w14:paraId="057D9DD6" w14:textId="77777777" w:rsidR="00504E5C" w:rsidRDefault="00504E5C" w:rsidP="009F112D">
      <w:r>
        <w:continuationSeparator/>
      </w:r>
    </w:p>
    <w:p w14:paraId="3F1CCD3F" w14:textId="77777777" w:rsidR="00504E5C" w:rsidRDefault="00504E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002B6" w14:textId="77777777" w:rsidR="00065BA0" w:rsidRDefault="00065BA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1633DC" w14:paraId="3474F28D" w14:textId="77777777">
      <w:tc>
        <w:tcPr>
          <w:tcW w:w="7258" w:type="dxa"/>
        </w:tcPr>
        <w:p w14:paraId="3474F28B" w14:textId="77777777" w:rsidR="001633DC" w:rsidRDefault="001633DC" w:rsidP="00E80FBD">
          <w:pPr>
            <w:pStyle w:val="Kopfzeile"/>
          </w:pPr>
          <w:r>
            <w:rPr>
              <w:noProof/>
            </w:rPr>
            <w:drawing>
              <wp:anchor distT="0" distB="0" distL="114300" distR="114300" simplePos="0" relativeHeight="251662336" behindDoc="0" locked="1" layoutInCell="1" allowOverlap="1" wp14:anchorId="3474F2A4" wp14:editId="3474F2A5">
                <wp:simplePos x="0" y="0"/>
                <wp:positionH relativeFrom="column">
                  <wp:posOffset>-176530</wp:posOffset>
                </wp:positionH>
                <wp:positionV relativeFrom="paragraph">
                  <wp:posOffset>-34925</wp:posOffset>
                </wp:positionV>
                <wp:extent cx="2862000" cy="5076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474F28C" w14:textId="69232FFA" w:rsidR="001633DC" w:rsidRDefault="001633DC"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927B33">
            <w:rPr>
              <w:rStyle w:val="Seitenzahl"/>
              <w:noProof/>
            </w:rPr>
            <w:t>2</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27B33">
            <w:rPr>
              <w:rStyle w:val="Seitenzahl"/>
              <w:noProof/>
            </w:rPr>
            <w:t>6</w:t>
          </w:r>
          <w:r>
            <w:rPr>
              <w:rStyle w:val="Seitenzahl"/>
            </w:rPr>
            <w:fldChar w:fldCharType="end"/>
          </w:r>
        </w:p>
      </w:tc>
    </w:tr>
  </w:tbl>
  <w:p w14:paraId="3474F28E" w14:textId="77777777" w:rsidR="001633DC" w:rsidRDefault="001633D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680" w:type="dxa"/>
      <w:tblLayout w:type="fixed"/>
      <w:tblCellMar>
        <w:left w:w="0" w:type="dxa"/>
        <w:right w:w="0" w:type="dxa"/>
      </w:tblCellMar>
      <w:tblLook w:val="01E0" w:firstRow="1" w:lastRow="1" w:firstColumn="1" w:lastColumn="1" w:noHBand="0" w:noVBand="0"/>
    </w:tblPr>
    <w:tblGrid>
      <w:gridCol w:w="7258"/>
      <w:gridCol w:w="3062"/>
    </w:tblGrid>
    <w:tr w:rsidR="001633DC" w:rsidRPr="00D85DF8" w14:paraId="3474F293" w14:textId="77777777">
      <w:tc>
        <w:tcPr>
          <w:tcW w:w="7258" w:type="dxa"/>
        </w:tcPr>
        <w:p w14:paraId="3474F28F" w14:textId="77777777" w:rsidR="001633DC" w:rsidRDefault="001633DC" w:rsidP="00E80FBD">
          <w:pPr>
            <w:pStyle w:val="Kopfzeile"/>
          </w:pPr>
          <w:r>
            <w:rPr>
              <w:noProof/>
            </w:rPr>
            <w:drawing>
              <wp:anchor distT="0" distB="0" distL="114300" distR="114300" simplePos="0" relativeHeight="251660288" behindDoc="0" locked="1" layoutInCell="1" allowOverlap="1" wp14:anchorId="3474F2A6" wp14:editId="3474F2A7">
                <wp:simplePos x="0" y="0"/>
                <wp:positionH relativeFrom="column">
                  <wp:posOffset>-176530</wp:posOffset>
                </wp:positionH>
                <wp:positionV relativeFrom="paragraph">
                  <wp:posOffset>-36195</wp:posOffset>
                </wp:positionV>
                <wp:extent cx="2862000" cy="50760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474F290" w14:textId="77777777" w:rsidR="001633DC" w:rsidRDefault="001633DC" w:rsidP="00E80FBD">
          <w:pPr>
            <w:pStyle w:val="Kopfzeile"/>
          </w:pPr>
          <w:r>
            <w:t>Stadt Zürich</w:t>
          </w:r>
          <w:r>
            <w:br/>
            <w:t>Amt für Hochbauten</w:t>
          </w:r>
          <w:r>
            <w:br/>
            <w:t>Lindenhofstrasse 21</w:t>
          </w:r>
          <w:r>
            <w:br/>
            <w:t>Postfach, 8021 Zürich</w:t>
          </w:r>
        </w:p>
        <w:p w14:paraId="3474F291" w14:textId="77777777" w:rsidR="001633DC" w:rsidRDefault="001633DC" w:rsidP="00E80FBD">
          <w:pPr>
            <w:pStyle w:val="Kopfzeile"/>
          </w:pPr>
        </w:p>
        <w:p w14:paraId="3474F292" w14:textId="77777777" w:rsidR="001633DC" w:rsidRPr="00E7303D" w:rsidRDefault="001633DC" w:rsidP="00E7303D">
          <w:pPr>
            <w:pStyle w:val="Kopfzeile"/>
          </w:pPr>
          <w:r>
            <w:t xml:space="preserve">+41 </w:t>
          </w:r>
          <w:r w:rsidRPr="00E7303D">
            <w:t>44 412 11 11</w:t>
          </w:r>
          <w:r w:rsidRPr="00E7303D">
            <w:br/>
            <w:t>www.stadt-zuerich.ch/hochbau</w:t>
          </w:r>
        </w:p>
      </w:tc>
    </w:tr>
  </w:tbl>
  <w:p w14:paraId="3474F294" w14:textId="77777777" w:rsidR="001633DC" w:rsidRPr="00E7303D" w:rsidRDefault="001633D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0" w:type="dxa"/>
      <w:tblInd w:w="-680" w:type="dxa"/>
      <w:tblLayout w:type="fixed"/>
      <w:tblCellMar>
        <w:left w:w="0" w:type="dxa"/>
        <w:right w:w="0" w:type="dxa"/>
      </w:tblCellMar>
      <w:tblLook w:val="01E0" w:firstRow="1" w:lastRow="1" w:firstColumn="1" w:lastColumn="1" w:noHBand="0" w:noVBand="0"/>
    </w:tblPr>
    <w:tblGrid>
      <w:gridCol w:w="7258"/>
      <w:gridCol w:w="3062"/>
    </w:tblGrid>
    <w:tr w:rsidR="001633DC" w14:paraId="3474F29D" w14:textId="77777777">
      <w:tc>
        <w:tcPr>
          <w:tcW w:w="7258" w:type="dxa"/>
        </w:tcPr>
        <w:p w14:paraId="3474F29B" w14:textId="77777777" w:rsidR="001633DC" w:rsidRDefault="001633DC" w:rsidP="00E80FBD">
          <w:pPr>
            <w:pStyle w:val="Kopfzeile"/>
          </w:pPr>
          <w:r>
            <w:rPr>
              <w:noProof/>
            </w:rPr>
            <w:drawing>
              <wp:anchor distT="0" distB="0" distL="114300" distR="114300" simplePos="0" relativeHeight="251664384" behindDoc="0" locked="1" layoutInCell="1" allowOverlap="1" wp14:anchorId="3474F2AA" wp14:editId="3474F2AB">
                <wp:simplePos x="0" y="0"/>
                <wp:positionH relativeFrom="column">
                  <wp:posOffset>-176530</wp:posOffset>
                </wp:positionH>
                <wp:positionV relativeFrom="paragraph">
                  <wp:posOffset>-36195</wp:posOffset>
                </wp:positionV>
                <wp:extent cx="2862000" cy="5076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stzh_ahb_rgb_schwarz_office_a3_a4_a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62000" cy="507600"/>
                        </a:xfrm>
                        <a:prstGeom prst="rect">
                          <a:avLst/>
                        </a:prstGeom>
                      </pic:spPr>
                    </pic:pic>
                  </a:graphicData>
                </a:graphic>
                <wp14:sizeRelH relativeFrom="margin">
                  <wp14:pctWidth>0</wp14:pctWidth>
                </wp14:sizeRelH>
                <wp14:sizeRelV relativeFrom="margin">
                  <wp14:pctHeight>0</wp14:pctHeight>
                </wp14:sizeRelV>
              </wp:anchor>
            </w:drawing>
          </w:r>
        </w:p>
      </w:tc>
      <w:tc>
        <w:tcPr>
          <w:tcW w:w="3062" w:type="dxa"/>
        </w:tcPr>
        <w:p w14:paraId="3474F29C" w14:textId="4D5B2FBC" w:rsidR="001633DC" w:rsidRDefault="001633DC" w:rsidP="00E80FBD">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927B33">
            <w:rPr>
              <w:rStyle w:val="Seitenzahl"/>
              <w:noProof/>
            </w:rPr>
            <w:t>5</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927B33">
            <w:rPr>
              <w:rStyle w:val="Seitenzahl"/>
              <w:noProof/>
            </w:rPr>
            <w:t>6</w:t>
          </w:r>
          <w:r>
            <w:rPr>
              <w:rStyle w:val="Seitenzahl"/>
            </w:rPr>
            <w:fldChar w:fldCharType="end"/>
          </w:r>
        </w:p>
      </w:tc>
    </w:tr>
  </w:tbl>
  <w:p w14:paraId="3474F29E" w14:textId="77777777" w:rsidR="001633DC" w:rsidRDefault="001633D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C2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14D0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106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872F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0065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4F7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3097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DE0B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DE03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5A54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E25617"/>
    <w:multiLevelType w:val="hybridMultilevel"/>
    <w:tmpl w:val="53BA6BC6"/>
    <w:lvl w:ilvl="0" w:tplc="08070001">
      <w:numFmt w:val="bullet"/>
      <w:lvlText w:val=""/>
      <w:lvlJc w:val="left"/>
      <w:pPr>
        <w:ind w:left="720" w:hanging="360"/>
      </w:pPr>
      <w:rPr>
        <w:rFonts w:ascii="Symbol" w:eastAsia="Times New Roman" w:hAnsi="Symbol"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781292986">
    <w:abstractNumId w:val="9"/>
  </w:num>
  <w:num w:numId="2" w16cid:durableId="1183938554">
    <w:abstractNumId w:val="7"/>
  </w:num>
  <w:num w:numId="3" w16cid:durableId="1111705084">
    <w:abstractNumId w:val="6"/>
  </w:num>
  <w:num w:numId="4" w16cid:durableId="2076511945">
    <w:abstractNumId w:val="5"/>
  </w:num>
  <w:num w:numId="5" w16cid:durableId="64837147">
    <w:abstractNumId w:val="4"/>
  </w:num>
  <w:num w:numId="6" w16cid:durableId="1863199646">
    <w:abstractNumId w:val="8"/>
  </w:num>
  <w:num w:numId="7" w16cid:durableId="626083983">
    <w:abstractNumId w:val="3"/>
  </w:num>
  <w:num w:numId="8" w16cid:durableId="1940286312">
    <w:abstractNumId w:val="2"/>
  </w:num>
  <w:num w:numId="9" w16cid:durableId="217056602">
    <w:abstractNumId w:val="1"/>
  </w:num>
  <w:num w:numId="10" w16cid:durableId="1736659354">
    <w:abstractNumId w:val="0"/>
  </w:num>
  <w:num w:numId="11" w16cid:durableId="18634698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o5yFa+QDFE/3Dzskud1P0gFZE2lw8qqWdxdh1yZnZm85t7PYmaVCLE7ppcuMyqyDUGP5oKi+apUQ3GwlpC3TA==" w:salt="iE+fvZCTTsLaSS3pvzzKag=="/>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balanceSingleByteDoubleByteWidth/>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57E"/>
    <w:rsid w:val="00005A14"/>
    <w:rsid w:val="00005C41"/>
    <w:rsid w:val="00011B1F"/>
    <w:rsid w:val="00011C72"/>
    <w:rsid w:val="00014387"/>
    <w:rsid w:val="0001656E"/>
    <w:rsid w:val="00017A1B"/>
    <w:rsid w:val="00017ADD"/>
    <w:rsid w:val="00025E6A"/>
    <w:rsid w:val="00030279"/>
    <w:rsid w:val="00035B11"/>
    <w:rsid w:val="00045839"/>
    <w:rsid w:val="0004605D"/>
    <w:rsid w:val="000551CB"/>
    <w:rsid w:val="00055692"/>
    <w:rsid w:val="000607AB"/>
    <w:rsid w:val="00061497"/>
    <w:rsid w:val="000615E4"/>
    <w:rsid w:val="00061CD0"/>
    <w:rsid w:val="00065251"/>
    <w:rsid w:val="00065BA0"/>
    <w:rsid w:val="000719AF"/>
    <w:rsid w:val="00077E33"/>
    <w:rsid w:val="00081C19"/>
    <w:rsid w:val="0008484F"/>
    <w:rsid w:val="00087B4A"/>
    <w:rsid w:val="000936C3"/>
    <w:rsid w:val="00093850"/>
    <w:rsid w:val="000A32B6"/>
    <w:rsid w:val="000A6EA0"/>
    <w:rsid w:val="000B7B1C"/>
    <w:rsid w:val="000C0CD9"/>
    <w:rsid w:val="000C13D2"/>
    <w:rsid w:val="000C43FF"/>
    <w:rsid w:val="000C5368"/>
    <w:rsid w:val="000C64BB"/>
    <w:rsid w:val="000C7CDA"/>
    <w:rsid w:val="000D54E4"/>
    <w:rsid w:val="000D7C92"/>
    <w:rsid w:val="000D7CE7"/>
    <w:rsid w:val="000F0630"/>
    <w:rsid w:val="000F53BC"/>
    <w:rsid w:val="00100E63"/>
    <w:rsid w:val="00101DB0"/>
    <w:rsid w:val="001153D0"/>
    <w:rsid w:val="00117EE2"/>
    <w:rsid w:val="0012506E"/>
    <w:rsid w:val="0012662B"/>
    <w:rsid w:val="00127E3A"/>
    <w:rsid w:val="00130872"/>
    <w:rsid w:val="00130937"/>
    <w:rsid w:val="00136807"/>
    <w:rsid w:val="00136A40"/>
    <w:rsid w:val="00137B9B"/>
    <w:rsid w:val="001414B5"/>
    <w:rsid w:val="001433CD"/>
    <w:rsid w:val="001633DC"/>
    <w:rsid w:val="001637F9"/>
    <w:rsid w:val="001727B0"/>
    <w:rsid w:val="00173666"/>
    <w:rsid w:val="00175780"/>
    <w:rsid w:val="00177D73"/>
    <w:rsid w:val="0019104C"/>
    <w:rsid w:val="00192196"/>
    <w:rsid w:val="00194B10"/>
    <w:rsid w:val="001957D6"/>
    <w:rsid w:val="00196CB7"/>
    <w:rsid w:val="00196FA2"/>
    <w:rsid w:val="001A1623"/>
    <w:rsid w:val="001A5CE0"/>
    <w:rsid w:val="001B0E17"/>
    <w:rsid w:val="001B0F69"/>
    <w:rsid w:val="001B2449"/>
    <w:rsid w:val="001C11C7"/>
    <w:rsid w:val="001C753B"/>
    <w:rsid w:val="001D018C"/>
    <w:rsid w:val="001D57D7"/>
    <w:rsid w:val="001E107A"/>
    <w:rsid w:val="001E272A"/>
    <w:rsid w:val="001E2992"/>
    <w:rsid w:val="001E754B"/>
    <w:rsid w:val="001F2553"/>
    <w:rsid w:val="001F290C"/>
    <w:rsid w:val="00203C65"/>
    <w:rsid w:val="00203FAE"/>
    <w:rsid w:val="002050A2"/>
    <w:rsid w:val="0021498A"/>
    <w:rsid w:val="002177CA"/>
    <w:rsid w:val="00220178"/>
    <w:rsid w:val="00227490"/>
    <w:rsid w:val="0023647E"/>
    <w:rsid w:val="00240B90"/>
    <w:rsid w:val="00246000"/>
    <w:rsid w:val="00250B0B"/>
    <w:rsid w:val="00251A06"/>
    <w:rsid w:val="002549FB"/>
    <w:rsid w:val="00255646"/>
    <w:rsid w:val="002577F8"/>
    <w:rsid w:val="00260B97"/>
    <w:rsid w:val="002630E2"/>
    <w:rsid w:val="002642E2"/>
    <w:rsid w:val="002660D8"/>
    <w:rsid w:val="00267A09"/>
    <w:rsid w:val="0027263B"/>
    <w:rsid w:val="0027609F"/>
    <w:rsid w:val="002813E6"/>
    <w:rsid w:val="00281F46"/>
    <w:rsid w:val="00283AA8"/>
    <w:rsid w:val="00283F06"/>
    <w:rsid w:val="0028567A"/>
    <w:rsid w:val="00287C0E"/>
    <w:rsid w:val="00291B3F"/>
    <w:rsid w:val="00293FDC"/>
    <w:rsid w:val="00294172"/>
    <w:rsid w:val="00295A71"/>
    <w:rsid w:val="00295D96"/>
    <w:rsid w:val="00295F96"/>
    <w:rsid w:val="00296B35"/>
    <w:rsid w:val="002A0863"/>
    <w:rsid w:val="002A3D61"/>
    <w:rsid w:val="002A652A"/>
    <w:rsid w:val="002A7571"/>
    <w:rsid w:val="002A76F8"/>
    <w:rsid w:val="002B0B57"/>
    <w:rsid w:val="002B1CC0"/>
    <w:rsid w:val="002B250F"/>
    <w:rsid w:val="002B2DC8"/>
    <w:rsid w:val="002B54D0"/>
    <w:rsid w:val="002C19CB"/>
    <w:rsid w:val="002C1CC2"/>
    <w:rsid w:val="002C5F66"/>
    <w:rsid w:val="002C757C"/>
    <w:rsid w:val="002D1F27"/>
    <w:rsid w:val="002E6887"/>
    <w:rsid w:val="002F321F"/>
    <w:rsid w:val="002F3FBA"/>
    <w:rsid w:val="002F79A2"/>
    <w:rsid w:val="002F7A90"/>
    <w:rsid w:val="00303691"/>
    <w:rsid w:val="0031121E"/>
    <w:rsid w:val="003143CA"/>
    <w:rsid w:val="0032214F"/>
    <w:rsid w:val="00322561"/>
    <w:rsid w:val="00323C9F"/>
    <w:rsid w:val="00340298"/>
    <w:rsid w:val="00340ABD"/>
    <w:rsid w:val="00341F0B"/>
    <w:rsid w:val="00342857"/>
    <w:rsid w:val="00343F29"/>
    <w:rsid w:val="00344911"/>
    <w:rsid w:val="00351599"/>
    <w:rsid w:val="003549A1"/>
    <w:rsid w:val="0035665F"/>
    <w:rsid w:val="00361D73"/>
    <w:rsid w:val="0036355B"/>
    <w:rsid w:val="0038362E"/>
    <w:rsid w:val="003861CE"/>
    <w:rsid w:val="00386368"/>
    <w:rsid w:val="00386459"/>
    <w:rsid w:val="00386E29"/>
    <w:rsid w:val="003A134E"/>
    <w:rsid w:val="003A30B2"/>
    <w:rsid w:val="003A3563"/>
    <w:rsid w:val="003A6E7B"/>
    <w:rsid w:val="003B01AA"/>
    <w:rsid w:val="003B7826"/>
    <w:rsid w:val="003C6D19"/>
    <w:rsid w:val="003E1253"/>
    <w:rsid w:val="003F1917"/>
    <w:rsid w:val="003F41D8"/>
    <w:rsid w:val="003F41F8"/>
    <w:rsid w:val="003F591D"/>
    <w:rsid w:val="003F7269"/>
    <w:rsid w:val="00400FFA"/>
    <w:rsid w:val="00401CBA"/>
    <w:rsid w:val="00404894"/>
    <w:rsid w:val="00407686"/>
    <w:rsid w:val="004105B0"/>
    <w:rsid w:val="00414C14"/>
    <w:rsid w:val="00417DFB"/>
    <w:rsid w:val="00422222"/>
    <w:rsid w:val="0042223F"/>
    <w:rsid w:val="00423008"/>
    <w:rsid w:val="00427D02"/>
    <w:rsid w:val="00433572"/>
    <w:rsid w:val="0043492F"/>
    <w:rsid w:val="00441DAC"/>
    <w:rsid w:val="004438EA"/>
    <w:rsid w:val="004442F7"/>
    <w:rsid w:val="004446CA"/>
    <w:rsid w:val="00446E4A"/>
    <w:rsid w:val="00450BE6"/>
    <w:rsid w:val="004528B5"/>
    <w:rsid w:val="00457F6D"/>
    <w:rsid w:val="00460022"/>
    <w:rsid w:val="00463783"/>
    <w:rsid w:val="00463D93"/>
    <w:rsid w:val="00471FCE"/>
    <w:rsid w:val="0047406E"/>
    <w:rsid w:val="0047756F"/>
    <w:rsid w:val="00493EDE"/>
    <w:rsid w:val="004972AA"/>
    <w:rsid w:val="004A14D2"/>
    <w:rsid w:val="004A33D3"/>
    <w:rsid w:val="004A4FE0"/>
    <w:rsid w:val="004A77DC"/>
    <w:rsid w:val="004B44EA"/>
    <w:rsid w:val="004C1673"/>
    <w:rsid w:val="004C5390"/>
    <w:rsid w:val="004C576F"/>
    <w:rsid w:val="004D23DF"/>
    <w:rsid w:val="004E4728"/>
    <w:rsid w:val="004E62C2"/>
    <w:rsid w:val="004F2CD6"/>
    <w:rsid w:val="004F78BA"/>
    <w:rsid w:val="004F7A23"/>
    <w:rsid w:val="0050050B"/>
    <w:rsid w:val="005031A8"/>
    <w:rsid w:val="00504CDB"/>
    <w:rsid w:val="00504E5C"/>
    <w:rsid w:val="00511250"/>
    <w:rsid w:val="005112EA"/>
    <w:rsid w:val="00511634"/>
    <w:rsid w:val="00511764"/>
    <w:rsid w:val="005224AA"/>
    <w:rsid w:val="0052544A"/>
    <w:rsid w:val="00525F15"/>
    <w:rsid w:val="00526748"/>
    <w:rsid w:val="00527337"/>
    <w:rsid w:val="0053208A"/>
    <w:rsid w:val="00532433"/>
    <w:rsid w:val="00535A34"/>
    <w:rsid w:val="00536B49"/>
    <w:rsid w:val="005376B9"/>
    <w:rsid w:val="00540DFD"/>
    <w:rsid w:val="0054322A"/>
    <w:rsid w:val="00547358"/>
    <w:rsid w:val="00547692"/>
    <w:rsid w:val="00550068"/>
    <w:rsid w:val="0055006D"/>
    <w:rsid w:val="00552E8D"/>
    <w:rsid w:val="005632B5"/>
    <w:rsid w:val="00563D7A"/>
    <w:rsid w:val="00570F4D"/>
    <w:rsid w:val="00575828"/>
    <w:rsid w:val="00584894"/>
    <w:rsid w:val="0059012E"/>
    <w:rsid w:val="00596703"/>
    <w:rsid w:val="00596B96"/>
    <w:rsid w:val="005A19BD"/>
    <w:rsid w:val="005B1448"/>
    <w:rsid w:val="005B6FD9"/>
    <w:rsid w:val="005B7D1A"/>
    <w:rsid w:val="005C1A05"/>
    <w:rsid w:val="005D2284"/>
    <w:rsid w:val="005D2E4E"/>
    <w:rsid w:val="005D5BE9"/>
    <w:rsid w:val="005D745F"/>
    <w:rsid w:val="005E002E"/>
    <w:rsid w:val="005E13AD"/>
    <w:rsid w:val="005E15E7"/>
    <w:rsid w:val="005E1D1B"/>
    <w:rsid w:val="005E202B"/>
    <w:rsid w:val="005E4FD3"/>
    <w:rsid w:val="005E596A"/>
    <w:rsid w:val="005F0B10"/>
    <w:rsid w:val="005F2C62"/>
    <w:rsid w:val="005F2F3D"/>
    <w:rsid w:val="005F468E"/>
    <w:rsid w:val="005F482A"/>
    <w:rsid w:val="005F6BBD"/>
    <w:rsid w:val="0060157F"/>
    <w:rsid w:val="006046EC"/>
    <w:rsid w:val="00607F8C"/>
    <w:rsid w:val="00611AF8"/>
    <w:rsid w:val="00617482"/>
    <w:rsid w:val="006215F6"/>
    <w:rsid w:val="00621FA7"/>
    <w:rsid w:val="00622B03"/>
    <w:rsid w:val="00624D4D"/>
    <w:rsid w:val="00632116"/>
    <w:rsid w:val="00635809"/>
    <w:rsid w:val="00636A53"/>
    <w:rsid w:val="006402BB"/>
    <w:rsid w:val="00643FAA"/>
    <w:rsid w:val="00644E8B"/>
    <w:rsid w:val="006508B5"/>
    <w:rsid w:val="00660DDB"/>
    <w:rsid w:val="0067009D"/>
    <w:rsid w:val="00671994"/>
    <w:rsid w:val="00672DAD"/>
    <w:rsid w:val="00683260"/>
    <w:rsid w:val="006835D1"/>
    <w:rsid w:val="00685C53"/>
    <w:rsid w:val="00690C60"/>
    <w:rsid w:val="00694E6B"/>
    <w:rsid w:val="0069771F"/>
    <w:rsid w:val="00697835"/>
    <w:rsid w:val="006B632D"/>
    <w:rsid w:val="006C2504"/>
    <w:rsid w:val="006C3C52"/>
    <w:rsid w:val="006D0AE1"/>
    <w:rsid w:val="006D0EB3"/>
    <w:rsid w:val="006D35C4"/>
    <w:rsid w:val="006E1853"/>
    <w:rsid w:val="006E329C"/>
    <w:rsid w:val="006E750F"/>
    <w:rsid w:val="006F0727"/>
    <w:rsid w:val="006F1B0E"/>
    <w:rsid w:val="006F37AB"/>
    <w:rsid w:val="006F3E9D"/>
    <w:rsid w:val="0070073D"/>
    <w:rsid w:val="0070472F"/>
    <w:rsid w:val="00714ACE"/>
    <w:rsid w:val="00726587"/>
    <w:rsid w:val="00727A77"/>
    <w:rsid w:val="00732C84"/>
    <w:rsid w:val="007346BA"/>
    <w:rsid w:val="00736871"/>
    <w:rsid w:val="00736BC7"/>
    <w:rsid w:val="0073736B"/>
    <w:rsid w:val="0073799F"/>
    <w:rsid w:val="007425F5"/>
    <w:rsid w:val="00744C97"/>
    <w:rsid w:val="007518B4"/>
    <w:rsid w:val="00751FF6"/>
    <w:rsid w:val="00753658"/>
    <w:rsid w:val="0076249D"/>
    <w:rsid w:val="00763370"/>
    <w:rsid w:val="00763800"/>
    <w:rsid w:val="00765991"/>
    <w:rsid w:val="007764E7"/>
    <w:rsid w:val="00776C58"/>
    <w:rsid w:val="00780B4A"/>
    <w:rsid w:val="0078319B"/>
    <w:rsid w:val="00785AFB"/>
    <w:rsid w:val="007909E3"/>
    <w:rsid w:val="00791666"/>
    <w:rsid w:val="0079729A"/>
    <w:rsid w:val="007A1157"/>
    <w:rsid w:val="007A1906"/>
    <w:rsid w:val="007B1512"/>
    <w:rsid w:val="007B5BB6"/>
    <w:rsid w:val="007C047D"/>
    <w:rsid w:val="007C71AE"/>
    <w:rsid w:val="007D3DA7"/>
    <w:rsid w:val="007D48CD"/>
    <w:rsid w:val="007D686E"/>
    <w:rsid w:val="007D782D"/>
    <w:rsid w:val="007E000D"/>
    <w:rsid w:val="007E138D"/>
    <w:rsid w:val="007E18D1"/>
    <w:rsid w:val="007E3191"/>
    <w:rsid w:val="007F1324"/>
    <w:rsid w:val="007F4B58"/>
    <w:rsid w:val="007F4E75"/>
    <w:rsid w:val="008046F9"/>
    <w:rsid w:val="008072C2"/>
    <w:rsid w:val="008105A3"/>
    <w:rsid w:val="00813F0D"/>
    <w:rsid w:val="00816AB6"/>
    <w:rsid w:val="008203ED"/>
    <w:rsid w:val="008235CF"/>
    <w:rsid w:val="0082684A"/>
    <w:rsid w:val="008275D1"/>
    <w:rsid w:val="00827A1E"/>
    <w:rsid w:val="00827A72"/>
    <w:rsid w:val="00833B9A"/>
    <w:rsid w:val="00846EC0"/>
    <w:rsid w:val="00851BF0"/>
    <w:rsid w:val="00853423"/>
    <w:rsid w:val="00854656"/>
    <w:rsid w:val="008548E4"/>
    <w:rsid w:val="00854E04"/>
    <w:rsid w:val="008556C4"/>
    <w:rsid w:val="008609B5"/>
    <w:rsid w:val="00860BFA"/>
    <w:rsid w:val="00861C90"/>
    <w:rsid w:val="0087098A"/>
    <w:rsid w:val="00873E77"/>
    <w:rsid w:val="00876C2E"/>
    <w:rsid w:val="00881987"/>
    <w:rsid w:val="00883236"/>
    <w:rsid w:val="00884123"/>
    <w:rsid w:val="0089010B"/>
    <w:rsid w:val="0089232D"/>
    <w:rsid w:val="008954CC"/>
    <w:rsid w:val="00897160"/>
    <w:rsid w:val="008977DD"/>
    <w:rsid w:val="008A028E"/>
    <w:rsid w:val="008A4444"/>
    <w:rsid w:val="008A6B31"/>
    <w:rsid w:val="008A6BF0"/>
    <w:rsid w:val="008A76F6"/>
    <w:rsid w:val="008A7CE4"/>
    <w:rsid w:val="008C28DA"/>
    <w:rsid w:val="008C4F17"/>
    <w:rsid w:val="008D0BDD"/>
    <w:rsid w:val="008D57C6"/>
    <w:rsid w:val="008D5B33"/>
    <w:rsid w:val="008D6E78"/>
    <w:rsid w:val="008E1224"/>
    <w:rsid w:val="008E5BE8"/>
    <w:rsid w:val="008F5EB3"/>
    <w:rsid w:val="008F7A39"/>
    <w:rsid w:val="008F7BC4"/>
    <w:rsid w:val="00902BDE"/>
    <w:rsid w:val="00905D40"/>
    <w:rsid w:val="00906599"/>
    <w:rsid w:val="00911C76"/>
    <w:rsid w:val="00915CAB"/>
    <w:rsid w:val="00917785"/>
    <w:rsid w:val="009231B8"/>
    <w:rsid w:val="00923592"/>
    <w:rsid w:val="00925220"/>
    <w:rsid w:val="00927B33"/>
    <w:rsid w:val="00932E39"/>
    <w:rsid w:val="00934FAA"/>
    <w:rsid w:val="00935E1E"/>
    <w:rsid w:val="00942547"/>
    <w:rsid w:val="00944DFC"/>
    <w:rsid w:val="009451F2"/>
    <w:rsid w:val="00950C93"/>
    <w:rsid w:val="00952816"/>
    <w:rsid w:val="00954134"/>
    <w:rsid w:val="0095433C"/>
    <w:rsid w:val="00954518"/>
    <w:rsid w:val="00957935"/>
    <w:rsid w:val="009635B6"/>
    <w:rsid w:val="00966052"/>
    <w:rsid w:val="00974114"/>
    <w:rsid w:val="00980DBF"/>
    <w:rsid w:val="00984C60"/>
    <w:rsid w:val="00994843"/>
    <w:rsid w:val="00994AD3"/>
    <w:rsid w:val="00997166"/>
    <w:rsid w:val="00997D2D"/>
    <w:rsid w:val="009A65C6"/>
    <w:rsid w:val="009B056C"/>
    <w:rsid w:val="009B1695"/>
    <w:rsid w:val="009B18F5"/>
    <w:rsid w:val="009B25A7"/>
    <w:rsid w:val="009B2D85"/>
    <w:rsid w:val="009C653B"/>
    <w:rsid w:val="009D2E72"/>
    <w:rsid w:val="009D3293"/>
    <w:rsid w:val="009D3EF7"/>
    <w:rsid w:val="009D4FDA"/>
    <w:rsid w:val="009D52D6"/>
    <w:rsid w:val="009E09A0"/>
    <w:rsid w:val="009E1E7F"/>
    <w:rsid w:val="009F112D"/>
    <w:rsid w:val="00A026A3"/>
    <w:rsid w:val="00A036B8"/>
    <w:rsid w:val="00A12C0B"/>
    <w:rsid w:val="00A16608"/>
    <w:rsid w:val="00A169E4"/>
    <w:rsid w:val="00A23160"/>
    <w:rsid w:val="00A2792B"/>
    <w:rsid w:val="00A27BF6"/>
    <w:rsid w:val="00A305D1"/>
    <w:rsid w:val="00A3092F"/>
    <w:rsid w:val="00A34591"/>
    <w:rsid w:val="00A363E7"/>
    <w:rsid w:val="00A4141C"/>
    <w:rsid w:val="00A4278A"/>
    <w:rsid w:val="00A45763"/>
    <w:rsid w:val="00A53E64"/>
    <w:rsid w:val="00A54FFB"/>
    <w:rsid w:val="00A55309"/>
    <w:rsid w:val="00A61BCB"/>
    <w:rsid w:val="00A664D5"/>
    <w:rsid w:val="00A7138B"/>
    <w:rsid w:val="00A713DE"/>
    <w:rsid w:val="00A72804"/>
    <w:rsid w:val="00A836FC"/>
    <w:rsid w:val="00A85404"/>
    <w:rsid w:val="00A87B02"/>
    <w:rsid w:val="00A87CA1"/>
    <w:rsid w:val="00A92CBC"/>
    <w:rsid w:val="00A96754"/>
    <w:rsid w:val="00AA17F8"/>
    <w:rsid w:val="00AA324F"/>
    <w:rsid w:val="00AA576D"/>
    <w:rsid w:val="00AB1AE1"/>
    <w:rsid w:val="00AB49B9"/>
    <w:rsid w:val="00AB5363"/>
    <w:rsid w:val="00AC0AEC"/>
    <w:rsid w:val="00AC47E7"/>
    <w:rsid w:val="00AC5442"/>
    <w:rsid w:val="00AD2B80"/>
    <w:rsid w:val="00AE1C25"/>
    <w:rsid w:val="00AE3FE4"/>
    <w:rsid w:val="00AE5ACD"/>
    <w:rsid w:val="00AF028A"/>
    <w:rsid w:val="00AF0A84"/>
    <w:rsid w:val="00AF1EB9"/>
    <w:rsid w:val="00AF49E6"/>
    <w:rsid w:val="00B01187"/>
    <w:rsid w:val="00B030C5"/>
    <w:rsid w:val="00B03675"/>
    <w:rsid w:val="00B05214"/>
    <w:rsid w:val="00B05C71"/>
    <w:rsid w:val="00B07BFA"/>
    <w:rsid w:val="00B15493"/>
    <w:rsid w:val="00B265B6"/>
    <w:rsid w:val="00B313D6"/>
    <w:rsid w:val="00B34F38"/>
    <w:rsid w:val="00B35467"/>
    <w:rsid w:val="00B45922"/>
    <w:rsid w:val="00B5053A"/>
    <w:rsid w:val="00B51F12"/>
    <w:rsid w:val="00B521AB"/>
    <w:rsid w:val="00B5242A"/>
    <w:rsid w:val="00B670E7"/>
    <w:rsid w:val="00B67289"/>
    <w:rsid w:val="00B67A5F"/>
    <w:rsid w:val="00B70B5E"/>
    <w:rsid w:val="00B70BE1"/>
    <w:rsid w:val="00B71CB3"/>
    <w:rsid w:val="00B73CB0"/>
    <w:rsid w:val="00B741E0"/>
    <w:rsid w:val="00B7647B"/>
    <w:rsid w:val="00B81BB5"/>
    <w:rsid w:val="00B821F9"/>
    <w:rsid w:val="00B83B32"/>
    <w:rsid w:val="00B8481B"/>
    <w:rsid w:val="00B8491B"/>
    <w:rsid w:val="00B8553A"/>
    <w:rsid w:val="00B87518"/>
    <w:rsid w:val="00B91ED0"/>
    <w:rsid w:val="00B93A5A"/>
    <w:rsid w:val="00BB2B8E"/>
    <w:rsid w:val="00BB3A4A"/>
    <w:rsid w:val="00BB6694"/>
    <w:rsid w:val="00BC5BB8"/>
    <w:rsid w:val="00BD0931"/>
    <w:rsid w:val="00BD657E"/>
    <w:rsid w:val="00BD66D5"/>
    <w:rsid w:val="00BD6FC5"/>
    <w:rsid w:val="00BE10FF"/>
    <w:rsid w:val="00BE2917"/>
    <w:rsid w:val="00BE4E38"/>
    <w:rsid w:val="00BE5C61"/>
    <w:rsid w:val="00BE67F4"/>
    <w:rsid w:val="00BF48F8"/>
    <w:rsid w:val="00BF545F"/>
    <w:rsid w:val="00C00EDB"/>
    <w:rsid w:val="00C0271F"/>
    <w:rsid w:val="00C02772"/>
    <w:rsid w:val="00C0492A"/>
    <w:rsid w:val="00C1064F"/>
    <w:rsid w:val="00C12AD1"/>
    <w:rsid w:val="00C1446F"/>
    <w:rsid w:val="00C20B8C"/>
    <w:rsid w:val="00C31254"/>
    <w:rsid w:val="00C35D44"/>
    <w:rsid w:val="00C36CEB"/>
    <w:rsid w:val="00C40A81"/>
    <w:rsid w:val="00C422FC"/>
    <w:rsid w:val="00C42D4C"/>
    <w:rsid w:val="00C44EEB"/>
    <w:rsid w:val="00C54E53"/>
    <w:rsid w:val="00C60F33"/>
    <w:rsid w:val="00C62F99"/>
    <w:rsid w:val="00C63C68"/>
    <w:rsid w:val="00C65029"/>
    <w:rsid w:val="00C715B7"/>
    <w:rsid w:val="00C730C5"/>
    <w:rsid w:val="00C74961"/>
    <w:rsid w:val="00C753D6"/>
    <w:rsid w:val="00C75932"/>
    <w:rsid w:val="00C75C48"/>
    <w:rsid w:val="00C75CD7"/>
    <w:rsid w:val="00C764FD"/>
    <w:rsid w:val="00C85FE6"/>
    <w:rsid w:val="00C90353"/>
    <w:rsid w:val="00C93C03"/>
    <w:rsid w:val="00C9529D"/>
    <w:rsid w:val="00C96CD3"/>
    <w:rsid w:val="00CA0F91"/>
    <w:rsid w:val="00CA1D66"/>
    <w:rsid w:val="00CA28B9"/>
    <w:rsid w:val="00CC0184"/>
    <w:rsid w:val="00CC2296"/>
    <w:rsid w:val="00CC29C6"/>
    <w:rsid w:val="00CC2FC5"/>
    <w:rsid w:val="00CC3ED2"/>
    <w:rsid w:val="00CC5578"/>
    <w:rsid w:val="00CD1784"/>
    <w:rsid w:val="00CD1ABF"/>
    <w:rsid w:val="00CD5BD2"/>
    <w:rsid w:val="00CD69ED"/>
    <w:rsid w:val="00CE2163"/>
    <w:rsid w:val="00CF02A9"/>
    <w:rsid w:val="00CF0E49"/>
    <w:rsid w:val="00CF43EB"/>
    <w:rsid w:val="00CF4FB2"/>
    <w:rsid w:val="00CF58A0"/>
    <w:rsid w:val="00CF5C71"/>
    <w:rsid w:val="00D01805"/>
    <w:rsid w:val="00D02798"/>
    <w:rsid w:val="00D128BA"/>
    <w:rsid w:val="00D12E28"/>
    <w:rsid w:val="00D1422A"/>
    <w:rsid w:val="00D20D20"/>
    <w:rsid w:val="00D30826"/>
    <w:rsid w:val="00D322CE"/>
    <w:rsid w:val="00D40A79"/>
    <w:rsid w:val="00D410AC"/>
    <w:rsid w:val="00D4110A"/>
    <w:rsid w:val="00D430C1"/>
    <w:rsid w:val="00D51435"/>
    <w:rsid w:val="00D560FA"/>
    <w:rsid w:val="00D56C4A"/>
    <w:rsid w:val="00D60F46"/>
    <w:rsid w:val="00D67466"/>
    <w:rsid w:val="00D71343"/>
    <w:rsid w:val="00D7195C"/>
    <w:rsid w:val="00D72CCF"/>
    <w:rsid w:val="00D76079"/>
    <w:rsid w:val="00D7645E"/>
    <w:rsid w:val="00D814DE"/>
    <w:rsid w:val="00D829A4"/>
    <w:rsid w:val="00D83763"/>
    <w:rsid w:val="00D85DF8"/>
    <w:rsid w:val="00D90BB2"/>
    <w:rsid w:val="00D96761"/>
    <w:rsid w:val="00DA00BA"/>
    <w:rsid w:val="00DA24AD"/>
    <w:rsid w:val="00DA3D4F"/>
    <w:rsid w:val="00DA5379"/>
    <w:rsid w:val="00DA7F8F"/>
    <w:rsid w:val="00DB5C97"/>
    <w:rsid w:val="00DB7CDC"/>
    <w:rsid w:val="00DC1552"/>
    <w:rsid w:val="00DC1E06"/>
    <w:rsid w:val="00DC240A"/>
    <w:rsid w:val="00DC2CA0"/>
    <w:rsid w:val="00DC2CDA"/>
    <w:rsid w:val="00DD2C08"/>
    <w:rsid w:val="00DF54A0"/>
    <w:rsid w:val="00E00810"/>
    <w:rsid w:val="00E013D7"/>
    <w:rsid w:val="00E031A8"/>
    <w:rsid w:val="00E0369E"/>
    <w:rsid w:val="00E049C8"/>
    <w:rsid w:val="00E12B57"/>
    <w:rsid w:val="00E13D6F"/>
    <w:rsid w:val="00E14CF8"/>
    <w:rsid w:val="00E172DB"/>
    <w:rsid w:val="00E2112B"/>
    <w:rsid w:val="00E21B74"/>
    <w:rsid w:val="00E2771F"/>
    <w:rsid w:val="00E302B6"/>
    <w:rsid w:val="00E31810"/>
    <w:rsid w:val="00E346D1"/>
    <w:rsid w:val="00E36B16"/>
    <w:rsid w:val="00E37F32"/>
    <w:rsid w:val="00E40FCE"/>
    <w:rsid w:val="00E52B29"/>
    <w:rsid w:val="00E60A5A"/>
    <w:rsid w:val="00E63604"/>
    <w:rsid w:val="00E640F0"/>
    <w:rsid w:val="00E643A9"/>
    <w:rsid w:val="00E70028"/>
    <w:rsid w:val="00E71BFE"/>
    <w:rsid w:val="00E7303D"/>
    <w:rsid w:val="00E74F35"/>
    <w:rsid w:val="00E8003C"/>
    <w:rsid w:val="00E801D7"/>
    <w:rsid w:val="00E80FBD"/>
    <w:rsid w:val="00E84CDC"/>
    <w:rsid w:val="00E90178"/>
    <w:rsid w:val="00E91FA6"/>
    <w:rsid w:val="00E931C1"/>
    <w:rsid w:val="00E93538"/>
    <w:rsid w:val="00E95F97"/>
    <w:rsid w:val="00E96078"/>
    <w:rsid w:val="00E9753A"/>
    <w:rsid w:val="00EA2A49"/>
    <w:rsid w:val="00EA4959"/>
    <w:rsid w:val="00EB2FB7"/>
    <w:rsid w:val="00EC1524"/>
    <w:rsid w:val="00EC38F7"/>
    <w:rsid w:val="00EC4CD5"/>
    <w:rsid w:val="00EC575D"/>
    <w:rsid w:val="00EC61FC"/>
    <w:rsid w:val="00EC7A57"/>
    <w:rsid w:val="00ED5D45"/>
    <w:rsid w:val="00ED6A9E"/>
    <w:rsid w:val="00EE1640"/>
    <w:rsid w:val="00EE3641"/>
    <w:rsid w:val="00F01D48"/>
    <w:rsid w:val="00F05E3F"/>
    <w:rsid w:val="00F11B16"/>
    <w:rsid w:val="00F1292B"/>
    <w:rsid w:val="00F14C3E"/>
    <w:rsid w:val="00F15CBF"/>
    <w:rsid w:val="00F16147"/>
    <w:rsid w:val="00F178D8"/>
    <w:rsid w:val="00F2067B"/>
    <w:rsid w:val="00F20CE5"/>
    <w:rsid w:val="00F258A8"/>
    <w:rsid w:val="00F27D1D"/>
    <w:rsid w:val="00F30058"/>
    <w:rsid w:val="00F31271"/>
    <w:rsid w:val="00F33369"/>
    <w:rsid w:val="00F36277"/>
    <w:rsid w:val="00F405F3"/>
    <w:rsid w:val="00F426FD"/>
    <w:rsid w:val="00F42C6D"/>
    <w:rsid w:val="00F45145"/>
    <w:rsid w:val="00F45E2D"/>
    <w:rsid w:val="00F462E7"/>
    <w:rsid w:val="00F5328F"/>
    <w:rsid w:val="00F561F3"/>
    <w:rsid w:val="00F626C8"/>
    <w:rsid w:val="00F632C1"/>
    <w:rsid w:val="00F6469F"/>
    <w:rsid w:val="00F72D01"/>
    <w:rsid w:val="00F73182"/>
    <w:rsid w:val="00F736E1"/>
    <w:rsid w:val="00F73F07"/>
    <w:rsid w:val="00F7525E"/>
    <w:rsid w:val="00F805AE"/>
    <w:rsid w:val="00F80A98"/>
    <w:rsid w:val="00F812A7"/>
    <w:rsid w:val="00F8395A"/>
    <w:rsid w:val="00F91DC8"/>
    <w:rsid w:val="00F934D2"/>
    <w:rsid w:val="00FA032C"/>
    <w:rsid w:val="00FA2A77"/>
    <w:rsid w:val="00FA5D7D"/>
    <w:rsid w:val="00FA73B9"/>
    <w:rsid w:val="00FA7ADE"/>
    <w:rsid w:val="00FB05E9"/>
    <w:rsid w:val="00FB1D6F"/>
    <w:rsid w:val="00FB4ACF"/>
    <w:rsid w:val="00FC00E9"/>
    <w:rsid w:val="00FC30A4"/>
    <w:rsid w:val="00FC6139"/>
    <w:rsid w:val="00FD5F29"/>
    <w:rsid w:val="00FD7212"/>
    <w:rsid w:val="00FE1E9F"/>
    <w:rsid w:val="00FE3ACC"/>
    <w:rsid w:val="00FE74BB"/>
    <w:rsid w:val="00FF3117"/>
    <w:rsid w:val="00FF4C3A"/>
    <w:rsid w:val="00FF5838"/>
    <w:rsid w:val="00FF5A57"/>
    <w:rsid w:val="00FF61B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74F045"/>
  <w15:docId w15:val="{6C8B47AA-FAA3-48CC-AECE-5D04414BC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30937"/>
    <w:pPr>
      <w:spacing w:line="260" w:lineRule="atLeast"/>
    </w:pPr>
    <w:rPr>
      <w:rFonts w:ascii="Arial" w:hAnsi="Arial"/>
      <w:sz w:val="22"/>
      <w:szCs w:val="22"/>
    </w:rPr>
  </w:style>
  <w:style w:type="paragraph" w:styleId="berschrift1">
    <w:name w:val="heading 1"/>
    <w:next w:val="Standard"/>
    <w:qFormat/>
    <w:rsid w:val="00AC47E7"/>
    <w:pPr>
      <w:keepNext/>
      <w:overflowPunct w:val="0"/>
      <w:autoSpaceDE w:val="0"/>
      <w:autoSpaceDN w:val="0"/>
      <w:adjustRightInd w:val="0"/>
      <w:spacing w:after="60" w:line="260" w:lineRule="atLeast"/>
      <w:textAlignment w:val="baseline"/>
      <w:outlineLvl w:val="0"/>
    </w:pPr>
    <w:rPr>
      <w:rFonts w:ascii="Arial Fett" w:hAnsi="Arial Fett"/>
      <w:b/>
      <w:sz w:val="22"/>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rsid w:val="009F112D"/>
    <w:pPr>
      <w:spacing w:line="200" w:lineRule="atLeast"/>
    </w:pPr>
    <w:rPr>
      <w:rFonts w:ascii="Arial" w:hAnsi="Arial"/>
      <w:sz w:val="17"/>
      <w:szCs w:val="17"/>
    </w:rPr>
  </w:style>
  <w:style w:type="paragraph" w:styleId="Fuzeile">
    <w:name w:val="footer"/>
    <w:rsid w:val="00F934D2"/>
    <w:pPr>
      <w:tabs>
        <w:tab w:val="center" w:pos="4536"/>
        <w:tab w:val="right" w:pos="9072"/>
      </w:tabs>
      <w:spacing w:line="200" w:lineRule="atLeast"/>
    </w:pPr>
    <w:rPr>
      <w:rFonts w:ascii="Arial" w:hAnsi="Arial"/>
      <w:sz w:val="17"/>
      <w:szCs w:val="17"/>
    </w:rPr>
  </w:style>
  <w:style w:type="paragraph" w:customStyle="1" w:styleId="Standard85M10">
    <w:name w:val="Standard 8.5M10"/>
    <w:link w:val="Standard85M10Zchn"/>
    <w:rsid w:val="008A028E"/>
    <w:pPr>
      <w:spacing w:line="200" w:lineRule="atLeast"/>
    </w:pPr>
    <w:rPr>
      <w:rFonts w:ascii="Arial" w:hAnsi="Arial"/>
      <w:sz w:val="17"/>
      <w:szCs w:val="17"/>
    </w:rPr>
  </w:style>
  <w:style w:type="paragraph" w:customStyle="1" w:styleId="FusszeilePfad">
    <w:name w:val="FusszeilePfad"/>
    <w:rsid w:val="0070472F"/>
    <w:pPr>
      <w:spacing w:line="140" w:lineRule="atLeast"/>
    </w:pPr>
    <w:rPr>
      <w:rFonts w:ascii="Arial" w:hAnsi="Arial"/>
      <w:sz w:val="11"/>
      <w:szCs w:val="17"/>
    </w:rPr>
  </w:style>
  <w:style w:type="character" w:styleId="Seitenzahl">
    <w:name w:val="page number"/>
    <w:basedOn w:val="Absatz-Standardschriftart"/>
    <w:rsid w:val="0070472F"/>
  </w:style>
  <w:style w:type="paragraph" w:customStyle="1" w:styleId="Tabelle85M10V3">
    <w:name w:val="Tabelle 8.5M10 + V3"/>
    <w:rsid w:val="0079729A"/>
    <w:pPr>
      <w:spacing w:before="60" w:line="200" w:lineRule="atLeast"/>
    </w:pPr>
    <w:rPr>
      <w:rFonts w:ascii="Arial" w:hAnsi="Arial"/>
      <w:sz w:val="17"/>
      <w:szCs w:val="17"/>
    </w:rPr>
  </w:style>
  <w:style w:type="paragraph" w:styleId="Sprechblasentext">
    <w:name w:val="Balloon Text"/>
    <w:basedOn w:val="Standard"/>
    <w:semiHidden/>
    <w:rsid w:val="008C28DA"/>
    <w:rPr>
      <w:rFonts w:ascii="Tahoma" w:hAnsi="Tahoma" w:cs="Tahoma"/>
      <w:sz w:val="16"/>
      <w:szCs w:val="16"/>
    </w:rPr>
  </w:style>
  <w:style w:type="paragraph" w:customStyle="1" w:styleId="Titel13">
    <w:name w:val="Titel13"/>
    <w:next w:val="Standard"/>
    <w:link w:val="Titel13Zchn"/>
    <w:rsid w:val="008275D1"/>
    <w:pPr>
      <w:spacing w:line="280" w:lineRule="atLeast"/>
    </w:pPr>
    <w:rPr>
      <w:rFonts w:ascii="Arial" w:hAnsi="Arial"/>
      <w:b/>
      <w:sz w:val="26"/>
      <w:szCs w:val="22"/>
    </w:rPr>
  </w:style>
  <w:style w:type="character" w:customStyle="1" w:styleId="Titel13Zchn">
    <w:name w:val="Titel13 Zchn"/>
    <w:basedOn w:val="Absatz-Standardschriftart"/>
    <w:link w:val="Titel13"/>
    <w:rsid w:val="008275D1"/>
    <w:rPr>
      <w:rFonts w:ascii="Arial" w:hAnsi="Arial"/>
      <w:b/>
      <w:sz w:val="26"/>
      <w:szCs w:val="22"/>
      <w:lang w:val="de-CH" w:eastAsia="de-CH" w:bidi="ar-SA"/>
    </w:rPr>
  </w:style>
  <w:style w:type="character" w:customStyle="1" w:styleId="Standard85M10Zchn">
    <w:name w:val="Standard 8.5M10 Zchn"/>
    <w:basedOn w:val="Absatz-Standardschriftart"/>
    <w:link w:val="Standard85M10"/>
    <w:rsid w:val="008A028E"/>
    <w:rPr>
      <w:rFonts w:ascii="Arial" w:hAnsi="Arial"/>
      <w:sz w:val="17"/>
      <w:szCs w:val="17"/>
      <w:lang w:val="de-CH" w:eastAsia="de-CH" w:bidi="ar-SA"/>
    </w:rPr>
  </w:style>
  <w:style w:type="paragraph" w:customStyle="1" w:styleId="Tabelle85M10V30">
    <w:name w:val="Tabelle 8.5M10 V3"/>
    <w:rsid w:val="006402BB"/>
    <w:pPr>
      <w:spacing w:before="60"/>
    </w:pPr>
    <w:rPr>
      <w:rFonts w:ascii="Arial" w:hAnsi="Arial"/>
      <w:sz w:val="17"/>
      <w:szCs w:val="17"/>
    </w:rPr>
  </w:style>
  <w:style w:type="paragraph" w:styleId="Listenabsatz">
    <w:name w:val="List Paragraph"/>
    <w:basedOn w:val="Standard"/>
    <w:uiPriority w:val="34"/>
    <w:qFormat/>
    <w:rsid w:val="0027609F"/>
    <w:pPr>
      <w:ind w:left="720"/>
      <w:contextualSpacing/>
    </w:pPr>
  </w:style>
  <w:style w:type="character" w:styleId="Platzhaltertext">
    <w:name w:val="Placeholder Text"/>
    <w:basedOn w:val="Absatz-Standardschriftart"/>
    <w:uiPriority w:val="99"/>
    <w:semiHidden/>
    <w:rsid w:val="00A53E64"/>
    <w:rPr>
      <w:color w:val="808080"/>
    </w:rPr>
  </w:style>
  <w:style w:type="character" w:styleId="Hyperlink">
    <w:name w:val="Hyperlink"/>
    <w:basedOn w:val="Absatz-Standardschriftart"/>
    <w:unhideWhenUsed/>
    <w:rsid w:val="001B0F69"/>
    <w:rPr>
      <w:color w:val="0000FF" w:themeColor="hyperlink"/>
      <w:u w:val="single"/>
    </w:rPr>
  </w:style>
  <w:style w:type="character" w:styleId="BesuchterLink">
    <w:name w:val="FollowedHyperlink"/>
    <w:basedOn w:val="Absatz-Standardschriftart"/>
    <w:semiHidden/>
    <w:unhideWhenUsed/>
    <w:rsid w:val="001B0F69"/>
    <w:rPr>
      <w:color w:val="800080" w:themeColor="followedHyperlink"/>
      <w:u w:val="single"/>
    </w:rPr>
  </w:style>
  <w:style w:type="paragraph" w:customStyle="1" w:styleId="TextVor3ptFett">
    <w:name w:val="Text + Vor:  3 pt + Fett"/>
    <w:rsid w:val="008954CC"/>
    <w:pPr>
      <w:spacing w:before="60"/>
    </w:pPr>
    <w:rPr>
      <w:rFonts w:ascii="Arial" w:hAnsi="Arial"/>
      <w:b/>
      <w:bCs/>
      <w:sz w:val="22"/>
    </w:rPr>
  </w:style>
  <w:style w:type="paragraph" w:customStyle="1" w:styleId="Absatz">
    <w:name w:val="Absatz"/>
    <w:rsid w:val="00C65029"/>
    <w:pPr>
      <w:spacing w:before="120" w:after="60"/>
    </w:pPr>
    <w:rPr>
      <w:rFonts w:ascii="Arial" w:hAnsi="Arial"/>
      <w:sz w:val="22"/>
      <w:szCs w:val="22"/>
    </w:rPr>
  </w:style>
  <w:style w:type="paragraph" w:customStyle="1" w:styleId="Standard85">
    <w:name w:val="Standard 8.5"/>
    <w:qFormat/>
    <w:rsid w:val="00C65029"/>
    <w:pPr>
      <w:tabs>
        <w:tab w:val="left" w:pos="5670"/>
      </w:tabs>
      <w:spacing w:line="200" w:lineRule="atLeast"/>
    </w:pPr>
    <w:rPr>
      <w:rFonts w:ascii="Arial" w:eastAsia="Arial" w:hAnsi="Arial" w:cs="Arial"/>
      <w:sz w:val="17"/>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88723">
      <w:bodyDiv w:val="1"/>
      <w:marLeft w:val="0"/>
      <w:marRight w:val="0"/>
      <w:marTop w:val="0"/>
      <w:marBottom w:val="0"/>
      <w:divBdr>
        <w:top w:val="none" w:sz="0" w:space="0" w:color="auto"/>
        <w:left w:val="none" w:sz="0" w:space="0" w:color="auto"/>
        <w:bottom w:val="none" w:sz="0" w:space="0" w:color="auto"/>
        <w:right w:val="none" w:sz="0" w:space="0" w:color="auto"/>
      </w:divBdr>
    </w:div>
    <w:div w:id="109059319">
      <w:bodyDiv w:val="1"/>
      <w:marLeft w:val="0"/>
      <w:marRight w:val="0"/>
      <w:marTop w:val="0"/>
      <w:marBottom w:val="0"/>
      <w:divBdr>
        <w:top w:val="none" w:sz="0" w:space="0" w:color="auto"/>
        <w:left w:val="none" w:sz="0" w:space="0" w:color="auto"/>
        <w:bottom w:val="none" w:sz="0" w:space="0" w:color="auto"/>
        <w:right w:val="none" w:sz="0" w:space="0" w:color="auto"/>
      </w:divBdr>
    </w:div>
    <w:div w:id="209729665">
      <w:bodyDiv w:val="1"/>
      <w:marLeft w:val="0"/>
      <w:marRight w:val="0"/>
      <w:marTop w:val="0"/>
      <w:marBottom w:val="0"/>
      <w:divBdr>
        <w:top w:val="none" w:sz="0" w:space="0" w:color="auto"/>
        <w:left w:val="none" w:sz="0" w:space="0" w:color="auto"/>
        <w:bottom w:val="none" w:sz="0" w:space="0" w:color="auto"/>
        <w:right w:val="none" w:sz="0" w:space="0" w:color="auto"/>
      </w:divBdr>
    </w:div>
    <w:div w:id="466556608">
      <w:bodyDiv w:val="1"/>
      <w:marLeft w:val="0"/>
      <w:marRight w:val="0"/>
      <w:marTop w:val="0"/>
      <w:marBottom w:val="0"/>
      <w:divBdr>
        <w:top w:val="none" w:sz="0" w:space="0" w:color="auto"/>
        <w:left w:val="none" w:sz="0" w:space="0" w:color="auto"/>
        <w:bottom w:val="none" w:sz="0" w:space="0" w:color="auto"/>
        <w:right w:val="none" w:sz="0" w:space="0" w:color="auto"/>
      </w:divBdr>
    </w:div>
    <w:div w:id="646664985">
      <w:bodyDiv w:val="1"/>
      <w:marLeft w:val="0"/>
      <w:marRight w:val="0"/>
      <w:marTop w:val="0"/>
      <w:marBottom w:val="0"/>
      <w:divBdr>
        <w:top w:val="none" w:sz="0" w:space="0" w:color="auto"/>
        <w:left w:val="none" w:sz="0" w:space="0" w:color="auto"/>
        <w:bottom w:val="none" w:sz="0" w:space="0" w:color="auto"/>
        <w:right w:val="none" w:sz="0" w:space="0" w:color="auto"/>
      </w:divBdr>
    </w:div>
    <w:div w:id="714432926">
      <w:bodyDiv w:val="1"/>
      <w:marLeft w:val="0"/>
      <w:marRight w:val="0"/>
      <w:marTop w:val="0"/>
      <w:marBottom w:val="0"/>
      <w:divBdr>
        <w:top w:val="none" w:sz="0" w:space="0" w:color="auto"/>
        <w:left w:val="none" w:sz="0" w:space="0" w:color="auto"/>
        <w:bottom w:val="none" w:sz="0" w:space="0" w:color="auto"/>
        <w:right w:val="none" w:sz="0" w:space="0" w:color="auto"/>
      </w:divBdr>
    </w:div>
    <w:div w:id="817696975">
      <w:bodyDiv w:val="1"/>
      <w:marLeft w:val="0"/>
      <w:marRight w:val="0"/>
      <w:marTop w:val="0"/>
      <w:marBottom w:val="0"/>
      <w:divBdr>
        <w:top w:val="none" w:sz="0" w:space="0" w:color="auto"/>
        <w:left w:val="none" w:sz="0" w:space="0" w:color="auto"/>
        <w:bottom w:val="none" w:sz="0" w:space="0" w:color="auto"/>
        <w:right w:val="none" w:sz="0" w:space="0" w:color="auto"/>
      </w:divBdr>
    </w:div>
    <w:div w:id="185160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tadt-zuerich.ch/hbd/de/index/hochbau/vorgaben-fuer-bauvorhaben/ausschreibung-abwicklung-rechnungsstellung/vorgaben-bauausschreibung.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s://www.stadt-zuerich.ch/content/dam/stzh/hbd/Deutsch/Hochbau/Weitere%20Dokumente/Submissionen/Vorlage-Verhaltenskodex-fuer-VertragspartnerInnen.pdf"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HBGEN\Desktop\BKP_298_291_Selbstdeklaration_Generalplaner_Architektur_Baumanag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FDFDB061A4057BA80CB8496951153"/>
        <w:category>
          <w:name w:val="Allgemein"/>
          <w:gallery w:val="placeholder"/>
        </w:category>
        <w:types>
          <w:type w:val="bbPlcHdr"/>
        </w:types>
        <w:behaviors>
          <w:behavior w:val="content"/>
        </w:behaviors>
        <w:guid w:val="{EE6FD17C-8457-48CC-80FD-3ABD50C2CDF7}"/>
      </w:docPartPr>
      <w:docPartBody>
        <w:p w:rsidR="00632442" w:rsidRDefault="00293B85" w:rsidP="00293B85">
          <w:pPr>
            <w:pStyle w:val="B90FDFDB061A4057BA80CB8496951153"/>
          </w:pPr>
          <w:r w:rsidRPr="003226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B85"/>
    <w:rsid w:val="000F6606"/>
    <w:rsid w:val="0017694F"/>
    <w:rsid w:val="00293B85"/>
    <w:rsid w:val="002D3E26"/>
    <w:rsid w:val="00632442"/>
    <w:rsid w:val="007D0E34"/>
    <w:rsid w:val="007D462A"/>
    <w:rsid w:val="00912000"/>
    <w:rsid w:val="00A86258"/>
    <w:rsid w:val="00D74891"/>
    <w:rsid w:val="00E37B7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93B85"/>
    <w:rPr>
      <w:color w:val="808080"/>
    </w:rPr>
  </w:style>
  <w:style w:type="paragraph" w:customStyle="1" w:styleId="B90FDFDB061A4057BA80CB8496951153">
    <w:name w:val="B90FDFDB061A4057BA80CB8496951153"/>
    <w:rsid w:val="00293B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BE7EBFF8735A4CB346FD1165BD02C8" ma:contentTypeVersion="20" ma:contentTypeDescription="Ein neues Dokument erstellen." ma:contentTypeScope="" ma:versionID="78139feb550b07599aa96c672eb733ec">
  <xsd:schema xmlns:xsd="http://www.w3.org/2001/XMLSchema" xmlns:xs="http://www.w3.org/2001/XMLSchema" xmlns:p="http://schemas.microsoft.com/office/2006/metadata/properties" xmlns:ns2="aa602739-3ce3-487b-a54c-19206634b41f" xmlns:ns3="0665e933-8fbd-467f-a9ed-bff2921aac95" targetNamespace="http://schemas.microsoft.com/office/2006/metadata/properties" ma:root="true" ma:fieldsID="845e59710f8b38f3745cafe995e035ab" ns2:_="" ns3:_="">
    <xsd:import namespace="aa602739-3ce3-487b-a54c-19206634b41f"/>
    <xsd:import namespace="0665e933-8fbd-467f-a9ed-bff2921aac95"/>
    <xsd:element name="properties">
      <xsd:complexType>
        <xsd:sequence>
          <xsd:element name="documentManagement">
            <xsd:complexType>
              <xsd:all>
                <xsd:element ref="ns2:Register"/>
                <xsd:element ref="ns2:Unterregister" minOccurs="0"/>
                <xsd:element ref="ns2:Nr_x002e_" minOccurs="0"/>
                <xsd:element ref="ns2:Nr_x002e__x0020_neu"/>
                <xsd:element ref="ns2:Datum"/>
                <xsd:element ref="ns2:Stichwort" minOccurs="0"/>
                <xsd:element ref="ns2:Prozess_x002d_Nr_x002e_"/>
                <xsd:element ref="ns2:Dok_x002e__x0020_Art"/>
                <xsd:element ref="ns2:Eigner"/>
                <xsd:element ref="ns2:Archiv" minOccurs="0"/>
                <xsd:element ref="ns2:Archivdauer"/>
                <xsd:element ref="ns2:Internet" minOccurs="0"/>
                <xsd:element ref="ns2:Internetadresse" minOccurs="0"/>
                <xsd:element ref="ns2:DA"/>
                <xsd:element ref="ns2:Ablage_x002d_Nr_x002e_" minOccurs="0"/>
                <xsd:element ref="ns2:Vorlage_x002d_Nr_x002e_" minOccurs="0"/>
                <xsd:element ref="ns2:Intern_x0020_AHB" minOccurs="0"/>
                <xsd:element ref="ns3:_dlc_DocId" minOccurs="0"/>
                <xsd:element ref="ns3:_dlc_DocIdUrl" minOccurs="0"/>
                <xsd:element ref="ns3: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602739-3ce3-487b-a54c-19206634b41f" elementFormDefault="qualified">
    <xsd:import namespace="http://schemas.microsoft.com/office/2006/documentManagement/types"/>
    <xsd:import namespace="http://schemas.microsoft.com/office/infopath/2007/PartnerControls"/>
    <xsd:element name="Register" ma:index="1" ma:displayName="Register" ma:default="01 Organisation + Personal" ma:format="Dropdown" ma:internalName="Register">
      <xsd:simpleType>
        <xsd:restriction base="dms:Choice">
          <xsd:enumeration value="01 Organisation + Personal"/>
          <xsd:enumeration value="02 Management-System"/>
          <xsd:enumeration value="03 Kommunikation"/>
          <xsd:enumeration value="04 Grafikvorlagen, Ordnerrücken"/>
          <xsd:enumeration value="05 Kredite, Weisungen, Verfügungen"/>
          <xsd:enumeration value="06 Leistung + Honorar AHB"/>
          <xsd:enumeration value="07 Strat. Planungen, Vorstudien"/>
          <xsd:enumeration value="08 Planerwahl und Wettbewerbe"/>
          <xsd:enumeration value="09 Projekt-Organisation"/>
          <xsd:enumeration value="10 Projekt-Ablauf"/>
          <xsd:enumeration value="11 Submissions-, Zahlungswesen"/>
          <xsd:enumeration value="12 Bauwerkdokumentation"/>
          <xsd:enumeration value="13 CAD, Archivierung"/>
          <xsd:enumeration value="14 Energie- und Gebäudetechnik"/>
          <xsd:enumeration value="15 Honorar-, Vertragswesen"/>
          <xsd:enumeration value="16 Ingenieurwesen"/>
          <xsd:enumeration value="17 Kunst und Bau"/>
          <xsd:enumeration value="18 Nachhaltiges Bauen"/>
          <xsd:enumeration value="19 Projektoekonomie"/>
          <xsd:enumeration value="20 Weitere Fachthemen"/>
        </xsd:restriction>
      </xsd:simpleType>
    </xsd:element>
    <xsd:element name="Unterregister" ma:index="2" nillable="true" ma:displayName="Unterregister" ma:internalName="Unterregister">
      <xsd:simpleType>
        <xsd:restriction base="dms:Text">
          <xsd:maxLength value="255"/>
        </xsd:restriction>
      </xsd:simpleType>
    </xsd:element>
    <xsd:element name="Nr_x002e_" ma:index="3" nillable="true" ma:displayName="Nr." ma:internalName="Nr_x002e_">
      <xsd:simpleType>
        <xsd:restriction base="dms:Text">
          <xsd:maxLength value="255"/>
        </xsd:restriction>
      </xsd:simpleType>
    </xsd:element>
    <xsd:element name="Nr_x002e__x0020_neu" ma:index="4" ma:displayName="Nr. neu" ma:internalName="Nr_x002e__x0020_neu">
      <xsd:simpleType>
        <xsd:restriction base="dms:Text">
          <xsd:maxLength value="255"/>
        </xsd:restriction>
      </xsd:simpleType>
    </xsd:element>
    <xsd:element name="Datum" ma:index="5" ma:displayName="Datum" ma:format="DateOnly" ma:internalName="Datum">
      <xsd:simpleType>
        <xsd:restriction base="dms:DateTime"/>
      </xsd:simpleType>
    </xsd:element>
    <xsd:element name="Stichwort" ma:index="7" nillable="true" ma:displayName="Stichwort" ma:internalName="Stichwort">
      <xsd:simpleType>
        <xsd:restriction base="dms:Text">
          <xsd:maxLength value="255"/>
        </xsd:restriction>
      </xsd:simpleType>
    </xsd:element>
    <xsd:element name="Prozess_x002d_Nr_x002e_" ma:index="8" ma:displayName="Prozess" ma:description="Beispiel: P21, P22_" ma:internalName="Prozess_x002d_Nr_x002e_">
      <xsd:simpleType>
        <xsd:restriction base="dms:Text">
          <xsd:maxLength value="25"/>
        </xsd:restriction>
      </xsd:simpleType>
    </xsd:element>
    <xsd:element name="Dok_x002e__x0020_Art" ma:index="9" ma:displayName="Dok. Art" ma:default="Checkliste" ma:format="Dropdown" ma:internalName="Dok_x002e__x0020_Art">
      <xsd:simpleType>
        <xsd:restriction base="dms:Choice">
          <xsd:enumeration value="Checkliste"/>
          <xsd:enumeration value="Extern"/>
          <xsd:enumeration value="Information"/>
          <xsd:enumeration value="Link (Adresse)"/>
          <xsd:enumeration value="Merkblatt"/>
          <xsd:enumeration value="Richtlinie"/>
          <xsd:enumeration value="Tabelle"/>
          <xsd:enumeration value="Vorlage"/>
        </xsd:restriction>
      </xsd:simpleType>
    </xsd:element>
    <xsd:element name="Eigner" ma:index="10" ma:displayName="Eigner" ma:list="UserInfo" ma:SharePointGroup="0" ma:internalName="Eig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rchiv" ma:index="11" nillable="true" ma:displayName="Archiv" ma:default="0" ma:internalName="Archiv">
      <xsd:simpleType>
        <xsd:restriction base="dms:Boolean"/>
      </xsd:simpleType>
    </xsd:element>
    <xsd:element name="Archivdauer" ma:index="12" ma:displayName="Archivdauer" ma:default="10" ma:description="in Jahren, wenn nicht bekannt = 10" ma:internalName="Archivdauer">
      <xsd:simpleType>
        <xsd:restriction base="dms:Text">
          <xsd:maxLength value="2"/>
        </xsd:restriction>
      </xsd:simpleType>
    </xsd:element>
    <xsd:element name="Internet" ma:index="13" nillable="true" ma:displayName="Internet" ma:default="0" ma:internalName="Internet">
      <xsd:simpleType>
        <xsd:restriction base="dms:Boolean"/>
      </xsd:simpleType>
    </xsd:element>
    <xsd:element name="Internetadresse" ma:index="14" nillable="true" ma:displayName="Internetadresse" ma:format="Hyperlink" ma:internalName="Internetadresse">
      <xsd:complexType>
        <xsd:complexContent>
          <xsd:extension base="dms:URL">
            <xsd:sequence>
              <xsd:element name="Url" type="dms:ValidUrl" minOccurs="0" nillable="true"/>
              <xsd:element name="Description" type="xsd:string" nillable="true"/>
            </xsd:sequence>
          </xsd:extension>
        </xsd:complexContent>
      </xsd:complexType>
    </xsd:element>
    <xsd:element name="DA" ma:index="15" ma:displayName="DA" ma:default="AHB" ma:format="Dropdown" ma:internalName="DA">
      <xsd:simpleType>
        <xsd:restriction base="dms:Choice">
          <xsd:enumeration value="AfB"/>
          <xsd:enumeration value="AfS"/>
          <xsd:enumeration value="AHB"/>
          <xsd:enumeration value="DS"/>
          <xsd:enumeration value="IMMO"/>
        </xsd:restriction>
      </xsd:simpleType>
    </xsd:element>
    <xsd:element name="Ablage_x002d_Nr_x002e_" ma:index="16" nillable="true" ma:displayName="Ablage-Nr." ma:internalName="Ablage_x002d_Nr_x002e_">
      <xsd:simpleType>
        <xsd:restriction base="dms:Text">
          <xsd:maxLength value="255"/>
        </xsd:restriction>
      </xsd:simpleType>
    </xsd:element>
    <xsd:element name="Vorlage_x002d_Nr_x002e_" ma:index="17" nillable="true" ma:displayName="Vorlage-Nr." ma:internalName="Vorlage_x002d_Nr_x002e_">
      <xsd:simpleType>
        <xsd:restriction base="dms:Text">
          <xsd:maxLength value="255"/>
        </xsd:restriction>
      </xsd:simpleType>
    </xsd:element>
    <xsd:element name="Intern_x0020_AHB" ma:index="18" nillable="true" ma:displayName="Intern AHB" ma:default="0" ma:internalName="Intern_x0020_AHB">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5e933-8fbd-467f-a9ed-bff2921aac95" elementFormDefault="qualified">
    <xsd:import namespace="http://schemas.microsoft.com/office/2006/documentManagement/types"/>
    <xsd:import namespace="http://schemas.microsoft.com/office/infopath/2007/PartnerControls"/>
    <xsd:element name="_dlc_DocId" ma:index="25" nillable="true" ma:displayName="Wert der Dokument-ID" ma:description="Der Wert der diesem Element zugewiesenen Dokument-ID." ma:internalName="_dlc_DocId" ma:readOnly="true">
      <xsd:simpleType>
        <xsd:restriction base="dms:Text"/>
      </xsd:simpleType>
    </xsd:element>
    <xsd:element name="_dlc_DocIdUrl" ma:index="2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element name="SharedWithUsers" ma:index="2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altstyp"/>
        <xsd:element ref="dc:title" minOccurs="0"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blage_x002d_Nr_x002e_ xmlns="aa602739-3ce3-487b-a54c-19206634b41f">91</Ablage_x002d_Nr_x002e_>
    <Intern_x0020_AHB xmlns="aa602739-3ce3-487b-a54c-19206634b41f">false</Intern_x0020_AHB>
    <_dlc_DocId xmlns="0665e933-8fbd-467f-a9ed-bff2921aac95">HBDWF-52-748</_dlc_DocId>
    <Archivdauer xmlns="aa602739-3ce3-487b-a54c-19206634b41f">10</Archivdauer>
    <Vorlage_x002d_Nr_x002e_ xmlns="aa602739-3ce3-487b-a54c-19206634b41f" xsi:nil="true"/>
    <Nr_x002e_ xmlns="aa602739-3ce3-487b-a54c-19206634b41f" xsi:nil="true"/>
    <Dok_x002e__x0020_Art xmlns="aa602739-3ce3-487b-a54c-19206634b41f">Vorlage</Dok_x002e__x0020_Art>
    <_dlc_DocIdUrl xmlns="0665e933-8fbd-467f-a9ed-bff2921aac95">
      <Url>http://wf.hbd.intra.stzh.ch/ahb-m-system/_layouts/15/DocIdRedir.aspx?ID=HBDWF-52-748</Url>
      <Description>HBDWF-52-748</Description>
    </_dlc_DocIdUrl>
    <Internet xmlns="aa602739-3ce3-487b-a54c-19206634b41f">false</Internet>
    <Archiv xmlns="aa602739-3ce3-487b-a54c-19206634b41f">false</Archiv>
    <Internetadresse xmlns="aa602739-3ce3-487b-a54c-19206634b41f">
      <Url xsi:nil="true"/>
      <Description xsi:nil="true"/>
    </Internetadresse>
    <Nr_x002e__x0020_neu xmlns="aa602739-3ce3-487b-a54c-19206634b41f">230</Nr_x002e__x0020_neu>
    <Datum xmlns="aa602739-3ce3-487b-a54c-19206634b41f">2021-11-11T23:00:00+00:00</Datum>
    <Unterregister xmlns="aa602739-3ce3-487b-a54c-19206634b41f">08.1 Planerwahl</Unterregister>
    <Register xmlns="aa602739-3ce3-487b-a54c-19206634b41f">08 Planerwahl und Wettbewerbe</Register>
    <DA xmlns="aa602739-3ce3-487b-a54c-19206634b41f">AHB</DA>
    <Prozess_x002d_Nr_x002e_ xmlns="aa602739-3ce3-487b-a54c-19206634b41f">P22</Prozess_x002d_Nr_x002e_>
    <Stichwort xmlns="aa602739-3ce3-487b-a54c-19206634b41f">Selbstdeklaration Generalplaner Architektur Baumanagement</Stichwort>
    <Eigner xmlns="aa602739-3ce3-487b-a54c-19206634b41f">
      <UserInfo>
        <DisplayName>Odermatt Irene (AHB)</DisplayName>
        <AccountId>9498</AccountId>
        <AccountType/>
      </UserInfo>
    </Eig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7AC04-A637-4C96-81C0-E9023201F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602739-3ce3-487b-a54c-19206634b41f"/>
    <ds:schemaRef ds:uri="0665e933-8fbd-467f-a9ed-bff2921aa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232F8-25BC-4F88-BFD6-C0C813317E4E}">
  <ds:schemaRefs>
    <ds:schemaRef ds:uri="http://schemas.microsoft.com/sharepoint/events"/>
  </ds:schemaRefs>
</ds:datastoreItem>
</file>

<file path=customXml/itemProps3.xml><?xml version="1.0" encoding="utf-8"?>
<ds:datastoreItem xmlns:ds="http://schemas.openxmlformats.org/officeDocument/2006/customXml" ds:itemID="{DA38917D-FFC5-41AF-B09A-C75722C4A7FA}">
  <ds:schemaRefs>
    <ds:schemaRef ds:uri="http://schemas.microsoft.com/office/2006/metadata/properties"/>
    <ds:schemaRef ds:uri="http://schemas.microsoft.com/office/infopath/2007/PartnerControls"/>
    <ds:schemaRef ds:uri="aa602739-3ce3-487b-a54c-19206634b41f"/>
    <ds:schemaRef ds:uri="0665e933-8fbd-467f-a9ed-bff2921aac95"/>
  </ds:schemaRefs>
</ds:datastoreItem>
</file>

<file path=customXml/itemProps4.xml><?xml version="1.0" encoding="utf-8"?>
<ds:datastoreItem xmlns:ds="http://schemas.openxmlformats.org/officeDocument/2006/customXml" ds:itemID="{15ED6ABA-4A45-4A6D-A9A2-E0090EE9C6BF}">
  <ds:schemaRefs>
    <ds:schemaRef ds:uri="http://schemas.openxmlformats.org/officeDocument/2006/bibliography"/>
  </ds:schemaRefs>
</ds:datastoreItem>
</file>

<file path=customXml/itemProps5.xml><?xml version="1.0" encoding="utf-8"?>
<ds:datastoreItem xmlns:ds="http://schemas.openxmlformats.org/officeDocument/2006/customXml" ds:itemID="{5B34492E-1F5D-4F2C-8360-0232B5A32F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BKP_298_291_Selbstdeklaration_Generalplaner_Architektur_Baumanagement.dotx</Template>
  <TotalTime>0</TotalTime>
  <Pages>6</Pages>
  <Words>1183</Words>
  <Characters>7456</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Vorlage_Selbstdeklaration_BKP_298_Generalplaner_Architektur_Baumanagement</vt:lpstr>
    </vt:vector>
  </TitlesOfParts>
  <Manager/>
  <Company>Stadt Zürich Amt für Hochbauten</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Vorlage_Selbstdeklaration_BKP_298_Generalplaner_Architektur_Baumanagement</dc:title>
  <dc:subject>12.11.2021/</dc:subject>
  <dc:creator>Bertolo Ivana (AHB)</dc:creator>
  <cp:keywords>November 2021</cp:keywords>
  <dc:description>M-System Nr. 230</dc:description>
  <cp:lastModifiedBy>Odermatt Irene (AHB)</cp:lastModifiedBy>
  <cp:revision>20</cp:revision>
  <cp:lastPrinted>2021-07-20T10:11:00Z</cp:lastPrinted>
  <dcterms:created xsi:type="dcterms:W3CDTF">2022-08-05T12:59:00Z</dcterms:created>
  <dcterms:modified xsi:type="dcterms:W3CDTF">2023-10-05T15:38:00Z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Eliane Bucher</vt:lpwstr>
  </property>
  <property fmtid="{D5CDD505-2E9C-101B-9397-08002B2CF9AE}" pid="3" name="Version">
    <vt:lpwstr>Juni 2014</vt:lpwstr>
  </property>
  <property fmtid="{D5CDD505-2E9C-101B-9397-08002B2CF9AE}" pid="4" name="Order">
    <vt:r8>116100</vt:r8>
  </property>
  <property fmtid="{D5CDD505-2E9C-101B-9397-08002B2CF9AE}" pid="5" name="xd_ProgID">
    <vt:lpwstr/>
  </property>
  <property fmtid="{D5CDD505-2E9C-101B-9397-08002B2CF9AE}" pid="6" name="ContentTypeId">
    <vt:lpwstr>0x010100FCBE7EBFF8735A4CB346FD1165BD02C8</vt:lpwstr>
  </property>
  <property fmtid="{D5CDD505-2E9C-101B-9397-08002B2CF9AE}" pid="7" name="TemplateUrl">
    <vt:lpwstr/>
  </property>
  <property fmtid="{D5CDD505-2E9C-101B-9397-08002B2CF9AE}" pid="8" name="_dlc_DocIdItemGuid">
    <vt:lpwstr>3215e4d7-0420-4b31-a287-266e9fa92afc</vt:lpwstr>
  </property>
</Properties>
</file>