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DDCD3" w14:textId="533246AC" w:rsidR="001A4988" w:rsidRDefault="001A4988" w:rsidP="001A4988">
      <w:pPr>
        <w:ind w:right="142"/>
        <w:jc w:val="right"/>
        <w:rPr>
          <w:rFonts w:cs="Arial"/>
          <w:b/>
          <w:sz w:val="22"/>
          <w:szCs w:val="22"/>
        </w:rPr>
      </w:pPr>
      <w:r w:rsidRPr="00DB5714">
        <w:rPr>
          <w:rFonts w:cs="Arial"/>
          <w:b/>
          <w:sz w:val="22"/>
          <w:szCs w:val="22"/>
        </w:rPr>
        <w:t xml:space="preserve">Entreprise : </w:t>
      </w:r>
      <w:r w:rsidR="00DB5714" w:rsidRPr="00DB5714">
        <w:rPr>
          <w:rFonts w:cs="Arial"/>
          <w:b/>
          <w:sz w:val="22"/>
          <w:szCs w:val="22"/>
        </w:rPr>
        <w:t>327 BURSINEL 2 - 329 BURTIGNY 2+1A - 332 GILLY 6</w:t>
      </w:r>
    </w:p>
    <w:p w14:paraId="4DAD4219" w14:textId="77777777" w:rsidR="00BA58A6" w:rsidRDefault="00BA58A6" w:rsidP="008F1B63">
      <w:pPr>
        <w:spacing w:before="240"/>
        <w:ind w:right="14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LISTE </w:t>
      </w:r>
      <w:r w:rsidR="00FA2B2B">
        <w:rPr>
          <w:rFonts w:cs="Arial"/>
          <w:b/>
          <w:sz w:val="22"/>
          <w:szCs w:val="22"/>
        </w:rPr>
        <w:t>DU</w:t>
      </w:r>
      <w:r>
        <w:rPr>
          <w:rFonts w:cs="Arial"/>
          <w:b/>
          <w:sz w:val="22"/>
          <w:szCs w:val="22"/>
        </w:rPr>
        <w:t xml:space="preserve"> PERSONNEL AFFECT</w:t>
      </w:r>
      <w:r w:rsidR="00F30865">
        <w:rPr>
          <w:rFonts w:cs="Arial"/>
          <w:b/>
          <w:sz w:val="22"/>
          <w:szCs w:val="22"/>
        </w:rPr>
        <w:t>É</w:t>
      </w:r>
      <w:r>
        <w:rPr>
          <w:rFonts w:cs="Arial"/>
          <w:b/>
          <w:sz w:val="22"/>
          <w:szCs w:val="22"/>
        </w:rPr>
        <w:t xml:space="preserve"> AUX TRAVAUX </w:t>
      </w:r>
    </w:p>
    <w:p w14:paraId="0ACDA2CF" w14:textId="77777777" w:rsidR="00BA58A6" w:rsidRPr="00CB78B8" w:rsidRDefault="00AE2FEB" w:rsidP="00BA58A6">
      <w:pPr>
        <w:tabs>
          <w:tab w:val="right" w:pos="9923"/>
        </w:tabs>
        <w:spacing w:after="120"/>
        <w:ind w:right="567"/>
        <w:rPr>
          <w:rFonts w:cs="Arial"/>
          <w:sz w:val="18"/>
          <w:szCs w:val="18"/>
        </w:rPr>
      </w:pPr>
      <w:r w:rsidRPr="00CB78B8">
        <w:rPr>
          <w:rFonts w:cs="Arial"/>
          <w:bCs/>
          <w:sz w:val="18"/>
          <w:szCs w:val="18"/>
        </w:rPr>
        <w:t>Y COMPRIS CELUI FAISANT L’OBJET DE PR</w:t>
      </w:r>
      <w:r w:rsidR="00F30865">
        <w:rPr>
          <w:rFonts w:cs="Arial"/>
          <w:bCs/>
          <w:sz w:val="18"/>
          <w:szCs w:val="18"/>
        </w:rPr>
        <w:t>Ê</w:t>
      </w:r>
      <w:r w:rsidRPr="00CB78B8">
        <w:rPr>
          <w:rFonts w:cs="Arial"/>
          <w:bCs/>
          <w:sz w:val="18"/>
          <w:szCs w:val="18"/>
        </w:rPr>
        <w:t>T DE PERSONNEL</w:t>
      </w:r>
      <w:r w:rsidRPr="00CB78B8">
        <w:rPr>
          <w:rFonts w:cs="Arial"/>
          <w:b/>
          <w:sz w:val="18"/>
          <w:szCs w:val="18"/>
        </w:rPr>
        <w:t xml:space="preserve"> </w:t>
      </w:r>
      <w:r w:rsidRPr="00CB78B8">
        <w:rPr>
          <w:rFonts w:cs="Arial"/>
          <w:sz w:val="18"/>
          <w:szCs w:val="18"/>
        </w:rPr>
        <w:t>(sans le support administratif)</w:t>
      </w:r>
    </w:p>
    <w:tbl>
      <w:tblPr>
        <w:tblStyle w:val="Grilledutablea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27"/>
        <w:gridCol w:w="1750"/>
        <w:gridCol w:w="585"/>
        <w:gridCol w:w="3507"/>
        <w:gridCol w:w="1754"/>
      </w:tblGrid>
      <w:tr w:rsidR="00082E88" w:rsidRPr="007B3BF8" w14:paraId="0AAFE533" w14:textId="77777777" w:rsidTr="00BA58A6">
        <w:trPr>
          <w:trHeight w:hRule="exact" w:val="340"/>
        </w:trPr>
        <w:tc>
          <w:tcPr>
            <w:tcW w:w="8169" w:type="dxa"/>
            <w:gridSpan w:val="4"/>
            <w:vAlign w:val="center"/>
          </w:tcPr>
          <w:p w14:paraId="0DEB9DFE" w14:textId="77777777"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 w:rsidRPr="00B736B3">
              <w:rPr>
                <w:sz w:val="18"/>
                <w:szCs w:val="18"/>
              </w:rPr>
              <w:t>breveté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, </w:t>
            </w:r>
            <w:proofErr w:type="spellStart"/>
            <w:r w:rsidRPr="00B736B3">
              <w:rPr>
                <w:sz w:val="18"/>
                <w:szCs w:val="18"/>
              </w:rPr>
              <w:t>inscrit</w:t>
            </w:r>
            <w:r>
              <w:rPr>
                <w:sz w:val="18"/>
                <w:szCs w:val="18"/>
              </w:rPr>
              <w:t>-e</w:t>
            </w:r>
            <w:proofErr w:type="spellEnd"/>
            <w:r w:rsidRPr="00B736B3">
              <w:rPr>
                <w:sz w:val="18"/>
                <w:szCs w:val="18"/>
              </w:rPr>
              <w:t xml:space="preserve"> au registre fédéral des ingénieurs géomètres :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318D4FE" w14:textId="77777777"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  <w:tr w:rsidR="00082E88" w:rsidRPr="007B3BF8" w14:paraId="1311420A" w14:textId="77777777" w:rsidTr="00BA58A6">
        <w:trPr>
          <w:trHeight w:hRule="exact" w:val="340"/>
        </w:trPr>
        <w:tc>
          <w:tcPr>
            <w:tcW w:w="8169" w:type="dxa"/>
            <w:gridSpan w:val="4"/>
            <w:vAlign w:val="center"/>
          </w:tcPr>
          <w:p w14:paraId="18F88F99" w14:textId="77777777"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  <w:proofErr w:type="spellStart"/>
            <w:r w:rsidRPr="00B736B3">
              <w:rPr>
                <w:sz w:val="18"/>
                <w:szCs w:val="18"/>
              </w:rPr>
              <w:t>Suppléan</w:t>
            </w:r>
            <w:r>
              <w:rPr>
                <w:sz w:val="18"/>
                <w:szCs w:val="18"/>
              </w:rPr>
              <w:t>t-e</w:t>
            </w:r>
            <w:proofErr w:type="spellEnd"/>
            <w:r>
              <w:rPr>
                <w:sz w:val="18"/>
                <w:szCs w:val="18"/>
              </w:rPr>
              <w:t xml:space="preserve"> de l'</w:t>
            </w:r>
            <w:proofErr w:type="spellStart"/>
            <w:r w:rsidRPr="00B736B3">
              <w:rPr>
                <w:sz w:val="18"/>
                <w:szCs w:val="18"/>
              </w:rPr>
              <w:t>ingénieur-e</w:t>
            </w:r>
            <w:proofErr w:type="spellEnd"/>
            <w:r w:rsidRPr="00B736B3">
              <w:rPr>
                <w:sz w:val="18"/>
                <w:szCs w:val="18"/>
              </w:rPr>
              <w:t xml:space="preserve"> géomètre </w:t>
            </w:r>
            <w:proofErr w:type="spellStart"/>
            <w:r>
              <w:rPr>
                <w:sz w:val="18"/>
                <w:szCs w:val="18"/>
              </w:rPr>
              <w:t>breveté-e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inscrit-e</w:t>
            </w:r>
            <w:proofErr w:type="spellEnd"/>
            <w:r>
              <w:rPr>
                <w:sz w:val="18"/>
                <w:szCs w:val="18"/>
              </w:rPr>
              <w:t xml:space="preserve"> au registre fédéral des ingénieurs :</w:t>
            </w:r>
          </w:p>
        </w:tc>
        <w:tc>
          <w:tcPr>
            <w:tcW w:w="17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A9B1A8" w14:textId="77777777"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  <w:tr w:rsidR="00082E88" w:rsidRPr="007B3BF8" w14:paraId="79AC3C8E" w14:textId="77777777" w:rsidTr="00BA58A6">
        <w:trPr>
          <w:trHeight w:hRule="exact" w:val="340"/>
        </w:trPr>
        <w:tc>
          <w:tcPr>
            <w:tcW w:w="2327" w:type="dxa"/>
            <w:vAlign w:val="center"/>
          </w:tcPr>
          <w:p w14:paraId="181F4277" w14:textId="77777777" w:rsidR="00082E88" w:rsidRPr="007B3BF8" w:rsidRDefault="00082E88" w:rsidP="0085102A">
            <w:pPr>
              <w:ind w:right="19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r w:rsidRPr="00404685">
              <w:rPr>
                <w:sz w:val="18"/>
                <w:szCs w:val="18"/>
              </w:rPr>
              <w:t>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50" w:type="dxa"/>
            <w:tcBorders>
              <w:bottom w:val="dotted" w:sz="4" w:space="0" w:color="auto"/>
            </w:tcBorders>
            <w:vAlign w:val="center"/>
          </w:tcPr>
          <w:p w14:paraId="024597FD" w14:textId="77777777"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42E486B3" w14:textId="77777777" w:rsidR="00082E88" w:rsidRPr="007B3BF8" w:rsidRDefault="00082E88" w:rsidP="0085102A">
            <w:pPr>
              <w:ind w:right="0"/>
              <w:rPr>
                <w:rFonts w:cs="Arial"/>
                <w:sz w:val="18"/>
                <w:szCs w:val="18"/>
              </w:rPr>
            </w:pPr>
          </w:p>
        </w:tc>
        <w:tc>
          <w:tcPr>
            <w:tcW w:w="3507" w:type="dxa"/>
            <w:vAlign w:val="center"/>
          </w:tcPr>
          <w:p w14:paraId="541046F0" w14:textId="77777777" w:rsidR="00082E88" w:rsidRPr="007B3BF8" w:rsidRDefault="00082E88" w:rsidP="00682032">
            <w:pPr>
              <w:ind w:left="-124" w:right="46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Suppléant-e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325D0E">
              <w:rPr>
                <w:sz w:val="18"/>
                <w:szCs w:val="18"/>
              </w:rPr>
              <w:t>de la/du</w:t>
            </w:r>
            <w:r w:rsidR="0085102A">
              <w:rPr>
                <w:sz w:val="18"/>
                <w:szCs w:val="18"/>
              </w:rPr>
              <w:t xml:space="preserve"> </w:t>
            </w:r>
            <w:proofErr w:type="spellStart"/>
            <w:r w:rsidRPr="00404685">
              <w:rPr>
                <w:sz w:val="18"/>
                <w:szCs w:val="18"/>
              </w:rPr>
              <w:t>chef</w:t>
            </w:r>
            <w:r>
              <w:rPr>
                <w:sz w:val="18"/>
                <w:szCs w:val="18"/>
              </w:rPr>
              <w:t>-fe</w:t>
            </w:r>
            <w:proofErr w:type="spellEnd"/>
            <w:r>
              <w:rPr>
                <w:sz w:val="18"/>
                <w:szCs w:val="18"/>
              </w:rPr>
              <w:t xml:space="preserve"> d</w:t>
            </w:r>
            <w:r w:rsidRPr="00404685">
              <w:rPr>
                <w:sz w:val="18"/>
                <w:szCs w:val="18"/>
              </w:rPr>
              <w:t>e projet</w:t>
            </w:r>
            <w:r>
              <w:rPr>
                <w:sz w:val="18"/>
                <w:szCs w:val="18"/>
              </w:rPr>
              <w:t xml:space="preserve"> :</w:t>
            </w:r>
          </w:p>
        </w:tc>
        <w:tc>
          <w:tcPr>
            <w:tcW w:w="17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7E41BA" w14:textId="77777777" w:rsidR="00082E88" w:rsidRPr="007B3BF8" w:rsidRDefault="00082E88" w:rsidP="0085102A">
            <w:pPr>
              <w:ind w:right="46"/>
              <w:rPr>
                <w:rFonts w:cs="Arial"/>
                <w:sz w:val="18"/>
                <w:szCs w:val="18"/>
              </w:rPr>
            </w:pPr>
          </w:p>
        </w:tc>
      </w:tr>
    </w:tbl>
    <w:p w14:paraId="5F9C186F" w14:textId="77777777" w:rsidR="00BA58A6" w:rsidRDefault="00BA58A6" w:rsidP="007E183A">
      <w:pPr>
        <w:ind w:right="567"/>
        <w:rPr>
          <w:rFonts w:cs="Arial"/>
          <w:b/>
          <w:sz w:val="22"/>
          <w:szCs w:val="22"/>
        </w:rPr>
      </w:pPr>
    </w:p>
    <w:p w14:paraId="0262361E" w14:textId="77777777" w:rsidR="00404685" w:rsidRDefault="00BA58A6" w:rsidP="007E183A">
      <w:pPr>
        <w:ind w:right="567"/>
        <w:rPr>
          <w:rFonts w:cs="Arial"/>
          <w:b/>
          <w:sz w:val="22"/>
          <w:szCs w:val="22"/>
        </w:rPr>
      </w:pPr>
      <w:r w:rsidRPr="007B3BF8">
        <w:rPr>
          <w:rFonts w:cs="Arial"/>
          <w:b/>
          <w:sz w:val="22"/>
          <w:szCs w:val="22"/>
        </w:rPr>
        <w:t>REPARTITION DES T</w:t>
      </w:r>
      <w:r w:rsidR="00F30865">
        <w:rPr>
          <w:rFonts w:cs="Arial"/>
          <w:b/>
          <w:sz w:val="22"/>
          <w:szCs w:val="22"/>
        </w:rPr>
        <w:t>Â</w:t>
      </w:r>
      <w:r w:rsidRPr="007B3BF8">
        <w:rPr>
          <w:rFonts w:cs="Arial"/>
          <w:b/>
          <w:sz w:val="22"/>
          <w:szCs w:val="22"/>
        </w:rPr>
        <w:t>CHES</w:t>
      </w:r>
    </w:p>
    <w:p w14:paraId="0CC2BD92" w14:textId="77777777" w:rsidR="00CA4B79" w:rsidRPr="00682032" w:rsidRDefault="007D6BE4" w:rsidP="007E183A">
      <w:pPr>
        <w:ind w:right="567"/>
        <w:rPr>
          <w:sz w:val="16"/>
          <w:szCs w:val="16"/>
        </w:rPr>
      </w:pPr>
      <w:r w:rsidRPr="00E8740E">
        <w:rPr>
          <w:sz w:val="16"/>
          <w:szCs w:val="16"/>
        </w:rPr>
        <w:t>Pour les travaux d’abornement et de levé de détail, u</w:t>
      </w:r>
      <w:r w:rsidR="00D431D8" w:rsidRPr="00E8740E">
        <w:rPr>
          <w:sz w:val="16"/>
          <w:szCs w:val="16"/>
        </w:rPr>
        <w:t>ne</w:t>
      </w:r>
      <w:r w:rsidR="00CA4B79" w:rsidRPr="00682032">
        <w:rPr>
          <w:sz w:val="16"/>
          <w:szCs w:val="16"/>
        </w:rPr>
        <w:t xml:space="preserve"> équipe</w:t>
      </w:r>
      <w:r w:rsidR="00D431D8" w:rsidRPr="00E8740E">
        <w:rPr>
          <w:sz w:val="16"/>
          <w:szCs w:val="16"/>
        </w:rPr>
        <w:t xml:space="preserve"> est</w:t>
      </w:r>
      <w:r w:rsidR="00CA4B79" w:rsidRPr="00682032">
        <w:rPr>
          <w:sz w:val="16"/>
          <w:szCs w:val="16"/>
        </w:rPr>
        <w:t xml:space="preserve"> compos</w:t>
      </w:r>
      <w:r w:rsidR="00D431D8" w:rsidRPr="00E8740E">
        <w:rPr>
          <w:sz w:val="16"/>
          <w:szCs w:val="16"/>
        </w:rPr>
        <w:t xml:space="preserve">ée de </w:t>
      </w:r>
      <w:r w:rsidR="000D5B81">
        <w:rPr>
          <w:sz w:val="16"/>
          <w:szCs w:val="16"/>
        </w:rPr>
        <w:t>deux</w:t>
      </w:r>
      <w:r w:rsidR="00CA4B79" w:rsidRPr="00682032">
        <w:rPr>
          <w:sz w:val="16"/>
          <w:szCs w:val="16"/>
        </w:rPr>
        <w:t xml:space="preserve"> personnes</w:t>
      </w:r>
      <w:r w:rsidR="00D431D8" w:rsidRPr="00E8740E">
        <w:rPr>
          <w:sz w:val="16"/>
          <w:szCs w:val="16"/>
        </w:rPr>
        <w:t xml:space="preserve"> maximum (un chef d’équipe et son aide)</w:t>
      </w:r>
      <w:r w:rsidR="00CA4B79" w:rsidRPr="00682032">
        <w:rPr>
          <w:sz w:val="16"/>
          <w:szCs w:val="16"/>
        </w:rPr>
        <w:t xml:space="preserve">, seul le chef d’équipe est </w:t>
      </w:r>
      <w:r w:rsidR="00310238" w:rsidRPr="00E8740E">
        <w:rPr>
          <w:sz w:val="16"/>
          <w:szCs w:val="16"/>
        </w:rPr>
        <w:t xml:space="preserve">indiqué et </w:t>
      </w:r>
      <w:r w:rsidR="00CA4B79" w:rsidRPr="00682032">
        <w:rPr>
          <w:sz w:val="16"/>
          <w:szCs w:val="16"/>
        </w:rPr>
        <w:t>évalué.</w:t>
      </w:r>
    </w:p>
    <w:p w14:paraId="25EF4503" w14:textId="77777777" w:rsidR="00397968" w:rsidRPr="00E8740E" w:rsidRDefault="00397968">
      <w:pPr>
        <w:spacing w:before="120"/>
        <w:ind w:left="709" w:hanging="709"/>
        <w:rPr>
          <w:sz w:val="16"/>
          <w:szCs w:val="16"/>
        </w:rPr>
      </w:pPr>
      <w:r w:rsidRPr="00E8740E">
        <w:rPr>
          <w:sz w:val="16"/>
          <w:szCs w:val="16"/>
        </w:rPr>
        <w:t>Tout</w:t>
      </w:r>
      <w:r w:rsidR="0032401F" w:rsidRPr="00682032">
        <w:rPr>
          <w:sz w:val="16"/>
          <w:szCs w:val="16"/>
        </w:rPr>
        <w:t>e personne</w:t>
      </w:r>
      <w:r w:rsidRPr="00E8740E">
        <w:rPr>
          <w:sz w:val="16"/>
          <w:szCs w:val="16"/>
        </w:rPr>
        <w:t xml:space="preserve"> qui serait amené</w:t>
      </w:r>
      <w:r w:rsidR="0032401F" w:rsidRPr="00682032">
        <w:rPr>
          <w:sz w:val="16"/>
          <w:szCs w:val="16"/>
        </w:rPr>
        <w:t>e</w:t>
      </w:r>
      <w:r w:rsidRPr="00E8740E">
        <w:rPr>
          <w:sz w:val="16"/>
          <w:szCs w:val="16"/>
        </w:rPr>
        <w:t xml:space="preserve"> à jouer un rôle même minimal dans l’exécution</w:t>
      </w:r>
      <w:r w:rsidR="0032401F" w:rsidRPr="00682032">
        <w:rPr>
          <w:sz w:val="16"/>
          <w:szCs w:val="16"/>
        </w:rPr>
        <w:t xml:space="preserve"> (hormis aide de terrain)</w:t>
      </w:r>
      <w:r w:rsidRPr="00E8740E">
        <w:rPr>
          <w:sz w:val="16"/>
          <w:szCs w:val="16"/>
        </w:rPr>
        <w:t xml:space="preserve"> doit figurer dans ce tableau.</w:t>
      </w:r>
      <w:r w:rsidR="0032401F" w:rsidRPr="00E8740E">
        <w:rPr>
          <w:sz w:val="16"/>
          <w:szCs w:val="16"/>
        </w:rPr>
        <w:t xml:space="preserve"> </w:t>
      </w:r>
    </w:p>
    <w:p w14:paraId="67374CAF" w14:textId="77777777" w:rsidR="0032401F" w:rsidRDefault="0032401F" w:rsidP="00682032">
      <w:pPr>
        <w:spacing w:before="120"/>
        <w:ind w:left="709" w:hanging="709"/>
        <w:rPr>
          <w:sz w:val="16"/>
          <w:szCs w:val="16"/>
        </w:rPr>
      </w:pPr>
      <w:r w:rsidRPr="00E8740E">
        <w:rPr>
          <w:sz w:val="16"/>
          <w:szCs w:val="16"/>
        </w:rPr>
        <w:t xml:space="preserve">Des lignes supplémentaires peuvent être </w:t>
      </w:r>
      <w:r w:rsidRPr="00682032">
        <w:rPr>
          <w:sz w:val="16"/>
          <w:szCs w:val="16"/>
        </w:rPr>
        <w:t>insér</w:t>
      </w:r>
      <w:r w:rsidRPr="00E8740E">
        <w:rPr>
          <w:sz w:val="16"/>
          <w:szCs w:val="16"/>
        </w:rPr>
        <w:t>ées dans le tableau à cet effet.</w:t>
      </w:r>
    </w:p>
    <w:p w14:paraId="4F85C6E7" w14:textId="77777777" w:rsidR="00CA4B79" w:rsidRDefault="00CA4B79" w:rsidP="007E183A">
      <w:pPr>
        <w:ind w:right="567"/>
        <w:rPr>
          <w:rFonts w:cs="Arial"/>
          <w:b/>
          <w:sz w:val="16"/>
          <w:szCs w:val="16"/>
        </w:rPr>
      </w:pPr>
    </w:p>
    <w:p w14:paraId="5A2C6EAC" w14:textId="77777777" w:rsidR="00BA58A6" w:rsidRPr="007B38F7" w:rsidRDefault="00BA58A6" w:rsidP="007E183A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8217" w:type="dxa"/>
        <w:jc w:val="center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88"/>
        <w:gridCol w:w="2273"/>
        <w:gridCol w:w="2011"/>
        <w:gridCol w:w="594"/>
        <w:gridCol w:w="751"/>
      </w:tblGrid>
      <w:tr w:rsidR="00E73DE0" w:rsidRPr="007B3BF8" w14:paraId="39B9AF44" w14:textId="77777777" w:rsidTr="00682032">
        <w:trPr>
          <w:trHeight w:val="335"/>
          <w:jc w:val="center"/>
        </w:trPr>
        <w:tc>
          <w:tcPr>
            <w:tcW w:w="258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EA5C1" w14:textId="77777777" w:rsidR="00E73DE0" w:rsidRPr="007B3BF8" w:rsidRDefault="00E73DE0" w:rsidP="00E73DE0">
            <w:pPr>
              <w:spacing w:before="120"/>
              <w:ind w:right="1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Phase / Opération</w:t>
            </w:r>
          </w:p>
          <w:p w14:paraId="6249E52E" w14:textId="77777777" w:rsidR="00E73DE0" w:rsidRPr="007B3BF8" w:rsidRDefault="00E73DE0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</w:p>
          <w:p w14:paraId="47EA1085" w14:textId="77777777" w:rsidR="00E73DE0" w:rsidRPr="007B3BF8" w:rsidRDefault="00E73DE0" w:rsidP="00682032">
            <w:pPr>
              <w:ind w:right="19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888CFD" w14:textId="77777777" w:rsidR="00E73DE0" w:rsidRPr="007B3BF8" w:rsidRDefault="00E73DE0" w:rsidP="007D6BE4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Supervision de l’exécution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95BB7A" w14:textId="77777777" w:rsidR="00E73DE0" w:rsidRPr="007B3BF8" w:rsidRDefault="00E73DE0" w:rsidP="007B38F7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sz w:val="18"/>
                <w:szCs w:val="18"/>
              </w:rPr>
              <w:t>Chef-fe</w:t>
            </w:r>
            <w:proofErr w:type="spellEnd"/>
            <w:r>
              <w:rPr>
                <w:rFonts w:cs="Arial"/>
                <w:b/>
                <w:sz w:val="18"/>
                <w:szCs w:val="18"/>
              </w:rPr>
              <w:t xml:space="preserve"> d’équipe / </w:t>
            </w:r>
            <w:proofErr w:type="spellStart"/>
            <w:r w:rsidRPr="007B3BF8">
              <w:rPr>
                <w:rFonts w:cs="Arial"/>
                <w:b/>
                <w:sz w:val="18"/>
                <w:szCs w:val="18"/>
              </w:rPr>
              <w:t>Exécuta</w:t>
            </w:r>
            <w:r>
              <w:rPr>
                <w:rFonts w:cs="Arial"/>
                <w:b/>
                <w:sz w:val="18"/>
                <w:szCs w:val="18"/>
              </w:rPr>
              <w:t>nt</w:t>
            </w:r>
            <w:r w:rsidR="00F90A7D">
              <w:rPr>
                <w:rFonts w:cs="Arial"/>
                <w:b/>
                <w:sz w:val="18"/>
                <w:szCs w:val="18"/>
              </w:rPr>
              <w:t>-e</w:t>
            </w:r>
            <w:proofErr w:type="spellEnd"/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3945EAA6" w14:textId="77777777" w:rsidR="00E73DE0" w:rsidRDefault="00E73DE0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r w:rsidRPr="00F469A6">
              <w:rPr>
                <w:rFonts w:cs="Arial"/>
                <w:sz w:val="16"/>
                <w:szCs w:val="16"/>
              </w:rPr>
              <w:t>Part de travaux effectué</w:t>
            </w:r>
            <w:r>
              <w:rPr>
                <w:rFonts w:cs="Arial"/>
                <w:sz w:val="16"/>
                <w:szCs w:val="16"/>
              </w:rPr>
              <w:t>e</w:t>
            </w:r>
            <w:r w:rsidRPr="00F469A6">
              <w:rPr>
                <w:rFonts w:cs="Arial"/>
                <w:sz w:val="16"/>
                <w:szCs w:val="16"/>
              </w:rPr>
              <w:t xml:space="preserve"> </w:t>
            </w:r>
          </w:p>
          <w:p w14:paraId="4A47A60A" w14:textId="77777777" w:rsidR="00E73DE0" w:rsidRPr="00F469A6" w:rsidRDefault="00E73DE0" w:rsidP="007B38F7">
            <w:pPr>
              <w:ind w:left="-50" w:right="-79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F469A6">
              <w:rPr>
                <w:rFonts w:cs="Arial"/>
                <w:sz w:val="16"/>
                <w:szCs w:val="16"/>
              </w:rPr>
              <w:t>par</w:t>
            </w:r>
            <w:proofErr w:type="gramEnd"/>
            <w:r w:rsidRPr="00F469A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domaine et par</w:t>
            </w:r>
            <w:r w:rsidRPr="00F469A6">
              <w:rPr>
                <w:rFonts w:cs="Arial"/>
                <w:sz w:val="16"/>
                <w:szCs w:val="16"/>
              </w:rPr>
              <w:t xml:space="preserve"> équipe</w:t>
            </w:r>
            <w:r>
              <w:rPr>
                <w:rFonts w:cs="Arial"/>
                <w:sz w:val="16"/>
                <w:szCs w:val="16"/>
              </w:rPr>
              <w:t xml:space="preserve"> en %</w:t>
            </w:r>
            <w:r w:rsidRPr="00E57F7D">
              <w:rPr>
                <w:rFonts w:cs="Arial"/>
                <w:b/>
                <w:color w:val="FF0000"/>
                <w:sz w:val="16"/>
                <w:szCs w:val="16"/>
                <w:vertAlign w:val="superscript"/>
              </w:rPr>
              <w:t>1</w:t>
            </w:r>
          </w:p>
        </w:tc>
      </w:tr>
      <w:tr w:rsidR="00E73DE0" w:rsidRPr="007B3BF8" w14:paraId="7CB78155" w14:textId="77777777" w:rsidTr="00682032">
        <w:trPr>
          <w:trHeight w:val="537"/>
          <w:jc w:val="center"/>
        </w:trPr>
        <w:tc>
          <w:tcPr>
            <w:tcW w:w="2588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385912E" w14:textId="77777777" w:rsidR="00E73DE0" w:rsidRPr="007B3BF8" w:rsidRDefault="00E73DE0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14:paraId="561F6481" w14:textId="77777777" w:rsidR="00E73DE0" w:rsidRPr="007B3BF8" w:rsidRDefault="00E73DE0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9E0E" w14:textId="77777777" w:rsidR="00E73DE0" w:rsidRPr="007B3BF8" w:rsidRDefault="00E73DE0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3F35DC" w14:textId="77777777" w:rsidR="00E73DE0" w:rsidRDefault="00E73DE0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 w:rsidRPr="00E57F7D">
              <w:rPr>
                <w:rFonts w:cs="Arial"/>
                <w:b/>
                <w:color w:val="FF0000"/>
                <w:sz w:val="14"/>
                <w:szCs w:val="14"/>
                <w:vertAlign w:val="superscript"/>
              </w:rPr>
              <w:t>1</w:t>
            </w:r>
            <w:r w:rsidRPr="00E57F7D">
              <w:rPr>
                <w:rFonts w:cs="Arial"/>
                <w:color w:val="FF0000"/>
                <w:sz w:val="14"/>
                <w:szCs w:val="14"/>
              </w:rPr>
              <w:t xml:space="preserve"> </w:t>
            </w:r>
            <w:r w:rsidRPr="00E57F7D">
              <w:rPr>
                <w:rFonts w:cs="Arial"/>
                <w:color w:val="FF0000"/>
                <w:sz w:val="12"/>
                <w:szCs w:val="12"/>
              </w:rPr>
              <w:t>si pas d'indication, il sera appliqué un taux identique à chaque équipe citée</w:t>
            </w:r>
            <w:r>
              <w:rPr>
                <w:rFonts w:cs="Arial"/>
                <w:color w:val="FF0000"/>
                <w:sz w:val="12"/>
                <w:szCs w:val="12"/>
              </w:rPr>
              <w:t xml:space="preserve"> : </w:t>
            </w:r>
          </w:p>
          <w:p w14:paraId="1C020A4C" w14:textId="77777777" w:rsidR="00E73DE0" w:rsidRDefault="00E73DE0" w:rsidP="00E57F7D">
            <w:pPr>
              <w:ind w:left="-29" w:right="0"/>
              <w:rPr>
                <w:rFonts w:cs="Arial"/>
                <w:color w:val="FF0000"/>
                <w:sz w:val="12"/>
                <w:szCs w:val="12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>2 équipes = 50 %,</w:t>
            </w:r>
          </w:p>
          <w:p w14:paraId="1551C321" w14:textId="77777777" w:rsidR="00E73DE0" w:rsidRPr="00E57F7D" w:rsidRDefault="00E73DE0" w:rsidP="006A0E7F">
            <w:pPr>
              <w:ind w:left="-29" w:right="0"/>
              <w:rPr>
                <w:rFonts w:cs="Arial"/>
                <w:color w:val="FF0000"/>
                <w:sz w:val="14"/>
                <w:szCs w:val="14"/>
              </w:rPr>
            </w:pPr>
            <w:r>
              <w:rPr>
                <w:rFonts w:cs="Arial"/>
                <w:color w:val="FF0000"/>
                <w:sz w:val="12"/>
                <w:szCs w:val="12"/>
              </w:rPr>
              <w:t xml:space="preserve">3 équipes = 33 </w:t>
            </w:r>
            <w:proofErr w:type="gramStart"/>
            <w:r>
              <w:rPr>
                <w:rFonts w:cs="Arial"/>
                <w:color w:val="FF0000"/>
                <w:sz w:val="12"/>
                <w:szCs w:val="12"/>
              </w:rPr>
              <w:t>%,…</w:t>
            </w:r>
            <w:proofErr w:type="gramEnd"/>
          </w:p>
        </w:tc>
      </w:tr>
      <w:tr w:rsidR="000D4679" w:rsidRPr="007B3BF8" w14:paraId="47C6E04B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E98A7F" w14:textId="77777777" w:rsidR="000D4679" w:rsidRPr="007B3BF8" w:rsidRDefault="000D4679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Points fixes</w:t>
            </w:r>
          </w:p>
        </w:tc>
        <w:tc>
          <w:tcPr>
            <w:tcW w:w="2273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68730446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DEFA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14:paraId="54B1E5B9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D4679" w:rsidRPr="007B3BF8" w14:paraId="5950E7A6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78147" w14:textId="77777777" w:rsidR="000D4679" w:rsidRPr="007B3BF8" w:rsidRDefault="000D4679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56474713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7E8C48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1CD85A9C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  <w:textDirection w:val="btLr"/>
            <w:vAlign w:val="center"/>
          </w:tcPr>
          <w:p w14:paraId="3318CBD8" w14:textId="77777777" w:rsidR="000D4679" w:rsidRPr="00C35046" w:rsidRDefault="000D4679" w:rsidP="00C35046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0D4679" w:rsidRPr="007B3BF8" w14:paraId="21C57EAE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D39E67" w14:textId="77777777" w:rsidR="000D4679" w:rsidRPr="007B3BF8" w:rsidRDefault="000D4679" w:rsidP="007B38F7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47099C1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C74DC4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2EFF2B13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14:paraId="0E244DB3" w14:textId="77777777" w:rsidR="000D4679" w:rsidRPr="007B3BF8" w:rsidRDefault="000D4679" w:rsidP="007B38F7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D4679" w:rsidRPr="007B3BF8" w14:paraId="2FD60A25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99AAF5" w14:textId="77777777" w:rsidR="000D4679" w:rsidRPr="007B3BF8" w:rsidRDefault="000D4679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240595D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B10EE4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28950CF5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14:paraId="791EDB75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D4679" w:rsidRPr="007B3BF8" w14:paraId="632812DA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5003FC" w14:textId="77777777" w:rsidR="000D4679" w:rsidRPr="007B3BF8" w:rsidRDefault="000D4679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35B5AC85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A83938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71A7D715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  <w:textDirection w:val="btLr"/>
            <w:vAlign w:val="center"/>
          </w:tcPr>
          <w:p w14:paraId="4EF3343E" w14:textId="77777777" w:rsidR="000D4679" w:rsidRPr="00C35046" w:rsidRDefault="000D4679" w:rsidP="006F73E9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0D4679" w:rsidRPr="007B3BF8" w14:paraId="25317EF4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8175B" w14:textId="77777777" w:rsidR="000D4679" w:rsidRPr="007B3BF8" w:rsidRDefault="000D4679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B54AF97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0E9CE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41765549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14:paraId="73B29600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D4679" w:rsidRPr="007B3BF8" w14:paraId="1C6C5FDA" w14:textId="77777777" w:rsidTr="00D47263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E02157" w14:textId="77777777" w:rsidR="000D4679" w:rsidRPr="007B3BF8" w:rsidRDefault="000D4679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Levé de détail – Equipe …</w:t>
            </w:r>
          </w:p>
        </w:tc>
        <w:tc>
          <w:tcPr>
            <w:tcW w:w="2273" w:type="dxa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0F6C0A7C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DADE89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6D97FD0B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14:paraId="7AD36F93" w14:textId="77777777" w:rsidR="000D4679" w:rsidRPr="007B3BF8" w:rsidRDefault="000D4679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3DE0" w:rsidRPr="007B3BF8" w14:paraId="70E608FD" w14:textId="77777777" w:rsidTr="00682032">
        <w:trPr>
          <w:trHeight w:hRule="exact" w:val="413"/>
          <w:jc w:val="center"/>
        </w:trPr>
        <w:tc>
          <w:tcPr>
            <w:tcW w:w="258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5F502" w14:textId="77777777" w:rsidR="00E73DE0" w:rsidRPr="007B3BF8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</w:t>
            </w:r>
            <w:proofErr w:type="gramStart"/>
            <w:r>
              <w:rPr>
                <w:rFonts w:cs="Arial"/>
                <w:sz w:val="18"/>
                <w:szCs w:val="18"/>
              </w:rPr>
              <w:t>Equipe  1</w:t>
            </w:r>
            <w:proofErr w:type="gramEnd"/>
          </w:p>
        </w:tc>
        <w:tc>
          <w:tcPr>
            <w:tcW w:w="2273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B4F3CA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970B6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6965D859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  <w:textDirection w:val="btLr"/>
            <w:vAlign w:val="center"/>
          </w:tcPr>
          <w:p w14:paraId="0329AD32" w14:textId="77777777" w:rsidR="00E73DE0" w:rsidRPr="00C35046" w:rsidRDefault="00E73DE0" w:rsidP="006F73E9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E73DE0" w:rsidRPr="007B3BF8" w14:paraId="146DA03E" w14:textId="77777777" w:rsidTr="00682032">
        <w:trPr>
          <w:trHeight w:hRule="exact" w:val="413"/>
          <w:jc w:val="center"/>
        </w:trPr>
        <w:tc>
          <w:tcPr>
            <w:tcW w:w="258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3CA19" w14:textId="77777777" w:rsidR="00E73DE0" w:rsidRPr="007B3BF8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2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A9CF91F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E0482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7BCFDEF1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14:paraId="70A8BD28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3DE0" w:rsidRPr="007B3BF8" w14:paraId="6BC85D10" w14:textId="77777777" w:rsidTr="00682032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A935FA" w14:textId="77777777" w:rsidR="00E73DE0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Equipe …</w:t>
            </w:r>
          </w:p>
        </w:tc>
        <w:tc>
          <w:tcPr>
            <w:tcW w:w="2273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2888E4A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777E3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4E4F127C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14:paraId="4A8502C7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3DE0" w:rsidRPr="007B3BF8" w14:paraId="26169466" w14:textId="77777777" w:rsidTr="00682032">
        <w:trPr>
          <w:trHeight w:hRule="exact" w:val="340"/>
          <w:jc w:val="center"/>
        </w:trPr>
        <w:tc>
          <w:tcPr>
            <w:tcW w:w="2588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A727AD" w14:textId="77777777" w:rsidR="00E73DE0" w:rsidRPr="007B3BF8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Montage TGI </w:t>
            </w:r>
            <w:proofErr w:type="gramStart"/>
            <w:r>
              <w:rPr>
                <w:rFonts w:cs="Arial"/>
                <w:sz w:val="18"/>
                <w:szCs w:val="18"/>
              </w:rPr>
              <w:t>–  Equipe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2273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A9CAE0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D8C19A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11880834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  <w:textDirection w:val="btLr"/>
            <w:vAlign w:val="center"/>
          </w:tcPr>
          <w:p w14:paraId="2AAF6731" w14:textId="77777777" w:rsidR="00E73DE0" w:rsidRPr="00C35046" w:rsidRDefault="00E73DE0">
            <w:pPr>
              <w:ind w:left="-13" w:right="46"/>
              <w:jc w:val="center"/>
              <w:rPr>
                <w:rFonts w:cs="Arial"/>
                <w:sz w:val="14"/>
                <w:szCs w:val="14"/>
              </w:rPr>
            </w:pPr>
            <w:r w:rsidRPr="00C35046">
              <w:rPr>
                <w:rFonts w:ascii="Symbol" w:hAnsi="Symbol" w:cs="Arial"/>
                <w:sz w:val="14"/>
                <w:szCs w:val="14"/>
              </w:rPr>
              <w:t></w:t>
            </w:r>
            <w:r w:rsidRPr="00C35046">
              <w:rPr>
                <w:rFonts w:cs="Arial"/>
                <w:sz w:val="14"/>
                <w:szCs w:val="14"/>
              </w:rPr>
              <w:t>=</w:t>
            </w:r>
            <w:r>
              <w:rPr>
                <w:rFonts w:cs="Arial"/>
                <w:sz w:val="14"/>
                <w:szCs w:val="14"/>
              </w:rPr>
              <w:t>1</w:t>
            </w:r>
            <w:r w:rsidRPr="00C35046">
              <w:rPr>
                <w:rFonts w:cs="Arial"/>
                <w:sz w:val="14"/>
                <w:szCs w:val="14"/>
              </w:rPr>
              <w:t>00%</w:t>
            </w:r>
          </w:p>
        </w:tc>
      </w:tr>
      <w:tr w:rsidR="00E73DE0" w:rsidRPr="007B3BF8" w14:paraId="71970345" w14:textId="77777777" w:rsidTr="00682032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47DF7A" w14:textId="77777777" w:rsidR="00E73DE0" w:rsidRPr="007B3BF8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Montage TGI – Equipe 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551DAB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FF480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14:paraId="3F33A200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14:paraId="3ADAA920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3DE0" w:rsidRPr="007B3BF8" w14:paraId="25605DC7" w14:textId="77777777" w:rsidTr="00682032">
        <w:trPr>
          <w:trHeight w:hRule="exact" w:val="340"/>
          <w:jc w:val="center"/>
        </w:trPr>
        <w:tc>
          <w:tcPr>
            <w:tcW w:w="2588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655551" w14:textId="77777777" w:rsidR="00E73DE0" w:rsidRPr="007B3BF8" w:rsidRDefault="00E73DE0" w:rsidP="006F73E9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Montage TGI – </w:t>
            </w:r>
            <w:r>
              <w:rPr>
                <w:rFonts w:cs="Arial"/>
                <w:sz w:val="18"/>
                <w:szCs w:val="18"/>
              </w:rPr>
              <w:t>Equipe</w:t>
            </w:r>
            <w:r w:rsidRPr="007B3B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2273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F86E9F4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CA1434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3475CB35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751" w:type="dxa"/>
            <w:vMerge/>
            <w:tcBorders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26019290" w14:textId="77777777" w:rsidR="00E73DE0" w:rsidRPr="007B3BF8" w:rsidRDefault="00E73DE0" w:rsidP="006F73E9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7CFA6F5C" w14:textId="77777777" w:rsidR="00420B85" w:rsidRDefault="00420B85" w:rsidP="0033082F">
      <w:pPr>
        <w:ind w:right="567"/>
        <w:rPr>
          <w:rFonts w:cs="Arial"/>
          <w:b/>
          <w:sz w:val="18"/>
          <w:szCs w:val="18"/>
        </w:rPr>
      </w:pPr>
    </w:p>
    <w:p w14:paraId="2E8F14FC" w14:textId="77777777" w:rsidR="00182807" w:rsidRDefault="00182807" w:rsidP="0033082F">
      <w:pPr>
        <w:ind w:right="567"/>
        <w:rPr>
          <w:rFonts w:cs="Arial"/>
          <w:b/>
          <w:sz w:val="18"/>
          <w:szCs w:val="18"/>
        </w:rPr>
      </w:pPr>
    </w:p>
    <w:p w14:paraId="4224C510" w14:textId="77777777" w:rsidR="00E174CB" w:rsidRDefault="00E174CB" w:rsidP="00E174CB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4815" w:type="dxa"/>
        <w:jc w:val="center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89"/>
        <w:gridCol w:w="2126"/>
      </w:tblGrid>
      <w:tr w:rsidR="00FA2B2B" w:rsidRPr="007B3BF8" w14:paraId="7AE58DE2" w14:textId="77777777" w:rsidTr="00682032">
        <w:trPr>
          <w:trHeight w:val="340"/>
          <w:jc w:val="center"/>
        </w:trPr>
        <w:tc>
          <w:tcPr>
            <w:tcW w:w="268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17A8D586" w14:textId="77777777" w:rsidR="00FA2B2B" w:rsidRPr="007B3BF8" w:rsidRDefault="00FA2B2B" w:rsidP="00682032">
            <w:pPr>
              <w:spacing w:before="120"/>
              <w:ind w:right="19"/>
              <w:jc w:val="center"/>
              <w:rPr>
                <w:rFonts w:cs="Arial"/>
                <w:b/>
                <w:sz w:val="18"/>
                <w:szCs w:val="18"/>
              </w:rPr>
            </w:pPr>
            <w:r w:rsidRPr="007B3BF8">
              <w:rPr>
                <w:rFonts w:cs="Arial"/>
                <w:b/>
                <w:sz w:val="18"/>
                <w:szCs w:val="18"/>
              </w:rPr>
              <w:t>Phase / Opération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143FEF" w14:textId="77777777" w:rsidR="00FA2B2B" w:rsidRPr="007B3BF8" w:rsidRDefault="00FA2B2B">
            <w:pPr>
              <w:ind w:right="-79"/>
              <w:jc w:val="center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7B3BF8">
              <w:rPr>
                <w:rFonts w:cs="Arial"/>
                <w:b/>
                <w:sz w:val="18"/>
                <w:szCs w:val="18"/>
              </w:rPr>
              <w:t>Suppléan</w:t>
            </w:r>
            <w:r>
              <w:rPr>
                <w:rFonts w:cs="Arial"/>
                <w:b/>
                <w:sz w:val="18"/>
                <w:szCs w:val="18"/>
              </w:rPr>
              <w:t>t-e</w:t>
            </w:r>
            <w:proofErr w:type="spellEnd"/>
          </w:p>
        </w:tc>
      </w:tr>
      <w:tr w:rsidR="00FA2B2B" w:rsidRPr="007B3BF8" w14:paraId="585BA066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81240A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>Points fixes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871A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388915AE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254C7C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F40C50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62C2831B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118C06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Abornement – Equipe </w:t>
            </w:r>
            <w:r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35BDE4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35B9BD11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C9440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Levé de détail – Equipe 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404C3E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589FDC7E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970726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Levé de détail – Equipe …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FA0BB5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3C025A88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DAC164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</w:t>
            </w:r>
            <w:r w:rsidR="00182807">
              <w:rPr>
                <w:rFonts w:cs="Arial"/>
                <w:sz w:val="18"/>
                <w:szCs w:val="18"/>
              </w:rPr>
              <w:t>Equipe</w:t>
            </w:r>
            <w:r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39D737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3746BF0F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7EF7E" w14:textId="77777777" w:rsidR="00FA2B2B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Calculs </w:t>
            </w:r>
            <w:proofErr w:type="spellStart"/>
            <w:r>
              <w:rPr>
                <w:rFonts w:cs="Arial"/>
                <w:sz w:val="18"/>
                <w:szCs w:val="18"/>
              </w:rPr>
              <w:t>Ledet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– </w:t>
            </w:r>
            <w:r w:rsidR="00182807">
              <w:rPr>
                <w:rFonts w:cs="Arial"/>
                <w:sz w:val="18"/>
                <w:szCs w:val="18"/>
              </w:rPr>
              <w:t>Equipe</w:t>
            </w:r>
            <w:r>
              <w:rPr>
                <w:rFonts w:cs="Arial"/>
                <w:sz w:val="18"/>
                <w:szCs w:val="18"/>
              </w:rPr>
              <w:t xml:space="preserve"> …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8B97AD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29CAB386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C7BEA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Montage TGI – </w:t>
            </w:r>
            <w:r w:rsidR="00182807">
              <w:rPr>
                <w:rFonts w:cs="Arial"/>
                <w:sz w:val="18"/>
                <w:szCs w:val="18"/>
              </w:rPr>
              <w:t>Equipe</w:t>
            </w:r>
            <w:r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CA9533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FA2B2B" w:rsidRPr="007B3BF8" w14:paraId="2D4E0EFB" w14:textId="77777777" w:rsidTr="00682032">
        <w:trPr>
          <w:trHeight w:hRule="exact" w:val="340"/>
          <w:jc w:val="center"/>
        </w:trPr>
        <w:tc>
          <w:tcPr>
            <w:tcW w:w="2689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55E808" w14:textId="77777777" w:rsidR="00FA2B2B" w:rsidRPr="007B3BF8" w:rsidRDefault="00FA2B2B" w:rsidP="00157405">
            <w:pPr>
              <w:ind w:right="19"/>
              <w:jc w:val="both"/>
              <w:rPr>
                <w:rFonts w:cs="Arial"/>
                <w:sz w:val="18"/>
                <w:szCs w:val="18"/>
              </w:rPr>
            </w:pPr>
            <w:r w:rsidRPr="007B3BF8">
              <w:rPr>
                <w:rFonts w:cs="Arial"/>
                <w:sz w:val="18"/>
                <w:szCs w:val="18"/>
              </w:rPr>
              <w:t xml:space="preserve">Montage TGI – </w:t>
            </w:r>
            <w:r w:rsidR="00182807">
              <w:rPr>
                <w:rFonts w:cs="Arial"/>
                <w:sz w:val="18"/>
                <w:szCs w:val="18"/>
              </w:rPr>
              <w:t>Equipe</w:t>
            </w:r>
            <w:r w:rsidRPr="007B3B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B35844" w14:textId="77777777" w:rsidR="00FA2B2B" w:rsidRPr="007B3BF8" w:rsidRDefault="00FA2B2B" w:rsidP="00157405">
            <w:pPr>
              <w:ind w:right="46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26A18AB4" w14:textId="77777777" w:rsidR="00E174CB" w:rsidRPr="005A17AF" w:rsidRDefault="00E174CB" w:rsidP="0033082F">
      <w:pPr>
        <w:ind w:right="567"/>
        <w:rPr>
          <w:rFonts w:cs="Arial"/>
          <w:b/>
          <w:sz w:val="16"/>
          <w:szCs w:val="16"/>
        </w:rPr>
      </w:pPr>
    </w:p>
    <w:tbl>
      <w:tblPr>
        <w:tblStyle w:val="Grilledutableau"/>
        <w:tblW w:w="992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162"/>
        <w:gridCol w:w="1164"/>
        <w:gridCol w:w="1242"/>
        <w:gridCol w:w="1814"/>
        <w:gridCol w:w="728"/>
        <w:gridCol w:w="735"/>
        <w:gridCol w:w="2204"/>
        <w:gridCol w:w="874"/>
      </w:tblGrid>
      <w:tr w:rsidR="002A7CA9" w:rsidRPr="00041562" w14:paraId="541B0D1B" w14:textId="77777777" w:rsidTr="00682032">
        <w:trPr>
          <w:trHeight w:hRule="exact" w:val="737"/>
        </w:trPr>
        <w:tc>
          <w:tcPr>
            <w:tcW w:w="1162" w:type="dxa"/>
            <w:shd w:val="clear" w:color="auto" w:fill="D9D9D9"/>
          </w:tcPr>
          <w:p w14:paraId="1E52D4DD" w14:textId="77777777" w:rsidR="002A7CA9" w:rsidRPr="00041562" w:rsidRDefault="002A7CA9" w:rsidP="00131816">
            <w:pPr>
              <w:spacing w:before="120"/>
              <w:ind w:left="-107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lastRenderedPageBreak/>
              <w:t>Nom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64" w:type="dxa"/>
            <w:shd w:val="clear" w:color="auto" w:fill="D9D9D9"/>
          </w:tcPr>
          <w:p w14:paraId="6ABCE1F9" w14:textId="77777777"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 w:rsidRPr="00041562">
              <w:rPr>
                <w:rFonts w:cs="Arial"/>
                <w:sz w:val="18"/>
                <w:szCs w:val="18"/>
              </w:rPr>
              <w:t>Prénom</w:t>
            </w:r>
          </w:p>
        </w:tc>
        <w:tc>
          <w:tcPr>
            <w:tcW w:w="1242" w:type="dxa"/>
            <w:shd w:val="clear" w:color="auto" w:fill="D9D9D9"/>
          </w:tcPr>
          <w:p w14:paraId="6B35F66E" w14:textId="77777777" w:rsidR="002A7CA9" w:rsidRPr="00041562" w:rsidRDefault="00CA4B79" w:rsidP="00131816">
            <w:pPr>
              <w:spacing w:before="120"/>
              <w:ind w:left="-106" w:right="-9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 de naissance</w:t>
            </w:r>
            <w:r w:rsidR="00325D0E">
              <w:rPr>
                <w:rFonts w:cs="Arial"/>
                <w:sz w:val="18"/>
                <w:szCs w:val="18"/>
              </w:rPr>
              <w:t xml:space="preserve"> (année)</w:t>
            </w:r>
          </w:p>
        </w:tc>
        <w:tc>
          <w:tcPr>
            <w:tcW w:w="1814" w:type="dxa"/>
            <w:tcBorders>
              <w:right w:val="dotted" w:sz="4" w:space="0" w:color="auto"/>
            </w:tcBorders>
            <w:shd w:val="clear" w:color="auto" w:fill="D9D9D9"/>
          </w:tcPr>
          <w:p w14:paraId="103BC629" w14:textId="77777777" w:rsidR="002A7CA9" w:rsidRPr="00041562" w:rsidRDefault="002A7CA9" w:rsidP="00A1388A">
            <w:pPr>
              <w:spacing w:before="120"/>
              <w:ind w:right="-42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Titre</w:t>
            </w:r>
            <w:r w:rsidR="00CA4B79">
              <w:rPr>
                <w:rFonts w:cs="Arial"/>
                <w:sz w:val="18"/>
                <w:szCs w:val="18"/>
              </w:rPr>
              <w:t>s</w:t>
            </w:r>
            <w:r>
              <w:rPr>
                <w:rFonts w:cs="Arial"/>
                <w:sz w:val="18"/>
                <w:szCs w:val="18"/>
              </w:rPr>
              <w:t>, diplôme</w:t>
            </w:r>
            <w:r w:rsidR="00CA4B79">
              <w:rPr>
                <w:rFonts w:cs="Arial"/>
                <w:sz w:val="18"/>
                <w:szCs w:val="18"/>
              </w:rPr>
              <w:t>s</w:t>
            </w:r>
            <w:r w:rsidR="00EB183D">
              <w:rPr>
                <w:rFonts w:cs="Arial"/>
                <w:sz w:val="18"/>
                <w:szCs w:val="18"/>
              </w:rPr>
              <w:t xml:space="preserve"> </w:t>
            </w:r>
            <w:r w:rsidR="00EB183D" w:rsidRPr="00EB183D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728" w:type="dxa"/>
            <w:tcBorders>
              <w:left w:val="dotted" w:sz="4" w:space="0" w:color="auto"/>
            </w:tcBorders>
            <w:shd w:val="clear" w:color="auto" w:fill="D9D9D9"/>
          </w:tcPr>
          <w:p w14:paraId="602DD175" w14:textId="77777777" w:rsidR="002A7CA9" w:rsidRPr="002A7CA9" w:rsidRDefault="002A7CA9" w:rsidP="002A7CA9">
            <w:pPr>
              <w:spacing w:before="120"/>
              <w:ind w:left="-124" w:right="-85"/>
              <w:jc w:val="center"/>
              <w:rPr>
                <w:rFonts w:cs="Arial"/>
                <w:sz w:val="18"/>
                <w:szCs w:val="18"/>
              </w:rPr>
            </w:pPr>
            <w:proofErr w:type="gramStart"/>
            <w:r w:rsidRPr="002A7CA9">
              <w:rPr>
                <w:rFonts w:cs="Arial"/>
                <w:sz w:val="18"/>
                <w:szCs w:val="18"/>
              </w:rPr>
              <w:t>obtenu</w:t>
            </w:r>
            <w:proofErr w:type="gramEnd"/>
            <w:r w:rsidRPr="002A7CA9">
              <w:rPr>
                <w:rFonts w:cs="Arial"/>
                <w:sz w:val="18"/>
                <w:szCs w:val="18"/>
              </w:rPr>
              <w:br/>
            </w:r>
            <w:r w:rsidR="0085212F">
              <w:rPr>
                <w:rFonts w:cs="Arial"/>
                <w:sz w:val="18"/>
                <w:szCs w:val="18"/>
              </w:rPr>
              <w:t xml:space="preserve">le </w:t>
            </w:r>
          </w:p>
        </w:tc>
        <w:tc>
          <w:tcPr>
            <w:tcW w:w="735" w:type="dxa"/>
            <w:shd w:val="clear" w:color="auto" w:fill="D9D9D9"/>
          </w:tcPr>
          <w:p w14:paraId="58C9690B" w14:textId="77777777" w:rsidR="009B1982" w:rsidRPr="009B1982" w:rsidRDefault="002A7CA9" w:rsidP="009B1982">
            <w:pPr>
              <w:spacing w:before="120"/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9B1982">
              <w:rPr>
                <w:rFonts w:cs="Arial"/>
                <w:sz w:val="18"/>
                <w:szCs w:val="18"/>
              </w:rPr>
              <w:t>Cat.</w:t>
            </w:r>
            <w:r w:rsidRPr="009B1982">
              <w:rPr>
                <w:rFonts w:cs="Arial"/>
                <w:sz w:val="18"/>
                <w:szCs w:val="18"/>
              </w:rPr>
              <w:br/>
            </w:r>
            <w:r w:rsidR="009B1982" w:rsidRPr="009B1982">
              <w:rPr>
                <w:rFonts w:cs="Arial"/>
                <w:sz w:val="18"/>
                <w:szCs w:val="18"/>
              </w:rPr>
              <w:t>tarifaire</w:t>
            </w:r>
          </w:p>
          <w:p w14:paraId="41CFA848" w14:textId="77777777" w:rsidR="009B1982" w:rsidRPr="009B1982" w:rsidRDefault="009B1982" w:rsidP="009B1982">
            <w:pPr>
              <w:spacing w:before="60"/>
              <w:ind w:left="-108" w:right="-108"/>
              <w:jc w:val="center"/>
              <w:rPr>
                <w:rFonts w:cs="Arial"/>
                <w:sz w:val="12"/>
                <w:szCs w:val="12"/>
              </w:rPr>
            </w:pPr>
            <w:proofErr w:type="gramStart"/>
            <w:r w:rsidRPr="009B1982">
              <w:rPr>
                <w:rFonts w:cs="Arial"/>
                <w:sz w:val="12"/>
                <w:szCs w:val="12"/>
              </w:rPr>
              <w:t>norme</w:t>
            </w:r>
            <w:proofErr w:type="gramEnd"/>
            <w:r w:rsidRPr="009B1982">
              <w:rPr>
                <w:rFonts w:cs="Arial"/>
                <w:sz w:val="12"/>
                <w:szCs w:val="12"/>
              </w:rPr>
              <w:t xml:space="preserve"> 4103</w:t>
            </w:r>
          </w:p>
        </w:tc>
        <w:tc>
          <w:tcPr>
            <w:tcW w:w="2204" w:type="dxa"/>
            <w:shd w:val="clear" w:color="auto" w:fill="D9D9D9"/>
          </w:tcPr>
          <w:p w14:paraId="5677B177" w14:textId="77777777" w:rsidR="002A7CA9" w:rsidRPr="00041562" w:rsidRDefault="002A7CA9" w:rsidP="00131816">
            <w:pPr>
              <w:spacing w:before="120"/>
              <w:ind w:left="-106" w:right="-11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Fonction</w:t>
            </w:r>
          </w:p>
        </w:tc>
        <w:tc>
          <w:tcPr>
            <w:tcW w:w="874" w:type="dxa"/>
            <w:shd w:val="clear" w:color="auto" w:fill="D9D9D9"/>
          </w:tcPr>
          <w:p w14:paraId="48DFFDDE" w14:textId="77777777" w:rsidR="002A7CA9" w:rsidRPr="00041562" w:rsidRDefault="002A7CA9" w:rsidP="00131816">
            <w:pPr>
              <w:spacing w:before="120"/>
              <w:ind w:left="-106" w:right="-10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Date</w:t>
            </w:r>
            <w:r>
              <w:rPr>
                <w:rFonts w:cs="Arial"/>
                <w:sz w:val="18"/>
                <w:szCs w:val="18"/>
              </w:rPr>
              <w:br/>
              <w:t>d'entrée</w:t>
            </w:r>
          </w:p>
        </w:tc>
      </w:tr>
      <w:tr w:rsidR="002A7CA9" w14:paraId="31810A85" w14:textId="77777777" w:rsidTr="00682032">
        <w:trPr>
          <w:trHeight w:hRule="exact" w:val="312"/>
        </w:trPr>
        <w:tc>
          <w:tcPr>
            <w:tcW w:w="1162" w:type="dxa"/>
          </w:tcPr>
          <w:p w14:paraId="2CD2AE62" w14:textId="77777777"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2978BCD2" w14:textId="77777777"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17F08840" w14:textId="77777777"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01A7CF6D" w14:textId="77777777"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1DCD49B6" w14:textId="77777777"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67919F09" w14:textId="77777777"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88F1265" w14:textId="77777777"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03C18111" w14:textId="77777777"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2A7CA9" w14:paraId="78CC6021" w14:textId="77777777" w:rsidTr="00682032">
        <w:trPr>
          <w:trHeight w:hRule="exact" w:val="312"/>
        </w:trPr>
        <w:tc>
          <w:tcPr>
            <w:tcW w:w="1162" w:type="dxa"/>
          </w:tcPr>
          <w:p w14:paraId="3E7D63A3" w14:textId="77777777" w:rsidR="002A7CA9" w:rsidRDefault="002A7CA9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6B643D74" w14:textId="77777777" w:rsidR="002A7CA9" w:rsidRDefault="002A7CA9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7F9671CA" w14:textId="77777777" w:rsidR="002A7CA9" w:rsidRDefault="002A7CA9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49984CE4" w14:textId="77777777"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2CAA011" w14:textId="77777777" w:rsidR="002A7CA9" w:rsidRDefault="002A7CA9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626B92D3" w14:textId="77777777" w:rsidR="002A7CA9" w:rsidRDefault="002A7CA9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3ECA329" w14:textId="77777777" w:rsidR="002A7CA9" w:rsidRDefault="002A7CA9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383C350F" w14:textId="77777777" w:rsidR="002A7CA9" w:rsidRDefault="002A7CA9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7E3B9797" w14:textId="77777777" w:rsidTr="00682032">
        <w:trPr>
          <w:trHeight w:hRule="exact" w:val="312"/>
        </w:trPr>
        <w:tc>
          <w:tcPr>
            <w:tcW w:w="1162" w:type="dxa"/>
          </w:tcPr>
          <w:p w14:paraId="5390D077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59A5672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F33EDD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5ABF6A0B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C5405F4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3E75594D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36EFBBF6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260A8FCE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72642A95" w14:textId="77777777" w:rsidTr="00682032">
        <w:trPr>
          <w:trHeight w:hRule="exact" w:val="312"/>
        </w:trPr>
        <w:tc>
          <w:tcPr>
            <w:tcW w:w="1162" w:type="dxa"/>
          </w:tcPr>
          <w:p w14:paraId="4F33802E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05C93629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132F8762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21696ED4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64CD85A4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3B8CE17C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26B32405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4179A2B7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5AE8E6C5" w14:textId="77777777" w:rsidTr="00CA4B79">
        <w:trPr>
          <w:trHeight w:hRule="exact" w:val="312"/>
        </w:trPr>
        <w:tc>
          <w:tcPr>
            <w:tcW w:w="1162" w:type="dxa"/>
          </w:tcPr>
          <w:p w14:paraId="07C289BF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4D2B225A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0AD1B8DB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2AAD5B16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578C374D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39327CC9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60E9EF81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09960275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1FEB6AD1" w14:textId="77777777" w:rsidTr="00CA4B79">
        <w:trPr>
          <w:trHeight w:hRule="exact" w:val="312"/>
        </w:trPr>
        <w:tc>
          <w:tcPr>
            <w:tcW w:w="1162" w:type="dxa"/>
          </w:tcPr>
          <w:p w14:paraId="33E9EA1C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2FC70625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01438858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16D255B6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1E2EF45F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0A61A9E8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FBFECC1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60EA8489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09F10F4D" w14:textId="77777777" w:rsidTr="00CA4B79">
        <w:trPr>
          <w:trHeight w:hRule="exact" w:val="312"/>
        </w:trPr>
        <w:tc>
          <w:tcPr>
            <w:tcW w:w="1162" w:type="dxa"/>
          </w:tcPr>
          <w:p w14:paraId="256D8EBF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709FF6A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55987107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54350C8F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122F9CD3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479FFA15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F49D0A4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2DD61BB1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2AF259A8" w14:textId="77777777" w:rsidTr="00CA4B79">
        <w:trPr>
          <w:trHeight w:hRule="exact" w:val="312"/>
        </w:trPr>
        <w:tc>
          <w:tcPr>
            <w:tcW w:w="1162" w:type="dxa"/>
          </w:tcPr>
          <w:p w14:paraId="7FE4A0B6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00F6589D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05B22122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1DADBB45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2CF60198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74A7EF42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6992A0A9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392A685C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27DAD89D" w14:textId="77777777" w:rsidTr="00CA4B79">
        <w:trPr>
          <w:trHeight w:hRule="exact" w:val="312"/>
        </w:trPr>
        <w:tc>
          <w:tcPr>
            <w:tcW w:w="1162" w:type="dxa"/>
          </w:tcPr>
          <w:p w14:paraId="2E663968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22B5072D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15E10C43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75A021AE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1B390B05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76688D90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240BC9D8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734B391C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6BA77437" w14:textId="77777777" w:rsidTr="00CA4B79">
        <w:trPr>
          <w:trHeight w:hRule="exact" w:val="312"/>
        </w:trPr>
        <w:tc>
          <w:tcPr>
            <w:tcW w:w="1162" w:type="dxa"/>
          </w:tcPr>
          <w:p w14:paraId="11B4D92D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61FC5A87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2929DC50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45F5B8C9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EBEDB0C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7AE64801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6F6536E3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18F78B4B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6F8C0061" w14:textId="77777777" w:rsidTr="00CA4B79">
        <w:trPr>
          <w:trHeight w:hRule="exact" w:val="312"/>
        </w:trPr>
        <w:tc>
          <w:tcPr>
            <w:tcW w:w="1162" w:type="dxa"/>
          </w:tcPr>
          <w:p w14:paraId="1222561F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4A4EABB8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471E7E1F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77D941A7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64B88E10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172EF952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001F7BC9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52DC7BF3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2118C665" w14:textId="77777777" w:rsidTr="00CA4B79">
        <w:trPr>
          <w:trHeight w:hRule="exact" w:val="312"/>
        </w:trPr>
        <w:tc>
          <w:tcPr>
            <w:tcW w:w="1162" w:type="dxa"/>
          </w:tcPr>
          <w:p w14:paraId="68F76F10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76CB351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202829F5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3FDE5579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4F81E902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45D4DAB3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11D6F13A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7DF0FCA2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3FFEE816" w14:textId="77777777" w:rsidTr="00CA4B79">
        <w:trPr>
          <w:trHeight w:hRule="exact" w:val="312"/>
        </w:trPr>
        <w:tc>
          <w:tcPr>
            <w:tcW w:w="1162" w:type="dxa"/>
          </w:tcPr>
          <w:p w14:paraId="4E7FC7C3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171F7117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2C422C64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01ADB22D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F992483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311AB053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67EB3EEF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46DA4E69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2C2CEFC4" w14:textId="77777777" w:rsidTr="00CA4B79">
        <w:trPr>
          <w:trHeight w:hRule="exact" w:val="312"/>
        </w:trPr>
        <w:tc>
          <w:tcPr>
            <w:tcW w:w="1162" w:type="dxa"/>
          </w:tcPr>
          <w:p w14:paraId="311A7AF2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5FEB5F6B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63B86CFA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35399C3F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E2BE62A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7529CBD2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F7D2D26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603A005E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259955C9" w14:textId="77777777" w:rsidTr="00CA4B79">
        <w:trPr>
          <w:trHeight w:hRule="exact" w:val="312"/>
        </w:trPr>
        <w:tc>
          <w:tcPr>
            <w:tcW w:w="1162" w:type="dxa"/>
          </w:tcPr>
          <w:p w14:paraId="52F6EEF8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663A85D8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6E2DA2EE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67D08124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44F72582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5866C77D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79FFE963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69A97924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32401F" w14:paraId="3D74A733" w14:textId="77777777" w:rsidTr="00CA4B79">
        <w:trPr>
          <w:trHeight w:hRule="exact" w:val="312"/>
        </w:trPr>
        <w:tc>
          <w:tcPr>
            <w:tcW w:w="1162" w:type="dxa"/>
          </w:tcPr>
          <w:p w14:paraId="067CD597" w14:textId="77777777" w:rsidR="0032401F" w:rsidRDefault="0032401F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E1AC5F6" w14:textId="77777777" w:rsidR="0032401F" w:rsidRDefault="0032401F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642972D7" w14:textId="77777777" w:rsidR="0032401F" w:rsidRDefault="0032401F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25278157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799BB45" w14:textId="77777777" w:rsidR="0032401F" w:rsidRDefault="0032401F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5FB25002" w14:textId="77777777" w:rsidR="0032401F" w:rsidRDefault="0032401F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6B44600" w14:textId="77777777" w:rsidR="0032401F" w:rsidRDefault="0032401F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5CEE4FB4" w14:textId="77777777" w:rsidR="0032401F" w:rsidRDefault="0032401F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0A26631D" w14:textId="77777777" w:rsidTr="00682032">
        <w:trPr>
          <w:trHeight w:hRule="exact" w:val="312"/>
        </w:trPr>
        <w:tc>
          <w:tcPr>
            <w:tcW w:w="1162" w:type="dxa"/>
          </w:tcPr>
          <w:p w14:paraId="3F3F1E34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3768016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241CCBF9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7FC9CC38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7BAC8C75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2595581F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6D625B3A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7152A239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06762D25" w14:textId="77777777" w:rsidTr="00682032">
        <w:trPr>
          <w:trHeight w:hRule="exact" w:val="312"/>
        </w:trPr>
        <w:tc>
          <w:tcPr>
            <w:tcW w:w="1162" w:type="dxa"/>
          </w:tcPr>
          <w:p w14:paraId="7DB5137E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26B9BF50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3EED2153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2A244F03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4DF7E21B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39AA129B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4C989442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147C7A8D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56443B4E" w14:textId="77777777" w:rsidTr="00682032">
        <w:trPr>
          <w:trHeight w:hRule="exact" w:val="312"/>
        </w:trPr>
        <w:tc>
          <w:tcPr>
            <w:tcW w:w="1162" w:type="dxa"/>
          </w:tcPr>
          <w:p w14:paraId="7EAEA793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0D5FA904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29E3C69C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22472571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1E742091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68121D36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19F785D9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47D69885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EA5F31F" w14:textId="77777777" w:rsidR="00CF0278" w:rsidRDefault="00CF0278" w:rsidP="00CF0278">
            <w:pPr>
              <w:rPr>
                <w:rFonts w:cs="Arial"/>
                <w:b/>
                <w:sz w:val="22"/>
                <w:szCs w:val="22"/>
              </w:rPr>
            </w:pPr>
          </w:p>
          <w:p w14:paraId="0F6CA6B6" w14:textId="77777777" w:rsidR="00CF0278" w:rsidRPr="00682032" w:rsidRDefault="00CF0278" w:rsidP="00682032">
            <w:pPr>
              <w:rPr>
                <w:rFonts w:cs="Arial"/>
                <w:sz w:val="22"/>
                <w:szCs w:val="22"/>
              </w:rPr>
            </w:pPr>
          </w:p>
        </w:tc>
      </w:tr>
      <w:tr w:rsidR="00AE2FEB" w14:paraId="7CB08BED" w14:textId="77777777" w:rsidTr="00682032">
        <w:trPr>
          <w:trHeight w:hRule="exact" w:val="312"/>
        </w:trPr>
        <w:tc>
          <w:tcPr>
            <w:tcW w:w="1162" w:type="dxa"/>
          </w:tcPr>
          <w:p w14:paraId="12A3F91A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37982526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62D60050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46D6F147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3EF30011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0B566CC3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0D972D7D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7BB8D42C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0DA5FD4A" w14:textId="77777777" w:rsidTr="00682032">
        <w:trPr>
          <w:trHeight w:hRule="exact" w:val="312"/>
        </w:trPr>
        <w:tc>
          <w:tcPr>
            <w:tcW w:w="1162" w:type="dxa"/>
          </w:tcPr>
          <w:p w14:paraId="1BF4EB53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1DF49C1B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4C158030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6FE39D1B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0A0F15B0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7FBFC498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7AE5FC3E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640ACEA2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3D8A2AF0" w14:textId="77777777" w:rsidTr="00682032">
        <w:trPr>
          <w:trHeight w:hRule="exact" w:val="312"/>
        </w:trPr>
        <w:tc>
          <w:tcPr>
            <w:tcW w:w="1162" w:type="dxa"/>
          </w:tcPr>
          <w:p w14:paraId="33F2AA98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7F875139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0543E6E8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18FDF4AD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61A052A2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5E8EFD1F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2E917A29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1E083FF4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AE2FEB" w14:paraId="1960FA93" w14:textId="77777777" w:rsidTr="00682032">
        <w:trPr>
          <w:trHeight w:hRule="exact" w:val="312"/>
        </w:trPr>
        <w:tc>
          <w:tcPr>
            <w:tcW w:w="1162" w:type="dxa"/>
          </w:tcPr>
          <w:p w14:paraId="789E14F9" w14:textId="77777777" w:rsidR="00AE2FEB" w:rsidRDefault="00AE2FEB" w:rsidP="007B3BF8">
            <w:pPr>
              <w:ind w:right="-87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64" w:type="dxa"/>
          </w:tcPr>
          <w:p w14:paraId="639781DA" w14:textId="77777777" w:rsidR="00AE2FEB" w:rsidRDefault="00AE2FEB" w:rsidP="007B3BF8">
            <w:pPr>
              <w:ind w:right="-58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2" w:type="dxa"/>
          </w:tcPr>
          <w:p w14:paraId="465D6987" w14:textId="77777777" w:rsidR="00AE2FEB" w:rsidRDefault="00AE2FEB" w:rsidP="00041562">
            <w:pPr>
              <w:ind w:left="-106" w:right="-9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14" w:type="dxa"/>
            <w:tcBorders>
              <w:right w:val="dotted" w:sz="4" w:space="0" w:color="auto"/>
            </w:tcBorders>
          </w:tcPr>
          <w:p w14:paraId="08A63803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28" w:type="dxa"/>
            <w:tcBorders>
              <w:left w:val="dotted" w:sz="4" w:space="0" w:color="auto"/>
            </w:tcBorders>
          </w:tcPr>
          <w:p w14:paraId="6BBF8801" w14:textId="77777777" w:rsidR="00AE2FEB" w:rsidRDefault="00AE2FEB" w:rsidP="007B3BF8">
            <w:pPr>
              <w:ind w:right="-42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35" w:type="dxa"/>
          </w:tcPr>
          <w:p w14:paraId="2DD1820E" w14:textId="77777777" w:rsidR="00AE2FEB" w:rsidRDefault="00AE2FEB" w:rsidP="00041562">
            <w:pPr>
              <w:ind w:left="-106" w:right="-11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04" w:type="dxa"/>
          </w:tcPr>
          <w:p w14:paraId="597717F2" w14:textId="77777777" w:rsidR="00AE2FEB" w:rsidRDefault="00AE2FEB" w:rsidP="002F57C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874" w:type="dxa"/>
          </w:tcPr>
          <w:p w14:paraId="48DE75FB" w14:textId="77777777" w:rsidR="00AE2FEB" w:rsidRDefault="00AE2FEB" w:rsidP="00041562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38798B75" w14:textId="77777777" w:rsidR="00CA4B79" w:rsidRDefault="00EB183D" w:rsidP="008F1B63">
      <w:pPr>
        <w:ind w:right="567"/>
        <w:rPr>
          <w:rFonts w:cs="Arial"/>
          <w:b/>
          <w:sz w:val="16"/>
          <w:szCs w:val="16"/>
        </w:rPr>
      </w:pPr>
      <w:r w:rsidRPr="00B577E8">
        <w:rPr>
          <w:rFonts w:cs="Arial"/>
          <w:b/>
          <w:sz w:val="16"/>
          <w:szCs w:val="16"/>
          <w:vertAlign w:val="superscript"/>
        </w:rPr>
        <w:t>1</w:t>
      </w:r>
      <w:r w:rsidRPr="00B577E8">
        <w:rPr>
          <w:rFonts w:cs="Arial"/>
          <w:b/>
          <w:sz w:val="16"/>
          <w:szCs w:val="16"/>
        </w:rPr>
        <w:t xml:space="preserve"> </w:t>
      </w:r>
      <w:r w:rsidR="005A17AF" w:rsidRPr="00B577E8">
        <w:rPr>
          <w:rFonts w:cs="Arial"/>
          <w:b/>
          <w:sz w:val="16"/>
          <w:szCs w:val="16"/>
        </w:rPr>
        <w:t>Joindre les CV et les copies des diplômes</w:t>
      </w:r>
    </w:p>
    <w:p w14:paraId="29E7C7DE" w14:textId="77777777" w:rsidR="00CA4B79" w:rsidRPr="00B577E8" w:rsidRDefault="00CA4B79" w:rsidP="008F1B63">
      <w:pPr>
        <w:ind w:right="567"/>
        <w:rPr>
          <w:b/>
          <w:sz w:val="16"/>
          <w:szCs w:val="16"/>
        </w:rPr>
      </w:pPr>
    </w:p>
    <w:sectPr w:rsidR="00CA4B79" w:rsidRPr="00B577E8" w:rsidSect="00C3504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851" w:right="567" w:bottom="709" w:left="1134" w:header="56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35748" w14:textId="77777777" w:rsidR="00DB5714" w:rsidRDefault="00DB5714">
      <w:r>
        <w:separator/>
      </w:r>
    </w:p>
  </w:endnote>
  <w:endnote w:type="continuationSeparator" w:id="0">
    <w:p w14:paraId="6BB3E782" w14:textId="77777777" w:rsidR="00DB5714" w:rsidRDefault="00DB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82942" w14:textId="77777777" w:rsidR="00B37BDF" w:rsidRDefault="00B37BDF">
    <w:pPr>
      <w:pBdr>
        <w:top w:val="single" w:sz="4" w:space="5" w:color="auto"/>
      </w:pBdr>
      <w:tabs>
        <w:tab w:val="center" w:pos="4820"/>
        <w:tab w:val="right" w:pos="9923"/>
      </w:tabs>
      <w:ind w:right="-1"/>
      <w:rPr>
        <w:sz w:val="16"/>
      </w:rPr>
    </w:pP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8F1B63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 w:rsidRPr="00396A94">
      <w:rPr>
        <w:rStyle w:val="Numrodepage"/>
        <w:sz w:val="16"/>
        <w:szCs w:val="16"/>
      </w:rPr>
      <w:fldChar w:fldCharType="begin"/>
    </w:r>
    <w:r w:rsidRPr="00396A94">
      <w:rPr>
        <w:rStyle w:val="Numrodepage"/>
        <w:sz w:val="16"/>
        <w:szCs w:val="16"/>
      </w:rPr>
      <w:instrText xml:space="preserve"> NUMPAGES </w:instrText>
    </w:r>
    <w:r w:rsidRPr="00396A94">
      <w:rPr>
        <w:rStyle w:val="Numrodepage"/>
        <w:sz w:val="16"/>
        <w:szCs w:val="16"/>
      </w:rPr>
      <w:fldChar w:fldCharType="separate"/>
    </w:r>
    <w:r w:rsidR="008F1B63">
      <w:rPr>
        <w:rStyle w:val="Numrodepage"/>
        <w:noProof/>
        <w:sz w:val="16"/>
        <w:szCs w:val="16"/>
      </w:rPr>
      <w:t>1</w:t>
    </w:r>
    <w:r w:rsidRPr="00396A94">
      <w:rPr>
        <w:rStyle w:val="Numrodepage"/>
        <w:sz w:val="16"/>
        <w:szCs w:val="16"/>
      </w:rPr>
      <w:fldChar w:fldCharType="end"/>
    </w:r>
    <w:r>
      <w:rPr>
        <w:sz w:val="16"/>
      </w:rPr>
      <w:tab/>
      <w:t>4728bis (</w:t>
    </w:r>
    <w:r w:rsidR="001D7874">
      <w:rPr>
        <w:sz w:val="16"/>
      </w:rPr>
      <w:t>31.08</w:t>
    </w:r>
    <w:r w:rsidR="00CF0278">
      <w:rPr>
        <w:sz w:val="16"/>
      </w:rPr>
      <w:t>.2021</w:t>
    </w:r>
    <w:r>
      <w:rPr>
        <w:sz w:val="1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3" w:type="dxa"/>
      <w:tblInd w:w="-214" w:type="dxa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142"/>
      <w:gridCol w:w="284"/>
      <w:gridCol w:w="8497"/>
    </w:tblGrid>
    <w:tr w:rsidR="00B37BDF" w:rsidRPr="00672C1C" w14:paraId="164A6782" w14:textId="77777777">
      <w:trPr>
        <w:trHeight w:val="885"/>
      </w:trPr>
      <w:tc>
        <w:tcPr>
          <w:tcW w:w="1142" w:type="dxa"/>
          <w:vAlign w:val="bottom"/>
        </w:tcPr>
        <w:p w14:paraId="52E9F705" w14:textId="77777777" w:rsidR="00B37BDF" w:rsidRDefault="00B37BDF" w:rsidP="000F787B">
          <w:pPr>
            <w:ind w:right="-9135"/>
            <w:jc w:val="center"/>
            <w:rPr>
              <w:i/>
            </w:rPr>
          </w:pPr>
        </w:p>
      </w:tc>
      <w:tc>
        <w:tcPr>
          <w:tcW w:w="284" w:type="dxa"/>
          <w:vAlign w:val="bottom"/>
        </w:tcPr>
        <w:p w14:paraId="74B6607E" w14:textId="77777777" w:rsidR="00B37BDF" w:rsidRDefault="00B37BDF" w:rsidP="000F787B">
          <w:pPr>
            <w:pStyle w:val="Pieddepage"/>
            <w:jc w:val="center"/>
          </w:pPr>
        </w:p>
      </w:tc>
      <w:tc>
        <w:tcPr>
          <w:tcW w:w="8497" w:type="dxa"/>
          <w:vAlign w:val="bottom"/>
        </w:tcPr>
        <w:p w14:paraId="13A0AE46" w14:textId="77777777" w:rsidR="00B37BDF" w:rsidRPr="00672C1C" w:rsidRDefault="00B37BDF" w:rsidP="000F787B">
          <w:pPr>
            <w:pStyle w:val="Pieddepage"/>
            <w:tabs>
              <w:tab w:val="clear" w:pos="4536"/>
            </w:tabs>
            <w:ind w:right="-70"/>
            <w:rPr>
              <w:spacing w:val="-6"/>
              <w:sz w:val="16"/>
              <w:lang w:val="fr-CH"/>
            </w:rPr>
          </w:pPr>
        </w:p>
      </w:tc>
    </w:tr>
  </w:tbl>
  <w:p w14:paraId="3F71A2EB" w14:textId="77777777" w:rsidR="00B37BDF" w:rsidRDefault="00B37BDF" w:rsidP="000F787B">
    <w:pPr>
      <w:pStyle w:val="Pieddepage"/>
      <w:tabs>
        <w:tab w:val="clear" w:pos="9072"/>
        <w:tab w:val="right" w:pos="9923"/>
      </w:tabs>
      <w:spacing w:before="120"/>
      <w:ind w:righ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B6A9D" w14:textId="77777777" w:rsidR="00DB5714" w:rsidRDefault="00DB5714">
      <w:r>
        <w:separator/>
      </w:r>
    </w:p>
  </w:footnote>
  <w:footnote w:type="continuationSeparator" w:id="0">
    <w:p w14:paraId="49EEDD61" w14:textId="77777777" w:rsidR="00DB5714" w:rsidRDefault="00DB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750"/>
    </w:tblGrid>
    <w:tr w:rsidR="00B37BDF" w14:paraId="55DAA0CD" w14:textId="77777777">
      <w:trPr>
        <w:trHeight w:val="993"/>
      </w:trPr>
      <w:tc>
        <w:tcPr>
          <w:tcW w:w="637" w:type="dxa"/>
        </w:tcPr>
        <w:p w14:paraId="0198AB7D" w14:textId="77777777" w:rsidR="00B37BDF" w:rsidRDefault="009C4E70" w:rsidP="000F787B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 wp14:anchorId="0880650F" wp14:editId="40B1B10A">
                <wp:extent cx="311150" cy="539750"/>
                <wp:effectExtent l="0" t="0" r="0" b="0"/>
                <wp:docPr id="1" name="Image 1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58F79886" w14:textId="77777777" w:rsidR="00B37BDF" w:rsidRPr="00682032" w:rsidRDefault="00E8740E" w:rsidP="000F787B">
          <w:pPr>
            <w:ind w:left="-68"/>
            <w:rPr>
              <w:bCs/>
              <w:sz w:val="16"/>
              <w:szCs w:val="16"/>
            </w:rPr>
          </w:pPr>
          <w:r w:rsidRPr="00682032">
            <w:rPr>
              <w:bCs/>
              <w:sz w:val="16"/>
              <w:szCs w:val="16"/>
            </w:rPr>
            <w:t>Direction générale du territoire et du logement</w:t>
          </w:r>
        </w:p>
        <w:p w14:paraId="2DA33CC6" w14:textId="77777777" w:rsidR="00B37BDF" w:rsidRDefault="002A204C" w:rsidP="00682032">
          <w:pPr>
            <w:ind w:left="-66"/>
          </w:pPr>
          <w:r w:rsidRPr="00325D0E">
            <w:rPr>
              <w:b/>
              <w:sz w:val="16"/>
              <w:szCs w:val="16"/>
            </w:rPr>
            <w:t>Direction du cadastre et de la géoinformation</w:t>
          </w:r>
        </w:p>
      </w:tc>
      <w:tc>
        <w:tcPr>
          <w:tcW w:w="4750" w:type="dxa"/>
        </w:tcPr>
        <w:p w14:paraId="6A5F530A" w14:textId="77777777" w:rsidR="00B37BDF" w:rsidRDefault="00B37BDF" w:rsidP="00C35046">
          <w:pPr>
            <w:tabs>
              <w:tab w:val="right" w:pos="4610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14:paraId="6601A20A" w14:textId="77777777" w:rsidR="00B37BDF" w:rsidRDefault="00B37BDF" w:rsidP="00C35046">
          <w:pPr>
            <w:tabs>
              <w:tab w:val="right" w:pos="4610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14:paraId="67B239B0" w14:textId="77777777" w:rsidR="00B37BDF" w:rsidRDefault="00B37BDF" w:rsidP="00C35046">
          <w:pPr>
            <w:tabs>
              <w:tab w:val="right" w:pos="4610"/>
            </w:tabs>
            <w:spacing w:before="40" w:after="80"/>
            <w:ind w:right="0"/>
            <w:jc w:val="both"/>
            <w:rPr>
              <w:sz w:val="12"/>
            </w:rPr>
          </w:pPr>
          <w:r>
            <w:rPr>
              <w:sz w:val="12"/>
            </w:rPr>
            <w:tab/>
          </w:r>
          <w:r w:rsidRPr="00D2143F">
            <w:rPr>
              <w:sz w:val="14"/>
              <w:szCs w:val="14"/>
            </w:rPr>
            <w:t>Répartition des tâches</w:t>
          </w:r>
        </w:p>
        <w:p w14:paraId="3B5C0FE5" w14:textId="77777777" w:rsidR="00B37BDF" w:rsidRDefault="00B37BDF" w:rsidP="00C35046">
          <w:pPr>
            <w:tabs>
              <w:tab w:val="right" w:pos="4610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Fiche</w:t>
          </w:r>
        </w:p>
      </w:tc>
    </w:tr>
  </w:tbl>
  <w:p w14:paraId="3F57C5CB" w14:textId="77777777" w:rsidR="00B37BDF" w:rsidRDefault="00B37BDF" w:rsidP="000F787B">
    <w:pPr>
      <w:tabs>
        <w:tab w:val="right" w:pos="9781"/>
      </w:tabs>
      <w:spacing w:before="60"/>
      <w:ind w:right="14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7"/>
      <w:gridCol w:w="4678"/>
      <w:gridCol w:w="4536"/>
    </w:tblGrid>
    <w:tr w:rsidR="00B37BDF" w14:paraId="0A51C456" w14:textId="77777777">
      <w:trPr>
        <w:trHeight w:val="993"/>
      </w:trPr>
      <w:tc>
        <w:tcPr>
          <w:tcW w:w="637" w:type="dxa"/>
        </w:tcPr>
        <w:p w14:paraId="4D05CDF3" w14:textId="77777777" w:rsidR="00B37BDF" w:rsidRDefault="009C4E70">
          <w:pPr>
            <w:tabs>
              <w:tab w:val="left" w:pos="851"/>
            </w:tabs>
            <w:spacing w:before="60"/>
            <w:ind w:right="0"/>
          </w:pPr>
          <w:r>
            <w:rPr>
              <w:noProof/>
              <w:lang w:val="fr-CH"/>
            </w:rPr>
            <w:drawing>
              <wp:inline distT="0" distB="0" distL="0" distR="0" wp14:anchorId="7BE19622" wp14:editId="18499DD3">
                <wp:extent cx="311150" cy="539750"/>
                <wp:effectExtent l="0" t="0" r="0" b="0"/>
                <wp:docPr id="2" name="Image 2" descr="logo-g-lettre-n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g-lettre-n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15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72BABCBD" w14:textId="77777777" w:rsidR="00B37BDF" w:rsidRDefault="00B37BDF">
          <w:pPr>
            <w:ind w:left="-68"/>
            <w:rPr>
              <w:b/>
              <w:sz w:val="12"/>
            </w:rPr>
          </w:pPr>
        </w:p>
        <w:p w14:paraId="00E79A39" w14:textId="77777777" w:rsidR="00B37BDF" w:rsidRDefault="00B37BDF">
          <w:pPr>
            <w:ind w:left="-68"/>
            <w:rPr>
              <w:sz w:val="12"/>
            </w:rPr>
          </w:pPr>
          <w:r>
            <w:rPr>
              <w:b/>
              <w:sz w:val="16"/>
            </w:rPr>
            <w:t xml:space="preserve">Office de l’information </w:t>
          </w:r>
        </w:p>
        <w:p w14:paraId="50141E0D" w14:textId="77777777" w:rsidR="00B37BDF" w:rsidRDefault="00B37BDF">
          <w:pPr>
            <w:ind w:left="-68" w:right="0"/>
          </w:pPr>
          <w:proofErr w:type="gramStart"/>
          <w:r>
            <w:rPr>
              <w:b/>
              <w:sz w:val="16"/>
            </w:rPr>
            <w:t>sur</w:t>
          </w:r>
          <w:proofErr w:type="gramEnd"/>
          <w:r>
            <w:rPr>
              <w:b/>
              <w:sz w:val="16"/>
            </w:rPr>
            <w:t xml:space="preserve"> le territoire</w:t>
          </w:r>
          <w:r>
            <w:rPr>
              <w:sz w:val="12"/>
            </w:rPr>
            <w:t xml:space="preserve"> </w:t>
          </w:r>
        </w:p>
      </w:tc>
      <w:tc>
        <w:tcPr>
          <w:tcW w:w="4536" w:type="dxa"/>
        </w:tcPr>
        <w:p w14:paraId="2ED1AC0C" w14:textId="77777777" w:rsidR="00B37BDF" w:rsidRDefault="00B37BDF">
          <w:pPr>
            <w:tabs>
              <w:tab w:val="right" w:pos="4396"/>
            </w:tabs>
            <w:spacing w:before="60"/>
            <w:ind w:right="0"/>
            <w:jc w:val="both"/>
            <w:rPr>
              <w:caps/>
              <w:sz w:val="12"/>
            </w:rPr>
          </w:pPr>
          <w:r>
            <w:rPr>
              <w:sz w:val="12"/>
            </w:rPr>
            <w:tab/>
            <w:t>MENSURATION OFFICIELLE</w:t>
          </w:r>
        </w:p>
        <w:p w14:paraId="3CC206B3" w14:textId="77777777" w:rsidR="00B37BDF" w:rsidRDefault="00B37BDF">
          <w:pPr>
            <w:tabs>
              <w:tab w:val="right" w:pos="4396"/>
            </w:tabs>
            <w:ind w:right="0"/>
            <w:jc w:val="both"/>
            <w:rPr>
              <w:caps/>
              <w:sz w:val="12"/>
            </w:rPr>
          </w:pPr>
          <w:r>
            <w:rPr>
              <w:caps/>
              <w:sz w:val="12"/>
            </w:rPr>
            <w:tab/>
            <w:t>MENSURATION</w:t>
          </w:r>
        </w:p>
        <w:p w14:paraId="7A87DFA9" w14:textId="77777777" w:rsidR="00B37BDF" w:rsidRPr="007C0129" w:rsidRDefault="00B37BDF">
          <w:pPr>
            <w:tabs>
              <w:tab w:val="right" w:pos="4396"/>
            </w:tabs>
            <w:spacing w:before="40" w:after="80"/>
            <w:ind w:right="0"/>
            <w:jc w:val="both"/>
            <w:rPr>
              <w:sz w:val="14"/>
              <w:szCs w:val="14"/>
            </w:rPr>
          </w:pPr>
          <w:r>
            <w:rPr>
              <w:sz w:val="12"/>
            </w:rPr>
            <w:tab/>
          </w:r>
          <w:r>
            <w:rPr>
              <w:sz w:val="14"/>
              <w:szCs w:val="14"/>
            </w:rPr>
            <w:t>Organisation des travaux</w:t>
          </w:r>
        </w:p>
        <w:p w14:paraId="499C400B" w14:textId="77777777" w:rsidR="00B37BDF" w:rsidRDefault="00B37BDF">
          <w:pPr>
            <w:tabs>
              <w:tab w:val="right" w:pos="4396"/>
            </w:tabs>
            <w:spacing w:after="60"/>
            <w:ind w:right="0"/>
            <w:jc w:val="both"/>
            <w:rPr>
              <w:sz w:val="16"/>
            </w:rPr>
          </w:pPr>
          <w:r>
            <w:rPr>
              <w:sz w:val="14"/>
            </w:rPr>
            <w:tab/>
            <w:t>Norme</w:t>
          </w:r>
        </w:p>
      </w:tc>
    </w:tr>
  </w:tbl>
  <w:p w14:paraId="7DE5BEA7" w14:textId="77777777" w:rsidR="00B37BDF" w:rsidRDefault="00B37BDF">
    <w:pPr>
      <w:tabs>
        <w:tab w:val="left" w:pos="851"/>
      </w:tabs>
      <w:ind w:righ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587048C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8A3EE1"/>
    <w:multiLevelType w:val="singleLevel"/>
    <w:tmpl w:val="E3224C22"/>
    <w:lvl w:ilvl="0">
      <w:start w:val="1"/>
      <w:numFmt w:val="decimal"/>
      <w:lvlText w:val="4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03630942"/>
    <w:multiLevelType w:val="singleLevel"/>
    <w:tmpl w:val="F4E81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9B438E"/>
    <w:multiLevelType w:val="singleLevel"/>
    <w:tmpl w:val="32B84D32"/>
    <w:lvl w:ilvl="0">
      <w:start w:val="1"/>
      <w:numFmt w:val="bullet"/>
      <w:pStyle w:val="num1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680C3A"/>
    <w:multiLevelType w:val="multilevel"/>
    <w:tmpl w:val="3992E03C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583B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52B0CC5"/>
    <w:multiLevelType w:val="singleLevel"/>
    <w:tmpl w:val="1002830C"/>
    <w:lvl w:ilvl="0">
      <w:start w:val="3"/>
      <w:numFmt w:val="decimal"/>
      <w:lvlText w:val="%1. 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 w15:restartNumberingAfterBreak="0">
    <w:nsid w:val="2C5276EB"/>
    <w:multiLevelType w:val="singleLevel"/>
    <w:tmpl w:val="27821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7A1539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85B4BF4"/>
    <w:multiLevelType w:val="multilevel"/>
    <w:tmpl w:val="2A545E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9147A7D"/>
    <w:multiLevelType w:val="multilevel"/>
    <w:tmpl w:val="7CE0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E8249D5"/>
    <w:multiLevelType w:val="singleLevel"/>
    <w:tmpl w:val="C978B7D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8076BDF"/>
    <w:multiLevelType w:val="singleLevel"/>
    <w:tmpl w:val="FF782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B5037"/>
    <w:multiLevelType w:val="singleLevel"/>
    <w:tmpl w:val="D8FE35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86E0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C738E1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14C1095"/>
    <w:multiLevelType w:val="singleLevel"/>
    <w:tmpl w:val="A2A048B2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</w:abstractNum>
  <w:abstractNum w:abstractNumId="17" w15:restartNumberingAfterBreak="0">
    <w:nsid w:val="537F642C"/>
    <w:multiLevelType w:val="singleLevel"/>
    <w:tmpl w:val="95E87A38"/>
    <w:lvl w:ilvl="0">
      <w:start w:val="1"/>
      <w:numFmt w:val="decimal"/>
      <w:lvlText w:val="2.%1 "/>
      <w:legacy w:legacy="1" w:legacySpace="0" w:legacyIndent="567"/>
      <w:lvlJc w:val="left"/>
      <w:pPr>
        <w:ind w:left="1134" w:hanging="567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8" w15:restartNumberingAfterBreak="0">
    <w:nsid w:val="544D4FB0"/>
    <w:multiLevelType w:val="singleLevel"/>
    <w:tmpl w:val="D2E8BA32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hint="default"/>
        <w:b w:val="0"/>
        <w:i w:val="0"/>
        <w:sz w:val="24"/>
      </w:rPr>
    </w:lvl>
  </w:abstractNum>
  <w:abstractNum w:abstractNumId="19" w15:restartNumberingAfterBreak="0">
    <w:nsid w:val="597520B8"/>
    <w:multiLevelType w:val="singleLevel"/>
    <w:tmpl w:val="F52C3C34"/>
    <w:lvl w:ilvl="0">
      <w:start w:val="1"/>
      <w:numFmt w:val="bullet"/>
      <w:pStyle w:val="num1Titr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AB345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FE1050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B814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31E4A9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9B803EC"/>
    <w:multiLevelType w:val="singleLevel"/>
    <w:tmpl w:val="51DAACDA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CE60A0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3AC5E4D"/>
    <w:multiLevelType w:val="hybridMultilevel"/>
    <w:tmpl w:val="7A1E3270"/>
    <w:lvl w:ilvl="0" w:tplc="F9944C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314D"/>
    <w:multiLevelType w:val="singleLevel"/>
    <w:tmpl w:val="949A41DA"/>
    <w:lvl w:ilvl="0">
      <w:start w:val="1"/>
      <w:numFmt w:val="bullet"/>
      <w:pStyle w:val="num1Titre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826174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85D6A1C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97541DE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C8C5258"/>
    <w:multiLevelType w:val="singleLevel"/>
    <w:tmpl w:val="110A337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7C995F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CDE134C"/>
    <w:multiLevelType w:val="singleLevel"/>
    <w:tmpl w:val="CA6C0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9A1F7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1"/>
  </w:num>
  <w:num w:numId="5">
    <w:abstractNumId w:val="33"/>
  </w:num>
  <w:num w:numId="6">
    <w:abstractNumId w:val="10"/>
  </w:num>
  <w:num w:numId="7">
    <w:abstractNumId w:val="4"/>
  </w:num>
  <w:num w:numId="8">
    <w:abstractNumId w:val="3"/>
  </w:num>
  <w:num w:numId="9">
    <w:abstractNumId w:val="13"/>
  </w:num>
  <w:num w:numId="10">
    <w:abstractNumId w:val="19"/>
  </w:num>
  <w:num w:numId="11">
    <w:abstractNumId w:val="27"/>
  </w:num>
  <w:num w:numId="12">
    <w:abstractNumId w:val="27"/>
  </w:num>
  <w:num w:numId="13">
    <w:abstractNumId w:val="19"/>
  </w:num>
  <w:num w:numId="14">
    <w:abstractNumId w:val="16"/>
  </w:num>
  <w:num w:numId="15">
    <w:abstractNumId w:val="0"/>
  </w:num>
  <w:num w:numId="16">
    <w:abstractNumId w:val="9"/>
  </w:num>
  <w:num w:numId="17">
    <w:abstractNumId w:val="23"/>
  </w:num>
  <w:num w:numId="18">
    <w:abstractNumId w:val="20"/>
  </w:num>
  <w:num w:numId="19">
    <w:abstractNumId w:val="34"/>
  </w:num>
  <w:num w:numId="20">
    <w:abstractNumId w:val="14"/>
  </w:num>
  <w:num w:numId="21">
    <w:abstractNumId w:val="5"/>
  </w:num>
  <w:num w:numId="22">
    <w:abstractNumId w:val="2"/>
  </w:num>
  <w:num w:numId="23">
    <w:abstractNumId w:val="12"/>
  </w:num>
  <w:num w:numId="24">
    <w:abstractNumId w:val="25"/>
  </w:num>
  <w:num w:numId="25">
    <w:abstractNumId w:val="32"/>
  </w:num>
  <w:num w:numId="26">
    <w:abstractNumId w:val="21"/>
  </w:num>
  <w:num w:numId="27">
    <w:abstractNumId w:val="28"/>
  </w:num>
  <w:num w:numId="28">
    <w:abstractNumId w:val="11"/>
  </w:num>
  <w:num w:numId="29">
    <w:abstractNumId w:val="7"/>
  </w:num>
  <w:num w:numId="30">
    <w:abstractNumId w:val="24"/>
  </w:num>
  <w:num w:numId="31">
    <w:abstractNumId w:val="31"/>
  </w:num>
  <w:num w:numId="32">
    <w:abstractNumId w:val="15"/>
  </w:num>
  <w:num w:numId="33">
    <w:abstractNumId w:val="29"/>
  </w:num>
  <w:num w:numId="34">
    <w:abstractNumId w:val="30"/>
  </w:num>
  <w:num w:numId="35">
    <w:abstractNumId w:val="22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ctiveWritingStyle w:appName="MSWord" w:lang="fr-FR" w:vendorID="64" w:dllVersion="6" w:nlCheck="1" w:checkStyle="1"/>
  <w:activeWritingStyle w:appName="MSWord" w:lang="fr-CH" w:vendorID="64" w:dllVersion="6" w:nlCheck="1" w:checkStyle="1"/>
  <w:activeWritingStyle w:appName="MSWord" w:lang="fr-FR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14"/>
    <w:rsid w:val="00027AFD"/>
    <w:rsid w:val="00041562"/>
    <w:rsid w:val="00062A26"/>
    <w:rsid w:val="000747A5"/>
    <w:rsid w:val="00082E88"/>
    <w:rsid w:val="0008617B"/>
    <w:rsid w:val="00092534"/>
    <w:rsid w:val="0009513F"/>
    <w:rsid w:val="00095213"/>
    <w:rsid w:val="000B1432"/>
    <w:rsid w:val="000D4679"/>
    <w:rsid w:val="000D5B81"/>
    <w:rsid w:val="000F787B"/>
    <w:rsid w:val="00112292"/>
    <w:rsid w:val="001178CD"/>
    <w:rsid w:val="00131816"/>
    <w:rsid w:val="00155D0F"/>
    <w:rsid w:val="00182807"/>
    <w:rsid w:val="00187B71"/>
    <w:rsid w:val="0019539F"/>
    <w:rsid w:val="00195ADB"/>
    <w:rsid w:val="001A4988"/>
    <w:rsid w:val="001C52A1"/>
    <w:rsid w:val="001D2E0F"/>
    <w:rsid w:val="001D7874"/>
    <w:rsid w:val="001F130A"/>
    <w:rsid w:val="001F309A"/>
    <w:rsid w:val="00222266"/>
    <w:rsid w:val="00222CBB"/>
    <w:rsid w:val="00233956"/>
    <w:rsid w:val="002430A4"/>
    <w:rsid w:val="00250BF8"/>
    <w:rsid w:val="002A06B0"/>
    <w:rsid w:val="002A204C"/>
    <w:rsid w:val="002A7CA9"/>
    <w:rsid w:val="002B1CF7"/>
    <w:rsid w:val="002C6097"/>
    <w:rsid w:val="002C7D3C"/>
    <w:rsid w:val="002F57C8"/>
    <w:rsid w:val="00310072"/>
    <w:rsid w:val="00310238"/>
    <w:rsid w:val="0032401F"/>
    <w:rsid w:val="00325D0E"/>
    <w:rsid w:val="0033082F"/>
    <w:rsid w:val="0034100D"/>
    <w:rsid w:val="003627B5"/>
    <w:rsid w:val="0037409B"/>
    <w:rsid w:val="00396A94"/>
    <w:rsid w:val="00397968"/>
    <w:rsid w:val="003C2C50"/>
    <w:rsid w:val="0040148E"/>
    <w:rsid w:val="00404685"/>
    <w:rsid w:val="004124AE"/>
    <w:rsid w:val="00420B85"/>
    <w:rsid w:val="004A6F49"/>
    <w:rsid w:val="004D4322"/>
    <w:rsid w:val="00553710"/>
    <w:rsid w:val="0059116C"/>
    <w:rsid w:val="005A17AF"/>
    <w:rsid w:val="005C4BDE"/>
    <w:rsid w:val="0061075D"/>
    <w:rsid w:val="00626347"/>
    <w:rsid w:val="00682032"/>
    <w:rsid w:val="00682C31"/>
    <w:rsid w:val="00684355"/>
    <w:rsid w:val="006A0E7F"/>
    <w:rsid w:val="006A2D48"/>
    <w:rsid w:val="006E5870"/>
    <w:rsid w:val="006F73E9"/>
    <w:rsid w:val="00707760"/>
    <w:rsid w:val="00744C43"/>
    <w:rsid w:val="00753F72"/>
    <w:rsid w:val="00755DC6"/>
    <w:rsid w:val="00770F55"/>
    <w:rsid w:val="00795DDB"/>
    <w:rsid w:val="007B38F7"/>
    <w:rsid w:val="007B3BF8"/>
    <w:rsid w:val="007C0129"/>
    <w:rsid w:val="007D6BE4"/>
    <w:rsid w:val="007E183A"/>
    <w:rsid w:val="007F64E6"/>
    <w:rsid w:val="00820187"/>
    <w:rsid w:val="0085102A"/>
    <w:rsid w:val="0085110E"/>
    <w:rsid w:val="0085212F"/>
    <w:rsid w:val="00866260"/>
    <w:rsid w:val="008678E7"/>
    <w:rsid w:val="00871ACF"/>
    <w:rsid w:val="008964F7"/>
    <w:rsid w:val="008B1463"/>
    <w:rsid w:val="008B4E73"/>
    <w:rsid w:val="008F1B63"/>
    <w:rsid w:val="008F1C32"/>
    <w:rsid w:val="009A27E1"/>
    <w:rsid w:val="009A40C5"/>
    <w:rsid w:val="009A73D3"/>
    <w:rsid w:val="009B1982"/>
    <w:rsid w:val="009B3340"/>
    <w:rsid w:val="009C4E70"/>
    <w:rsid w:val="009E048A"/>
    <w:rsid w:val="009E13FE"/>
    <w:rsid w:val="009F1DAC"/>
    <w:rsid w:val="00A1388A"/>
    <w:rsid w:val="00A71A8A"/>
    <w:rsid w:val="00A77EFD"/>
    <w:rsid w:val="00AA2E79"/>
    <w:rsid w:val="00AB62DD"/>
    <w:rsid w:val="00AE2FEB"/>
    <w:rsid w:val="00AF6770"/>
    <w:rsid w:val="00AF6820"/>
    <w:rsid w:val="00B00080"/>
    <w:rsid w:val="00B0343A"/>
    <w:rsid w:val="00B37BDF"/>
    <w:rsid w:val="00B42F0F"/>
    <w:rsid w:val="00B43867"/>
    <w:rsid w:val="00B4643D"/>
    <w:rsid w:val="00B50B67"/>
    <w:rsid w:val="00B577E8"/>
    <w:rsid w:val="00B66B06"/>
    <w:rsid w:val="00B736B3"/>
    <w:rsid w:val="00BA58A6"/>
    <w:rsid w:val="00BB3EBD"/>
    <w:rsid w:val="00BB6F55"/>
    <w:rsid w:val="00BD1453"/>
    <w:rsid w:val="00BD15F8"/>
    <w:rsid w:val="00BD6C6A"/>
    <w:rsid w:val="00BF02A5"/>
    <w:rsid w:val="00BF41FC"/>
    <w:rsid w:val="00BF5E79"/>
    <w:rsid w:val="00C074DE"/>
    <w:rsid w:val="00C10A30"/>
    <w:rsid w:val="00C12386"/>
    <w:rsid w:val="00C13907"/>
    <w:rsid w:val="00C35046"/>
    <w:rsid w:val="00C41E6A"/>
    <w:rsid w:val="00C4376E"/>
    <w:rsid w:val="00C774A4"/>
    <w:rsid w:val="00CA4B79"/>
    <w:rsid w:val="00CB0965"/>
    <w:rsid w:val="00CB78B8"/>
    <w:rsid w:val="00CC211C"/>
    <w:rsid w:val="00CD5F8A"/>
    <w:rsid w:val="00CE3967"/>
    <w:rsid w:val="00CF0278"/>
    <w:rsid w:val="00CF4C40"/>
    <w:rsid w:val="00CF768B"/>
    <w:rsid w:val="00D050EA"/>
    <w:rsid w:val="00D2143F"/>
    <w:rsid w:val="00D36C97"/>
    <w:rsid w:val="00D431D8"/>
    <w:rsid w:val="00D44A2F"/>
    <w:rsid w:val="00D47263"/>
    <w:rsid w:val="00D537D2"/>
    <w:rsid w:val="00DB0566"/>
    <w:rsid w:val="00DB5714"/>
    <w:rsid w:val="00E017B7"/>
    <w:rsid w:val="00E14A52"/>
    <w:rsid w:val="00E174CB"/>
    <w:rsid w:val="00E34200"/>
    <w:rsid w:val="00E57F7D"/>
    <w:rsid w:val="00E63E38"/>
    <w:rsid w:val="00E70C96"/>
    <w:rsid w:val="00E73DE0"/>
    <w:rsid w:val="00E820F6"/>
    <w:rsid w:val="00E8740E"/>
    <w:rsid w:val="00E96A66"/>
    <w:rsid w:val="00EB183D"/>
    <w:rsid w:val="00EC7EC4"/>
    <w:rsid w:val="00EF1D76"/>
    <w:rsid w:val="00F01C8F"/>
    <w:rsid w:val="00F23491"/>
    <w:rsid w:val="00F30865"/>
    <w:rsid w:val="00F32AE8"/>
    <w:rsid w:val="00F33D5B"/>
    <w:rsid w:val="00F33EC2"/>
    <w:rsid w:val="00F469A6"/>
    <w:rsid w:val="00F555D5"/>
    <w:rsid w:val="00F646D2"/>
    <w:rsid w:val="00F8302A"/>
    <w:rsid w:val="00F879F3"/>
    <w:rsid w:val="00F90A7D"/>
    <w:rsid w:val="00FA149E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62B7C3"/>
  <w15:docId w15:val="{8FEE56CA-3462-46F3-A2F9-A3DF046B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E88"/>
    <w:pPr>
      <w:ind w:right="566"/>
    </w:pPr>
    <w:rPr>
      <w:rFonts w:ascii="Arial" w:hAnsi="Arial"/>
      <w:lang w:val="fr-FR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spacing w:before="480" w:after="120"/>
      <w:ind w:right="142"/>
      <w:outlineLvl w:val="0"/>
    </w:pPr>
    <w:rPr>
      <w:b/>
      <w:kern w:val="28"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tabs>
        <w:tab w:val="clear" w:pos="576"/>
      </w:tabs>
      <w:spacing w:before="360"/>
      <w:ind w:left="998" w:right="567" w:hanging="578"/>
      <w:outlineLvl w:val="1"/>
    </w:pPr>
    <w:rPr>
      <w:b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desmatires">
    <w:name w:val="Table des matières"/>
    <w:basedOn w:val="Normal"/>
    <w:next w:val="Normal"/>
    <w:pPr>
      <w:spacing w:before="120" w:after="120"/>
      <w:ind w:right="141"/>
    </w:pPr>
  </w:style>
  <w:style w:type="paragraph" w:customStyle="1" w:styleId="num1Titre2">
    <w:name w:val="énum1§Titre2"/>
    <w:basedOn w:val="num2Titre1"/>
    <w:next w:val="Normal"/>
    <w:pPr>
      <w:numPr>
        <w:numId w:val="10"/>
      </w:numPr>
      <w:tabs>
        <w:tab w:val="clear" w:pos="360"/>
        <w:tab w:val="num" w:pos="1418"/>
      </w:tabs>
      <w:ind w:left="1417" w:hanging="425"/>
    </w:pPr>
  </w:style>
  <w:style w:type="paragraph" w:customStyle="1" w:styleId="num2Titre1">
    <w:name w:val="énum2§Titre1"/>
    <w:basedOn w:val="Normal"/>
    <w:pPr>
      <w:tabs>
        <w:tab w:val="num" w:pos="1276"/>
      </w:tabs>
      <w:spacing w:before="60"/>
      <w:ind w:left="1276" w:right="142" w:hanging="425"/>
      <w:jc w:val="both"/>
    </w:pPr>
  </w:style>
  <w:style w:type="paragraph" w:styleId="Signature">
    <w:name w:val="Signature"/>
    <w:basedOn w:val="Normal"/>
    <w:pPr>
      <w:ind w:left="5103"/>
      <w:jc w:val="center"/>
    </w:pPr>
  </w:style>
  <w:style w:type="paragraph" w:customStyle="1" w:styleId="Titredudossier">
    <w:name w:val="Titre du dossier"/>
    <w:basedOn w:val="Normal"/>
    <w:next w:val="Tabledesmatires"/>
    <w:pPr>
      <w:spacing w:before="600" w:after="360"/>
      <w:ind w:right="141"/>
      <w:jc w:val="center"/>
    </w:pPr>
    <w:rPr>
      <w:b/>
      <w:sz w:val="24"/>
    </w:rPr>
  </w:style>
  <w:style w:type="paragraph" w:customStyle="1" w:styleId="Titre10">
    <w:name w:val="§Titre1"/>
    <w:basedOn w:val="Normal"/>
    <w:pPr>
      <w:spacing w:before="120"/>
      <w:ind w:left="425" w:right="142"/>
      <w:jc w:val="both"/>
    </w:pPr>
  </w:style>
  <w:style w:type="paragraph" w:customStyle="1" w:styleId="num2Titre2">
    <w:name w:val="énum2§Titre2"/>
    <w:basedOn w:val="Titre20"/>
    <w:next w:val="Normal"/>
    <w:pPr>
      <w:tabs>
        <w:tab w:val="left" w:pos="1843"/>
      </w:tabs>
      <w:spacing w:before="60"/>
      <w:ind w:left="0"/>
    </w:pPr>
  </w:style>
  <w:style w:type="paragraph" w:customStyle="1" w:styleId="Titre20">
    <w:name w:val="§Titre2"/>
    <w:basedOn w:val="Normal"/>
    <w:pPr>
      <w:spacing w:before="120"/>
      <w:ind w:left="992" w:right="142"/>
      <w:jc w:val="both"/>
    </w:pPr>
  </w:style>
  <w:style w:type="paragraph" w:styleId="TM1">
    <w:name w:val="toc 1"/>
    <w:basedOn w:val="Normal"/>
    <w:next w:val="Normal"/>
    <w:autoRedefine/>
    <w:semiHidden/>
    <w:pPr>
      <w:tabs>
        <w:tab w:val="left" w:pos="567"/>
        <w:tab w:val="left" w:leader="dot" w:pos="9497"/>
        <w:tab w:val="right" w:pos="9781"/>
      </w:tabs>
      <w:spacing w:before="120" w:after="40" w:line="360" w:lineRule="atLeast"/>
      <w:ind w:right="425"/>
      <w:jc w:val="both"/>
    </w:pPr>
    <w:rPr>
      <w:b/>
      <w:noProof/>
      <w:sz w:val="22"/>
    </w:rPr>
  </w:style>
  <w:style w:type="paragraph" w:styleId="TM2">
    <w:name w:val="toc 2"/>
    <w:basedOn w:val="Normal"/>
    <w:next w:val="Normal"/>
    <w:autoRedefine/>
    <w:semiHidden/>
    <w:pPr>
      <w:tabs>
        <w:tab w:val="left" w:pos="1134"/>
        <w:tab w:val="left" w:pos="1200"/>
        <w:tab w:val="left" w:leader="dot" w:pos="9498"/>
        <w:tab w:val="right" w:pos="9781"/>
      </w:tabs>
      <w:spacing w:before="120" w:line="240" w:lineRule="atLeast"/>
      <w:ind w:left="567" w:right="0"/>
      <w:jc w:val="both"/>
    </w:pPr>
    <w:rPr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134"/>
        <w:tab w:val="left" w:pos="1701"/>
        <w:tab w:val="left" w:leader="dot" w:pos="9497"/>
        <w:tab w:val="right" w:pos="9781"/>
      </w:tabs>
      <w:spacing w:before="120" w:line="200" w:lineRule="atLeast"/>
      <w:ind w:left="1134" w:right="0"/>
    </w:pPr>
    <w:rPr>
      <w:noProof/>
      <w:sz w:val="18"/>
    </w:r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customStyle="1" w:styleId="num1Titre1">
    <w:name w:val="énum1§Titre1"/>
    <w:basedOn w:val="Normal"/>
    <w:next w:val="Normal"/>
    <w:pPr>
      <w:numPr>
        <w:numId w:val="8"/>
      </w:numPr>
      <w:tabs>
        <w:tab w:val="clear" w:pos="360"/>
        <w:tab w:val="num" w:pos="851"/>
      </w:tabs>
      <w:spacing w:before="60"/>
      <w:ind w:left="851" w:right="142" w:hanging="426"/>
      <w:jc w:val="both"/>
    </w:pPr>
  </w:style>
  <w:style w:type="paragraph" w:customStyle="1" w:styleId="Titre30">
    <w:name w:val="§Titre3"/>
    <w:basedOn w:val="Titre20"/>
    <w:pPr>
      <w:ind w:left="1701"/>
    </w:pPr>
  </w:style>
  <w:style w:type="paragraph" w:customStyle="1" w:styleId="num1Titre3">
    <w:name w:val="énum1§Titre3"/>
    <w:basedOn w:val="num2Titre2"/>
    <w:pPr>
      <w:numPr>
        <w:numId w:val="12"/>
      </w:numPr>
      <w:tabs>
        <w:tab w:val="clear" w:pos="360"/>
        <w:tab w:val="clear" w:pos="1843"/>
        <w:tab w:val="left" w:pos="2127"/>
      </w:tabs>
      <w:ind w:left="2127" w:hanging="426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3">
    <w:name w:val="retrait 3"/>
    <w:basedOn w:val="Normal"/>
    <w:pPr>
      <w:tabs>
        <w:tab w:val="left" w:pos="560"/>
        <w:tab w:val="left" w:pos="6760"/>
      </w:tabs>
      <w:ind w:left="1240" w:right="-48" w:hanging="1220"/>
    </w:pPr>
    <w:rPr>
      <w:rFonts w:ascii="Courier" w:hAnsi="Courier"/>
    </w:rPr>
  </w:style>
  <w:style w:type="paragraph" w:customStyle="1" w:styleId="retrait1">
    <w:name w:val="retrait 1"/>
    <w:basedOn w:val="Normal"/>
    <w:pPr>
      <w:tabs>
        <w:tab w:val="left" w:pos="6760"/>
      </w:tabs>
      <w:ind w:left="560" w:right="-48" w:hanging="560"/>
    </w:pPr>
    <w:rPr>
      <w:rFonts w:ascii="Courier" w:hAnsi="Courier"/>
      <w:b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spacing w:before="1200" w:line="360" w:lineRule="auto"/>
      <w:ind w:right="567"/>
      <w:jc w:val="center"/>
    </w:pPr>
    <w:rPr>
      <w:b/>
      <w:sz w:val="32"/>
    </w:rPr>
  </w:style>
  <w:style w:type="paragraph" w:styleId="Normalcentr">
    <w:name w:val="Block Text"/>
    <w:basedOn w:val="Normal"/>
    <w:pPr>
      <w:tabs>
        <w:tab w:val="left" w:pos="567"/>
      </w:tabs>
      <w:ind w:left="567" w:hanging="567"/>
      <w:jc w:val="both"/>
    </w:pPr>
  </w:style>
  <w:style w:type="paragraph" w:customStyle="1" w:styleId="bullet1">
    <w:name w:val="bullet 1"/>
    <w:basedOn w:val="Normal"/>
    <w:pPr>
      <w:numPr>
        <w:numId w:val="30"/>
      </w:numPr>
      <w:ind w:right="0"/>
    </w:pPr>
  </w:style>
  <w:style w:type="paragraph" w:customStyle="1" w:styleId="Texte1">
    <w:name w:val="Texte 1"/>
    <w:basedOn w:val="Normal"/>
    <w:pPr>
      <w:spacing w:before="120"/>
      <w:ind w:left="851" w:right="-96"/>
      <w:jc w:val="both"/>
    </w:pPr>
  </w:style>
  <w:style w:type="paragraph" w:customStyle="1" w:styleId="Texte2">
    <w:name w:val="Texte 2"/>
    <w:basedOn w:val="Texte1"/>
  </w:style>
  <w:style w:type="paragraph" w:customStyle="1" w:styleId="Texte3">
    <w:name w:val="Texte 3"/>
    <w:basedOn w:val="Texte1"/>
  </w:style>
  <w:style w:type="paragraph" w:styleId="Lgende">
    <w:name w:val="caption"/>
    <w:basedOn w:val="Normal"/>
    <w:next w:val="Normal"/>
    <w:qFormat/>
    <w:pPr>
      <w:tabs>
        <w:tab w:val="left" w:pos="2127"/>
      </w:tabs>
      <w:ind w:right="0"/>
    </w:pPr>
    <w:rPr>
      <w:b/>
      <w:sz w:val="18"/>
      <w:lang w:val="fr-CH"/>
    </w:rPr>
  </w:style>
  <w:style w:type="paragraph" w:styleId="Retraitcorpsdetexte">
    <w:name w:val="Body Text Indent"/>
    <w:basedOn w:val="Normal"/>
    <w:pPr>
      <w:tabs>
        <w:tab w:val="left" w:pos="7230"/>
      </w:tabs>
      <w:ind w:left="7230" w:right="0" w:hanging="7230"/>
    </w:pPr>
  </w:style>
  <w:style w:type="paragraph" w:styleId="Textedebulles">
    <w:name w:val="Balloon Text"/>
    <w:basedOn w:val="Normal"/>
    <w:semiHidden/>
    <w:rsid w:val="00F33EC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7C01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F787B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CA4B7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A4B79"/>
  </w:style>
  <w:style w:type="character" w:customStyle="1" w:styleId="CommentaireCar">
    <w:name w:val="Commentaire Car"/>
    <w:basedOn w:val="Policepardfaut"/>
    <w:link w:val="Commentaire"/>
    <w:uiPriority w:val="99"/>
    <w:semiHidden/>
    <w:rsid w:val="00CA4B79"/>
    <w:rPr>
      <w:rFonts w:ascii="Arial" w:hAnsi="Arial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4B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4B79"/>
    <w:rPr>
      <w:rFonts w:ascii="Arial" w:hAnsi="Arial"/>
      <w:b/>
      <w:bCs/>
      <w:lang w:val="fr-FR"/>
    </w:rPr>
  </w:style>
  <w:style w:type="paragraph" w:styleId="Paragraphedeliste">
    <w:name w:val="List Paragraph"/>
    <w:basedOn w:val="Normal"/>
    <w:uiPriority w:val="34"/>
    <w:qFormat/>
    <w:rsid w:val="00CA4B79"/>
    <w:pPr>
      <w:ind w:left="720" w:right="0"/>
    </w:pPr>
    <w:rPr>
      <w:rFonts w:ascii="Calibri" w:eastAsiaTheme="minorHAnsi" w:hAnsi="Calibri" w:cs="Calibri"/>
      <w:sz w:val="22"/>
      <w:szCs w:val="22"/>
      <w:lang w:val="fr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ur9\AppData\Local\Temp\notes5A966A\4728bi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0611A-71B8-4A46-9A06-CCA5BA1C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4728bis.dotx</Template>
  <TotalTime>1</TotalTime>
  <Pages>2</Pages>
  <Words>300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ftujz</vt:lpstr>
    </vt:vector>
  </TitlesOfParts>
  <Company>Centre Infographique Riponne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ftujz</dc:title>
  <dc:creator>Eberst Jennifer</dc:creator>
  <cp:lastModifiedBy>Eberst Jennifer</cp:lastModifiedBy>
  <cp:revision>1</cp:revision>
  <cp:lastPrinted>2018-04-25T10:58:00Z</cp:lastPrinted>
  <dcterms:created xsi:type="dcterms:W3CDTF">2022-02-07T15:52:00Z</dcterms:created>
  <dcterms:modified xsi:type="dcterms:W3CDTF">2022-02-07T15:53:00Z</dcterms:modified>
</cp:coreProperties>
</file>