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lledutableau"/>
        <w:tblW w:w="10478" w:type="dxa"/>
        <w:jc w:val="center"/>
        <w:tblLayout w:type="fixed"/>
        <w:tblLook w:val="01E0" w:firstRow="1" w:lastRow="1" w:firstColumn="1" w:lastColumn="1" w:noHBand="0" w:noVBand="0"/>
      </w:tblPr>
      <w:tblGrid>
        <w:gridCol w:w="238"/>
        <w:gridCol w:w="564"/>
        <w:gridCol w:w="563"/>
        <w:gridCol w:w="540"/>
        <w:gridCol w:w="24"/>
        <w:gridCol w:w="517"/>
        <w:gridCol w:w="21"/>
        <w:gridCol w:w="146"/>
        <w:gridCol w:w="354"/>
        <w:gridCol w:w="362"/>
        <w:gridCol w:w="6"/>
        <w:gridCol w:w="195"/>
        <w:gridCol w:w="87"/>
        <w:gridCol w:w="65"/>
        <w:gridCol w:w="6"/>
        <w:gridCol w:w="355"/>
        <w:gridCol w:w="6"/>
        <w:gridCol w:w="211"/>
        <w:gridCol w:w="124"/>
        <w:gridCol w:w="6"/>
        <w:gridCol w:w="213"/>
        <w:gridCol w:w="125"/>
        <w:gridCol w:w="6"/>
        <w:gridCol w:w="205"/>
        <w:gridCol w:w="296"/>
        <w:gridCol w:w="46"/>
        <w:gridCol w:w="210"/>
        <w:gridCol w:w="46"/>
        <w:gridCol w:w="57"/>
        <w:gridCol w:w="291"/>
        <w:gridCol w:w="67"/>
        <w:gridCol w:w="46"/>
        <w:gridCol w:w="352"/>
        <w:gridCol w:w="46"/>
        <w:gridCol w:w="139"/>
        <w:gridCol w:w="10"/>
        <w:gridCol w:w="270"/>
        <w:gridCol w:w="46"/>
        <w:gridCol w:w="359"/>
        <w:gridCol w:w="236"/>
        <w:gridCol w:w="439"/>
        <w:gridCol w:w="295"/>
        <w:gridCol w:w="312"/>
        <w:gridCol w:w="236"/>
        <w:gridCol w:w="41"/>
        <w:gridCol w:w="355"/>
        <w:gridCol w:w="41"/>
        <w:gridCol w:w="356"/>
        <w:gridCol w:w="41"/>
        <w:gridCol w:w="357"/>
        <w:gridCol w:w="36"/>
        <w:gridCol w:w="191"/>
        <w:gridCol w:w="322"/>
      </w:tblGrid>
      <w:tr w:rsidR="00E1119E" w14:paraId="126161C8" w14:textId="77777777" w:rsidTr="00AD5FEB">
        <w:trPr>
          <w:trHeight w:val="2339"/>
          <w:jc w:val="center"/>
        </w:trPr>
        <w:tc>
          <w:tcPr>
            <w:tcW w:w="10473" w:type="dxa"/>
            <w:gridSpan w:val="53"/>
            <w:tcBorders>
              <w:bottom w:val="single" w:sz="4" w:space="0" w:color="auto"/>
            </w:tcBorders>
          </w:tcPr>
          <w:p w14:paraId="5026E809" w14:textId="77777777" w:rsidR="00E1119E" w:rsidRDefault="00E1119E" w:rsidP="00E1119E">
            <w:pPr>
              <w:spacing w:before="360"/>
              <w:ind w:right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TRAVAUX DE MENSURATION OFFICIELLE</w:t>
            </w:r>
          </w:p>
          <w:p w14:paraId="7FA093D5" w14:textId="77777777" w:rsidR="00E1119E" w:rsidRDefault="00E1119E" w:rsidP="00E1119E">
            <w:pPr>
              <w:spacing w:before="240" w:after="360"/>
              <w:ind w:right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OFFRE</w:t>
            </w:r>
          </w:p>
          <w:p w14:paraId="4E54482A" w14:textId="48E59E57" w:rsidR="00E1119E" w:rsidRDefault="00E1119E" w:rsidP="00CA3A08">
            <w:pPr>
              <w:ind w:right="8"/>
              <w:jc w:val="center"/>
            </w:pPr>
            <w:r w:rsidRPr="00C016D8">
              <w:rPr>
                <w:b/>
                <w:sz w:val="28"/>
                <w:szCs w:val="28"/>
              </w:rPr>
              <w:t xml:space="preserve">Entreprise : </w:t>
            </w:r>
            <w:r w:rsidR="007A6AB0" w:rsidRPr="007A6AB0">
              <w:rPr>
                <w:b/>
                <w:bCs/>
                <w:sz w:val="28"/>
                <w:szCs w:val="28"/>
              </w:rPr>
              <w:t>327</w:t>
            </w:r>
            <w:r w:rsidR="007A6AB0">
              <w:rPr>
                <w:b/>
                <w:bCs/>
                <w:sz w:val="28"/>
                <w:szCs w:val="28"/>
              </w:rPr>
              <w:t xml:space="preserve"> </w:t>
            </w:r>
            <w:r w:rsidR="007A6AB0" w:rsidRPr="007A6AB0">
              <w:rPr>
                <w:b/>
                <w:bCs/>
                <w:sz w:val="28"/>
                <w:szCs w:val="28"/>
              </w:rPr>
              <w:t>B</w:t>
            </w:r>
            <w:r w:rsidR="007A6AB0">
              <w:rPr>
                <w:b/>
                <w:bCs/>
                <w:sz w:val="28"/>
                <w:szCs w:val="28"/>
              </w:rPr>
              <w:t xml:space="preserve">URSINEL </w:t>
            </w:r>
            <w:r w:rsidR="007A6AB0" w:rsidRPr="007A6AB0">
              <w:rPr>
                <w:b/>
                <w:bCs/>
                <w:sz w:val="28"/>
                <w:szCs w:val="28"/>
              </w:rPr>
              <w:t>2</w:t>
            </w:r>
            <w:r w:rsidR="007A6AB0">
              <w:rPr>
                <w:b/>
                <w:bCs/>
                <w:sz w:val="28"/>
                <w:szCs w:val="28"/>
              </w:rPr>
              <w:t xml:space="preserve"> – </w:t>
            </w:r>
            <w:r w:rsidR="007A6AB0" w:rsidRPr="007A6AB0">
              <w:rPr>
                <w:b/>
                <w:bCs/>
                <w:sz w:val="28"/>
                <w:szCs w:val="28"/>
              </w:rPr>
              <w:t>329</w:t>
            </w:r>
            <w:r w:rsidR="007A6AB0">
              <w:rPr>
                <w:b/>
                <w:bCs/>
                <w:sz w:val="28"/>
                <w:szCs w:val="28"/>
              </w:rPr>
              <w:t xml:space="preserve"> BURTIGNY </w:t>
            </w:r>
            <w:r w:rsidR="007A6AB0" w:rsidRPr="007A6AB0">
              <w:rPr>
                <w:b/>
                <w:bCs/>
                <w:sz w:val="28"/>
                <w:szCs w:val="28"/>
              </w:rPr>
              <w:t>2+1A</w:t>
            </w:r>
            <w:r w:rsidR="007A6AB0">
              <w:rPr>
                <w:b/>
                <w:bCs/>
                <w:sz w:val="28"/>
                <w:szCs w:val="28"/>
              </w:rPr>
              <w:t xml:space="preserve"> – </w:t>
            </w:r>
            <w:r w:rsidR="007A6AB0" w:rsidRPr="007A6AB0">
              <w:rPr>
                <w:b/>
                <w:bCs/>
                <w:sz w:val="28"/>
                <w:szCs w:val="28"/>
              </w:rPr>
              <w:t>332</w:t>
            </w:r>
            <w:r w:rsidR="007A6AB0">
              <w:rPr>
                <w:b/>
                <w:bCs/>
                <w:sz w:val="28"/>
                <w:szCs w:val="28"/>
              </w:rPr>
              <w:t xml:space="preserve"> GILLY </w:t>
            </w:r>
            <w:r w:rsidR="007A6AB0" w:rsidRPr="007A6AB0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D74E87" w14:paraId="353273D7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F0E60F" w14:textId="77777777" w:rsidR="000C79E4" w:rsidRDefault="000C79E4"/>
        </w:tc>
        <w:tc>
          <w:tcPr>
            <w:tcW w:w="2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6B454" w14:textId="77777777" w:rsidR="000C79E4" w:rsidRDefault="000C79E4"/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0BD0C" w14:textId="77777777" w:rsidR="000C79E4" w:rsidRDefault="000C79E4"/>
        </w:tc>
        <w:tc>
          <w:tcPr>
            <w:tcW w:w="2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180F3" w14:textId="77777777" w:rsidR="000C79E4" w:rsidRDefault="000C79E4"/>
        </w:tc>
        <w:tc>
          <w:tcPr>
            <w:tcW w:w="6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CDEF1" w14:textId="77777777" w:rsidR="000C79E4" w:rsidRDefault="000C79E4"/>
        </w:tc>
        <w:tc>
          <w:tcPr>
            <w:tcW w:w="102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19659" w14:textId="77777777" w:rsidR="000C79E4" w:rsidRDefault="000C79E4"/>
        </w:tc>
        <w:tc>
          <w:tcPr>
            <w:tcW w:w="158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1A329" w14:textId="77777777" w:rsidR="000C79E4" w:rsidRDefault="000C79E4"/>
        </w:tc>
        <w:tc>
          <w:tcPr>
            <w:tcW w:w="191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D12AB" w14:textId="77777777" w:rsidR="000C79E4" w:rsidRDefault="000C79E4"/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1FB7E" w14:textId="77777777" w:rsidR="000C79E4" w:rsidRDefault="000C79E4"/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9F4A8" w14:textId="77777777" w:rsidR="000C79E4" w:rsidRDefault="000C79E4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B8961" w14:textId="77777777" w:rsidR="000C79E4" w:rsidRDefault="000C79E4"/>
        </w:tc>
        <w:tc>
          <w:tcPr>
            <w:tcW w:w="5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C2187E" w14:textId="77777777" w:rsidR="000C79E4" w:rsidRDefault="000C79E4"/>
        </w:tc>
      </w:tr>
      <w:tr w:rsidR="0055300E" w14:paraId="67C86CCD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92BF51" w14:textId="77777777" w:rsidR="000C79E4" w:rsidRDefault="000C79E4" w:rsidP="000C79E4"/>
        </w:tc>
        <w:tc>
          <w:tcPr>
            <w:tcW w:w="500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279D0" w14:textId="77777777" w:rsidR="000C79E4" w:rsidRDefault="000C79E4" w:rsidP="000C79E4">
            <w:r>
              <w:rPr>
                <w:b/>
                <w:sz w:val="24"/>
              </w:rPr>
              <w:t>OBJET DE LA SOUMISSION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81646" w14:textId="77777777" w:rsidR="000C79E4" w:rsidRDefault="000C79E4" w:rsidP="000C79E4"/>
        </w:tc>
        <w:tc>
          <w:tcPr>
            <w:tcW w:w="4428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B630E" w14:textId="77777777" w:rsidR="000C79E4" w:rsidRDefault="000C79E4" w:rsidP="000C79E4">
            <w:r>
              <w:t>Abornement et piquetage</w:t>
            </w: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3F204" w14:textId="77777777" w:rsidR="000C79E4" w:rsidRDefault="000C79E4" w:rsidP="000C79E4"/>
        </w:tc>
      </w:tr>
      <w:tr w:rsidR="00B22459" w14:paraId="494D0FE0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02DD4D" w14:textId="77777777" w:rsidR="000C79E4" w:rsidRDefault="000C79E4" w:rsidP="000C79E4"/>
        </w:tc>
        <w:tc>
          <w:tcPr>
            <w:tcW w:w="237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08ADE" w14:textId="77777777" w:rsidR="000C79E4" w:rsidRDefault="000C79E4" w:rsidP="000C79E4"/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C53D1" w14:textId="77777777" w:rsidR="000C79E4" w:rsidRDefault="000C79E4" w:rsidP="000C79E4"/>
        </w:tc>
        <w:tc>
          <w:tcPr>
            <w:tcW w:w="2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86BCB" w14:textId="77777777" w:rsidR="000C79E4" w:rsidRDefault="000C79E4" w:rsidP="000C79E4"/>
        </w:tc>
        <w:tc>
          <w:tcPr>
            <w:tcW w:w="6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C0FAF" w14:textId="77777777" w:rsidR="000C79E4" w:rsidRDefault="000C79E4" w:rsidP="000C79E4"/>
        </w:tc>
        <w:tc>
          <w:tcPr>
            <w:tcW w:w="10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2643F" w14:textId="77777777" w:rsidR="000C79E4" w:rsidRDefault="000C79E4" w:rsidP="000C79E4"/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9D28" w14:textId="77777777" w:rsidR="000C79E4" w:rsidRDefault="000C79E4" w:rsidP="000C79E4"/>
        </w:tc>
        <w:tc>
          <w:tcPr>
            <w:tcW w:w="4428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5B9F6" w14:textId="77777777" w:rsidR="000C79E4" w:rsidRDefault="00E14DC6" w:rsidP="000C79E4">
            <w:pPr>
              <w:spacing w:after="60"/>
              <w:ind w:right="-1"/>
            </w:pPr>
            <w:r>
              <w:t>M</w:t>
            </w:r>
            <w:r w:rsidR="000C79E4">
              <w:t>ensuration</w:t>
            </w:r>
          </w:p>
          <w:p w14:paraId="77ABCF35" w14:textId="77777777" w:rsidR="000C79E4" w:rsidRDefault="000C79E4" w:rsidP="000C79E4">
            <w:pPr>
              <w:spacing w:after="60"/>
              <w:ind w:right="-1"/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3910FA" w14:textId="77777777" w:rsidR="000C79E4" w:rsidRDefault="000C79E4" w:rsidP="000C79E4"/>
        </w:tc>
      </w:tr>
      <w:tr w:rsidR="00D74E87" w14:paraId="7497EFE8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66E209" w14:textId="77777777" w:rsidR="000C79E4" w:rsidRDefault="000C79E4"/>
        </w:tc>
        <w:tc>
          <w:tcPr>
            <w:tcW w:w="23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A4F10" w14:textId="77777777" w:rsidR="000C79E4" w:rsidRDefault="000C79E4"/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7B97A" w14:textId="77777777" w:rsidR="000C79E4" w:rsidRDefault="000C79E4"/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38504" w14:textId="77777777" w:rsidR="000C79E4" w:rsidRDefault="000C79E4"/>
        </w:tc>
        <w:tc>
          <w:tcPr>
            <w:tcW w:w="6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2D96D" w14:textId="77777777" w:rsidR="000C79E4" w:rsidRDefault="000C79E4"/>
        </w:tc>
        <w:tc>
          <w:tcPr>
            <w:tcW w:w="10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BDE85" w14:textId="77777777" w:rsidR="000C79E4" w:rsidRDefault="000C79E4"/>
        </w:tc>
        <w:tc>
          <w:tcPr>
            <w:tcW w:w="158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48FCD" w14:textId="77777777" w:rsidR="000C79E4" w:rsidRDefault="000C79E4"/>
        </w:tc>
        <w:tc>
          <w:tcPr>
            <w:tcW w:w="19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D6C22" w14:textId="77777777" w:rsidR="000C79E4" w:rsidRDefault="000C79E4"/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A4B30" w14:textId="77777777" w:rsidR="000C79E4" w:rsidRDefault="000C79E4"/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34D92" w14:textId="77777777" w:rsidR="000C79E4" w:rsidRDefault="000C79E4"/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3D1C7" w14:textId="77777777" w:rsidR="000C79E4" w:rsidRDefault="000C79E4"/>
        </w:tc>
        <w:tc>
          <w:tcPr>
            <w:tcW w:w="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C37CCF" w14:textId="77777777" w:rsidR="000C79E4" w:rsidRDefault="000C79E4"/>
        </w:tc>
      </w:tr>
      <w:tr w:rsidR="002E08BF" w14:paraId="38187005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DB87E7" w14:textId="77777777" w:rsidR="000C79E4" w:rsidRDefault="000C79E4" w:rsidP="000C79E4"/>
        </w:tc>
        <w:tc>
          <w:tcPr>
            <w:tcW w:w="2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F95CB2" w14:textId="77777777" w:rsidR="000C79E4" w:rsidRDefault="000C79E4" w:rsidP="000C79E4"/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65DFD8" w14:textId="77777777" w:rsidR="000C79E4" w:rsidRDefault="000C79E4" w:rsidP="000C79E4"/>
        </w:tc>
        <w:tc>
          <w:tcPr>
            <w:tcW w:w="2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4950BC" w14:textId="77777777" w:rsidR="000C79E4" w:rsidRDefault="000C79E4" w:rsidP="000C79E4"/>
        </w:tc>
        <w:tc>
          <w:tcPr>
            <w:tcW w:w="6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AB3263" w14:textId="77777777" w:rsidR="000C79E4" w:rsidRDefault="000C79E4" w:rsidP="000C79E4"/>
        </w:tc>
        <w:tc>
          <w:tcPr>
            <w:tcW w:w="102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B8BDA1" w14:textId="77777777" w:rsidR="000C79E4" w:rsidRDefault="000C79E4" w:rsidP="000C79E4"/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4FB622" w14:textId="77777777" w:rsidR="000C79E4" w:rsidRDefault="000C79E4" w:rsidP="000C79E4"/>
        </w:tc>
        <w:tc>
          <w:tcPr>
            <w:tcW w:w="46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0B1EBB" w14:textId="77777777" w:rsidR="000C79E4" w:rsidRDefault="000C79E4" w:rsidP="000C79E4"/>
        </w:tc>
        <w:tc>
          <w:tcPr>
            <w:tcW w:w="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A6A062" w14:textId="77777777" w:rsidR="000C79E4" w:rsidRDefault="000C79E4" w:rsidP="000C79E4"/>
        </w:tc>
        <w:tc>
          <w:tcPr>
            <w:tcW w:w="4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63AF23" w14:textId="77777777" w:rsidR="000C79E4" w:rsidRDefault="000C79E4" w:rsidP="000C79E4"/>
        </w:tc>
        <w:tc>
          <w:tcPr>
            <w:tcW w:w="191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429BE5" w14:textId="77777777" w:rsidR="000C79E4" w:rsidRDefault="000C79E4" w:rsidP="000C79E4"/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63734A" w14:textId="77777777" w:rsidR="000C79E4" w:rsidRDefault="000C79E4" w:rsidP="000C79E4"/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4AA237" w14:textId="77777777" w:rsidR="000C79E4" w:rsidRDefault="000C79E4" w:rsidP="000C79E4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3E0B00" w14:textId="77777777" w:rsidR="000C79E4" w:rsidRDefault="000C79E4" w:rsidP="000C79E4"/>
        </w:tc>
        <w:tc>
          <w:tcPr>
            <w:tcW w:w="5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B38AB82" w14:textId="77777777" w:rsidR="000C79E4" w:rsidRDefault="000C79E4" w:rsidP="000C79E4"/>
        </w:tc>
      </w:tr>
      <w:tr w:rsidR="00B22459" w14:paraId="777F8257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8E48D5" w14:textId="77777777" w:rsidR="000C79E4" w:rsidRDefault="000C79E4" w:rsidP="000C79E4"/>
        </w:tc>
        <w:tc>
          <w:tcPr>
            <w:tcW w:w="500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CE521" w14:textId="77777777" w:rsidR="000C79E4" w:rsidRDefault="000C79E4" w:rsidP="000C79E4">
            <w:r>
              <w:rPr>
                <w:b/>
                <w:sz w:val="24"/>
              </w:rPr>
              <w:t>SOUMISSIONNAIRE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EDCFB" w14:textId="77777777" w:rsidR="000C79E4" w:rsidRDefault="000C79E4" w:rsidP="000C79E4"/>
        </w:tc>
        <w:tc>
          <w:tcPr>
            <w:tcW w:w="4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079A6" w14:textId="77777777" w:rsidR="000C79E4" w:rsidRDefault="000C79E4" w:rsidP="000C79E4"/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7C7CC" w14:textId="77777777" w:rsidR="000C79E4" w:rsidRDefault="000C79E4" w:rsidP="000C79E4"/>
        </w:tc>
        <w:tc>
          <w:tcPr>
            <w:tcW w:w="4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8A590" w14:textId="77777777" w:rsidR="000C79E4" w:rsidRDefault="000C79E4" w:rsidP="000C79E4"/>
        </w:tc>
        <w:tc>
          <w:tcPr>
            <w:tcW w:w="19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477F3" w14:textId="77777777" w:rsidR="000C79E4" w:rsidRDefault="000C79E4" w:rsidP="000C79E4"/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AA209" w14:textId="77777777" w:rsidR="000C79E4" w:rsidRDefault="000C79E4" w:rsidP="000C79E4"/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6F761" w14:textId="77777777" w:rsidR="000C79E4" w:rsidRDefault="000C79E4" w:rsidP="000C79E4"/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D2259" w14:textId="77777777" w:rsidR="000C79E4" w:rsidRDefault="000C79E4" w:rsidP="000C79E4"/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BB8F91" w14:textId="77777777" w:rsidR="000C79E4" w:rsidRDefault="000C79E4" w:rsidP="000C79E4"/>
        </w:tc>
      </w:tr>
      <w:tr w:rsidR="002E08BF" w14:paraId="25D9B052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B84D8C" w14:textId="77777777" w:rsidR="000C79E4" w:rsidRDefault="000C79E4" w:rsidP="000C79E4"/>
        </w:tc>
        <w:tc>
          <w:tcPr>
            <w:tcW w:w="237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3DD22" w14:textId="77777777" w:rsidR="000C79E4" w:rsidRDefault="000C79E4" w:rsidP="000C79E4"/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74322" w14:textId="77777777" w:rsidR="000C79E4" w:rsidRDefault="000C79E4" w:rsidP="000C79E4"/>
        </w:tc>
        <w:tc>
          <w:tcPr>
            <w:tcW w:w="2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74AC4" w14:textId="77777777" w:rsidR="000C79E4" w:rsidRDefault="000C79E4" w:rsidP="000C79E4"/>
        </w:tc>
        <w:tc>
          <w:tcPr>
            <w:tcW w:w="6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C0BC2" w14:textId="77777777" w:rsidR="000C79E4" w:rsidRDefault="000C79E4" w:rsidP="000C79E4"/>
        </w:tc>
        <w:tc>
          <w:tcPr>
            <w:tcW w:w="10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BE10C" w14:textId="77777777" w:rsidR="000C79E4" w:rsidRDefault="000C79E4" w:rsidP="000C79E4"/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585D0" w14:textId="77777777" w:rsidR="000C79E4" w:rsidRDefault="000C79E4" w:rsidP="000C79E4"/>
        </w:tc>
        <w:tc>
          <w:tcPr>
            <w:tcW w:w="4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B7173" w14:textId="77777777" w:rsidR="000C79E4" w:rsidRDefault="000C79E4" w:rsidP="000C79E4"/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C3067" w14:textId="77777777" w:rsidR="000C79E4" w:rsidRDefault="000C79E4" w:rsidP="000C79E4"/>
        </w:tc>
        <w:tc>
          <w:tcPr>
            <w:tcW w:w="4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9C15A" w14:textId="77777777" w:rsidR="000C79E4" w:rsidRDefault="000C79E4" w:rsidP="000C79E4"/>
        </w:tc>
        <w:tc>
          <w:tcPr>
            <w:tcW w:w="19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B5CAE" w14:textId="77777777" w:rsidR="000C79E4" w:rsidRDefault="000C79E4" w:rsidP="000C79E4"/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F67E3" w14:textId="77777777" w:rsidR="000C79E4" w:rsidRDefault="000C79E4" w:rsidP="000C79E4"/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13FC9" w14:textId="77777777" w:rsidR="000C79E4" w:rsidRDefault="000C79E4" w:rsidP="000C79E4"/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8F76E" w14:textId="77777777" w:rsidR="000C79E4" w:rsidRDefault="000C79E4" w:rsidP="000C79E4"/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E92913" w14:textId="77777777" w:rsidR="000C79E4" w:rsidRDefault="000C79E4" w:rsidP="000C79E4"/>
        </w:tc>
      </w:tr>
      <w:tr w:rsidR="00B94C05" w14:paraId="5766B137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4DFB47" w14:textId="77777777" w:rsidR="008E6D9F" w:rsidRDefault="008E6D9F" w:rsidP="00111170"/>
        </w:tc>
        <w:tc>
          <w:tcPr>
            <w:tcW w:w="500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DA330" w14:textId="77777777" w:rsidR="008E6D9F" w:rsidRDefault="008E6D9F" w:rsidP="008E6D9F">
            <w:pPr>
              <w:ind w:right="0"/>
            </w:pPr>
            <w:proofErr w:type="spellStart"/>
            <w:r>
              <w:t>Ingénieur-e</w:t>
            </w:r>
            <w:proofErr w:type="spellEnd"/>
            <w:r>
              <w:t xml:space="preserve"> géomètre </w:t>
            </w:r>
            <w:proofErr w:type="spellStart"/>
            <w:r>
              <w:t>breveté-e</w:t>
            </w:r>
            <w:proofErr w:type="spellEnd"/>
            <w:r>
              <w:t xml:space="preserve"> responsable :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A64D2" w14:textId="77777777" w:rsidR="008E6D9F" w:rsidRDefault="008E6D9F" w:rsidP="00111170"/>
        </w:tc>
        <w:tc>
          <w:tcPr>
            <w:tcW w:w="4977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DA93D9" w14:textId="77777777" w:rsidR="008E6D9F" w:rsidRDefault="008E6D9F" w:rsidP="00111170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B94C05" w14:paraId="1285EBC9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A96C77" w14:textId="77777777" w:rsidR="008E6D9F" w:rsidRDefault="008E6D9F" w:rsidP="00F14F92"/>
        </w:tc>
        <w:tc>
          <w:tcPr>
            <w:tcW w:w="500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2D0C6" w14:textId="77777777" w:rsidR="008E6D9F" w:rsidRDefault="008E6D9F" w:rsidP="003D4EC8"/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FF09B" w14:textId="77777777" w:rsidR="008E6D9F" w:rsidRDefault="008E6D9F" w:rsidP="00F14F92"/>
        </w:tc>
        <w:tc>
          <w:tcPr>
            <w:tcW w:w="4977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BE3862" w14:textId="77777777" w:rsidR="008E6D9F" w:rsidRDefault="008E6D9F" w:rsidP="00F14F92">
            <w:pPr>
              <w:ind w:right="0"/>
            </w:pPr>
          </w:p>
        </w:tc>
      </w:tr>
      <w:tr w:rsidR="00B94C05" w14:paraId="4E6B8F13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B32BF4" w14:textId="77777777" w:rsidR="000C79E4" w:rsidRDefault="000C79E4" w:rsidP="00F14F92"/>
        </w:tc>
        <w:tc>
          <w:tcPr>
            <w:tcW w:w="500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9F062" w14:textId="77777777" w:rsidR="000C79E4" w:rsidRDefault="007730C1" w:rsidP="003D4EC8">
            <w:r>
              <w:t>Prestataire de service</w:t>
            </w:r>
            <w:r w:rsidR="000C79E4">
              <w:t xml:space="preserve"> :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790AF" w14:textId="77777777" w:rsidR="000C79E4" w:rsidRDefault="000C79E4" w:rsidP="00F14F92"/>
        </w:tc>
        <w:tc>
          <w:tcPr>
            <w:tcW w:w="4977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F63C14" w14:textId="77777777" w:rsidR="000C79E4" w:rsidRDefault="000C79E4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bookmarkStart w:id="0" w:name="Texte2"/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  <w:bookmarkEnd w:id="0"/>
          </w:p>
        </w:tc>
      </w:tr>
      <w:tr w:rsidR="00B94C05" w14:paraId="72328C3F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5CB481" w14:textId="77777777" w:rsidR="000C79E4" w:rsidRDefault="000C79E4" w:rsidP="00F14F92"/>
        </w:tc>
        <w:tc>
          <w:tcPr>
            <w:tcW w:w="500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58237" w14:textId="77777777" w:rsidR="000C79E4" w:rsidRDefault="000C79E4" w:rsidP="003D4EC8">
            <w:r>
              <w:t>Adresse :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17185" w14:textId="77777777" w:rsidR="000C79E4" w:rsidRDefault="000C79E4" w:rsidP="00F14F92"/>
        </w:tc>
        <w:tc>
          <w:tcPr>
            <w:tcW w:w="4977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CCA069" w14:textId="77777777" w:rsidR="000C79E4" w:rsidRDefault="000C79E4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B94C05" w14:paraId="7E083C9D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3B3E42" w14:textId="77777777" w:rsidR="00F14F92" w:rsidRDefault="00F14F92" w:rsidP="00F14F92"/>
        </w:tc>
        <w:tc>
          <w:tcPr>
            <w:tcW w:w="500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016B6" w14:textId="77777777" w:rsidR="00F14F92" w:rsidRDefault="00F14F92" w:rsidP="0072744D"/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40873" w14:textId="77777777" w:rsidR="00F14F92" w:rsidRDefault="00F14F92" w:rsidP="00F14F92"/>
        </w:tc>
        <w:tc>
          <w:tcPr>
            <w:tcW w:w="4977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C516CB" w14:textId="77777777" w:rsidR="00F14F92" w:rsidRDefault="00F14F92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B94C05" w14:paraId="58BEB0C6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0A4F32" w14:textId="77777777" w:rsidR="008E6D9F" w:rsidRDefault="008E6D9F" w:rsidP="00F14F92"/>
        </w:tc>
        <w:tc>
          <w:tcPr>
            <w:tcW w:w="500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CE3E4" w14:textId="77777777" w:rsidR="008E6D9F" w:rsidRDefault="008E6D9F" w:rsidP="003D4EC8"/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F7A8B" w14:textId="77777777" w:rsidR="008E6D9F" w:rsidRDefault="008E6D9F" w:rsidP="00F14F92"/>
        </w:tc>
        <w:tc>
          <w:tcPr>
            <w:tcW w:w="4977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D02BC" w14:textId="77777777" w:rsidR="008E6D9F" w:rsidRDefault="008E6D9F" w:rsidP="00F14F92">
            <w:pPr>
              <w:ind w:right="0"/>
            </w:pPr>
          </w:p>
        </w:tc>
      </w:tr>
      <w:tr w:rsidR="00B94C05" w14:paraId="1BF3F5BD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908AE6" w14:textId="77777777" w:rsidR="00F14F92" w:rsidRDefault="00F14F92" w:rsidP="00F14F92"/>
        </w:tc>
        <w:tc>
          <w:tcPr>
            <w:tcW w:w="500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D73C5" w14:textId="77777777" w:rsidR="00F14F92" w:rsidRDefault="00F14F92" w:rsidP="00060DE0">
            <w:r>
              <w:t>Téléphone</w:t>
            </w:r>
            <w:r w:rsidR="00060DE0">
              <w:t xml:space="preserve"> </w:t>
            </w:r>
            <w:r>
              <w:t>: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F1AB7" w14:textId="77777777" w:rsidR="00F14F92" w:rsidRDefault="00F14F92" w:rsidP="00F14F92"/>
        </w:tc>
        <w:tc>
          <w:tcPr>
            <w:tcW w:w="4977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70C9A0" w14:textId="77777777" w:rsidR="00F14F92" w:rsidRDefault="00F14F92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B94C05" w14:paraId="0800DB83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271BBD" w14:textId="77777777" w:rsidR="00F14F92" w:rsidRDefault="00F14F92" w:rsidP="00F14F92"/>
        </w:tc>
        <w:tc>
          <w:tcPr>
            <w:tcW w:w="500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017D2" w14:textId="77777777" w:rsidR="00F14F92" w:rsidRDefault="00F14F92" w:rsidP="003D4EC8">
            <w:r>
              <w:t>E-mail :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EBE5D" w14:textId="77777777" w:rsidR="00F14F92" w:rsidRDefault="00F14F92" w:rsidP="00F14F92"/>
        </w:tc>
        <w:tc>
          <w:tcPr>
            <w:tcW w:w="4977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59BEFE" w14:textId="77777777" w:rsidR="00F14F92" w:rsidRDefault="00F14F92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2E08BF" w14:paraId="3241799A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F1DDC6" w14:textId="77777777" w:rsidR="000C79E4" w:rsidRDefault="000C79E4"/>
        </w:tc>
        <w:tc>
          <w:tcPr>
            <w:tcW w:w="23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5BCB7" w14:textId="77777777" w:rsidR="000C79E4" w:rsidRDefault="000C79E4"/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56C67" w14:textId="77777777" w:rsidR="000C79E4" w:rsidRDefault="000C79E4"/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CA6E7" w14:textId="77777777" w:rsidR="000C79E4" w:rsidRDefault="000C79E4"/>
        </w:tc>
        <w:tc>
          <w:tcPr>
            <w:tcW w:w="6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BAC95" w14:textId="77777777" w:rsidR="000C79E4" w:rsidRDefault="000C79E4"/>
        </w:tc>
        <w:tc>
          <w:tcPr>
            <w:tcW w:w="10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8A09A" w14:textId="77777777" w:rsidR="000C79E4" w:rsidRDefault="000C79E4"/>
        </w:tc>
        <w:tc>
          <w:tcPr>
            <w:tcW w:w="2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610EE" w14:textId="77777777" w:rsidR="000C79E4" w:rsidRDefault="000C79E4"/>
        </w:tc>
        <w:tc>
          <w:tcPr>
            <w:tcW w:w="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46443" w14:textId="77777777" w:rsidR="000C79E4" w:rsidRDefault="000C79E4"/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72418" w14:textId="77777777" w:rsidR="000C79E4" w:rsidRDefault="000C79E4"/>
        </w:tc>
        <w:tc>
          <w:tcPr>
            <w:tcW w:w="4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0B10B" w14:textId="77777777" w:rsidR="000C79E4" w:rsidRDefault="000C79E4"/>
        </w:tc>
        <w:tc>
          <w:tcPr>
            <w:tcW w:w="19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4C471" w14:textId="77777777" w:rsidR="000C79E4" w:rsidRDefault="000C79E4"/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10DE5" w14:textId="77777777" w:rsidR="000C79E4" w:rsidRDefault="000C79E4"/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F0B25" w14:textId="77777777" w:rsidR="000C79E4" w:rsidRDefault="000C79E4"/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B5513" w14:textId="77777777" w:rsidR="000C79E4" w:rsidRDefault="000C79E4"/>
        </w:tc>
        <w:tc>
          <w:tcPr>
            <w:tcW w:w="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B6A15" w14:textId="77777777" w:rsidR="000C79E4" w:rsidRDefault="000C79E4"/>
        </w:tc>
      </w:tr>
      <w:tr w:rsidR="002E08BF" w14:paraId="04A08AF4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E2D7D9" w14:textId="77777777" w:rsidR="00F14F92" w:rsidRDefault="00F14F92" w:rsidP="00C27327"/>
        </w:tc>
        <w:tc>
          <w:tcPr>
            <w:tcW w:w="2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7F5D92" w14:textId="77777777" w:rsidR="00F14F92" w:rsidRDefault="00F14F92" w:rsidP="00C27327"/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359DA6" w14:textId="77777777" w:rsidR="00F14F92" w:rsidRDefault="00F14F92" w:rsidP="00C27327"/>
        </w:tc>
        <w:tc>
          <w:tcPr>
            <w:tcW w:w="2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EDF3EB" w14:textId="77777777" w:rsidR="00F14F92" w:rsidRDefault="00F14F92" w:rsidP="00C27327"/>
        </w:tc>
        <w:tc>
          <w:tcPr>
            <w:tcW w:w="6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B38012" w14:textId="77777777" w:rsidR="00F14F92" w:rsidRDefault="00F14F92" w:rsidP="00C27327"/>
        </w:tc>
        <w:tc>
          <w:tcPr>
            <w:tcW w:w="102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451C90" w14:textId="77777777" w:rsidR="00F14F92" w:rsidRDefault="00F14F92" w:rsidP="00C27327"/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659AFA" w14:textId="77777777" w:rsidR="00F14F92" w:rsidRDefault="00F14F92" w:rsidP="00C27327"/>
        </w:tc>
        <w:tc>
          <w:tcPr>
            <w:tcW w:w="46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F73A6B" w14:textId="77777777" w:rsidR="00F14F92" w:rsidRDefault="00F14F92" w:rsidP="00C27327"/>
        </w:tc>
        <w:tc>
          <w:tcPr>
            <w:tcW w:w="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88ED4A" w14:textId="77777777" w:rsidR="00F14F92" w:rsidRDefault="00F14F92" w:rsidP="00C27327"/>
        </w:tc>
        <w:tc>
          <w:tcPr>
            <w:tcW w:w="4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042897" w14:textId="77777777" w:rsidR="00F14F92" w:rsidRDefault="00F14F92" w:rsidP="00C27327"/>
        </w:tc>
        <w:tc>
          <w:tcPr>
            <w:tcW w:w="191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961A9A" w14:textId="77777777" w:rsidR="00F14F92" w:rsidRDefault="00F14F92" w:rsidP="00C27327"/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872F16" w14:textId="77777777" w:rsidR="00F14F92" w:rsidRDefault="00F14F92" w:rsidP="00C27327"/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2607C2" w14:textId="77777777" w:rsidR="00F14F92" w:rsidRDefault="00F14F92" w:rsidP="00C27327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0449C2" w14:textId="77777777" w:rsidR="00F14F92" w:rsidRDefault="00F14F92" w:rsidP="00C27327"/>
        </w:tc>
        <w:tc>
          <w:tcPr>
            <w:tcW w:w="5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8E7EBA" w14:textId="77777777" w:rsidR="00F14F92" w:rsidRDefault="00F14F92" w:rsidP="00C27327"/>
        </w:tc>
      </w:tr>
      <w:tr w:rsidR="00B94C05" w14:paraId="3C4CFFE1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FF5CE7" w14:textId="77777777" w:rsidR="00880CDD" w:rsidRDefault="00880CDD" w:rsidP="00C27327"/>
        </w:tc>
        <w:tc>
          <w:tcPr>
            <w:tcW w:w="10234" w:type="dxa"/>
            <w:gridSpan w:val="5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9BCE7A" w14:textId="77777777" w:rsidR="00880CDD" w:rsidRDefault="004034FD" w:rsidP="00E226F6">
            <w:pPr>
              <w:ind w:right="-1"/>
            </w:pPr>
            <w:r>
              <w:rPr>
                <w:b/>
                <w:sz w:val="24"/>
              </w:rPr>
              <w:t xml:space="preserve">PHASE </w:t>
            </w:r>
            <w:proofErr w:type="gramStart"/>
            <w:r>
              <w:rPr>
                <w:b/>
                <w:sz w:val="24"/>
              </w:rPr>
              <w:t>1</w:t>
            </w:r>
            <w:r w:rsidR="00ED6B4C">
              <w:rPr>
                <w:b/>
                <w:sz w:val="24"/>
              </w:rPr>
              <w:t xml:space="preserve">,  </w:t>
            </w:r>
            <w:r w:rsidR="00880CDD">
              <w:rPr>
                <w:b/>
                <w:sz w:val="24"/>
              </w:rPr>
              <w:t>ABORNEMENT</w:t>
            </w:r>
            <w:proofErr w:type="gramEnd"/>
            <w:r w:rsidR="00880CDD">
              <w:rPr>
                <w:b/>
                <w:sz w:val="24"/>
              </w:rPr>
              <w:t xml:space="preserve"> ET PIQUETAGE</w:t>
            </w:r>
          </w:p>
        </w:tc>
      </w:tr>
      <w:tr w:rsidR="002E08BF" w14:paraId="78EE03CD" w14:textId="77777777" w:rsidTr="00AD5FEB">
        <w:trPr>
          <w:trHeight w:hRule="exact" w:val="170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01213E" w14:textId="77777777" w:rsidR="00711BFA" w:rsidRDefault="00711BFA" w:rsidP="00332336"/>
        </w:tc>
        <w:tc>
          <w:tcPr>
            <w:tcW w:w="27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544CD" w14:textId="77777777" w:rsidR="00711BFA" w:rsidRDefault="00711BFA" w:rsidP="00141EF3">
            <w:pPr>
              <w:ind w:right="0"/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D6149" w14:textId="77777777" w:rsidR="00711BFA" w:rsidRDefault="00711BFA" w:rsidP="00332336">
            <w:pPr>
              <w:jc w:val="right"/>
            </w:pPr>
          </w:p>
        </w:tc>
        <w:tc>
          <w:tcPr>
            <w:tcW w:w="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A0E2D" w14:textId="77777777" w:rsidR="00711BFA" w:rsidRDefault="00711BFA" w:rsidP="00332336">
            <w:pPr>
              <w:ind w:right="0"/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EBA79" w14:textId="77777777" w:rsidR="00711BFA" w:rsidRDefault="00711BFA" w:rsidP="00332336">
            <w:pPr>
              <w:ind w:right="0"/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4A3FA" w14:textId="77777777" w:rsidR="00711BFA" w:rsidRDefault="00711BFA" w:rsidP="00332336">
            <w:pPr>
              <w:ind w:right="0"/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37693" w14:textId="77777777" w:rsidR="00711BFA" w:rsidRDefault="00711BFA" w:rsidP="00332336">
            <w:pPr>
              <w:ind w:right="0"/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8CD8D" w14:textId="77777777" w:rsidR="00711BFA" w:rsidRDefault="00711BFA" w:rsidP="00332336">
            <w:pPr>
              <w:ind w:right="0"/>
            </w:pPr>
          </w:p>
        </w:tc>
        <w:tc>
          <w:tcPr>
            <w:tcW w:w="326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D2867F" w14:textId="77777777" w:rsidR="00711BFA" w:rsidRDefault="00711BFA" w:rsidP="00332336">
            <w:pPr>
              <w:ind w:left="-9" w:right="-92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E7BAC" w14:textId="77777777" w:rsidR="00711BFA" w:rsidRDefault="00711BFA" w:rsidP="00332336">
            <w:pPr>
              <w:ind w:right="0"/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3E8B" w14:textId="77777777" w:rsidR="00711BFA" w:rsidRDefault="00711BFA" w:rsidP="00332336">
            <w:pPr>
              <w:ind w:right="0"/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B11CC" w14:textId="77777777" w:rsidR="00711BFA" w:rsidRDefault="00711BFA" w:rsidP="00332336">
            <w:pPr>
              <w:ind w:right="0"/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67489" w14:textId="77777777" w:rsidR="00711BFA" w:rsidRDefault="00711BFA" w:rsidP="00332336">
            <w:pPr>
              <w:ind w:right="0"/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9172CD" w14:textId="77777777" w:rsidR="00711BFA" w:rsidRDefault="00711BFA" w:rsidP="00332336">
            <w:pPr>
              <w:ind w:right="0"/>
            </w:pPr>
          </w:p>
        </w:tc>
      </w:tr>
      <w:tr w:rsidR="00406F38" w14:paraId="766D056A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14CDCD" w14:textId="77777777" w:rsidR="00406F38" w:rsidRDefault="00406F38" w:rsidP="00332336"/>
        </w:tc>
        <w:tc>
          <w:tcPr>
            <w:tcW w:w="3095" w:type="dxa"/>
            <w:gridSpan w:val="9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2814E7" w14:textId="77777777" w:rsidR="00406F38" w:rsidRDefault="00406F38" w:rsidP="00400777">
            <w:pPr>
              <w:spacing w:before="60"/>
              <w:ind w:right="-30"/>
            </w:pPr>
            <w:r>
              <w:t xml:space="preserve">DEVIS </w:t>
            </w:r>
            <w:r w:rsidR="004A0594">
              <w:t>DCG</w:t>
            </w:r>
            <w:r>
              <w:t xml:space="preserve"> - HT (</w:t>
            </w:r>
            <w:proofErr w:type="spellStart"/>
            <w:r>
              <w:t>Form</w:t>
            </w:r>
            <w:proofErr w:type="spellEnd"/>
            <w:r>
              <w:t>.</w:t>
            </w:r>
            <w:r w:rsidR="00400777">
              <w:t xml:space="preserve"> </w:t>
            </w:r>
            <w:r>
              <w:t>4725)</w:t>
            </w:r>
          </w:p>
          <w:p w14:paraId="1FB6BD2F" w14:textId="49A07459" w:rsidR="00406F38" w:rsidRDefault="00406F38" w:rsidP="00406F38">
            <w:pPr>
              <w:spacing w:before="60"/>
              <w:ind w:right="-172"/>
            </w:pPr>
            <w:proofErr w:type="gramStart"/>
            <w:r>
              <w:t>à</w:t>
            </w:r>
            <w:proofErr w:type="gramEnd"/>
            <w:r>
              <w:t xml:space="preserve"> l'indice TH21 </w:t>
            </w:r>
            <w:r w:rsidR="00AD5FEB" w:rsidRPr="00AD5FEB">
              <w:rPr>
                <w:b/>
                <w:bCs/>
              </w:rPr>
              <w:t>1.8</w:t>
            </w:r>
            <w:r w:rsidR="00AD5FEB">
              <w:rPr>
                <w:b/>
                <w:bCs/>
              </w:rPr>
              <w:t>6</w:t>
            </w:r>
            <w:r w:rsidRPr="00967FDB">
              <w:t xml:space="preserve"> </w:t>
            </w:r>
            <w:r>
              <w:t xml:space="preserve"> </w:t>
            </w:r>
            <w:r w:rsidRPr="007A6AB0">
              <w:t>(</w:t>
            </w:r>
            <w:r w:rsidR="007A6AB0" w:rsidRPr="007A6AB0">
              <w:t>2022</w:t>
            </w:r>
            <w:r w:rsidRPr="007A6AB0">
              <w:t>)</w:t>
            </w:r>
          </w:p>
        </w:tc>
        <w:tc>
          <w:tcPr>
            <w:tcW w:w="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470B1" w14:textId="77777777" w:rsidR="00406F38" w:rsidRDefault="00406F38" w:rsidP="00332336">
            <w:pPr>
              <w:ind w:right="0"/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40E1E" w14:textId="77777777" w:rsidR="00406F38" w:rsidRDefault="00406F38" w:rsidP="00332336">
            <w:pPr>
              <w:ind w:right="0"/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E6A3E" w14:textId="77777777" w:rsidR="00406F38" w:rsidRDefault="00406F38" w:rsidP="00332336">
            <w:pPr>
              <w:ind w:right="0"/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EA218" w14:textId="77777777" w:rsidR="00406F38" w:rsidRDefault="00406F38" w:rsidP="00332336">
            <w:pPr>
              <w:ind w:right="0"/>
            </w:pP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DD36D5" w14:textId="77777777" w:rsidR="00406F38" w:rsidRDefault="00406F38" w:rsidP="00332336">
            <w:pPr>
              <w:ind w:right="0"/>
            </w:pPr>
          </w:p>
        </w:tc>
        <w:tc>
          <w:tcPr>
            <w:tcW w:w="34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4121" w14:textId="77777777" w:rsidR="00406F38" w:rsidRDefault="00406F38" w:rsidP="00332336">
            <w:pPr>
              <w:ind w:right="0"/>
            </w:pPr>
            <w:proofErr w:type="spellStart"/>
            <w:r>
              <w:t>coeff</w:t>
            </w:r>
            <w:proofErr w:type="spellEnd"/>
            <w:r>
              <w:t>. de multiplication du TH21 VD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847DB" w14:textId="77777777" w:rsidR="00406F38" w:rsidRDefault="00406F38" w:rsidP="00332336">
            <w:pPr>
              <w:ind w:right="0"/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99798" w14:textId="77777777" w:rsidR="00406F38" w:rsidRDefault="00406F38" w:rsidP="00332336">
            <w:pPr>
              <w:ind w:right="0"/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95F6F" w14:textId="77777777" w:rsidR="00406F38" w:rsidRDefault="00406F38" w:rsidP="00332336">
            <w:pPr>
              <w:ind w:right="0"/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CF0E86" w14:textId="77777777" w:rsidR="00406F38" w:rsidRDefault="00406F38" w:rsidP="00332336">
            <w:pPr>
              <w:ind w:right="0"/>
            </w:pPr>
          </w:p>
        </w:tc>
      </w:tr>
      <w:tr w:rsidR="00406F38" w14:paraId="749E72DD" w14:textId="77777777" w:rsidTr="00AD5FEB">
        <w:trPr>
          <w:trHeight w:hRule="exact" w:val="11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75B270" w14:textId="77777777" w:rsidR="00406F38" w:rsidRDefault="00406F38" w:rsidP="00332336"/>
        </w:tc>
        <w:tc>
          <w:tcPr>
            <w:tcW w:w="3095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4B4122" w14:textId="77777777" w:rsidR="00406F38" w:rsidRDefault="00406F38" w:rsidP="00967FDB">
            <w:pPr>
              <w:ind w:right="-172"/>
            </w:pPr>
          </w:p>
        </w:tc>
        <w:tc>
          <w:tcPr>
            <w:tcW w:w="16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EBC5F" w14:textId="77777777" w:rsidR="00406F38" w:rsidRDefault="00406F38" w:rsidP="00332336">
            <w:pPr>
              <w:ind w:left="-9" w:right="-92"/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D6EA4" w14:textId="77777777" w:rsidR="00406F38" w:rsidRPr="00944199" w:rsidRDefault="00406F38" w:rsidP="00944199">
            <w:pPr>
              <w:ind w:left="-200" w:right="-233"/>
              <w:jc w:val="center"/>
              <w:rPr>
                <w:b/>
              </w:rPr>
            </w:pPr>
          </w:p>
        </w:tc>
        <w:tc>
          <w:tcPr>
            <w:tcW w:w="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6A533B" w14:textId="77777777" w:rsidR="00406F38" w:rsidRDefault="00406F38" w:rsidP="00332336">
            <w:pPr>
              <w:ind w:right="0"/>
            </w:pPr>
          </w:p>
        </w:tc>
        <w:tc>
          <w:tcPr>
            <w:tcW w:w="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07ED7A" w14:textId="77777777" w:rsidR="00406F38" w:rsidRDefault="00406F38" w:rsidP="00332336">
            <w:pPr>
              <w:ind w:right="0"/>
            </w:pPr>
          </w:p>
        </w:tc>
        <w:tc>
          <w:tcPr>
            <w:tcW w:w="6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E4280" w14:textId="77777777" w:rsidR="00406F38" w:rsidRDefault="00406F38" w:rsidP="00332336">
            <w:pPr>
              <w:ind w:right="0"/>
              <w:jc w:val="right"/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A18E5" w14:textId="77777777" w:rsidR="00406F38" w:rsidRDefault="00406F38" w:rsidP="00332336">
            <w:pPr>
              <w:ind w:left="-9" w:right="-92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9CE5A" w14:textId="77777777" w:rsidR="00406F38" w:rsidRDefault="00406F38" w:rsidP="00332336">
            <w:pPr>
              <w:ind w:right="0"/>
            </w:pPr>
          </w:p>
        </w:tc>
        <w:tc>
          <w:tcPr>
            <w:tcW w:w="141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E1F45" w14:textId="77777777" w:rsidR="00406F38" w:rsidRDefault="00406F38" w:rsidP="00332336">
            <w:pPr>
              <w:ind w:left="-9" w:right="-92"/>
              <w:jc w:val="right"/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128C55" w14:textId="77777777" w:rsidR="00406F38" w:rsidRDefault="00406F38" w:rsidP="00332336">
            <w:pPr>
              <w:ind w:right="0"/>
            </w:pPr>
          </w:p>
        </w:tc>
      </w:tr>
      <w:tr w:rsidR="00406F38" w14:paraId="52501F65" w14:textId="77777777" w:rsidTr="00AD5FEB">
        <w:trPr>
          <w:trHeight w:hRule="exact" w:val="439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A98E41" w14:textId="77777777" w:rsidR="00406F38" w:rsidRDefault="00406F38" w:rsidP="00332336"/>
        </w:tc>
        <w:tc>
          <w:tcPr>
            <w:tcW w:w="3095" w:type="dxa"/>
            <w:gridSpan w:val="9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34B1F" w14:textId="77777777" w:rsidR="00406F38" w:rsidRDefault="00406F38" w:rsidP="00967FDB">
            <w:pPr>
              <w:ind w:right="-172"/>
            </w:pPr>
          </w:p>
        </w:tc>
        <w:tc>
          <w:tcPr>
            <w:tcW w:w="16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5D9AD" w14:textId="19C1D55A" w:rsidR="00406F38" w:rsidRDefault="00406F38" w:rsidP="00332336">
            <w:pPr>
              <w:ind w:left="-9" w:right="-92"/>
            </w:pPr>
            <w:r>
              <w:t xml:space="preserve">Fr. </w:t>
            </w:r>
            <w:r w:rsidR="00AD5FEB" w:rsidRPr="00AD5FEB">
              <w:rPr>
                <w:b/>
                <w:bCs/>
              </w:rPr>
              <w:t>4</w:t>
            </w:r>
            <w:r w:rsidR="00113BC8">
              <w:rPr>
                <w:b/>
                <w:bCs/>
              </w:rPr>
              <w:t>61</w:t>
            </w:r>
            <w:r w:rsidR="00AD5FEB" w:rsidRPr="00AD5FEB">
              <w:rPr>
                <w:b/>
                <w:bCs/>
              </w:rPr>
              <w:t>'000.</w:t>
            </w:r>
            <w:r w:rsidR="00AD5FEB">
              <w:rPr>
                <w:b/>
                <w:bCs/>
              </w:rPr>
              <w:t>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C8D9A" w14:textId="77777777" w:rsidR="00406F38" w:rsidRPr="00944199" w:rsidRDefault="00406F38" w:rsidP="00944199">
            <w:pPr>
              <w:ind w:left="-200" w:right="-233"/>
              <w:jc w:val="center"/>
              <w:rPr>
                <w:b/>
              </w:rPr>
            </w:pPr>
            <w:proofErr w:type="gramStart"/>
            <w:r w:rsidRPr="00944199">
              <w:rPr>
                <w:b/>
              </w:rPr>
              <w:t>x</w:t>
            </w:r>
            <w:proofErr w:type="gramEnd"/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18EC" w14:textId="77777777" w:rsidR="00406F38" w:rsidRDefault="00406F38" w:rsidP="00332336">
            <w:pPr>
              <w:ind w:right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  <w:r>
              <w:t xml:space="preserve"> %</w:t>
            </w:r>
          </w:p>
        </w:tc>
        <w:tc>
          <w:tcPr>
            <w:tcW w:w="68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D5F69D" w14:textId="77777777" w:rsidR="00406F38" w:rsidRDefault="00406F38" w:rsidP="00332336">
            <w:pPr>
              <w:ind w:right="0"/>
              <w:jc w:val="right"/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2DFEB" w14:textId="77777777" w:rsidR="00406F38" w:rsidRDefault="00406F38" w:rsidP="00332336">
            <w:pPr>
              <w:ind w:left="-9" w:right="-92"/>
            </w:pPr>
            <w:r>
              <w:t>soit, OFFRE</w:t>
            </w:r>
          </w:p>
        </w:tc>
        <w:tc>
          <w:tcPr>
            <w:tcW w:w="16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51004" w14:textId="77777777" w:rsidR="00406F38" w:rsidRDefault="00406F38" w:rsidP="00332336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B43488" w14:textId="77777777" w:rsidR="00406F38" w:rsidRDefault="00406F38" w:rsidP="00332336">
            <w:pPr>
              <w:ind w:right="0"/>
            </w:pPr>
          </w:p>
        </w:tc>
      </w:tr>
      <w:tr w:rsidR="00967FDB" w14:paraId="54F000E6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D1454C" w14:textId="77777777" w:rsidR="00967FDB" w:rsidRDefault="00967FDB" w:rsidP="00C27327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C6C20" w14:textId="77777777"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CB03C" w14:textId="77777777"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1D8DF" w14:textId="77777777"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9AC25" w14:textId="77777777"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DC5B5" w14:textId="77777777"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3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6886C" w14:textId="77777777"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C5EA3" w14:textId="77777777"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79764" w14:textId="77777777"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79AB1" w14:textId="77777777"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63717" w14:textId="77777777"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C4F70" w14:textId="77777777" w:rsidR="00967FDB" w:rsidRDefault="00967FDB" w:rsidP="00C27327"/>
        </w:tc>
        <w:tc>
          <w:tcPr>
            <w:tcW w:w="2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04C9C" w14:textId="77777777" w:rsidR="00967FDB" w:rsidRDefault="00967FDB" w:rsidP="00C27327">
            <w:pPr>
              <w:ind w:right="0"/>
            </w:pPr>
          </w:p>
        </w:tc>
        <w:tc>
          <w:tcPr>
            <w:tcW w:w="12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7DD1A" w14:textId="77777777" w:rsidR="00967FDB" w:rsidRDefault="00967FDB" w:rsidP="0072744D">
            <w:pPr>
              <w:ind w:right="-89"/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A25E1" w14:textId="77777777" w:rsidR="00967FDB" w:rsidRDefault="00967FDB" w:rsidP="00C27327">
            <w:pPr>
              <w:ind w:right="0"/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C1742" w14:textId="77777777" w:rsidR="00967FDB" w:rsidRDefault="00967FDB" w:rsidP="00C27327">
            <w:pPr>
              <w:ind w:right="0"/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1515BE" w14:textId="77777777" w:rsidR="00967FDB" w:rsidRDefault="00967FDB" w:rsidP="00C27327">
            <w:pPr>
              <w:ind w:right="0"/>
            </w:pPr>
          </w:p>
        </w:tc>
      </w:tr>
      <w:tr w:rsidR="004D6147" w14:paraId="1966DEB9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5F6075" w14:textId="77777777" w:rsidR="004D6147" w:rsidRDefault="004D6147" w:rsidP="00C27327"/>
        </w:tc>
        <w:tc>
          <w:tcPr>
            <w:tcW w:w="380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4275E" w14:textId="77777777" w:rsidR="004D6147" w:rsidRPr="0072744D" w:rsidRDefault="004D6147" w:rsidP="004D6147">
            <w:pPr>
              <w:ind w:right="-88"/>
            </w:pPr>
            <w:r>
              <w:rPr>
                <w:caps/>
              </w:rPr>
              <w:t xml:space="preserve">PRIX DES FOURNITURES PL  </w:t>
            </w:r>
            <w:r>
              <w:t>–</w:t>
            </w:r>
            <w:r>
              <w:rPr>
                <w:caps/>
              </w:rPr>
              <w:t xml:space="preserve">  HT</w:t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72A34" w14:textId="77777777" w:rsidR="004D6147" w:rsidRPr="0072744D" w:rsidRDefault="004D6147" w:rsidP="004D6147">
            <w:pPr>
              <w:ind w:right="-88"/>
              <w:jc w:val="center"/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AB355" w14:textId="77777777" w:rsidR="004D6147" w:rsidRPr="0072744D" w:rsidRDefault="004D6147" w:rsidP="004D6147">
            <w:pPr>
              <w:ind w:right="-88"/>
              <w:jc w:val="center"/>
            </w:pP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4E7E53" w14:textId="77777777" w:rsidR="004D6147" w:rsidRPr="0072744D" w:rsidRDefault="004D6147" w:rsidP="0072744D">
            <w:pPr>
              <w:ind w:left="-107" w:right="-88"/>
              <w:jc w:val="center"/>
            </w:pP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103B4" w14:textId="77777777" w:rsidR="004D6147" w:rsidRDefault="004D6147" w:rsidP="00121CAF">
            <w:pPr>
              <w:ind w:left="-162" w:right="0"/>
              <w:jc w:val="center"/>
            </w:pPr>
            <w:r>
              <w:t>Prix unitaire</w:t>
            </w:r>
          </w:p>
        </w:tc>
        <w:tc>
          <w:tcPr>
            <w:tcW w:w="91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07EA28" w14:textId="77777777" w:rsidR="004D6147" w:rsidRDefault="004D6147" w:rsidP="00121CAF">
            <w:pPr>
              <w:ind w:left="-60" w:right="0"/>
              <w:jc w:val="center"/>
            </w:pPr>
            <w:r>
              <w:t>Nbre</w:t>
            </w:r>
          </w:p>
        </w:tc>
        <w:tc>
          <w:tcPr>
            <w:tcW w:w="16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ECB3C" w14:textId="77777777" w:rsidR="004D6147" w:rsidRDefault="004D6147" w:rsidP="0072744D">
            <w:pPr>
              <w:ind w:right="-89"/>
            </w:pPr>
            <w:r>
              <w:t>Prix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79A4F" w14:textId="77777777" w:rsidR="004D6147" w:rsidRDefault="004D6147" w:rsidP="00C27327">
            <w:pPr>
              <w:ind w:right="0"/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7968C" w14:textId="77777777" w:rsidR="004D6147" w:rsidRDefault="004D6147" w:rsidP="00C27327">
            <w:pPr>
              <w:ind w:right="0"/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476E7F" w14:textId="77777777" w:rsidR="004D6147" w:rsidRDefault="004D6147" w:rsidP="00C27327">
            <w:pPr>
              <w:ind w:right="0"/>
            </w:pPr>
          </w:p>
        </w:tc>
      </w:tr>
      <w:tr w:rsidR="00967FDB" w14:paraId="0A8B5A8F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7B17DB" w14:textId="77777777" w:rsidR="00967FDB" w:rsidRDefault="00967FDB" w:rsidP="00C27327"/>
        </w:tc>
        <w:tc>
          <w:tcPr>
            <w:tcW w:w="27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EEC52" w14:textId="77777777" w:rsidR="00967FDB" w:rsidRDefault="00967FDB" w:rsidP="00332336">
            <w:pPr>
              <w:ind w:right="-39"/>
            </w:pPr>
            <w:r>
              <w:t>(valable pour toute la durée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CF5BC" w14:textId="77777777" w:rsidR="00967FDB" w:rsidRDefault="00967FDB" w:rsidP="00332336">
            <w:pPr>
              <w:ind w:right="0"/>
              <w:jc w:val="right"/>
            </w:pPr>
          </w:p>
        </w:tc>
        <w:tc>
          <w:tcPr>
            <w:tcW w:w="19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BEF28" w14:textId="77777777" w:rsidR="00967FDB" w:rsidRDefault="00967FDB" w:rsidP="00332336">
            <w:pPr>
              <w:ind w:right="0"/>
            </w:pPr>
            <w:r>
              <w:t>Borne en pierre</w:t>
            </w:r>
          </w:p>
        </w:tc>
        <w:tc>
          <w:tcPr>
            <w:tcW w:w="130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2C4C6" w14:textId="77777777" w:rsidR="00967FDB" w:rsidRDefault="00967FDB" w:rsidP="00332336">
            <w:pPr>
              <w:ind w:right="0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68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13A17E" w14:textId="791BF5DF" w:rsidR="00967FDB" w:rsidRPr="00AD5FEB" w:rsidRDefault="00AD5FEB" w:rsidP="00711BFA">
            <w:pPr>
              <w:ind w:right="-98"/>
              <w:jc w:val="right"/>
              <w:rPr>
                <w:b/>
                <w:bCs/>
              </w:rPr>
            </w:pPr>
            <w:r w:rsidRPr="00AD5FEB">
              <w:rPr>
                <w:b/>
                <w:bCs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73624" w14:textId="77777777" w:rsidR="00967FDB" w:rsidRPr="00AD5FEB" w:rsidRDefault="00967FDB" w:rsidP="00742984">
            <w:pPr>
              <w:ind w:right="20"/>
              <w:jc w:val="center"/>
              <w:rPr>
                <w:b/>
                <w:bCs/>
              </w:rPr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4D4FB" w14:textId="77777777"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B42C0" w14:textId="77777777" w:rsidR="00967FDB" w:rsidRDefault="00967FDB" w:rsidP="00E45285">
            <w:pPr>
              <w:ind w:right="0"/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CA7FA" w14:textId="77777777" w:rsidR="00967FDB" w:rsidRDefault="00967FDB" w:rsidP="00E45285">
            <w:pPr>
              <w:ind w:right="0"/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4EEB2" w14:textId="77777777" w:rsidR="00967FDB" w:rsidRDefault="00967FDB" w:rsidP="00C27327">
            <w:pPr>
              <w:ind w:right="0"/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C60A71" w14:textId="77777777" w:rsidR="00967FDB" w:rsidRDefault="00967FDB" w:rsidP="00C27327">
            <w:pPr>
              <w:ind w:right="0"/>
            </w:pPr>
          </w:p>
        </w:tc>
      </w:tr>
      <w:tr w:rsidR="00967FDB" w14:paraId="33D85658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1DDAB2" w14:textId="77777777" w:rsidR="00967FDB" w:rsidRDefault="00967FDB" w:rsidP="00C27327"/>
        </w:tc>
        <w:tc>
          <w:tcPr>
            <w:tcW w:w="27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BA1B9" w14:textId="77777777" w:rsidR="00967FDB" w:rsidRDefault="00967FDB" w:rsidP="00944199">
            <w:pPr>
              <w:ind w:right="-184"/>
            </w:pPr>
            <w:r>
              <w:t xml:space="preserve">du mandat, </w:t>
            </w:r>
            <w:r w:rsidRPr="00944199">
              <w:t>sans indexation</w:t>
            </w:r>
            <w:r>
              <w:t>)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825D9" w14:textId="77777777" w:rsidR="00967FDB" w:rsidRDefault="00967FDB" w:rsidP="0072744D">
            <w:pPr>
              <w:jc w:val="right"/>
            </w:pPr>
          </w:p>
        </w:tc>
        <w:tc>
          <w:tcPr>
            <w:tcW w:w="19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0E865" w14:textId="77777777" w:rsidR="00967FDB" w:rsidRDefault="00967FDB" w:rsidP="00332336">
            <w:pPr>
              <w:ind w:right="-52"/>
            </w:pPr>
            <w:r>
              <w:t>Borne en plastique</w:t>
            </w:r>
          </w:p>
        </w:tc>
        <w:tc>
          <w:tcPr>
            <w:tcW w:w="130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0608D" w14:textId="77777777" w:rsidR="00967FDB" w:rsidRDefault="00967FDB" w:rsidP="00F14F92">
            <w:pPr>
              <w:ind w:right="-52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68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14F6B5" w14:textId="4AA69B64" w:rsidR="00967FDB" w:rsidRPr="00AD5FEB" w:rsidRDefault="00AD5FEB" w:rsidP="00D6629A">
            <w:pPr>
              <w:ind w:right="-98"/>
              <w:jc w:val="right"/>
              <w:rPr>
                <w:b/>
                <w:bCs/>
              </w:rPr>
            </w:pPr>
            <w:r w:rsidRPr="00AD5FEB">
              <w:rPr>
                <w:b/>
                <w:bCs/>
              </w:rPr>
              <w:t>1</w:t>
            </w:r>
            <w:r w:rsidR="00537B40">
              <w:rPr>
                <w:b/>
                <w:bCs/>
              </w:rPr>
              <w:t>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976C4" w14:textId="77777777" w:rsidR="00967FDB" w:rsidRPr="00AD5FEB" w:rsidRDefault="00967FDB" w:rsidP="00742984">
            <w:pPr>
              <w:ind w:right="20"/>
              <w:jc w:val="center"/>
              <w:rPr>
                <w:b/>
                <w:bCs/>
              </w:rPr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DFE17" w14:textId="77777777"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99DBC" w14:textId="77777777" w:rsidR="00967FDB" w:rsidRDefault="00967FDB" w:rsidP="00E45285">
            <w:pPr>
              <w:ind w:right="0"/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505EB" w14:textId="77777777" w:rsidR="00967FDB" w:rsidRDefault="00967FDB" w:rsidP="00E45285">
            <w:pPr>
              <w:ind w:right="0"/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0F34B" w14:textId="77777777" w:rsidR="00967FDB" w:rsidRDefault="00967FDB" w:rsidP="00C27327">
            <w:pPr>
              <w:ind w:right="0"/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1265CE" w14:textId="77777777" w:rsidR="00967FDB" w:rsidRDefault="00967FDB" w:rsidP="00C27327">
            <w:pPr>
              <w:ind w:right="0"/>
            </w:pPr>
          </w:p>
        </w:tc>
      </w:tr>
      <w:tr w:rsidR="00967FDB" w14:paraId="40246968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7544E4" w14:textId="77777777" w:rsidR="00967FDB" w:rsidRDefault="00967FDB" w:rsidP="00C27327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086EA" w14:textId="77777777" w:rsidR="00967FDB" w:rsidRDefault="00967FDB" w:rsidP="0072744D">
            <w:pPr>
              <w:jc w:val="right"/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49FAA" w14:textId="77777777" w:rsidR="00967FDB" w:rsidRDefault="00967FDB" w:rsidP="0072744D">
            <w:pPr>
              <w:jc w:val="right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E22BD" w14:textId="77777777" w:rsidR="00967FDB" w:rsidRDefault="00967FDB" w:rsidP="0072744D">
            <w:pPr>
              <w:jc w:val="right"/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7684E" w14:textId="77777777" w:rsidR="00967FDB" w:rsidRDefault="00967FDB" w:rsidP="0072744D">
            <w:pPr>
              <w:jc w:val="right"/>
            </w:pPr>
          </w:p>
        </w:tc>
        <w:tc>
          <w:tcPr>
            <w:tcW w:w="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9424A" w14:textId="77777777" w:rsidR="00967FDB" w:rsidRDefault="00967FDB" w:rsidP="0072744D">
            <w:pPr>
              <w:jc w:val="right"/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0F570" w14:textId="77777777" w:rsidR="00967FDB" w:rsidRDefault="00967FDB" w:rsidP="0072744D">
            <w:pPr>
              <w:jc w:val="right"/>
            </w:pPr>
          </w:p>
        </w:tc>
        <w:tc>
          <w:tcPr>
            <w:tcW w:w="19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49A63" w14:textId="77777777" w:rsidR="00967FDB" w:rsidRDefault="00967FDB" w:rsidP="00332336">
            <w:pPr>
              <w:ind w:right="0"/>
            </w:pPr>
            <w:r>
              <w:t>Cheville à sceller</w:t>
            </w:r>
          </w:p>
        </w:tc>
        <w:tc>
          <w:tcPr>
            <w:tcW w:w="130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3937F" w14:textId="77777777" w:rsidR="00967FDB" w:rsidRDefault="00967FDB" w:rsidP="00C27327">
            <w:pPr>
              <w:ind w:right="0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68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AE2635" w14:textId="47627162" w:rsidR="00967FDB" w:rsidRPr="00AD5FEB" w:rsidRDefault="00AD5FEB" w:rsidP="00D6629A">
            <w:pPr>
              <w:ind w:right="-98"/>
              <w:jc w:val="right"/>
              <w:rPr>
                <w:b/>
                <w:bCs/>
              </w:rPr>
            </w:pPr>
            <w:r w:rsidRPr="00AD5FEB">
              <w:rPr>
                <w:b/>
                <w:bCs/>
              </w:rPr>
              <w:t>4</w:t>
            </w:r>
            <w:r w:rsidR="00537B40">
              <w:rPr>
                <w:b/>
                <w:bCs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CAC80" w14:textId="77777777" w:rsidR="00967FDB" w:rsidRPr="00AD5FEB" w:rsidRDefault="00967FDB" w:rsidP="00742984">
            <w:pPr>
              <w:ind w:right="0"/>
              <w:jc w:val="center"/>
              <w:rPr>
                <w:b/>
                <w:bCs/>
              </w:rPr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27E0C" w14:textId="77777777"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A5A24" w14:textId="77777777" w:rsidR="00967FDB" w:rsidRDefault="00967FDB" w:rsidP="00C27327">
            <w:pPr>
              <w:ind w:right="0"/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0F15D" w14:textId="77777777" w:rsidR="00967FDB" w:rsidRDefault="00967FDB" w:rsidP="00C27327">
            <w:pPr>
              <w:ind w:right="0"/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87844" w14:textId="77777777" w:rsidR="00967FDB" w:rsidRDefault="00967FDB" w:rsidP="00C27327">
            <w:pPr>
              <w:ind w:right="0"/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AAAFBB" w14:textId="77777777" w:rsidR="00967FDB" w:rsidRDefault="00967FDB" w:rsidP="00C27327">
            <w:pPr>
              <w:ind w:right="0"/>
            </w:pPr>
          </w:p>
        </w:tc>
      </w:tr>
      <w:tr w:rsidR="00967FDB" w14:paraId="2020D782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EC97C4" w14:textId="77777777" w:rsidR="00967FDB" w:rsidRDefault="00967FDB" w:rsidP="00C27327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72401" w14:textId="77777777" w:rsidR="00967FDB" w:rsidRDefault="00967FDB" w:rsidP="0072744D">
            <w:pPr>
              <w:jc w:val="right"/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D001F" w14:textId="77777777" w:rsidR="00967FDB" w:rsidRDefault="00967FDB" w:rsidP="0072744D">
            <w:pPr>
              <w:jc w:val="right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A8339" w14:textId="77777777" w:rsidR="00967FDB" w:rsidRDefault="00967FDB" w:rsidP="0072744D">
            <w:pPr>
              <w:jc w:val="right"/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8F300" w14:textId="77777777" w:rsidR="00967FDB" w:rsidRDefault="00967FDB" w:rsidP="0072744D">
            <w:pPr>
              <w:jc w:val="right"/>
            </w:pPr>
          </w:p>
        </w:tc>
        <w:tc>
          <w:tcPr>
            <w:tcW w:w="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F4A46" w14:textId="77777777" w:rsidR="00967FDB" w:rsidRDefault="00967FDB" w:rsidP="0072744D">
            <w:pPr>
              <w:jc w:val="right"/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14242" w14:textId="77777777" w:rsidR="00967FDB" w:rsidRDefault="00967FDB" w:rsidP="0072744D">
            <w:pPr>
              <w:jc w:val="right"/>
            </w:pPr>
          </w:p>
        </w:tc>
        <w:tc>
          <w:tcPr>
            <w:tcW w:w="19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7CE39" w14:textId="77777777" w:rsidR="00967FDB" w:rsidRDefault="00967FDB" w:rsidP="00332336">
            <w:pPr>
              <w:ind w:right="-52"/>
            </w:pPr>
            <w:r>
              <w:t>Cheville tampon</w:t>
            </w:r>
          </w:p>
        </w:tc>
        <w:tc>
          <w:tcPr>
            <w:tcW w:w="130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F17EE" w14:textId="77777777" w:rsidR="00967FDB" w:rsidRDefault="00967FDB" w:rsidP="003D4EC8">
            <w:pPr>
              <w:ind w:right="-52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68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05DA48" w14:textId="59784659" w:rsidR="00967FDB" w:rsidRPr="00AD5FEB" w:rsidRDefault="00AD5FEB" w:rsidP="00D6629A">
            <w:pPr>
              <w:ind w:right="-98"/>
              <w:jc w:val="right"/>
              <w:rPr>
                <w:b/>
                <w:bCs/>
              </w:rPr>
            </w:pPr>
            <w:r w:rsidRPr="00AD5FEB">
              <w:rPr>
                <w:b/>
                <w:bCs/>
              </w:rPr>
              <w:t>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3D2C7" w14:textId="77777777" w:rsidR="00967FDB" w:rsidRPr="00AD5FEB" w:rsidRDefault="00967FDB" w:rsidP="00742984">
            <w:pPr>
              <w:ind w:right="-52"/>
              <w:jc w:val="center"/>
              <w:rPr>
                <w:b/>
                <w:bCs/>
              </w:rPr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9CEDF" w14:textId="77777777"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20BCB" w14:textId="77777777" w:rsidR="00967FDB" w:rsidRDefault="00967FDB" w:rsidP="00E45285">
            <w:pPr>
              <w:ind w:right="87"/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B28DC" w14:textId="77777777" w:rsidR="00967FDB" w:rsidRDefault="00967FDB" w:rsidP="00E45285">
            <w:pPr>
              <w:ind w:right="87"/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B7004" w14:textId="77777777" w:rsidR="00967FDB" w:rsidRDefault="00967FDB" w:rsidP="00C27327">
            <w:pPr>
              <w:ind w:right="0"/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85191A" w14:textId="77777777" w:rsidR="00967FDB" w:rsidRDefault="00967FDB" w:rsidP="00C27327">
            <w:pPr>
              <w:ind w:right="0"/>
            </w:pPr>
          </w:p>
        </w:tc>
      </w:tr>
      <w:tr w:rsidR="00967FDB" w14:paraId="029E046E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F860A2" w14:textId="77777777" w:rsidR="00967FDB" w:rsidRDefault="00967FDB" w:rsidP="00C27327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FE87E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6E1C0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F2A2A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15591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C5A05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62A17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19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C977A5" w14:textId="77777777" w:rsidR="00967FDB" w:rsidRDefault="00967FDB" w:rsidP="00332336">
            <w:pPr>
              <w:ind w:right="0"/>
            </w:pPr>
            <w:r>
              <w:t>Pieu, tuyau</w:t>
            </w:r>
          </w:p>
        </w:tc>
        <w:tc>
          <w:tcPr>
            <w:tcW w:w="130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FACC3" w14:textId="77777777" w:rsidR="00967FDB" w:rsidRDefault="00967FDB" w:rsidP="00C27327">
            <w:pPr>
              <w:ind w:right="0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68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939B0C" w14:textId="68493706" w:rsidR="00967FDB" w:rsidRPr="00AD5FEB" w:rsidRDefault="00AD5FEB" w:rsidP="00D6629A">
            <w:pPr>
              <w:ind w:right="-98"/>
              <w:jc w:val="right"/>
              <w:rPr>
                <w:b/>
                <w:bCs/>
              </w:rPr>
            </w:pPr>
            <w:r w:rsidRPr="00AD5FEB">
              <w:rPr>
                <w:b/>
                <w:bCs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FC58B" w14:textId="77777777" w:rsidR="00967FDB" w:rsidRPr="00AD5FEB" w:rsidRDefault="00967FDB" w:rsidP="00742984">
            <w:pPr>
              <w:ind w:right="0"/>
              <w:jc w:val="center"/>
              <w:rPr>
                <w:b/>
                <w:bCs/>
              </w:rPr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A4974" w14:textId="77777777"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0A675" w14:textId="77777777" w:rsidR="00967FDB" w:rsidRDefault="00967FDB" w:rsidP="00C27327">
            <w:pPr>
              <w:ind w:right="0"/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E9CA4" w14:textId="77777777" w:rsidR="00967FDB" w:rsidRDefault="00967FDB" w:rsidP="00C27327">
            <w:pPr>
              <w:ind w:right="0"/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C0AA8" w14:textId="77777777" w:rsidR="00967FDB" w:rsidRDefault="00967FDB" w:rsidP="00C27327">
            <w:pPr>
              <w:ind w:right="0"/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61A906" w14:textId="77777777" w:rsidR="00967FDB" w:rsidRDefault="00967FDB" w:rsidP="00C27327">
            <w:pPr>
              <w:ind w:right="0"/>
            </w:pPr>
          </w:p>
        </w:tc>
      </w:tr>
      <w:tr w:rsidR="00967FDB" w14:paraId="269246A9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1C9AC0" w14:textId="77777777" w:rsidR="00967FDB" w:rsidRDefault="00967FDB" w:rsidP="00C27327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9605C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2AB7F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9DFB5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801EB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E3BB5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57675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19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E28F8" w14:textId="77777777" w:rsidR="00967FDB" w:rsidRDefault="00967FDB" w:rsidP="00332336">
            <w:pPr>
              <w:ind w:right="0"/>
            </w:pPr>
            <w:r>
              <w:t>Piquet, crosse</w:t>
            </w:r>
          </w:p>
        </w:tc>
        <w:tc>
          <w:tcPr>
            <w:tcW w:w="130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69FD" w14:textId="77777777" w:rsidR="00967FDB" w:rsidRDefault="00967FDB" w:rsidP="00332336">
            <w:pPr>
              <w:ind w:right="0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68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8CFC15" w14:textId="5AD5A13A" w:rsidR="00967FDB" w:rsidRPr="00AD5FEB" w:rsidRDefault="00AD5FEB" w:rsidP="00D6629A">
            <w:pPr>
              <w:ind w:right="-98"/>
              <w:jc w:val="right"/>
              <w:rPr>
                <w:b/>
                <w:bCs/>
              </w:rPr>
            </w:pPr>
            <w:r w:rsidRPr="00AD5FEB">
              <w:rPr>
                <w:b/>
                <w:bCs/>
              </w:rPr>
              <w:t>11</w:t>
            </w:r>
            <w:r w:rsidR="00537B40">
              <w:rPr>
                <w:b/>
                <w:bCs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F7E0E" w14:textId="77777777" w:rsidR="00967FDB" w:rsidRPr="00AD5FEB" w:rsidRDefault="00967FDB" w:rsidP="00332336">
            <w:pPr>
              <w:ind w:right="0"/>
              <w:jc w:val="center"/>
              <w:rPr>
                <w:b/>
                <w:bCs/>
              </w:rPr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83C36A" w14:textId="77777777"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1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C9BBD" w14:textId="77777777" w:rsidR="00967FDB" w:rsidRDefault="00967FDB" w:rsidP="0055300E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1F8084" w14:textId="77777777" w:rsidR="00967FDB" w:rsidRDefault="00967FDB" w:rsidP="00C27327">
            <w:pPr>
              <w:ind w:right="0"/>
            </w:pPr>
          </w:p>
        </w:tc>
      </w:tr>
      <w:tr w:rsidR="00967FDB" w14:paraId="394D7A57" w14:textId="77777777" w:rsidTr="00AD5FEB">
        <w:trPr>
          <w:trHeight w:hRule="exact" w:val="39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AD7ADD" w14:textId="77777777" w:rsidR="00967FDB" w:rsidRDefault="00967FDB" w:rsidP="00C27327"/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F5657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00A37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84CC2D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99BF47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5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4BD3F8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0FAE61" w14:textId="77777777" w:rsidR="00967FDB" w:rsidRDefault="00967FDB" w:rsidP="0072744D">
            <w:pPr>
              <w:ind w:left="19"/>
              <w:jc w:val="right"/>
            </w:pPr>
          </w:p>
        </w:tc>
        <w:tc>
          <w:tcPr>
            <w:tcW w:w="190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19E8B" w14:textId="77777777" w:rsidR="00967FDB" w:rsidRDefault="00967FDB" w:rsidP="00332336">
            <w:pPr>
              <w:ind w:right="0"/>
            </w:pPr>
          </w:p>
        </w:tc>
        <w:tc>
          <w:tcPr>
            <w:tcW w:w="13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4C3C7F" w14:textId="77777777" w:rsidR="00967FDB" w:rsidRDefault="00967FDB" w:rsidP="00C27327">
            <w:pPr>
              <w:ind w:right="0"/>
            </w:pP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9B3AC" w14:textId="77777777" w:rsidR="00967FDB" w:rsidRDefault="00967FDB" w:rsidP="00C27327">
            <w:pPr>
              <w:ind w:right="0"/>
            </w:pPr>
          </w:p>
        </w:tc>
        <w:tc>
          <w:tcPr>
            <w:tcW w:w="12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2E97AA" w14:textId="77777777" w:rsidR="00967FDB" w:rsidRDefault="00967FDB" w:rsidP="00C27327">
            <w:pPr>
              <w:ind w:right="0"/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7D27DA" w14:textId="77777777" w:rsidR="00967FDB" w:rsidRDefault="00967FDB" w:rsidP="00C27327">
            <w:pPr>
              <w:ind w:right="0"/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6EC0E5" w14:textId="77777777" w:rsidR="00967FDB" w:rsidRDefault="00967FDB" w:rsidP="00C27327">
            <w:pPr>
              <w:ind w:right="0"/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ADDD7" w14:textId="77777777" w:rsidR="00967FDB" w:rsidRDefault="00967FDB" w:rsidP="00C27327">
            <w:pPr>
              <w:ind w:right="0"/>
            </w:pPr>
          </w:p>
        </w:tc>
      </w:tr>
      <w:tr w:rsidR="00967FDB" w14:paraId="1544F542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C5B3165" w14:textId="77777777" w:rsidR="00967FDB" w:rsidRDefault="00967FDB" w:rsidP="00C27327"/>
        </w:tc>
        <w:tc>
          <w:tcPr>
            <w:tcW w:w="2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82EF13" w14:textId="77777777" w:rsidR="00967FDB" w:rsidRDefault="00967FDB" w:rsidP="00C27327"/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1A574A" w14:textId="77777777" w:rsidR="00967FDB" w:rsidRDefault="00967FDB" w:rsidP="00C27327"/>
        </w:tc>
        <w:tc>
          <w:tcPr>
            <w:tcW w:w="2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936BE0" w14:textId="77777777" w:rsidR="00967FDB" w:rsidRDefault="00967FDB" w:rsidP="00C27327"/>
        </w:tc>
        <w:tc>
          <w:tcPr>
            <w:tcW w:w="6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9E6C57" w14:textId="77777777" w:rsidR="00967FDB" w:rsidRDefault="00967FDB" w:rsidP="00C27327"/>
        </w:tc>
        <w:tc>
          <w:tcPr>
            <w:tcW w:w="102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AF46C9" w14:textId="77777777" w:rsidR="00967FDB" w:rsidRDefault="00967FDB" w:rsidP="00C27327"/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3B4631" w14:textId="77777777" w:rsidR="00967FDB" w:rsidRDefault="00967FDB" w:rsidP="00C27327"/>
        </w:tc>
        <w:tc>
          <w:tcPr>
            <w:tcW w:w="46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008FFA" w14:textId="77777777" w:rsidR="00967FDB" w:rsidRDefault="00967FDB" w:rsidP="00C27327"/>
        </w:tc>
        <w:tc>
          <w:tcPr>
            <w:tcW w:w="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06348" w14:textId="77777777" w:rsidR="00967FDB" w:rsidRDefault="00967FDB" w:rsidP="00C27327"/>
        </w:tc>
        <w:tc>
          <w:tcPr>
            <w:tcW w:w="4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0D8590" w14:textId="77777777" w:rsidR="00967FDB" w:rsidRDefault="00967FDB" w:rsidP="00C27327"/>
        </w:tc>
        <w:tc>
          <w:tcPr>
            <w:tcW w:w="191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C9DF4C" w14:textId="77777777" w:rsidR="00967FDB" w:rsidRDefault="00967FDB" w:rsidP="00C27327"/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884C5D" w14:textId="77777777" w:rsidR="00967FDB" w:rsidRDefault="00967FDB" w:rsidP="00C27327"/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E658E3" w14:textId="77777777" w:rsidR="00967FDB" w:rsidRDefault="00967FDB" w:rsidP="00C27327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ECD2C9" w14:textId="77777777" w:rsidR="00967FDB" w:rsidRDefault="00967FDB" w:rsidP="00C27327"/>
        </w:tc>
        <w:tc>
          <w:tcPr>
            <w:tcW w:w="5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5F2617" w14:textId="77777777" w:rsidR="00967FDB" w:rsidRDefault="00967FDB" w:rsidP="00C27327"/>
        </w:tc>
      </w:tr>
      <w:tr w:rsidR="00E226F6" w14:paraId="510C25C4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81AD19" w14:textId="77777777" w:rsidR="00E226F6" w:rsidRDefault="00E226F6" w:rsidP="00C27327"/>
        </w:tc>
        <w:tc>
          <w:tcPr>
            <w:tcW w:w="9695" w:type="dxa"/>
            <w:gridSpan w:val="4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A582F" w14:textId="77777777" w:rsidR="00E226F6" w:rsidRDefault="004034FD" w:rsidP="004034FD">
            <w:pPr>
              <w:ind w:left="7" w:right="59"/>
            </w:pPr>
            <w:r>
              <w:rPr>
                <w:b/>
                <w:sz w:val="24"/>
                <w:szCs w:val="24"/>
              </w:rPr>
              <w:t>PHASE 1</w:t>
            </w:r>
            <w:r w:rsidR="00ED6B4C">
              <w:rPr>
                <w:b/>
                <w:sz w:val="24"/>
                <w:szCs w:val="24"/>
              </w:rPr>
              <w:t xml:space="preserve">,  </w:t>
            </w:r>
            <w:r w:rsidR="00AC23A9">
              <w:rPr>
                <w:b/>
                <w:sz w:val="24"/>
                <w:szCs w:val="24"/>
              </w:rPr>
              <w:t>PREPARAT</w:t>
            </w:r>
            <w:r w:rsidR="00E226F6">
              <w:rPr>
                <w:b/>
                <w:sz w:val="24"/>
                <w:szCs w:val="24"/>
              </w:rPr>
              <w:t>I</w:t>
            </w:r>
            <w:r w:rsidR="00AC23A9">
              <w:rPr>
                <w:b/>
                <w:sz w:val="24"/>
                <w:szCs w:val="24"/>
              </w:rPr>
              <w:t>FS</w:t>
            </w:r>
            <w:r>
              <w:rPr>
                <w:b/>
                <w:sz w:val="24"/>
                <w:szCs w:val="24"/>
              </w:rPr>
              <w:t xml:space="preserve">   /   </w:t>
            </w:r>
            <w:r w:rsidR="00E226F6">
              <w:rPr>
                <w:b/>
                <w:sz w:val="24"/>
                <w:szCs w:val="24"/>
              </w:rPr>
              <w:t>PHASES 2 A 6</w:t>
            </w:r>
            <w:r w:rsidR="00ED6B4C">
              <w:rPr>
                <w:b/>
                <w:sz w:val="24"/>
                <w:szCs w:val="24"/>
              </w:rPr>
              <w:t xml:space="preserve">,  </w:t>
            </w:r>
            <w:r w:rsidR="00E226F6">
              <w:rPr>
                <w:b/>
                <w:sz w:val="24"/>
                <w:szCs w:val="24"/>
              </w:rPr>
              <w:t>MENSURATION</w:t>
            </w:r>
          </w:p>
        </w:tc>
        <w:tc>
          <w:tcPr>
            <w:tcW w:w="5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75D8D4" w14:textId="77777777" w:rsidR="00E226F6" w:rsidRDefault="00E226F6" w:rsidP="00C27327"/>
        </w:tc>
      </w:tr>
      <w:tr w:rsidR="00967FDB" w14:paraId="7BF1C4DC" w14:textId="77777777" w:rsidTr="00AD5FEB">
        <w:trPr>
          <w:trHeight w:hRule="exact" w:val="170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11A7A5" w14:textId="77777777" w:rsidR="00967FDB" w:rsidRDefault="00967FDB" w:rsidP="00332336"/>
        </w:tc>
        <w:tc>
          <w:tcPr>
            <w:tcW w:w="27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93DCE" w14:textId="77777777" w:rsidR="00967FDB" w:rsidRDefault="00967FDB" w:rsidP="00332336">
            <w:pPr>
              <w:ind w:right="0"/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4F202" w14:textId="77777777" w:rsidR="00967FDB" w:rsidRDefault="00967FDB" w:rsidP="00332336">
            <w:pPr>
              <w:jc w:val="right"/>
            </w:pPr>
          </w:p>
        </w:tc>
        <w:tc>
          <w:tcPr>
            <w:tcW w:w="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51F67" w14:textId="77777777" w:rsidR="00967FDB" w:rsidRDefault="00967FDB" w:rsidP="00332336">
            <w:pPr>
              <w:ind w:right="0"/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282BE" w14:textId="77777777" w:rsidR="00967FDB" w:rsidRDefault="00967FDB" w:rsidP="00332336">
            <w:pPr>
              <w:ind w:right="0"/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E8212" w14:textId="77777777" w:rsidR="00967FDB" w:rsidRDefault="00967FDB" w:rsidP="00332336">
            <w:pPr>
              <w:ind w:right="0"/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0DE95" w14:textId="77777777" w:rsidR="00967FDB" w:rsidRDefault="00967FDB" w:rsidP="00332336">
            <w:pPr>
              <w:ind w:right="0"/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7BF4A" w14:textId="77777777" w:rsidR="00967FDB" w:rsidRDefault="00967FDB" w:rsidP="00332336">
            <w:pPr>
              <w:ind w:right="0"/>
            </w:pPr>
          </w:p>
        </w:tc>
        <w:tc>
          <w:tcPr>
            <w:tcW w:w="13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24676" w14:textId="77777777" w:rsidR="00967FDB" w:rsidRDefault="00967FDB" w:rsidP="00332336">
            <w:pPr>
              <w:ind w:right="0"/>
            </w:pPr>
          </w:p>
        </w:tc>
        <w:tc>
          <w:tcPr>
            <w:tcW w:w="6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5E8C5" w14:textId="77777777" w:rsidR="00967FDB" w:rsidRDefault="00967FDB" w:rsidP="00332336">
            <w:pPr>
              <w:ind w:right="0"/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FA77B" w14:textId="77777777" w:rsidR="00967FDB" w:rsidRDefault="00967FDB" w:rsidP="00332336">
            <w:pPr>
              <w:ind w:right="0"/>
              <w:jc w:val="center"/>
            </w:pPr>
          </w:p>
        </w:tc>
        <w:tc>
          <w:tcPr>
            <w:tcW w:w="10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8F252" w14:textId="77777777" w:rsidR="00967FDB" w:rsidRDefault="00967FDB" w:rsidP="00332336">
            <w:pPr>
              <w:ind w:left="-9" w:right="-92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52F6B" w14:textId="77777777" w:rsidR="00967FDB" w:rsidRDefault="00967FDB" w:rsidP="00332336">
            <w:pPr>
              <w:ind w:right="0"/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910D7" w14:textId="77777777" w:rsidR="00967FDB" w:rsidRDefault="00967FDB" w:rsidP="00332336">
            <w:pPr>
              <w:ind w:right="0"/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7A9FA" w14:textId="77777777" w:rsidR="00967FDB" w:rsidRDefault="00967FDB" w:rsidP="00332336">
            <w:pPr>
              <w:ind w:right="0"/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09331" w14:textId="77777777" w:rsidR="00967FDB" w:rsidRDefault="00967FDB" w:rsidP="00332336">
            <w:pPr>
              <w:ind w:right="0"/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7BA190" w14:textId="77777777" w:rsidR="00967FDB" w:rsidRDefault="00967FDB" w:rsidP="00332336">
            <w:pPr>
              <w:ind w:right="0"/>
            </w:pPr>
          </w:p>
        </w:tc>
      </w:tr>
      <w:tr w:rsidR="00967FDB" w14:paraId="52D07D5C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1A2AEE" w14:textId="77777777" w:rsidR="00967FDB" w:rsidRDefault="00967FDB" w:rsidP="00332336"/>
        </w:tc>
        <w:tc>
          <w:tcPr>
            <w:tcW w:w="536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D9B71" w14:textId="14D69570" w:rsidR="00967FDB" w:rsidRPr="00AD5FEB" w:rsidRDefault="00967FDB" w:rsidP="00332336">
            <w:pPr>
              <w:ind w:right="0"/>
            </w:pPr>
            <w:r w:rsidRPr="00AD5FEB">
              <w:t xml:space="preserve">OFFRE FORFAITAIRE </w:t>
            </w:r>
            <w:proofErr w:type="gramStart"/>
            <w:r w:rsidRPr="00AD5FEB">
              <w:t xml:space="preserve">– </w:t>
            </w:r>
            <w:r w:rsidR="004D6147" w:rsidRPr="00AD5FEB">
              <w:t xml:space="preserve"> </w:t>
            </w:r>
            <w:r w:rsidRPr="00AD5FEB">
              <w:t>HT</w:t>
            </w:r>
            <w:proofErr w:type="gramEnd"/>
            <w:r w:rsidRPr="00AD5FEB">
              <w:t xml:space="preserve"> à l'indice TH23  </w:t>
            </w:r>
            <w:r w:rsidR="00AD5FEB" w:rsidRPr="00AD5FEB">
              <w:rPr>
                <w:b/>
                <w:bCs/>
              </w:rPr>
              <w:t>1.</w:t>
            </w:r>
            <w:r w:rsidR="00AD5FEB">
              <w:rPr>
                <w:b/>
                <w:bCs/>
              </w:rPr>
              <w:t>90</w:t>
            </w:r>
          </w:p>
        </w:tc>
        <w:tc>
          <w:tcPr>
            <w:tcW w:w="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1139E" w14:textId="53A1DF43" w:rsidR="00967FDB" w:rsidRPr="00AD5FEB" w:rsidRDefault="0007252C" w:rsidP="00332336">
            <w:pPr>
              <w:ind w:right="0"/>
            </w:pPr>
            <w:r w:rsidRPr="00AD5FEB">
              <w:t>(</w:t>
            </w:r>
            <w:r w:rsidR="00AD5FEB">
              <w:t>2022</w:t>
            </w:r>
            <w:r w:rsidRPr="00AD5FEB">
              <w:t>)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A7EDE" w14:textId="77777777" w:rsidR="00967FDB" w:rsidRDefault="00967FDB" w:rsidP="00332336">
            <w:pPr>
              <w:ind w:right="0"/>
              <w:jc w:val="right"/>
            </w:pPr>
          </w:p>
        </w:tc>
        <w:tc>
          <w:tcPr>
            <w:tcW w:w="9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B20F1E" w14:textId="77777777" w:rsidR="00967FDB" w:rsidRDefault="00967FDB" w:rsidP="00332336">
            <w:pPr>
              <w:ind w:left="-9" w:right="-92"/>
              <w:jc w:val="right"/>
            </w:pPr>
          </w:p>
        </w:tc>
        <w:tc>
          <w:tcPr>
            <w:tcW w:w="19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F77E" w14:textId="77777777" w:rsidR="00967FDB" w:rsidRDefault="00967FDB" w:rsidP="00332336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597E1" w14:textId="77777777" w:rsidR="00967FDB" w:rsidRDefault="00967FDB" w:rsidP="00332336">
            <w:pPr>
              <w:ind w:right="0"/>
            </w:pPr>
          </w:p>
        </w:tc>
      </w:tr>
      <w:tr w:rsidR="00967FDB" w14:paraId="4C271105" w14:textId="77777777" w:rsidTr="00AD5FEB">
        <w:trPr>
          <w:trHeight w:hRule="exact" w:val="39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661E8C" w14:textId="77777777" w:rsidR="00967FDB" w:rsidRDefault="00967FDB" w:rsidP="00C27327"/>
        </w:tc>
        <w:tc>
          <w:tcPr>
            <w:tcW w:w="329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AE9875" w14:textId="77777777" w:rsidR="00967FDB" w:rsidRDefault="00967FDB" w:rsidP="00373E87">
            <w:pPr>
              <w:ind w:right="-88"/>
            </w:pPr>
          </w:p>
        </w:tc>
        <w:tc>
          <w:tcPr>
            <w:tcW w:w="170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B91CE" w14:textId="77777777" w:rsidR="00967FDB" w:rsidRDefault="00967FDB" w:rsidP="00844829">
            <w:pPr>
              <w:ind w:left="-46" w:right="-88"/>
              <w:jc w:val="both"/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B54263" w14:textId="77777777" w:rsidR="00967FDB" w:rsidRDefault="00967FDB" w:rsidP="0062343A">
            <w:pPr>
              <w:ind w:right="0"/>
            </w:pPr>
          </w:p>
        </w:tc>
        <w:tc>
          <w:tcPr>
            <w:tcW w:w="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C08C6E" w14:textId="77777777" w:rsidR="00967FDB" w:rsidRDefault="00967FDB" w:rsidP="00361ABB">
            <w:pPr>
              <w:ind w:right="0"/>
            </w:pPr>
          </w:p>
        </w:tc>
        <w:tc>
          <w:tcPr>
            <w:tcW w:w="278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D84833" w14:textId="77777777" w:rsidR="00967FDB" w:rsidRDefault="00967FDB" w:rsidP="009F6255">
            <w:pPr>
              <w:ind w:right="0"/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6D07A" w14:textId="77777777" w:rsidR="00967FDB" w:rsidRDefault="00967FDB" w:rsidP="00C27327"/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8AD37" w14:textId="77777777" w:rsidR="00967FDB" w:rsidRDefault="00967FDB" w:rsidP="00C27327"/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69E91A" w14:textId="77777777" w:rsidR="00967FDB" w:rsidRDefault="00967FDB" w:rsidP="00C27327"/>
        </w:tc>
        <w:tc>
          <w:tcPr>
            <w:tcW w:w="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06748" w14:textId="77777777" w:rsidR="00967FDB" w:rsidRDefault="00967FDB" w:rsidP="00C27327"/>
        </w:tc>
      </w:tr>
      <w:tr w:rsidR="00967FDB" w14:paraId="078911FE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C4BAD2" w14:textId="77777777" w:rsidR="00967FDB" w:rsidRDefault="00967FDB" w:rsidP="00C27327"/>
        </w:tc>
        <w:tc>
          <w:tcPr>
            <w:tcW w:w="329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FC123" w14:textId="77777777" w:rsidR="00967FDB" w:rsidRDefault="00967FDB" w:rsidP="00373E87">
            <w:pPr>
              <w:ind w:right="-88"/>
            </w:pPr>
          </w:p>
        </w:tc>
        <w:tc>
          <w:tcPr>
            <w:tcW w:w="170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1340D" w14:textId="77777777" w:rsidR="00967FDB" w:rsidRDefault="00967FDB" w:rsidP="00844829">
            <w:pPr>
              <w:ind w:left="-46" w:right="-88"/>
              <w:jc w:val="both"/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6DCD7" w14:textId="77777777" w:rsidR="00967FDB" w:rsidRDefault="00967FDB" w:rsidP="0062343A">
            <w:pPr>
              <w:ind w:right="0"/>
            </w:pPr>
          </w:p>
        </w:tc>
        <w:tc>
          <w:tcPr>
            <w:tcW w:w="46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329B4" w14:textId="77777777" w:rsidR="00967FDB" w:rsidRDefault="00967FDB" w:rsidP="00361ABB">
            <w:pPr>
              <w:ind w:right="0"/>
            </w:pPr>
          </w:p>
        </w:tc>
        <w:tc>
          <w:tcPr>
            <w:tcW w:w="2781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3B322" w14:textId="77777777" w:rsidR="00967FDB" w:rsidRDefault="00967FDB" w:rsidP="009F6255">
            <w:pPr>
              <w:ind w:right="0"/>
            </w:pP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C09E6" w14:textId="77777777" w:rsidR="00967FDB" w:rsidRDefault="00967FDB" w:rsidP="00C27327"/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4A1A2" w14:textId="77777777" w:rsidR="00967FDB" w:rsidRDefault="00967FDB" w:rsidP="00C27327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99EF8" w14:textId="77777777" w:rsidR="00967FDB" w:rsidRDefault="00967FDB" w:rsidP="00C27327"/>
        </w:tc>
        <w:tc>
          <w:tcPr>
            <w:tcW w:w="54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43EC7" w14:textId="77777777" w:rsidR="00967FDB" w:rsidRDefault="00967FDB" w:rsidP="00C27327"/>
        </w:tc>
      </w:tr>
      <w:tr w:rsidR="00967FDB" w14:paraId="0D805754" w14:textId="77777777" w:rsidTr="00AD5FEB">
        <w:trPr>
          <w:trHeight w:hRule="exact" w:val="340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83EB81" w14:textId="77777777" w:rsidR="00967FDB" w:rsidRDefault="00967FDB" w:rsidP="00D6629A"/>
        </w:tc>
        <w:tc>
          <w:tcPr>
            <w:tcW w:w="3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E9079" w14:textId="77777777" w:rsidR="00967FDB" w:rsidRDefault="00967FDB" w:rsidP="002E08BF">
            <w:pPr>
              <w:ind w:right="0"/>
            </w:pPr>
            <w:r w:rsidRPr="00944199">
              <w:rPr>
                <w:b/>
                <w:sz w:val="24"/>
                <w:szCs w:val="24"/>
              </w:rPr>
              <w:t xml:space="preserve">OFFRE </w:t>
            </w:r>
            <w:r>
              <w:rPr>
                <w:b/>
                <w:sz w:val="24"/>
                <w:szCs w:val="24"/>
              </w:rPr>
              <w:t>GLOBALE</w:t>
            </w:r>
          </w:p>
        </w:tc>
        <w:tc>
          <w:tcPr>
            <w:tcW w:w="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95F48" w14:textId="77777777" w:rsidR="00967FDB" w:rsidRDefault="00967FDB" w:rsidP="00D6629A">
            <w:pPr>
              <w:ind w:right="0"/>
            </w:pPr>
          </w:p>
        </w:tc>
        <w:tc>
          <w:tcPr>
            <w:tcW w:w="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90128" w14:textId="77777777" w:rsidR="00967FDB" w:rsidRDefault="00967FDB" w:rsidP="00D6629A">
            <w:pPr>
              <w:ind w:right="0"/>
            </w:pPr>
          </w:p>
        </w:tc>
        <w:tc>
          <w:tcPr>
            <w:tcW w:w="9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E379D" w14:textId="77777777" w:rsidR="00967FDB" w:rsidRDefault="00967FDB" w:rsidP="00D6629A">
            <w:pPr>
              <w:ind w:right="0"/>
            </w:pPr>
          </w:p>
        </w:tc>
        <w:tc>
          <w:tcPr>
            <w:tcW w:w="25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88B4E" w14:textId="77777777" w:rsidR="00967FDB" w:rsidRPr="0061061C" w:rsidRDefault="00967FDB" w:rsidP="002E08BF">
            <w:pPr>
              <w:ind w:left="-9" w:right="-92"/>
            </w:pPr>
            <w:r w:rsidRPr="0061061C">
              <w:t>TOTAL BRUT</w:t>
            </w:r>
          </w:p>
        </w:tc>
        <w:tc>
          <w:tcPr>
            <w:tcW w:w="196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650030" w14:textId="77777777" w:rsidR="00967FDB" w:rsidRPr="0061061C" w:rsidRDefault="00967FDB" w:rsidP="002E08BF">
            <w:pPr>
              <w:ind w:left="-9" w:right="-92"/>
              <w:jc w:val="right"/>
            </w:pPr>
            <w:r w:rsidRPr="0061061C">
              <w:t xml:space="preserve">Fr. </w:t>
            </w:r>
            <w:r w:rsidRPr="0061061C"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61061C">
              <w:instrText xml:space="preserve"> FORMTEXT </w:instrText>
            </w:r>
            <w:r w:rsidRPr="0061061C">
              <w:fldChar w:fldCharType="separate"/>
            </w:r>
            <w:r w:rsidR="009A5A25">
              <w:rPr>
                <w:noProof/>
              </w:rPr>
              <w:t>............</w:t>
            </w:r>
            <w:r w:rsidRPr="0061061C">
              <w:fldChar w:fldCharType="end"/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C4E48A" w14:textId="77777777" w:rsidR="00967FDB" w:rsidRDefault="00967FDB" w:rsidP="00D6629A">
            <w:pPr>
              <w:ind w:right="0"/>
            </w:pPr>
          </w:p>
        </w:tc>
      </w:tr>
      <w:tr w:rsidR="00967FDB" w14:paraId="3D6B1599" w14:textId="77777777" w:rsidTr="00AD5FEB">
        <w:trPr>
          <w:trHeight w:hRule="exact" w:val="11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A2F926" w14:textId="77777777" w:rsidR="00967FDB" w:rsidRDefault="00967FDB" w:rsidP="00D6629A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CF327" w14:textId="77777777" w:rsidR="00967FDB" w:rsidRDefault="00967FDB" w:rsidP="00D6629A">
            <w:pPr>
              <w:ind w:right="0"/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922E5" w14:textId="77777777" w:rsidR="00967FDB" w:rsidRDefault="00967FDB" w:rsidP="00D6629A">
            <w:pPr>
              <w:ind w:right="0"/>
            </w:pPr>
          </w:p>
        </w:tc>
        <w:tc>
          <w:tcPr>
            <w:tcW w:w="32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C6B42" w14:textId="77777777" w:rsidR="00967FDB" w:rsidRDefault="00967FDB" w:rsidP="00D6629A">
            <w:pPr>
              <w:ind w:right="0"/>
            </w:pPr>
          </w:p>
        </w:tc>
        <w:tc>
          <w:tcPr>
            <w:tcW w:w="9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B8211" w14:textId="77777777" w:rsidR="00967FDB" w:rsidRDefault="00967FDB" w:rsidP="00D6629A">
            <w:pPr>
              <w:ind w:right="0"/>
            </w:pPr>
          </w:p>
        </w:tc>
        <w:tc>
          <w:tcPr>
            <w:tcW w:w="2596" w:type="dxa"/>
            <w:gridSpan w:val="1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F99DC5" w14:textId="77777777" w:rsidR="00967FDB" w:rsidRDefault="00967FDB" w:rsidP="005074D9">
            <w:pPr>
              <w:ind w:left="-9" w:right="-92"/>
            </w:pPr>
            <w:r w:rsidRPr="00AD5FEB">
              <w:t>TVA   7,</w:t>
            </w:r>
            <w:r w:rsidR="005074D9" w:rsidRPr="00AD5FEB">
              <w:t>7</w:t>
            </w:r>
            <w:r>
              <w:t xml:space="preserve"> %</w:t>
            </w:r>
          </w:p>
        </w:tc>
        <w:tc>
          <w:tcPr>
            <w:tcW w:w="1966" w:type="dxa"/>
            <w:gridSpan w:val="10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264F01" w14:textId="77777777" w:rsidR="00967FDB" w:rsidRDefault="00967FDB" w:rsidP="00D6629A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B1BB4C" w14:textId="77777777" w:rsidR="00967FDB" w:rsidRDefault="00967FDB" w:rsidP="00D6629A">
            <w:pPr>
              <w:ind w:right="0"/>
            </w:pPr>
          </w:p>
        </w:tc>
      </w:tr>
      <w:tr w:rsidR="00967FDB" w14:paraId="5220AD8B" w14:textId="77777777" w:rsidTr="00AD5FEB">
        <w:trPr>
          <w:trHeight w:hRule="exact" w:val="11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2850E5" w14:textId="77777777" w:rsidR="00967FDB" w:rsidRDefault="00967FDB" w:rsidP="00D6629A"/>
        </w:tc>
        <w:tc>
          <w:tcPr>
            <w:tcW w:w="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B43CFB" w14:textId="77777777" w:rsidR="00967FDB" w:rsidRDefault="00967FDB" w:rsidP="00D6629A">
            <w:pPr>
              <w:ind w:right="0"/>
            </w:pP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3037" w14:textId="77777777" w:rsidR="00967FDB" w:rsidRDefault="00967FDB" w:rsidP="00D6629A">
            <w:pPr>
              <w:ind w:right="0"/>
            </w:pPr>
          </w:p>
        </w:tc>
        <w:tc>
          <w:tcPr>
            <w:tcW w:w="3240" w:type="dxa"/>
            <w:gridSpan w:val="18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0A8F4F" w14:textId="77777777" w:rsidR="00967FDB" w:rsidRDefault="00967FDB" w:rsidP="00C60870">
            <w:pPr>
              <w:ind w:right="0"/>
            </w:pPr>
            <w:r>
              <w:t>éléments contractuels</w:t>
            </w:r>
          </w:p>
        </w:tc>
        <w:tc>
          <w:tcPr>
            <w:tcW w:w="9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8C808" w14:textId="77777777" w:rsidR="00967FDB" w:rsidRDefault="00967FDB" w:rsidP="00D6629A">
            <w:pPr>
              <w:ind w:right="0"/>
            </w:pPr>
          </w:p>
        </w:tc>
        <w:tc>
          <w:tcPr>
            <w:tcW w:w="2596" w:type="dxa"/>
            <w:gridSpan w:val="1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8E97F9" w14:textId="77777777" w:rsidR="00967FDB" w:rsidRDefault="00967FDB" w:rsidP="00D6629A">
            <w:pPr>
              <w:ind w:left="-9" w:right="-92"/>
            </w:pPr>
          </w:p>
        </w:tc>
        <w:tc>
          <w:tcPr>
            <w:tcW w:w="1966" w:type="dxa"/>
            <w:gridSpan w:val="10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906B8" w14:textId="77777777" w:rsidR="00967FDB" w:rsidRDefault="00967FDB" w:rsidP="00D6629A">
            <w:pPr>
              <w:ind w:left="-9" w:right="-92"/>
              <w:jc w:val="right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33A3D3" w14:textId="77777777" w:rsidR="00967FDB" w:rsidRDefault="00967FDB" w:rsidP="00D6629A">
            <w:pPr>
              <w:ind w:right="0"/>
            </w:pPr>
          </w:p>
        </w:tc>
      </w:tr>
      <w:tr w:rsidR="00967FDB" w14:paraId="42DE10EA" w14:textId="77777777" w:rsidTr="00AD5FEB">
        <w:trPr>
          <w:trHeight w:hRule="exact" w:val="11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AE89CF" w14:textId="77777777" w:rsidR="00967FDB" w:rsidRDefault="00967FDB" w:rsidP="00D6629A"/>
        </w:tc>
        <w:tc>
          <w:tcPr>
            <w:tcW w:w="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99BA6" w14:textId="77777777" w:rsidR="00967FDB" w:rsidRDefault="00967FDB" w:rsidP="00D6629A">
            <w:pPr>
              <w:ind w:right="0"/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3CA" w14:textId="77777777" w:rsidR="00967FDB" w:rsidRDefault="00967FDB" w:rsidP="00D6629A">
            <w:pPr>
              <w:ind w:right="0"/>
            </w:pPr>
          </w:p>
        </w:tc>
        <w:tc>
          <w:tcPr>
            <w:tcW w:w="3240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0966F9" w14:textId="77777777" w:rsidR="00967FDB" w:rsidRDefault="00967FDB" w:rsidP="00D6629A">
            <w:pPr>
              <w:ind w:right="0"/>
            </w:pPr>
          </w:p>
        </w:tc>
        <w:tc>
          <w:tcPr>
            <w:tcW w:w="9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02916" w14:textId="77777777" w:rsidR="00967FDB" w:rsidRDefault="00967FDB" w:rsidP="00D6629A">
            <w:pPr>
              <w:ind w:right="0"/>
            </w:pPr>
          </w:p>
        </w:tc>
        <w:tc>
          <w:tcPr>
            <w:tcW w:w="2596" w:type="dxa"/>
            <w:gridSpan w:val="1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F50789" w14:textId="77777777" w:rsidR="00967FDB" w:rsidRDefault="00967FDB" w:rsidP="00D6629A">
            <w:pPr>
              <w:ind w:left="-9" w:right="-92"/>
            </w:pPr>
          </w:p>
        </w:tc>
        <w:tc>
          <w:tcPr>
            <w:tcW w:w="1966" w:type="dxa"/>
            <w:gridSpan w:val="10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EE4BD" w14:textId="77777777" w:rsidR="00967FDB" w:rsidRDefault="00967FDB" w:rsidP="00D6629A">
            <w:pPr>
              <w:ind w:left="-9" w:right="-92"/>
              <w:jc w:val="right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0A1BEC" w14:textId="77777777" w:rsidR="00967FDB" w:rsidRDefault="00967FDB" w:rsidP="00D6629A">
            <w:pPr>
              <w:ind w:right="0"/>
            </w:pPr>
          </w:p>
        </w:tc>
      </w:tr>
      <w:tr w:rsidR="00967FDB" w14:paraId="5BBEDB0B" w14:textId="77777777" w:rsidTr="00AD5FEB">
        <w:trPr>
          <w:trHeight w:hRule="exact" w:val="56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3BB54D" w14:textId="77777777" w:rsidR="00967FDB" w:rsidRDefault="00967FDB" w:rsidP="00D6629A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73212" w14:textId="77777777" w:rsidR="00967FDB" w:rsidRDefault="00967FDB" w:rsidP="00D6629A">
            <w:pPr>
              <w:ind w:right="0"/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8DA59" w14:textId="77777777" w:rsidR="00967FDB" w:rsidRDefault="00967FDB" w:rsidP="00D6629A">
            <w:pPr>
              <w:ind w:right="0"/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D3AEA" w14:textId="77777777" w:rsidR="00967FDB" w:rsidRDefault="00967FDB" w:rsidP="00D6629A">
            <w:pPr>
              <w:ind w:right="0"/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9C76D" w14:textId="77777777" w:rsidR="00967FDB" w:rsidRDefault="00967FDB" w:rsidP="00D6629A">
            <w:pPr>
              <w:ind w:right="0"/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45EB7" w14:textId="77777777" w:rsidR="00967FDB" w:rsidRDefault="00967FDB" w:rsidP="00D6629A">
            <w:pPr>
              <w:ind w:right="0"/>
            </w:pPr>
          </w:p>
        </w:tc>
        <w:tc>
          <w:tcPr>
            <w:tcW w:w="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25C36" w14:textId="77777777" w:rsidR="00967FDB" w:rsidRDefault="00967FDB" w:rsidP="00D6629A">
            <w:pPr>
              <w:ind w:right="0"/>
            </w:pPr>
          </w:p>
        </w:tc>
        <w:tc>
          <w:tcPr>
            <w:tcW w:w="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85344" w14:textId="77777777" w:rsidR="00967FDB" w:rsidRDefault="00967FDB" w:rsidP="00D6629A">
            <w:pPr>
              <w:ind w:right="0"/>
            </w:pPr>
          </w:p>
        </w:tc>
        <w:tc>
          <w:tcPr>
            <w:tcW w:w="9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F34C3" w14:textId="77777777" w:rsidR="00967FDB" w:rsidRDefault="00967FDB" w:rsidP="00D6629A">
            <w:pPr>
              <w:ind w:right="0"/>
            </w:pPr>
          </w:p>
        </w:tc>
        <w:tc>
          <w:tcPr>
            <w:tcW w:w="2596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80D9B" w14:textId="77777777" w:rsidR="00967FDB" w:rsidRDefault="00967FDB" w:rsidP="002E08BF">
            <w:pPr>
              <w:ind w:left="-9" w:right="-92"/>
            </w:pPr>
            <w:r>
              <w:t>TOTAL TTC</w:t>
            </w:r>
          </w:p>
        </w:tc>
        <w:tc>
          <w:tcPr>
            <w:tcW w:w="196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8EDB4F" w14:textId="77777777" w:rsidR="00967FDB" w:rsidRDefault="00967FDB" w:rsidP="00D6629A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804409" w14:textId="77777777" w:rsidR="00967FDB" w:rsidRDefault="00967FDB" w:rsidP="00D6629A">
            <w:pPr>
              <w:ind w:right="0"/>
            </w:pPr>
          </w:p>
        </w:tc>
      </w:tr>
      <w:tr w:rsidR="00967FDB" w14:paraId="793035CF" w14:textId="77777777" w:rsidTr="00AD5FE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E623AA" w14:textId="77777777" w:rsidR="00967FDB" w:rsidRDefault="00967FDB" w:rsidP="00C27327"/>
        </w:tc>
        <w:tc>
          <w:tcPr>
            <w:tcW w:w="23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F31575" w14:textId="77777777" w:rsidR="00967FDB" w:rsidRDefault="00967FDB" w:rsidP="00C27327"/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B2E80" w14:textId="77777777" w:rsidR="00967FDB" w:rsidRDefault="00967FDB" w:rsidP="00C27327"/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83CE39" w14:textId="77777777" w:rsidR="00967FDB" w:rsidRDefault="00967FDB" w:rsidP="00C27327"/>
        </w:tc>
        <w:tc>
          <w:tcPr>
            <w:tcW w:w="6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8B45F0" w14:textId="77777777" w:rsidR="00967FDB" w:rsidRDefault="00967FDB" w:rsidP="00C27327"/>
        </w:tc>
        <w:tc>
          <w:tcPr>
            <w:tcW w:w="10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06CAE0" w14:textId="77777777" w:rsidR="00967FDB" w:rsidRDefault="00967FDB" w:rsidP="00C27327"/>
        </w:tc>
        <w:tc>
          <w:tcPr>
            <w:tcW w:w="2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A1C02E" w14:textId="77777777" w:rsidR="00967FDB" w:rsidRDefault="00967FDB" w:rsidP="00C27327"/>
        </w:tc>
        <w:tc>
          <w:tcPr>
            <w:tcW w:w="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565F28" w14:textId="77777777" w:rsidR="00967FDB" w:rsidRDefault="00967FDB" w:rsidP="00C27327"/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D4F16" w14:textId="77777777" w:rsidR="00967FDB" w:rsidRDefault="00967FDB" w:rsidP="00C27327"/>
        </w:tc>
        <w:tc>
          <w:tcPr>
            <w:tcW w:w="4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1FB266" w14:textId="77777777" w:rsidR="00967FDB" w:rsidRDefault="00967FDB" w:rsidP="00C27327"/>
        </w:tc>
        <w:tc>
          <w:tcPr>
            <w:tcW w:w="19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0B9765" w14:textId="77777777" w:rsidR="00967FDB" w:rsidRDefault="00967FDB" w:rsidP="00C27327"/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BBDB33" w14:textId="77777777" w:rsidR="00967FDB" w:rsidRDefault="00967FDB" w:rsidP="00C27327"/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D527BF" w14:textId="77777777" w:rsidR="00967FDB" w:rsidRDefault="00967FDB" w:rsidP="00C27327"/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2734D" w14:textId="77777777" w:rsidR="00967FDB" w:rsidRDefault="00967FDB" w:rsidP="00C27327"/>
        </w:tc>
        <w:tc>
          <w:tcPr>
            <w:tcW w:w="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E0B31" w14:textId="77777777" w:rsidR="00967FDB" w:rsidRDefault="00967FDB" w:rsidP="00C27327"/>
        </w:tc>
      </w:tr>
      <w:tr w:rsidR="00967FDB" w14:paraId="329E5725" w14:textId="77777777" w:rsidTr="00AD5FEB">
        <w:trPr>
          <w:trHeight w:hRule="exact" w:val="227"/>
          <w:jc w:val="center"/>
        </w:trPr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8D2C54" w14:textId="77777777" w:rsidR="00967FDB" w:rsidRDefault="00967FDB" w:rsidP="00C27327"/>
        </w:tc>
        <w:tc>
          <w:tcPr>
            <w:tcW w:w="2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EA5C2C" w14:textId="77777777" w:rsidR="00967FDB" w:rsidRDefault="00967FDB" w:rsidP="00C27327"/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DECCAB" w14:textId="77777777" w:rsidR="00967FDB" w:rsidRDefault="00967FDB" w:rsidP="00C27327"/>
        </w:tc>
        <w:tc>
          <w:tcPr>
            <w:tcW w:w="2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5E76F0" w14:textId="77777777" w:rsidR="00967FDB" w:rsidRDefault="00967FDB" w:rsidP="00C27327"/>
        </w:tc>
        <w:tc>
          <w:tcPr>
            <w:tcW w:w="6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05C595" w14:textId="77777777" w:rsidR="00967FDB" w:rsidRDefault="00967FDB" w:rsidP="00C27327"/>
        </w:tc>
        <w:tc>
          <w:tcPr>
            <w:tcW w:w="102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79AA49" w14:textId="77777777" w:rsidR="00967FDB" w:rsidRDefault="00967FDB" w:rsidP="00C27327"/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86A576" w14:textId="77777777" w:rsidR="00967FDB" w:rsidRDefault="00967FDB" w:rsidP="00C27327"/>
        </w:tc>
        <w:tc>
          <w:tcPr>
            <w:tcW w:w="46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866BC6" w14:textId="77777777" w:rsidR="00967FDB" w:rsidRDefault="00967FDB" w:rsidP="00C27327"/>
        </w:tc>
        <w:tc>
          <w:tcPr>
            <w:tcW w:w="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E13E7C" w14:textId="77777777" w:rsidR="00967FDB" w:rsidRDefault="00967FDB" w:rsidP="00C27327"/>
        </w:tc>
        <w:tc>
          <w:tcPr>
            <w:tcW w:w="4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26CD54" w14:textId="77777777" w:rsidR="00967FDB" w:rsidRDefault="00967FDB" w:rsidP="00C27327"/>
        </w:tc>
        <w:tc>
          <w:tcPr>
            <w:tcW w:w="191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9FBE6C" w14:textId="77777777" w:rsidR="00967FDB" w:rsidRDefault="00967FDB" w:rsidP="00C27327"/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591AD7" w14:textId="77777777" w:rsidR="00967FDB" w:rsidRDefault="00967FDB" w:rsidP="00C27327"/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676945" w14:textId="77777777" w:rsidR="00967FDB" w:rsidRDefault="00967FDB" w:rsidP="00C27327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3E5AA0" w14:textId="77777777" w:rsidR="00967FDB" w:rsidRDefault="00967FDB" w:rsidP="00C27327"/>
        </w:tc>
        <w:tc>
          <w:tcPr>
            <w:tcW w:w="5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278ECF" w14:textId="77777777" w:rsidR="00967FDB" w:rsidRDefault="00967FDB" w:rsidP="00C27327"/>
        </w:tc>
      </w:tr>
    </w:tbl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CA3A08" w14:paraId="765EF55F" w14:textId="77777777">
        <w:trPr>
          <w:cantSplit/>
          <w:trHeight w:val="5527"/>
        </w:trPr>
        <w:tc>
          <w:tcPr>
            <w:tcW w:w="9920" w:type="dxa"/>
            <w:gridSpan w:val="2"/>
            <w:tcBorders>
              <w:bottom w:val="nil"/>
            </w:tcBorders>
          </w:tcPr>
          <w:p w14:paraId="7F81E5E7" w14:textId="77777777" w:rsidR="00CA3A08" w:rsidRDefault="00CA3A08" w:rsidP="00191C22">
            <w:pPr>
              <w:spacing w:before="480" w:after="360"/>
              <w:ind w:left="284" w:right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ENGAGEMENT</w:t>
            </w:r>
          </w:p>
          <w:p w14:paraId="355DC95A" w14:textId="77777777" w:rsidR="00CA3A08" w:rsidRDefault="00CA3A08" w:rsidP="00861FFB">
            <w:pPr>
              <w:spacing w:after="240"/>
              <w:ind w:left="284" w:right="282"/>
              <w:jc w:val="both"/>
            </w:pPr>
            <w:r>
              <w:t xml:space="preserve">Le soumissionnaire soussigné, après avoir pris connaissance des conditions générales et </w:t>
            </w:r>
            <w:r w:rsidR="00F6680A">
              <w:t xml:space="preserve">d'exécution </w:t>
            </w:r>
            <w:r>
              <w:t>de la présente soumission, du descriptif, après s’être rendu exactement compte des travaux envisagés et avoir pris connaissance du terrain, déclare avoir reçu tous les renseignements nécessaires pour l’établissement de son offre.</w:t>
            </w:r>
          </w:p>
          <w:p w14:paraId="6A02540A" w14:textId="77777777" w:rsidR="00CA3A08" w:rsidRDefault="00CA3A08" w:rsidP="004125B0">
            <w:pPr>
              <w:spacing w:after="600"/>
              <w:ind w:left="284" w:right="282"/>
              <w:jc w:val="both"/>
            </w:pPr>
            <w:r>
              <w:t xml:space="preserve">En conséquence, il s’engage, pour lui et ses ayants droit, à exécuter l’ensemble des travaux pour les prix </w:t>
            </w:r>
            <w:r w:rsidR="00D72A5C">
              <w:t xml:space="preserve">et </w:t>
            </w:r>
            <w:r w:rsidR="00373E87">
              <w:t xml:space="preserve">coefficient de multiplication </w:t>
            </w:r>
            <w:r>
              <w:t xml:space="preserve">indiqués </w:t>
            </w:r>
            <w:r w:rsidR="00D72A5C">
              <w:t>au recto</w:t>
            </w:r>
            <w:r>
              <w:t xml:space="preserve">, en se conformant strictement à toutes les prescriptions énumérées dans les conditions générales et </w:t>
            </w:r>
            <w:r w:rsidR="00F6680A">
              <w:t>d'exécution</w:t>
            </w:r>
            <w:r w:rsidR="004125B0">
              <w:t>.</w:t>
            </w:r>
          </w:p>
        </w:tc>
      </w:tr>
      <w:tr w:rsidR="00CA3A08" w14:paraId="3956F108" w14:textId="77777777">
        <w:trPr>
          <w:trHeight w:val="6580"/>
        </w:trPr>
        <w:tc>
          <w:tcPr>
            <w:tcW w:w="4960" w:type="dxa"/>
            <w:tcBorders>
              <w:top w:val="nil"/>
              <w:bottom w:val="nil"/>
              <w:right w:val="nil"/>
            </w:tcBorders>
          </w:tcPr>
          <w:p w14:paraId="33F83360" w14:textId="77777777" w:rsidR="00CA3A08" w:rsidRDefault="00CA3A08" w:rsidP="00861FFB">
            <w:pPr>
              <w:ind w:left="284" w:right="0"/>
            </w:pPr>
            <w:r>
              <w:t xml:space="preserve">Date de l'offre 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</w:t>
            </w:r>
            <w:r>
              <w:fldChar w:fldCharType="end"/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</w:tcBorders>
          </w:tcPr>
          <w:p w14:paraId="53D7B913" w14:textId="77777777" w:rsidR="008E6D9F" w:rsidRDefault="008E6D9F" w:rsidP="008E6D9F">
            <w:pPr>
              <w:spacing w:after="360"/>
              <w:ind w:right="0"/>
            </w:pPr>
            <w:r>
              <w:t>L'</w:t>
            </w:r>
            <w:proofErr w:type="spellStart"/>
            <w:r>
              <w:t>ingénieur-e</w:t>
            </w:r>
            <w:proofErr w:type="spellEnd"/>
            <w:r>
              <w:t xml:space="preserve"> géomètre </w:t>
            </w:r>
            <w:proofErr w:type="spellStart"/>
            <w:r>
              <w:t>breveté-e</w:t>
            </w:r>
            <w:proofErr w:type="spellEnd"/>
            <w:r>
              <w:t xml:space="preserve"> responsable :</w:t>
            </w:r>
          </w:p>
          <w:p w14:paraId="15E3E785" w14:textId="77777777" w:rsidR="008E6D9F" w:rsidRDefault="008E6D9F" w:rsidP="008E6D9F">
            <w:pPr>
              <w:spacing w:after="1200"/>
              <w:ind w:right="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</w:t>
            </w:r>
            <w:r>
              <w:fldChar w:fldCharType="end"/>
            </w:r>
          </w:p>
          <w:p w14:paraId="63359615" w14:textId="77777777" w:rsidR="007730C1" w:rsidRDefault="007730C1" w:rsidP="008E6D9F">
            <w:pPr>
              <w:spacing w:after="360"/>
              <w:ind w:right="0"/>
            </w:pPr>
            <w:r>
              <w:t>Le prestataire de service :</w:t>
            </w:r>
          </w:p>
          <w:p w14:paraId="19CB8962" w14:textId="77777777" w:rsidR="007730C1" w:rsidRDefault="007730C1" w:rsidP="00861FFB">
            <w:pPr>
              <w:spacing w:after="360"/>
              <w:ind w:right="0"/>
            </w:pPr>
          </w:p>
          <w:p w14:paraId="306241B4" w14:textId="77777777" w:rsidR="007730C1" w:rsidRDefault="007730C1" w:rsidP="00861FFB">
            <w:pPr>
              <w:spacing w:after="360"/>
              <w:ind w:right="0"/>
            </w:pPr>
          </w:p>
          <w:p w14:paraId="447F6CB5" w14:textId="77777777" w:rsidR="00CA3A08" w:rsidRDefault="00CA3A08" w:rsidP="008E6D9F">
            <w:pPr>
              <w:spacing w:after="600"/>
              <w:ind w:right="0"/>
            </w:pPr>
            <w:r>
              <w:t>Signature(s) autorisée(s) :</w:t>
            </w:r>
          </w:p>
          <w:p w14:paraId="677A3F2F" w14:textId="77777777" w:rsidR="00CA3A08" w:rsidRDefault="00CA3A08" w:rsidP="008E6D9F">
            <w:pPr>
              <w:spacing w:after="840"/>
              <w:ind w:right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</w:t>
            </w:r>
            <w:r>
              <w:fldChar w:fldCharType="end"/>
            </w:r>
          </w:p>
          <w:p w14:paraId="57D6C956" w14:textId="77777777" w:rsidR="00880CDD" w:rsidRDefault="00CA3A08" w:rsidP="008E6D9F">
            <w:pPr>
              <w:spacing w:after="1200"/>
              <w:ind w:right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</w:t>
            </w:r>
            <w:r>
              <w:fldChar w:fldCharType="end"/>
            </w:r>
          </w:p>
          <w:p w14:paraId="65F6CB38" w14:textId="77777777" w:rsidR="007730C1" w:rsidRDefault="007730C1" w:rsidP="00861FFB">
            <w:pPr>
              <w:ind w:right="0"/>
            </w:pPr>
          </w:p>
          <w:p w14:paraId="47DF2186" w14:textId="77777777" w:rsidR="00880CDD" w:rsidRDefault="00880CDD" w:rsidP="00861FFB">
            <w:pPr>
              <w:ind w:right="0"/>
            </w:pPr>
          </w:p>
          <w:p w14:paraId="5615E706" w14:textId="77777777" w:rsidR="00880CDD" w:rsidRDefault="00880CDD" w:rsidP="00861FFB">
            <w:pPr>
              <w:ind w:right="0"/>
            </w:pPr>
          </w:p>
          <w:p w14:paraId="214CA6C0" w14:textId="77777777" w:rsidR="00880CDD" w:rsidRDefault="00880CDD" w:rsidP="00861FFB">
            <w:pPr>
              <w:ind w:right="0"/>
            </w:pPr>
          </w:p>
          <w:p w14:paraId="14A5D7DD" w14:textId="77777777" w:rsidR="00880CDD" w:rsidRDefault="00880CDD" w:rsidP="00861FFB">
            <w:pPr>
              <w:ind w:right="0"/>
            </w:pPr>
          </w:p>
        </w:tc>
      </w:tr>
      <w:tr w:rsidR="00D6629A" w14:paraId="0A0AFCC0" w14:textId="77777777">
        <w:trPr>
          <w:cantSplit/>
        </w:trPr>
        <w:tc>
          <w:tcPr>
            <w:tcW w:w="9920" w:type="dxa"/>
            <w:gridSpan w:val="2"/>
            <w:tcBorders>
              <w:top w:val="nil"/>
              <w:bottom w:val="nil"/>
            </w:tcBorders>
          </w:tcPr>
          <w:p w14:paraId="57699F24" w14:textId="77777777" w:rsidR="00D6629A" w:rsidRPr="00D6629A" w:rsidRDefault="00D6629A" w:rsidP="008E6D9F">
            <w:pPr>
              <w:tabs>
                <w:tab w:val="left" w:pos="1418"/>
              </w:tabs>
              <w:spacing w:after="240"/>
              <w:ind w:left="1702" w:right="284" w:hanging="1418"/>
            </w:pPr>
            <w:r w:rsidRPr="00D6629A">
              <w:t>(imprimer cette fiche recto</w:t>
            </w:r>
            <w:r w:rsidR="007C3F4A">
              <w:t xml:space="preserve"> </w:t>
            </w:r>
            <w:r w:rsidRPr="00D6629A">
              <w:t>verso)</w:t>
            </w:r>
          </w:p>
        </w:tc>
      </w:tr>
      <w:tr w:rsidR="00CA3A08" w14:paraId="253E02EF" w14:textId="77777777">
        <w:trPr>
          <w:cantSplit/>
        </w:trPr>
        <w:tc>
          <w:tcPr>
            <w:tcW w:w="9920" w:type="dxa"/>
            <w:gridSpan w:val="2"/>
            <w:tcBorders>
              <w:top w:val="nil"/>
            </w:tcBorders>
          </w:tcPr>
          <w:p w14:paraId="628F0EF7" w14:textId="77777777" w:rsidR="00CA3A08" w:rsidRDefault="00CA3A08" w:rsidP="008E6D9F">
            <w:pPr>
              <w:tabs>
                <w:tab w:val="left" w:pos="1418"/>
              </w:tabs>
              <w:spacing w:after="240"/>
              <w:ind w:left="1702" w:right="284" w:hanging="1418"/>
            </w:pPr>
            <w:r>
              <w:rPr>
                <w:b/>
              </w:rPr>
              <w:t xml:space="preserve">Annexes </w:t>
            </w:r>
            <w:r w:rsidR="00880CDD">
              <w:rPr>
                <w:b/>
              </w:rPr>
              <w:t xml:space="preserve">à joindre </w:t>
            </w:r>
            <w:r>
              <w:rPr>
                <w:b/>
              </w:rPr>
              <w:t>:</w:t>
            </w:r>
            <w:r>
              <w:tab/>
              <w:t>-</w:t>
            </w:r>
            <w:r w:rsidR="00880CDD">
              <w:t xml:space="preserve"> selon conditions générales (4726)</w:t>
            </w:r>
          </w:p>
        </w:tc>
      </w:tr>
    </w:tbl>
    <w:p w14:paraId="57033F33" w14:textId="77777777" w:rsidR="00C27327" w:rsidRDefault="00C27327" w:rsidP="008E6D9F"/>
    <w:sectPr w:rsidR="00C27327" w:rsidSect="00711BFA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851" w:right="851" w:bottom="567" w:left="1134" w:header="652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E512B" w14:textId="77777777" w:rsidR="00D86A9F" w:rsidRDefault="00D86A9F">
      <w:r>
        <w:separator/>
      </w:r>
    </w:p>
  </w:endnote>
  <w:endnote w:type="continuationSeparator" w:id="0">
    <w:p w14:paraId="7DAFE78A" w14:textId="77777777" w:rsidR="00D86A9F" w:rsidRDefault="00D86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42A0F" w14:textId="77777777" w:rsidR="00FC6812" w:rsidRDefault="00FC6812">
    <w:pPr>
      <w:tabs>
        <w:tab w:val="center" w:pos="4820"/>
        <w:tab w:val="right" w:pos="9781"/>
      </w:tabs>
      <w:ind w:left="-70" w:right="-28"/>
      <w:rPr>
        <w:sz w:val="16"/>
      </w:rPr>
    </w:pP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222C0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 xml:space="preserve"> / </w:t>
    </w: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 NUMPAGES </w:instrText>
    </w:r>
    <w:r>
      <w:rPr>
        <w:rStyle w:val="Numrodepage"/>
        <w:sz w:val="16"/>
      </w:rPr>
      <w:fldChar w:fldCharType="separate"/>
    </w:r>
    <w:r w:rsidR="00222C06">
      <w:rPr>
        <w:rStyle w:val="Numrodepage"/>
        <w:noProof/>
        <w:sz w:val="16"/>
      </w:rPr>
      <w:t>2</w:t>
    </w:r>
    <w:r>
      <w:rPr>
        <w:rStyle w:val="Numrodepage"/>
        <w:sz w:val="16"/>
      </w:rPr>
      <w:fldChar w:fldCharType="end"/>
    </w:r>
    <w:r>
      <w:rPr>
        <w:rStyle w:val="Numrodepage"/>
        <w:sz w:val="16"/>
      </w:rPr>
      <w:tab/>
      <w:t>4728 (</w:t>
    </w:r>
    <w:r w:rsidR="008025F5">
      <w:rPr>
        <w:rStyle w:val="Numrodepage"/>
        <w:sz w:val="16"/>
      </w:rPr>
      <w:t>2</w:t>
    </w:r>
    <w:r w:rsidR="00DE1D37">
      <w:rPr>
        <w:rStyle w:val="Numrodepage"/>
        <w:sz w:val="16"/>
      </w:rPr>
      <w:t>2</w:t>
    </w:r>
    <w:r w:rsidR="00694AB6">
      <w:rPr>
        <w:rStyle w:val="Numrodepage"/>
        <w:sz w:val="16"/>
      </w:rPr>
      <w:t>.</w:t>
    </w:r>
    <w:r w:rsidR="004125B0">
      <w:rPr>
        <w:rStyle w:val="Numrodepage"/>
        <w:sz w:val="16"/>
      </w:rPr>
      <w:t>02</w:t>
    </w:r>
    <w:r w:rsidR="005074D9">
      <w:rPr>
        <w:rStyle w:val="Numrodepage"/>
        <w:sz w:val="16"/>
      </w:rPr>
      <w:t>.</w:t>
    </w:r>
    <w:r w:rsidR="004125B0">
      <w:rPr>
        <w:rStyle w:val="Numrodepage"/>
        <w:sz w:val="16"/>
      </w:rPr>
      <w:t>2019</w:t>
    </w:r>
    <w:r>
      <w:rPr>
        <w:rStyle w:val="Numrodepage"/>
        <w:sz w:val="16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DCB25" w14:textId="77777777" w:rsidR="00FC6812" w:rsidRDefault="00FC6812">
    <w:pPr>
      <w:tabs>
        <w:tab w:val="center" w:pos="4820"/>
        <w:tab w:val="right" w:pos="9781"/>
      </w:tabs>
      <w:ind w:left="-70" w:right="-28"/>
      <w:rPr>
        <w:sz w:val="16"/>
      </w:rPr>
    </w:pP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222C06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/ </w:t>
    </w: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 NUMPAGES </w:instrText>
    </w:r>
    <w:r>
      <w:rPr>
        <w:rStyle w:val="Numrodepage"/>
        <w:sz w:val="16"/>
      </w:rPr>
      <w:fldChar w:fldCharType="separate"/>
    </w:r>
    <w:r w:rsidR="00222C06">
      <w:rPr>
        <w:rStyle w:val="Numrodepage"/>
        <w:noProof/>
        <w:sz w:val="16"/>
      </w:rPr>
      <w:t>2</w:t>
    </w:r>
    <w:r>
      <w:rPr>
        <w:rStyle w:val="Numrodepage"/>
        <w:sz w:val="16"/>
      </w:rPr>
      <w:fldChar w:fldCharType="end"/>
    </w:r>
    <w:r>
      <w:rPr>
        <w:rStyle w:val="Numrodepage"/>
        <w:sz w:val="16"/>
      </w:rPr>
      <w:tab/>
      <w:t>4728 (</w:t>
    </w:r>
    <w:r w:rsidR="008025F5">
      <w:rPr>
        <w:rStyle w:val="Numrodepage"/>
        <w:sz w:val="16"/>
      </w:rPr>
      <w:t>2</w:t>
    </w:r>
    <w:r w:rsidR="00DE1D37">
      <w:rPr>
        <w:rStyle w:val="Numrodepage"/>
        <w:sz w:val="16"/>
      </w:rPr>
      <w:t>2</w:t>
    </w:r>
    <w:r w:rsidR="00694AB6">
      <w:rPr>
        <w:rStyle w:val="Numrodepage"/>
        <w:sz w:val="16"/>
      </w:rPr>
      <w:t>.</w:t>
    </w:r>
    <w:r w:rsidR="008025F5">
      <w:rPr>
        <w:rStyle w:val="Numrodepage"/>
        <w:sz w:val="16"/>
      </w:rPr>
      <w:t>02</w:t>
    </w:r>
    <w:r w:rsidR="005074D9">
      <w:rPr>
        <w:rStyle w:val="Numrodepage"/>
        <w:sz w:val="16"/>
      </w:rPr>
      <w:t>.</w:t>
    </w:r>
    <w:r w:rsidR="008025F5">
      <w:rPr>
        <w:rStyle w:val="Numrodepage"/>
        <w:sz w:val="16"/>
      </w:rPr>
      <w:t>2019</w:t>
    </w:r>
    <w:r w:rsidR="005074D9">
      <w:rPr>
        <w:rStyle w:val="Numrodepage"/>
        <w:sz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C6018" w14:textId="77777777" w:rsidR="00D86A9F" w:rsidRDefault="00D86A9F">
      <w:r>
        <w:separator/>
      </w:r>
    </w:p>
  </w:footnote>
  <w:footnote w:type="continuationSeparator" w:id="0">
    <w:p w14:paraId="2EF45D8A" w14:textId="77777777" w:rsidR="00D86A9F" w:rsidRDefault="00D86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6AE75" w14:textId="77777777" w:rsidR="00FC6812" w:rsidRDefault="00CB455A">
    <w:pPr>
      <w:tabs>
        <w:tab w:val="right" w:pos="9781"/>
      </w:tabs>
      <w:ind w:right="0"/>
      <w:rPr>
        <w:sz w:val="16"/>
      </w:rPr>
    </w:pPr>
    <w:r>
      <w:rPr>
        <w:sz w:val="16"/>
      </w:rPr>
      <w:t>Direction du cadastre et de la géoinformation</w:t>
    </w:r>
    <w:r w:rsidR="00FC6812">
      <w:rPr>
        <w:sz w:val="16"/>
      </w:rPr>
      <w:tab/>
      <w:t>Offre</w:t>
    </w:r>
  </w:p>
  <w:p w14:paraId="0D7FAA1B" w14:textId="77777777" w:rsidR="00FC6812" w:rsidRDefault="00FC6812">
    <w:pPr>
      <w:tabs>
        <w:tab w:val="right" w:pos="9781"/>
      </w:tabs>
      <w:ind w:right="0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70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7"/>
      <w:gridCol w:w="4678"/>
      <w:gridCol w:w="4536"/>
    </w:tblGrid>
    <w:tr w:rsidR="00FC6812" w14:paraId="18BE33DC" w14:textId="77777777">
      <w:trPr>
        <w:trHeight w:val="993"/>
      </w:trPr>
      <w:tc>
        <w:tcPr>
          <w:tcW w:w="637" w:type="dxa"/>
        </w:tcPr>
        <w:bookmarkStart w:id="1" w:name="_MON_1215507291"/>
        <w:bookmarkEnd w:id="1"/>
        <w:p w14:paraId="15B838BD" w14:textId="77777777" w:rsidR="00FC6812" w:rsidRDefault="00FC6812">
          <w:pPr>
            <w:tabs>
              <w:tab w:val="left" w:pos="851"/>
            </w:tabs>
            <w:spacing w:before="60"/>
            <w:ind w:right="0"/>
          </w:pPr>
          <w:r>
            <w:object w:dxaOrig="477" w:dyaOrig="837" w14:anchorId="3517935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4pt;height:41.95pt" fillcolor="window">
                <v:imagedata r:id="rId1" o:title=""/>
              </v:shape>
              <o:OLEObject Type="Embed" ProgID="Word.Picture.8" ShapeID="_x0000_i1025" DrawAspect="Content" ObjectID="_1706961822" r:id="rId2"/>
            </w:object>
          </w:r>
        </w:p>
      </w:tc>
      <w:tc>
        <w:tcPr>
          <w:tcW w:w="4678" w:type="dxa"/>
        </w:tcPr>
        <w:p w14:paraId="57656314" w14:textId="77777777" w:rsidR="00CB455A" w:rsidRPr="00D749A7" w:rsidRDefault="00CB455A" w:rsidP="00CB455A">
          <w:pPr>
            <w:ind w:left="-68"/>
            <w:rPr>
              <w:bCs/>
              <w:sz w:val="16"/>
            </w:rPr>
          </w:pPr>
          <w:r w:rsidRPr="00D749A7">
            <w:rPr>
              <w:bCs/>
              <w:sz w:val="16"/>
            </w:rPr>
            <w:t>Direction générale du territoire et du logement</w:t>
          </w:r>
        </w:p>
        <w:p w14:paraId="6796EDD9" w14:textId="77777777" w:rsidR="00FC6812" w:rsidRDefault="00CB455A" w:rsidP="00CB455A">
          <w:pPr>
            <w:ind w:left="-68" w:right="0"/>
          </w:pPr>
          <w:r>
            <w:rPr>
              <w:b/>
              <w:sz w:val="16"/>
            </w:rPr>
            <w:t>Direction du cadastre et de la géoinformation</w:t>
          </w:r>
        </w:p>
      </w:tc>
      <w:tc>
        <w:tcPr>
          <w:tcW w:w="4536" w:type="dxa"/>
        </w:tcPr>
        <w:p w14:paraId="242F9A24" w14:textId="77777777" w:rsidR="00FC6812" w:rsidRDefault="00FC6812">
          <w:pPr>
            <w:tabs>
              <w:tab w:val="right" w:pos="4396"/>
            </w:tabs>
            <w:spacing w:before="60"/>
            <w:ind w:right="0"/>
            <w:jc w:val="both"/>
            <w:rPr>
              <w:caps/>
              <w:sz w:val="12"/>
            </w:rPr>
          </w:pPr>
          <w:r>
            <w:rPr>
              <w:caps/>
              <w:sz w:val="12"/>
            </w:rPr>
            <w:tab/>
            <w:t>mensuration officielle</w:t>
          </w:r>
        </w:p>
        <w:p w14:paraId="513917AA" w14:textId="77777777" w:rsidR="00FC6812" w:rsidRDefault="00FC6812">
          <w:pPr>
            <w:tabs>
              <w:tab w:val="right" w:pos="4396"/>
            </w:tabs>
            <w:ind w:right="0"/>
            <w:jc w:val="both"/>
            <w:rPr>
              <w:caps/>
              <w:sz w:val="12"/>
            </w:rPr>
          </w:pPr>
          <w:r>
            <w:rPr>
              <w:caps/>
              <w:sz w:val="12"/>
            </w:rPr>
            <w:tab/>
            <w:t>mensuration</w:t>
          </w:r>
        </w:p>
        <w:p w14:paraId="164DC4A1" w14:textId="77777777" w:rsidR="00FC6812" w:rsidRDefault="00FC6812">
          <w:pPr>
            <w:tabs>
              <w:tab w:val="right" w:pos="4396"/>
            </w:tabs>
            <w:spacing w:before="40" w:after="80"/>
            <w:ind w:right="0"/>
            <w:jc w:val="both"/>
            <w:rPr>
              <w:sz w:val="12"/>
            </w:rPr>
          </w:pPr>
          <w:r>
            <w:rPr>
              <w:sz w:val="12"/>
            </w:rPr>
            <w:tab/>
          </w:r>
          <w:r>
            <w:rPr>
              <w:sz w:val="14"/>
            </w:rPr>
            <w:t>Offre</w:t>
          </w:r>
        </w:p>
        <w:p w14:paraId="407D0F3B" w14:textId="77777777" w:rsidR="00FC6812" w:rsidRDefault="00FC6812">
          <w:pPr>
            <w:tabs>
              <w:tab w:val="right" w:pos="4396"/>
            </w:tabs>
            <w:spacing w:after="60"/>
            <w:ind w:right="0"/>
            <w:jc w:val="both"/>
            <w:rPr>
              <w:sz w:val="16"/>
            </w:rPr>
          </w:pPr>
          <w:r>
            <w:rPr>
              <w:sz w:val="14"/>
            </w:rPr>
            <w:tab/>
            <w:t>Fiche</w:t>
          </w:r>
        </w:p>
      </w:tc>
    </w:tr>
  </w:tbl>
  <w:p w14:paraId="53D84833" w14:textId="77777777" w:rsidR="00FC6812" w:rsidRDefault="00FC6812">
    <w:pPr>
      <w:tabs>
        <w:tab w:val="left" w:pos="8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A3EE1"/>
    <w:multiLevelType w:val="singleLevel"/>
    <w:tmpl w:val="E3224C22"/>
    <w:lvl w:ilvl="0">
      <w:start w:val="1"/>
      <w:numFmt w:val="decimal"/>
      <w:lvlText w:val="4.%1 "/>
      <w:legacy w:legacy="1" w:legacySpace="0" w:legacyIndent="567"/>
      <w:lvlJc w:val="left"/>
      <w:pPr>
        <w:ind w:left="1134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" w15:restartNumberingAfterBreak="0">
    <w:nsid w:val="059B438E"/>
    <w:multiLevelType w:val="singleLevel"/>
    <w:tmpl w:val="F99A44E8"/>
    <w:lvl w:ilvl="0">
      <w:start w:val="1"/>
      <w:numFmt w:val="bullet"/>
      <w:pStyle w:val="num1Titr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680C3A"/>
    <w:multiLevelType w:val="multilevel"/>
    <w:tmpl w:val="0088D5C0"/>
    <w:lvl w:ilvl="0">
      <w:start w:val="1"/>
      <w:numFmt w:val="decimal"/>
      <w:pStyle w:val="Titre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2B0CC5"/>
    <w:multiLevelType w:val="singleLevel"/>
    <w:tmpl w:val="1002830C"/>
    <w:lvl w:ilvl="0">
      <w:start w:val="3"/>
      <w:numFmt w:val="decimal"/>
      <w:lvlText w:val="%1. "/>
      <w:legacy w:legacy="1" w:legacySpace="0" w:legacyIndent="567"/>
      <w:lvlJc w:val="left"/>
      <w:pPr>
        <w:ind w:left="567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4" w15:restartNumberingAfterBreak="0">
    <w:nsid w:val="39147A7D"/>
    <w:multiLevelType w:val="multilevel"/>
    <w:tmpl w:val="7CE028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49BB5037"/>
    <w:multiLevelType w:val="singleLevel"/>
    <w:tmpl w:val="D8FE35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37F642C"/>
    <w:multiLevelType w:val="singleLevel"/>
    <w:tmpl w:val="95E87A38"/>
    <w:lvl w:ilvl="0">
      <w:start w:val="1"/>
      <w:numFmt w:val="decimal"/>
      <w:lvlText w:val="2.%1 "/>
      <w:legacy w:legacy="1" w:legacySpace="0" w:legacyIndent="567"/>
      <w:lvlJc w:val="left"/>
      <w:pPr>
        <w:ind w:left="1134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7" w15:restartNumberingAfterBreak="0">
    <w:nsid w:val="544D4FB0"/>
    <w:multiLevelType w:val="singleLevel"/>
    <w:tmpl w:val="D2E8BA32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hint="default"/>
        <w:b w:val="0"/>
        <w:i w:val="0"/>
        <w:sz w:val="24"/>
      </w:rPr>
    </w:lvl>
  </w:abstractNum>
  <w:abstractNum w:abstractNumId="8" w15:restartNumberingAfterBreak="0">
    <w:nsid w:val="597520B8"/>
    <w:multiLevelType w:val="singleLevel"/>
    <w:tmpl w:val="26AAA4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581314D"/>
    <w:multiLevelType w:val="singleLevel"/>
    <w:tmpl w:val="949A41DA"/>
    <w:lvl w:ilvl="0">
      <w:start w:val="1"/>
      <w:numFmt w:val="bullet"/>
      <w:pStyle w:val="num1Titre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CDE134C"/>
    <w:multiLevelType w:val="singleLevel"/>
    <w:tmpl w:val="CA6C0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0"/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8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A9F"/>
    <w:rsid w:val="0001705F"/>
    <w:rsid w:val="000338AD"/>
    <w:rsid w:val="00060DE0"/>
    <w:rsid w:val="0007252C"/>
    <w:rsid w:val="000C79E4"/>
    <w:rsid w:val="00103D7D"/>
    <w:rsid w:val="00111170"/>
    <w:rsid w:val="00113BC8"/>
    <w:rsid w:val="00121CAF"/>
    <w:rsid w:val="00137B33"/>
    <w:rsid w:val="00141EF3"/>
    <w:rsid w:val="00172E76"/>
    <w:rsid w:val="00191C22"/>
    <w:rsid w:val="00197FE7"/>
    <w:rsid w:val="00222129"/>
    <w:rsid w:val="00222C06"/>
    <w:rsid w:val="002565FC"/>
    <w:rsid w:val="002979FE"/>
    <w:rsid w:val="002B588F"/>
    <w:rsid w:val="002B6B3B"/>
    <w:rsid w:val="002C01D0"/>
    <w:rsid w:val="002C668F"/>
    <w:rsid w:val="002E08BF"/>
    <w:rsid w:val="00302592"/>
    <w:rsid w:val="0031454C"/>
    <w:rsid w:val="00332336"/>
    <w:rsid w:val="00343AEB"/>
    <w:rsid w:val="00361ABB"/>
    <w:rsid w:val="00373D72"/>
    <w:rsid w:val="00373E87"/>
    <w:rsid w:val="003C7FD6"/>
    <w:rsid w:val="003D4EC8"/>
    <w:rsid w:val="003E202C"/>
    <w:rsid w:val="00400777"/>
    <w:rsid w:val="004034FD"/>
    <w:rsid w:val="00406F38"/>
    <w:rsid w:val="004125B0"/>
    <w:rsid w:val="004A0594"/>
    <w:rsid w:val="004A1099"/>
    <w:rsid w:val="004A3AE9"/>
    <w:rsid w:val="004D6147"/>
    <w:rsid w:val="005074D9"/>
    <w:rsid w:val="0051666D"/>
    <w:rsid w:val="00537B40"/>
    <w:rsid w:val="0055300E"/>
    <w:rsid w:val="005726F2"/>
    <w:rsid w:val="00577D74"/>
    <w:rsid w:val="00587846"/>
    <w:rsid w:val="005941C4"/>
    <w:rsid w:val="005C1598"/>
    <w:rsid w:val="005C2ACE"/>
    <w:rsid w:val="0061061C"/>
    <w:rsid w:val="006152E8"/>
    <w:rsid w:val="0062343A"/>
    <w:rsid w:val="006275A1"/>
    <w:rsid w:val="00652811"/>
    <w:rsid w:val="006856C1"/>
    <w:rsid w:val="00694AB6"/>
    <w:rsid w:val="007052C3"/>
    <w:rsid w:val="0071190C"/>
    <w:rsid w:val="00711BFA"/>
    <w:rsid w:val="0072744D"/>
    <w:rsid w:val="00742984"/>
    <w:rsid w:val="007730C1"/>
    <w:rsid w:val="00796633"/>
    <w:rsid w:val="007A5AD4"/>
    <w:rsid w:val="007A6AB0"/>
    <w:rsid w:val="007C3F4A"/>
    <w:rsid w:val="008025F5"/>
    <w:rsid w:val="0084183C"/>
    <w:rsid w:val="00844829"/>
    <w:rsid w:val="00857865"/>
    <w:rsid w:val="00861FFB"/>
    <w:rsid w:val="00880CDD"/>
    <w:rsid w:val="008E6D9F"/>
    <w:rsid w:val="00941F17"/>
    <w:rsid w:val="00944199"/>
    <w:rsid w:val="00967FDB"/>
    <w:rsid w:val="009754B9"/>
    <w:rsid w:val="0099717B"/>
    <w:rsid w:val="009A5A25"/>
    <w:rsid w:val="009D749F"/>
    <w:rsid w:val="009F6255"/>
    <w:rsid w:val="00A47A3F"/>
    <w:rsid w:val="00A86F57"/>
    <w:rsid w:val="00AB14EA"/>
    <w:rsid w:val="00AC23A9"/>
    <w:rsid w:val="00AD5FEB"/>
    <w:rsid w:val="00AD7076"/>
    <w:rsid w:val="00AE0D78"/>
    <w:rsid w:val="00AF2C54"/>
    <w:rsid w:val="00AF75EC"/>
    <w:rsid w:val="00B16750"/>
    <w:rsid w:val="00B22459"/>
    <w:rsid w:val="00B94C05"/>
    <w:rsid w:val="00BB2C42"/>
    <w:rsid w:val="00BD4CC2"/>
    <w:rsid w:val="00BF28EE"/>
    <w:rsid w:val="00C016D8"/>
    <w:rsid w:val="00C2574D"/>
    <w:rsid w:val="00C27327"/>
    <w:rsid w:val="00C45399"/>
    <w:rsid w:val="00C60870"/>
    <w:rsid w:val="00C73D4A"/>
    <w:rsid w:val="00CA3A08"/>
    <w:rsid w:val="00CA71BF"/>
    <w:rsid w:val="00CB455A"/>
    <w:rsid w:val="00CC27D9"/>
    <w:rsid w:val="00CD4641"/>
    <w:rsid w:val="00CE158B"/>
    <w:rsid w:val="00CE2C34"/>
    <w:rsid w:val="00D0683F"/>
    <w:rsid w:val="00D6629A"/>
    <w:rsid w:val="00D72A5C"/>
    <w:rsid w:val="00D74E87"/>
    <w:rsid w:val="00D86A9F"/>
    <w:rsid w:val="00DC506F"/>
    <w:rsid w:val="00DE1D37"/>
    <w:rsid w:val="00E1119E"/>
    <w:rsid w:val="00E14DC6"/>
    <w:rsid w:val="00E226F6"/>
    <w:rsid w:val="00E45285"/>
    <w:rsid w:val="00E9299C"/>
    <w:rsid w:val="00ED6B4C"/>
    <w:rsid w:val="00F14F92"/>
    <w:rsid w:val="00F25B61"/>
    <w:rsid w:val="00F52B18"/>
    <w:rsid w:val="00F6517A"/>
    <w:rsid w:val="00F6680A"/>
    <w:rsid w:val="00FC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  <w14:docId w14:val="2A982E2E"/>
  <w15:docId w15:val="{65FED05E-6466-441E-A3EA-87A4E319F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right="566"/>
    </w:pPr>
    <w:rPr>
      <w:rFonts w:ascii="Arial" w:hAnsi="Arial"/>
      <w:lang w:val="fr-FR"/>
    </w:rPr>
  </w:style>
  <w:style w:type="paragraph" w:styleId="Titre1">
    <w:name w:val="heading 1"/>
    <w:basedOn w:val="Normal"/>
    <w:next w:val="Normal"/>
    <w:qFormat/>
    <w:pPr>
      <w:keepNext/>
      <w:numPr>
        <w:numId w:val="7"/>
      </w:numPr>
      <w:spacing w:before="480" w:after="120"/>
      <w:ind w:left="431" w:right="142" w:hanging="431"/>
      <w:outlineLvl w:val="0"/>
    </w:pPr>
    <w:rPr>
      <w:b/>
      <w:kern w:val="28"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7"/>
      </w:numPr>
      <w:tabs>
        <w:tab w:val="clear" w:pos="576"/>
        <w:tab w:val="num" w:pos="993"/>
      </w:tabs>
      <w:spacing w:before="360"/>
      <w:ind w:left="998" w:right="567" w:hanging="578"/>
      <w:outlineLvl w:val="1"/>
    </w:pPr>
    <w:rPr>
      <w:b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7"/>
      </w:numPr>
      <w:tabs>
        <w:tab w:val="clear" w:pos="720"/>
        <w:tab w:val="num" w:pos="1701"/>
      </w:tabs>
      <w:spacing w:before="240" w:after="60"/>
      <w:ind w:left="1701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desmatires">
    <w:name w:val="Table des matières"/>
    <w:basedOn w:val="Normal"/>
    <w:next w:val="Normal"/>
    <w:pPr>
      <w:spacing w:before="120" w:after="120"/>
      <w:ind w:right="141"/>
    </w:pPr>
  </w:style>
  <w:style w:type="paragraph" w:customStyle="1" w:styleId="num1Titre2">
    <w:name w:val="énum1§Titre2"/>
    <w:basedOn w:val="num2Titre1"/>
    <w:next w:val="Normal"/>
    <w:pPr>
      <w:tabs>
        <w:tab w:val="clear" w:pos="1276"/>
        <w:tab w:val="num" w:pos="1418"/>
      </w:tabs>
      <w:ind w:left="1417"/>
    </w:pPr>
  </w:style>
  <w:style w:type="paragraph" w:styleId="Signature">
    <w:name w:val="Signature"/>
    <w:basedOn w:val="Normal"/>
    <w:pPr>
      <w:ind w:left="5103"/>
      <w:jc w:val="center"/>
    </w:pPr>
  </w:style>
  <w:style w:type="paragraph" w:customStyle="1" w:styleId="num2Titre1">
    <w:name w:val="énum2§Titre1"/>
    <w:basedOn w:val="Normal"/>
    <w:pPr>
      <w:tabs>
        <w:tab w:val="num" w:pos="1276"/>
      </w:tabs>
      <w:spacing w:before="60"/>
      <w:ind w:left="1276" w:right="142" w:hanging="425"/>
      <w:jc w:val="both"/>
    </w:pPr>
  </w:style>
  <w:style w:type="paragraph" w:customStyle="1" w:styleId="Titredudossier">
    <w:name w:val="Titre du dossier"/>
    <w:basedOn w:val="Normal"/>
    <w:next w:val="Tabledesmatires"/>
    <w:pPr>
      <w:spacing w:before="600" w:after="360"/>
      <w:ind w:right="141"/>
      <w:jc w:val="center"/>
    </w:pPr>
    <w:rPr>
      <w:b/>
      <w:sz w:val="24"/>
    </w:rPr>
  </w:style>
  <w:style w:type="paragraph" w:customStyle="1" w:styleId="Titre10">
    <w:name w:val="§Titre1"/>
    <w:basedOn w:val="Normal"/>
    <w:pPr>
      <w:spacing w:before="120"/>
      <w:ind w:left="425" w:right="142"/>
      <w:jc w:val="both"/>
    </w:pPr>
  </w:style>
  <w:style w:type="paragraph" w:customStyle="1" w:styleId="num2Titre2">
    <w:name w:val="énum2§Titre2"/>
    <w:basedOn w:val="Titre20"/>
    <w:next w:val="Normal"/>
    <w:pPr>
      <w:tabs>
        <w:tab w:val="left" w:pos="1843"/>
      </w:tabs>
      <w:spacing w:before="60"/>
      <w:ind w:left="0"/>
    </w:pPr>
  </w:style>
  <w:style w:type="paragraph" w:customStyle="1" w:styleId="Titre20">
    <w:name w:val="§Titre2"/>
    <w:basedOn w:val="Normal"/>
    <w:pPr>
      <w:spacing w:before="120"/>
      <w:ind w:left="992" w:right="142"/>
      <w:jc w:val="both"/>
    </w:pPr>
  </w:style>
  <w:style w:type="paragraph" w:styleId="TM1">
    <w:name w:val="toc 1"/>
    <w:basedOn w:val="Normal"/>
    <w:next w:val="Normal"/>
    <w:autoRedefine/>
    <w:semiHidden/>
    <w:pPr>
      <w:tabs>
        <w:tab w:val="left" w:pos="567"/>
        <w:tab w:val="left" w:leader="dot" w:pos="9497"/>
        <w:tab w:val="right" w:pos="9781"/>
      </w:tabs>
      <w:spacing w:before="120" w:after="40" w:line="360" w:lineRule="atLeast"/>
      <w:ind w:right="425"/>
      <w:jc w:val="both"/>
    </w:pPr>
    <w:rPr>
      <w:b/>
      <w:noProof/>
      <w:sz w:val="22"/>
    </w:rPr>
  </w:style>
  <w:style w:type="paragraph" w:styleId="TM2">
    <w:name w:val="toc 2"/>
    <w:basedOn w:val="Normal"/>
    <w:next w:val="Normal"/>
    <w:autoRedefine/>
    <w:semiHidden/>
    <w:pPr>
      <w:tabs>
        <w:tab w:val="left" w:pos="1134"/>
        <w:tab w:val="left" w:pos="1200"/>
        <w:tab w:val="left" w:leader="dot" w:pos="9498"/>
        <w:tab w:val="right" w:pos="9781"/>
      </w:tabs>
      <w:spacing w:before="120" w:line="240" w:lineRule="atLeast"/>
      <w:ind w:left="567" w:right="0"/>
      <w:jc w:val="both"/>
    </w:pPr>
    <w:rPr>
      <w:noProof/>
    </w:rPr>
  </w:style>
  <w:style w:type="paragraph" w:styleId="TM3">
    <w:name w:val="toc 3"/>
    <w:basedOn w:val="Normal"/>
    <w:next w:val="Normal"/>
    <w:autoRedefine/>
    <w:semiHidden/>
    <w:pPr>
      <w:tabs>
        <w:tab w:val="left" w:pos="1134"/>
        <w:tab w:val="left" w:pos="1701"/>
        <w:tab w:val="left" w:leader="dot" w:pos="9497"/>
        <w:tab w:val="right" w:pos="9781"/>
      </w:tabs>
      <w:spacing w:before="120" w:line="200" w:lineRule="atLeast"/>
      <w:ind w:left="1134" w:right="0"/>
    </w:pPr>
    <w:rPr>
      <w:noProof/>
      <w:sz w:val="18"/>
    </w:rPr>
  </w:style>
  <w:style w:type="paragraph" w:styleId="TM4">
    <w:name w:val="toc 4"/>
    <w:basedOn w:val="Normal"/>
    <w:next w:val="Normal"/>
    <w:autoRedefine/>
    <w:semiHidden/>
    <w:pPr>
      <w:ind w:left="600"/>
    </w:pPr>
  </w:style>
  <w:style w:type="paragraph" w:styleId="TM5">
    <w:name w:val="toc 5"/>
    <w:basedOn w:val="Normal"/>
    <w:next w:val="Normal"/>
    <w:autoRedefine/>
    <w:semiHidden/>
    <w:pPr>
      <w:ind w:left="800"/>
    </w:pPr>
  </w:style>
  <w:style w:type="paragraph" w:styleId="TM6">
    <w:name w:val="toc 6"/>
    <w:basedOn w:val="Normal"/>
    <w:next w:val="Normal"/>
    <w:autoRedefine/>
    <w:semiHidden/>
    <w:pPr>
      <w:ind w:left="1000"/>
    </w:pPr>
  </w:style>
  <w:style w:type="paragraph" w:styleId="TM7">
    <w:name w:val="toc 7"/>
    <w:basedOn w:val="Normal"/>
    <w:next w:val="Normal"/>
    <w:autoRedefine/>
    <w:semiHidden/>
    <w:pPr>
      <w:ind w:left="1200"/>
    </w:pPr>
  </w:style>
  <w:style w:type="paragraph" w:styleId="TM8">
    <w:name w:val="toc 8"/>
    <w:basedOn w:val="Normal"/>
    <w:next w:val="Normal"/>
    <w:autoRedefine/>
    <w:semiHidden/>
    <w:pPr>
      <w:ind w:left="1400"/>
    </w:pPr>
  </w:style>
  <w:style w:type="paragraph" w:styleId="TM9">
    <w:name w:val="toc 9"/>
    <w:basedOn w:val="Normal"/>
    <w:next w:val="Normal"/>
    <w:autoRedefine/>
    <w:semiHidden/>
    <w:pPr>
      <w:ind w:left="1600"/>
    </w:pPr>
  </w:style>
  <w:style w:type="paragraph" w:customStyle="1" w:styleId="num1Titre1">
    <w:name w:val="énum1§Titre1"/>
    <w:basedOn w:val="Normal"/>
    <w:next w:val="Normal"/>
    <w:pPr>
      <w:numPr>
        <w:numId w:val="8"/>
      </w:numPr>
      <w:tabs>
        <w:tab w:val="clear" w:pos="360"/>
        <w:tab w:val="num" w:pos="851"/>
      </w:tabs>
      <w:spacing w:before="60"/>
      <w:ind w:left="850" w:right="142" w:hanging="425"/>
      <w:jc w:val="both"/>
    </w:pPr>
  </w:style>
  <w:style w:type="paragraph" w:customStyle="1" w:styleId="Titre30">
    <w:name w:val="§Titre3"/>
    <w:basedOn w:val="Titre20"/>
    <w:pPr>
      <w:ind w:left="1701"/>
    </w:pPr>
  </w:style>
  <w:style w:type="paragraph" w:customStyle="1" w:styleId="num1Titre3">
    <w:name w:val="énum1§Titre3"/>
    <w:basedOn w:val="num2Titre2"/>
    <w:pPr>
      <w:numPr>
        <w:numId w:val="12"/>
      </w:numPr>
      <w:tabs>
        <w:tab w:val="clear" w:pos="360"/>
        <w:tab w:val="clear" w:pos="1843"/>
        <w:tab w:val="left" w:pos="2127"/>
      </w:tabs>
      <w:ind w:left="2127" w:hanging="426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rsid w:val="00E1119E"/>
    <w:pPr>
      <w:ind w:right="566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6275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mur9\AppData\Local\Temp\notes5A966A\4728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4728.dotx</Template>
  <TotalTime>8</TotalTime>
  <Pages>2</Pages>
  <Words>298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ftujz</vt:lpstr>
    </vt:vector>
  </TitlesOfParts>
  <Company>Centre Infographique Riponne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ftujz</dc:title>
  <dc:creator>Eberst Jennifer</dc:creator>
  <cp:lastModifiedBy>Eberst Jennifer</cp:lastModifiedBy>
  <cp:revision>8</cp:revision>
  <cp:lastPrinted>2019-02-20T13:00:00Z</cp:lastPrinted>
  <dcterms:created xsi:type="dcterms:W3CDTF">2022-02-04T10:33:00Z</dcterms:created>
  <dcterms:modified xsi:type="dcterms:W3CDTF">2022-02-21T14:17:00Z</dcterms:modified>
</cp:coreProperties>
</file>