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4"/>
        <w:gridCol w:w="227"/>
        <w:gridCol w:w="5528"/>
      </w:tblGrid>
      <w:tr w:rsidR="00EF5BD3" w:rsidRPr="009B15E6" w:rsidTr="00CA1738">
        <w:tc>
          <w:tcPr>
            <w:tcW w:w="3884" w:type="dxa"/>
            <w:tcMar>
              <w:left w:w="0" w:type="dxa"/>
              <w:right w:w="0" w:type="dxa"/>
            </w:tcMar>
          </w:tcPr>
          <w:p w:rsidR="00EF5BD3" w:rsidRPr="006B23D1" w:rsidRDefault="00EF5BD3" w:rsidP="00EF5BD3">
            <w:pPr>
              <w:pStyle w:val="Titel13"/>
              <w:rPr>
                <w:rFonts w:ascii="Arial Black" w:hAnsi="Arial Black"/>
              </w:rPr>
            </w:pPr>
            <w:r w:rsidRPr="006B23D1">
              <w:rPr>
                <w:rFonts w:ascii="Arial Black" w:hAnsi="Arial Black"/>
              </w:rPr>
              <w:t>Selbstdeklaration</w:t>
            </w:r>
          </w:p>
        </w:tc>
        <w:tc>
          <w:tcPr>
            <w:tcW w:w="227" w:type="dxa"/>
            <w:tcBorders>
              <w:left w:val="nil"/>
            </w:tcBorders>
          </w:tcPr>
          <w:p w:rsidR="00EF5BD3" w:rsidRPr="009B15E6" w:rsidRDefault="00EF5BD3" w:rsidP="00CA1738">
            <w:pPr>
              <w:rPr>
                <w:lang w:eastAsia="de-DE"/>
              </w:rPr>
            </w:pPr>
          </w:p>
        </w:tc>
        <w:tc>
          <w:tcPr>
            <w:tcW w:w="5528" w:type="dxa"/>
            <w:tcMar>
              <w:left w:w="0" w:type="dxa"/>
              <w:right w:w="0" w:type="dxa"/>
            </w:tcMar>
          </w:tcPr>
          <w:p w:rsidR="00EF5BD3" w:rsidRPr="00EF5BD3" w:rsidRDefault="00BE0CD2" w:rsidP="00BE0CD2">
            <w:pPr>
              <w:rPr>
                <w:b/>
                <w:lang w:eastAsia="de-DE"/>
              </w:rPr>
            </w:pPr>
            <w:r>
              <w:rPr>
                <w:rFonts w:ascii="Arial Black" w:hAnsi="Arial Black"/>
                <w:b/>
              </w:rPr>
              <w:t>Architektur</w:t>
            </w:r>
            <w:r w:rsidR="007356DD">
              <w:rPr>
                <w:b/>
              </w:rPr>
              <w:t xml:space="preserve">                                     </w:t>
            </w:r>
            <w:r>
              <w:rPr>
                <w:b/>
              </w:rPr>
              <w:t xml:space="preserve">                </w:t>
            </w:r>
            <w:r w:rsidR="006A51C0">
              <w:rPr>
                <w:b/>
              </w:rPr>
              <w:t xml:space="preserve"> </w:t>
            </w:r>
            <w:r w:rsidR="00EF5BD3" w:rsidRPr="009515E5">
              <w:rPr>
                <w:rStyle w:val="Standard85M10Zchn"/>
                <w:b w:val="0"/>
              </w:rPr>
              <w:t xml:space="preserve">(Seite </w:t>
            </w:r>
            <w:r w:rsidR="00185AB7" w:rsidRPr="009515E5">
              <w:rPr>
                <w:rStyle w:val="Standard85M10Zchn"/>
                <w:b w:val="0"/>
              </w:rPr>
              <w:fldChar w:fldCharType="begin"/>
            </w:r>
            <w:r w:rsidR="00EF5BD3" w:rsidRPr="009515E5">
              <w:rPr>
                <w:rStyle w:val="Standard85M10Zchn"/>
                <w:b w:val="0"/>
              </w:rPr>
              <w:instrText xml:space="preserve"> PAGE </w:instrText>
            </w:r>
            <w:r w:rsidR="00185AB7" w:rsidRPr="009515E5">
              <w:rPr>
                <w:rStyle w:val="Standard85M10Zchn"/>
                <w:b w:val="0"/>
              </w:rPr>
              <w:fldChar w:fldCharType="separate"/>
            </w:r>
            <w:r w:rsidR="00116E76">
              <w:rPr>
                <w:rStyle w:val="Standard85M10Zchn"/>
                <w:b w:val="0"/>
                <w:noProof/>
              </w:rPr>
              <w:t>1</w:t>
            </w:r>
            <w:r w:rsidR="00185AB7" w:rsidRPr="009515E5">
              <w:rPr>
                <w:rStyle w:val="Standard85M10Zchn"/>
                <w:b w:val="0"/>
              </w:rPr>
              <w:fldChar w:fldCharType="end"/>
            </w:r>
            <w:r w:rsidR="00EF5BD3" w:rsidRPr="009515E5">
              <w:rPr>
                <w:rStyle w:val="Standard85M10Zchn"/>
                <w:b w:val="0"/>
              </w:rPr>
              <w:t>/</w:t>
            </w:r>
            <w:r w:rsidR="00185AB7" w:rsidRPr="009515E5">
              <w:rPr>
                <w:rStyle w:val="Standard85M10Zchn"/>
                <w:b w:val="0"/>
              </w:rPr>
              <w:fldChar w:fldCharType="begin"/>
            </w:r>
            <w:r w:rsidR="00EF5BD3" w:rsidRPr="009515E5">
              <w:rPr>
                <w:rStyle w:val="Standard85M10Zchn"/>
                <w:b w:val="0"/>
              </w:rPr>
              <w:instrText xml:space="preserve"> NUMPAGES </w:instrText>
            </w:r>
            <w:r w:rsidR="00185AB7" w:rsidRPr="009515E5">
              <w:rPr>
                <w:rStyle w:val="Standard85M10Zchn"/>
                <w:b w:val="0"/>
              </w:rPr>
              <w:fldChar w:fldCharType="separate"/>
            </w:r>
            <w:r w:rsidR="00116E76">
              <w:rPr>
                <w:rStyle w:val="Standard85M10Zchn"/>
                <w:b w:val="0"/>
                <w:noProof/>
              </w:rPr>
              <w:t>5</w:t>
            </w:r>
            <w:r w:rsidR="00185AB7" w:rsidRPr="009515E5">
              <w:rPr>
                <w:rStyle w:val="Standard85M10Zchn"/>
                <w:b w:val="0"/>
              </w:rPr>
              <w:fldChar w:fldCharType="end"/>
            </w:r>
            <w:r w:rsidR="00EF5BD3" w:rsidRPr="009515E5">
              <w:rPr>
                <w:rStyle w:val="Standard85M10Zchn"/>
                <w:b w:val="0"/>
              </w:rPr>
              <w:t>)</w:t>
            </w:r>
          </w:p>
        </w:tc>
      </w:tr>
      <w:tr w:rsidR="00D80D60" w:rsidRPr="00833B9A" w:rsidTr="00A53776">
        <w:tc>
          <w:tcPr>
            <w:tcW w:w="3884" w:type="dxa"/>
            <w:tcMar>
              <w:left w:w="0" w:type="dxa"/>
              <w:right w:w="0" w:type="dxa"/>
            </w:tcMar>
          </w:tcPr>
          <w:p w:rsidR="00D80D60" w:rsidRPr="00EE3641" w:rsidRDefault="00D80D60" w:rsidP="00116E76">
            <w:pPr>
              <w:pStyle w:val="Standard85M10"/>
            </w:pPr>
          </w:p>
        </w:tc>
        <w:tc>
          <w:tcPr>
            <w:tcW w:w="227" w:type="dxa"/>
            <w:tcBorders>
              <w:left w:val="nil"/>
            </w:tcBorders>
          </w:tcPr>
          <w:p w:rsidR="00D80D60" w:rsidRPr="00833B9A" w:rsidRDefault="00D80D60" w:rsidP="00116E76">
            <w:pPr>
              <w:pStyle w:val="Standard85M10"/>
              <w:rPr>
                <w:lang w:eastAsia="de-DE"/>
              </w:rPr>
            </w:pPr>
          </w:p>
        </w:tc>
        <w:tc>
          <w:tcPr>
            <w:tcW w:w="5528" w:type="dxa"/>
            <w:tcMar>
              <w:left w:w="0" w:type="dxa"/>
              <w:right w:w="0" w:type="dxa"/>
            </w:tcMar>
          </w:tcPr>
          <w:p w:rsidR="00D80D60" w:rsidRPr="007135DF" w:rsidRDefault="00D80D60" w:rsidP="00116E76">
            <w:pPr>
              <w:pStyle w:val="Standard85M10"/>
              <w:rPr>
                <w:color w:val="FF0000"/>
                <w:highlight w:val="yellow"/>
                <w:lang w:eastAsia="de-DE"/>
              </w:rPr>
            </w:pPr>
            <w:r w:rsidRPr="007135DF">
              <w:rPr>
                <w:color w:val="FF0000"/>
                <w:highlight w:val="yellow"/>
              </w:rPr>
              <w:t xml:space="preserve">(nur ausfüllen, falls separates </w:t>
            </w:r>
            <w:r w:rsidR="00BE0CD2" w:rsidRPr="007135DF">
              <w:rPr>
                <w:color w:val="FF0000"/>
                <w:highlight w:val="yellow"/>
              </w:rPr>
              <w:t>Architek</w:t>
            </w:r>
            <w:r w:rsidR="00D174B2" w:rsidRPr="007135DF">
              <w:rPr>
                <w:color w:val="FF0000"/>
                <w:highlight w:val="yellow"/>
              </w:rPr>
              <w:t>t</w:t>
            </w:r>
            <w:r w:rsidR="00BE0CD2" w:rsidRPr="007135DF">
              <w:rPr>
                <w:color w:val="FF0000"/>
                <w:highlight w:val="yellow"/>
              </w:rPr>
              <w:t>ur</w:t>
            </w:r>
            <w:r w:rsidRPr="007135DF">
              <w:rPr>
                <w:color w:val="FF0000"/>
                <w:highlight w:val="yellow"/>
              </w:rPr>
              <w:t>büro)</w:t>
            </w:r>
          </w:p>
          <w:p w:rsidR="00D80D60" w:rsidRPr="0019176A" w:rsidRDefault="00D80D60" w:rsidP="00116E76">
            <w:pPr>
              <w:pStyle w:val="Standard85M10"/>
              <w:rPr>
                <w:highlight w:val="yellow"/>
                <w:lang w:eastAsia="de-DE"/>
              </w:rPr>
            </w:pPr>
          </w:p>
        </w:tc>
      </w:tr>
      <w:tr w:rsidR="00EF5BD3" w:rsidRPr="009B15E6" w:rsidTr="00EF5BD3">
        <w:tc>
          <w:tcPr>
            <w:tcW w:w="3884" w:type="dxa"/>
            <w:tcMar>
              <w:left w:w="0" w:type="dxa"/>
              <w:right w:w="0" w:type="dxa"/>
            </w:tcMar>
          </w:tcPr>
          <w:p w:rsidR="00EF5BD3" w:rsidRPr="00EF5BD3" w:rsidRDefault="00EF5BD3" w:rsidP="00116E76">
            <w:pPr>
              <w:pStyle w:val="Standard85M10"/>
            </w:pPr>
          </w:p>
        </w:tc>
        <w:tc>
          <w:tcPr>
            <w:tcW w:w="227" w:type="dxa"/>
            <w:tcBorders>
              <w:left w:val="nil"/>
            </w:tcBorders>
          </w:tcPr>
          <w:p w:rsidR="00EF5BD3" w:rsidRPr="009B15E6" w:rsidRDefault="00EF5BD3" w:rsidP="00116E76">
            <w:pPr>
              <w:pStyle w:val="Standard85M10"/>
              <w:rPr>
                <w:lang w:eastAsia="de-DE"/>
              </w:rPr>
            </w:pPr>
          </w:p>
        </w:tc>
        <w:tc>
          <w:tcPr>
            <w:tcW w:w="5528" w:type="dxa"/>
            <w:tcMar>
              <w:left w:w="0" w:type="dxa"/>
              <w:right w:w="0" w:type="dxa"/>
            </w:tcMar>
          </w:tcPr>
          <w:p w:rsidR="00EF5BD3" w:rsidRPr="00EF5BD3" w:rsidRDefault="00EF5BD3" w:rsidP="00116E76">
            <w:pPr>
              <w:pStyle w:val="Standard85M10"/>
              <w:rPr>
                <w:lang w:eastAsia="de-DE"/>
              </w:rPr>
            </w:pPr>
          </w:p>
        </w:tc>
      </w:tr>
      <w:tr w:rsidR="00A47D58" w:rsidRPr="004E62C2">
        <w:tc>
          <w:tcPr>
            <w:tcW w:w="3884" w:type="dxa"/>
            <w:tcMar>
              <w:left w:w="0" w:type="dxa"/>
              <w:right w:w="0" w:type="dxa"/>
            </w:tcMar>
          </w:tcPr>
          <w:p w:rsidR="00A47D58" w:rsidRPr="009B15E6" w:rsidRDefault="00406ABB" w:rsidP="00116E76">
            <w:pPr>
              <w:pStyle w:val="Standard85M10"/>
            </w:pPr>
            <w:r>
              <w:t>Verfahren</w:t>
            </w:r>
          </w:p>
        </w:tc>
        <w:tc>
          <w:tcPr>
            <w:tcW w:w="227" w:type="dxa"/>
            <w:tcBorders>
              <w:left w:val="nil"/>
            </w:tcBorders>
          </w:tcPr>
          <w:p w:rsidR="00A47D58" w:rsidRPr="004E62C2" w:rsidRDefault="00A47D58" w:rsidP="00AA303B">
            <w:pPr>
              <w:rPr>
                <w:lang w:eastAsia="de-DE"/>
              </w:rPr>
            </w:pPr>
          </w:p>
        </w:tc>
        <w:tc>
          <w:tcPr>
            <w:tcW w:w="5528" w:type="dxa"/>
            <w:tcMar>
              <w:left w:w="0" w:type="dxa"/>
              <w:right w:w="0" w:type="dxa"/>
            </w:tcMar>
          </w:tcPr>
          <w:p w:rsidR="00A47D58" w:rsidRPr="002B54D0" w:rsidRDefault="00FF4D70" w:rsidP="009B15E6">
            <w:pPr>
              <w:rPr>
                <w:lang w:eastAsia="de-DE"/>
              </w:rPr>
            </w:pPr>
            <w:sdt>
              <w:sdtPr>
                <w:rPr>
                  <w:lang w:eastAsia="de-DE"/>
                </w:rPr>
                <w:id w:val="1818452442"/>
                <w:placeholder>
                  <w:docPart w:val="DefaultPlaceholder_-1854013439"/>
                </w:placeholder>
                <w:dropDownList>
                  <w:listItem w:value="Wählen Sie ein Element aus."/>
                  <w:listItem w:displayText="Selektives Verfahren 1. Phase (Präqualifikation)" w:value="Selektives Verfahren 1. Phase (Präqualifikation)"/>
                  <w:listItem w:displayText="Offenes Verfahren" w:value="Offenes Verfahren"/>
                  <w:listItem w:displayText="Einladungsverfahren" w:value="Einladungsverfahren"/>
                </w:dropDownList>
              </w:sdtPr>
              <w:sdtEndPr/>
              <w:sdtContent>
                <w:r w:rsidR="00BE0CD2">
                  <w:rPr>
                    <w:lang w:eastAsia="de-DE"/>
                  </w:rPr>
                  <w:t>Selektives Verfahren 1. Phase (Präqualifikation)</w:t>
                </w:r>
              </w:sdtContent>
            </w:sdt>
          </w:p>
        </w:tc>
      </w:tr>
      <w:tr w:rsidR="00A47D58" w:rsidRPr="009B15E6">
        <w:tc>
          <w:tcPr>
            <w:tcW w:w="3884" w:type="dxa"/>
            <w:tcMar>
              <w:left w:w="0" w:type="dxa"/>
              <w:right w:w="0" w:type="dxa"/>
            </w:tcMar>
          </w:tcPr>
          <w:p w:rsidR="00A47D58" w:rsidRPr="009B15E6" w:rsidRDefault="00A47D58" w:rsidP="00116E76">
            <w:pPr>
              <w:pStyle w:val="Standard85M10"/>
            </w:pPr>
          </w:p>
        </w:tc>
        <w:tc>
          <w:tcPr>
            <w:tcW w:w="227" w:type="dxa"/>
            <w:tcBorders>
              <w:left w:val="nil"/>
            </w:tcBorders>
          </w:tcPr>
          <w:p w:rsidR="00A47D58" w:rsidRPr="009B15E6" w:rsidRDefault="00A47D58" w:rsidP="00116E76">
            <w:pPr>
              <w:pStyle w:val="Standard85M10"/>
            </w:pPr>
          </w:p>
        </w:tc>
        <w:tc>
          <w:tcPr>
            <w:tcW w:w="5528" w:type="dxa"/>
            <w:tcMar>
              <w:left w:w="0" w:type="dxa"/>
              <w:right w:w="0" w:type="dxa"/>
            </w:tcMar>
          </w:tcPr>
          <w:p w:rsidR="00A47D58" w:rsidRPr="009B15E6" w:rsidRDefault="00A47D58" w:rsidP="00116E76">
            <w:pPr>
              <w:pStyle w:val="Standard85M10"/>
            </w:pPr>
          </w:p>
        </w:tc>
      </w:tr>
      <w:tr w:rsidR="00A47D58" w:rsidRPr="004E62C2">
        <w:tc>
          <w:tcPr>
            <w:tcW w:w="3884" w:type="dxa"/>
            <w:tcMar>
              <w:left w:w="0" w:type="dxa"/>
              <w:right w:w="0" w:type="dxa"/>
            </w:tcMar>
          </w:tcPr>
          <w:p w:rsidR="00A47D58" w:rsidRPr="009B15E6" w:rsidRDefault="00A47D58" w:rsidP="00116E76">
            <w:pPr>
              <w:pStyle w:val="Standard85M10"/>
            </w:pPr>
            <w:r w:rsidRPr="009B15E6">
              <w:t>Bauvorhaben</w:t>
            </w:r>
          </w:p>
        </w:tc>
        <w:tc>
          <w:tcPr>
            <w:tcW w:w="227" w:type="dxa"/>
            <w:tcBorders>
              <w:left w:val="nil"/>
            </w:tcBorders>
          </w:tcPr>
          <w:p w:rsidR="00A47D58" w:rsidRPr="004E62C2" w:rsidRDefault="00A47D58" w:rsidP="00AA303B">
            <w:pPr>
              <w:rPr>
                <w:lang w:eastAsia="de-DE"/>
              </w:rPr>
            </w:pPr>
          </w:p>
        </w:tc>
        <w:tc>
          <w:tcPr>
            <w:tcW w:w="5528" w:type="dxa"/>
            <w:tcMar>
              <w:left w:w="0" w:type="dxa"/>
              <w:right w:w="0" w:type="dxa"/>
            </w:tcMar>
          </w:tcPr>
          <w:p w:rsidR="00422637" w:rsidRDefault="00422637" w:rsidP="00422637">
            <w:r w:rsidRPr="004E62C2">
              <w:rPr>
                <w:lang w:eastAsia="de-DE"/>
              </w:rPr>
              <w:t>BAV</w:t>
            </w:r>
            <w:r>
              <w:rPr>
                <w:lang w:eastAsia="de-DE"/>
              </w:rPr>
              <w:t xml:space="preserve"> </w:t>
            </w:r>
            <w:r>
              <w:t xml:space="preserve">41542 </w:t>
            </w:r>
            <w:r w:rsidRPr="00BA5099">
              <w:t>«</w:t>
            </w:r>
            <w:r>
              <w:t>STZ Haus 8</w:t>
            </w:r>
            <w:r w:rsidRPr="00BA5099">
              <w:t>»</w:t>
            </w:r>
            <w:r>
              <w:t>,</w:t>
            </w:r>
          </w:p>
          <w:p w:rsidR="00422637" w:rsidRDefault="00422637" w:rsidP="00422637">
            <w:r>
              <w:t>Paul-</w:t>
            </w:r>
            <w:proofErr w:type="spellStart"/>
            <w:r>
              <w:t>Clairmont</w:t>
            </w:r>
            <w:proofErr w:type="spellEnd"/>
            <w:r>
              <w:t>-Strasse 30, 8055 Zürich</w:t>
            </w:r>
          </w:p>
          <w:p w:rsidR="00A47D58" w:rsidRPr="004E62C2" w:rsidRDefault="00422637" w:rsidP="00422637">
            <w:pPr>
              <w:rPr>
                <w:lang w:eastAsia="de-DE"/>
              </w:rPr>
            </w:pPr>
            <w:r>
              <w:t>Teilinstandsetzung</w:t>
            </w:r>
            <w:r w:rsidRPr="004E62C2">
              <w:rPr>
                <w:szCs w:val="20"/>
                <w:lang w:eastAsia="de-DE"/>
              </w:rPr>
              <w:t xml:space="preserve"> </w:t>
            </w:r>
          </w:p>
        </w:tc>
      </w:tr>
      <w:tr w:rsidR="00A47D58" w:rsidRPr="004E62C2">
        <w:tc>
          <w:tcPr>
            <w:tcW w:w="3884" w:type="dxa"/>
            <w:tcMar>
              <w:left w:w="0" w:type="dxa"/>
              <w:right w:w="0" w:type="dxa"/>
            </w:tcMar>
          </w:tcPr>
          <w:p w:rsidR="00A47D58" w:rsidRPr="009B15E6" w:rsidRDefault="00A47D58" w:rsidP="00116E76">
            <w:pPr>
              <w:pStyle w:val="Standard85M10"/>
            </w:pPr>
          </w:p>
        </w:tc>
        <w:tc>
          <w:tcPr>
            <w:tcW w:w="227" w:type="dxa"/>
            <w:tcBorders>
              <w:left w:val="nil"/>
            </w:tcBorders>
          </w:tcPr>
          <w:p w:rsidR="00A47D58" w:rsidRPr="004E62C2" w:rsidRDefault="00A47D58" w:rsidP="00116E76">
            <w:pPr>
              <w:pStyle w:val="Standard85M10"/>
            </w:pPr>
          </w:p>
        </w:tc>
        <w:tc>
          <w:tcPr>
            <w:tcW w:w="5528" w:type="dxa"/>
            <w:tcMar>
              <w:left w:w="0" w:type="dxa"/>
              <w:right w:w="0" w:type="dxa"/>
            </w:tcMar>
          </w:tcPr>
          <w:p w:rsidR="00A47D58" w:rsidRPr="004E62C2" w:rsidRDefault="00A47D58" w:rsidP="00116E76">
            <w:pPr>
              <w:pStyle w:val="Standard85M10"/>
            </w:pPr>
          </w:p>
        </w:tc>
      </w:tr>
      <w:tr w:rsidR="0031237F" w:rsidRPr="004E62C2">
        <w:tc>
          <w:tcPr>
            <w:tcW w:w="3884" w:type="dxa"/>
            <w:tcMar>
              <w:left w:w="0" w:type="dxa"/>
              <w:right w:w="0" w:type="dxa"/>
            </w:tcMar>
          </w:tcPr>
          <w:p w:rsidR="0031237F" w:rsidRPr="009B15E6" w:rsidRDefault="0031237F" w:rsidP="00116E76">
            <w:pPr>
              <w:pStyle w:val="Standard85M10"/>
            </w:pPr>
          </w:p>
        </w:tc>
        <w:tc>
          <w:tcPr>
            <w:tcW w:w="227" w:type="dxa"/>
            <w:tcBorders>
              <w:left w:val="nil"/>
            </w:tcBorders>
          </w:tcPr>
          <w:p w:rsidR="0031237F" w:rsidRPr="004E62C2" w:rsidRDefault="0031237F" w:rsidP="00116E76">
            <w:pPr>
              <w:pStyle w:val="Standard85M10"/>
            </w:pPr>
          </w:p>
        </w:tc>
        <w:tc>
          <w:tcPr>
            <w:tcW w:w="5528" w:type="dxa"/>
            <w:tcMar>
              <w:left w:w="0" w:type="dxa"/>
              <w:right w:w="0" w:type="dxa"/>
            </w:tcMar>
          </w:tcPr>
          <w:p w:rsidR="0031237F" w:rsidRDefault="0031237F" w:rsidP="0031237F">
            <w:pPr>
              <w:pStyle w:val="Standard85M10"/>
              <w:rPr>
                <w:color w:val="FF0000"/>
                <w:highlight w:val="yellow"/>
              </w:rPr>
            </w:pPr>
            <w:r w:rsidRPr="003664FF">
              <w:rPr>
                <w:color w:val="FF0000"/>
                <w:highlight w:val="yellow"/>
              </w:rPr>
              <w:t>(</w:t>
            </w:r>
            <w:r>
              <w:rPr>
                <w:color w:val="FF0000"/>
                <w:highlight w:val="yellow"/>
              </w:rPr>
              <w:t xml:space="preserve">Falls nur die </w:t>
            </w:r>
            <w:r>
              <w:rPr>
                <w:color w:val="FF0000"/>
                <w:highlight w:val="yellow"/>
              </w:rPr>
              <w:t>Architektur</w:t>
            </w:r>
            <w:r>
              <w:rPr>
                <w:color w:val="FF0000"/>
                <w:highlight w:val="yellow"/>
              </w:rPr>
              <w:t xml:space="preserve"> angeboten wird, bitte Leistung </w:t>
            </w:r>
            <w:r>
              <w:rPr>
                <w:color w:val="FF0000"/>
                <w:highlight w:val="yellow"/>
              </w:rPr>
              <w:t>Baumanagement</w:t>
            </w:r>
            <w:r>
              <w:rPr>
                <w:color w:val="FF0000"/>
                <w:highlight w:val="yellow"/>
              </w:rPr>
              <w:t xml:space="preserve"> durchstreichen</w:t>
            </w:r>
            <w:r w:rsidRPr="003664FF">
              <w:rPr>
                <w:color w:val="FF0000"/>
                <w:highlight w:val="yellow"/>
              </w:rPr>
              <w:t>)</w:t>
            </w:r>
          </w:p>
          <w:p w:rsidR="0031237F" w:rsidRPr="004E62C2" w:rsidRDefault="0031237F" w:rsidP="00116E76">
            <w:pPr>
              <w:pStyle w:val="Standard85M10"/>
            </w:pPr>
          </w:p>
        </w:tc>
      </w:tr>
      <w:tr w:rsidR="00A47D58" w:rsidRPr="004E62C2">
        <w:tc>
          <w:tcPr>
            <w:tcW w:w="3884" w:type="dxa"/>
            <w:tcMar>
              <w:left w:w="0" w:type="dxa"/>
              <w:right w:w="0" w:type="dxa"/>
            </w:tcMar>
          </w:tcPr>
          <w:p w:rsidR="00A47D58" w:rsidRPr="009B15E6" w:rsidRDefault="00A47D58" w:rsidP="00116E76">
            <w:pPr>
              <w:pStyle w:val="Standard85M10"/>
            </w:pPr>
            <w:r w:rsidRPr="009B15E6">
              <w:t>Leistung</w:t>
            </w:r>
          </w:p>
        </w:tc>
        <w:tc>
          <w:tcPr>
            <w:tcW w:w="227" w:type="dxa"/>
            <w:tcBorders>
              <w:left w:val="nil"/>
            </w:tcBorders>
          </w:tcPr>
          <w:p w:rsidR="00A47D58" w:rsidRPr="004E62C2" w:rsidRDefault="00A47D58" w:rsidP="00AA303B">
            <w:pPr>
              <w:rPr>
                <w:lang w:eastAsia="de-DE"/>
              </w:rPr>
            </w:pPr>
          </w:p>
        </w:tc>
        <w:tc>
          <w:tcPr>
            <w:tcW w:w="5528" w:type="dxa"/>
            <w:tcMar>
              <w:left w:w="0" w:type="dxa"/>
              <w:right w:w="0" w:type="dxa"/>
            </w:tcMar>
          </w:tcPr>
          <w:p w:rsidR="00A47D58" w:rsidRPr="004E62C2" w:rsidRDefault="00BE0CD2" w:rsidP="005C1107">
            <w:pPr>
              <w:rPr>
                <w:lang w:eastAsia="de-DE"/>
              </w:rPr>
            </w:pPr>
            <w:r w:rsidRPr="0023647E">
              <w:rPr>
                <w:szCs w:val="20"/>
                <w:highlight w:val="yellow"/>
                <w:lang w:eastAsia="de-DE"/>
              </w:rPr>
              <w:t>BKP 291 Architektur / Baumanagement</w:t>
            </w:r>
          </w:p>
        </w:tc>
      </w:tr>
      <w:tr w:rsidR="00A47D58" w:rsidRPr="004E62C2">
        <w:tc>
          <w:tcPr>
            <w:tcW w:w="3884" w:type="dxa"/>
            <w:tcMar>
              <w:left w:w="0" w:type="dxa"/>
              <w:right w:w="0" w:type="dxa"/>
            </w:tcMar>
          </w:tcPr>
          <w:p w:rsidR="00A47D58" w:rsidRPr="009B15E6" w:rsidRDefault="00A47D58" w:rsidP="00116E76">
            <w:pPr>
              <w:pStyle w:val="Standard85M10"/>
            </w:pPr>
          </w:p>
        </w:tc>
        <w:tc>
          <w:tcPr>
            <w:tcW w:w="227" w:type="dxa"/>
            <w:tcBorders>
              <w:left w:val="nil"/>
            </w:tcBorders>
          </w:tcPr>
          <w:p w:rsidR="00A47D58" w:rsidRPr="004E62C2" w:rsidRDefault="00A47D58" w:rsidP="00116E76">
            <w:pPr>
              <w:pStyle w:val="Standard85M10"/>
            </w:pPr>
          </w:p>
        </w:tc>
        <w:tc>
          <w:tcPr>
            <w:tcW w:w="5528" w:type="dxa"/>
            <w:tcMar>
              <w:left w:w="0" w:type="dxa"/>
              <w:right w:w="0" w:type="dxa"/>
            </w:tcMar>
          </w:tcPr>
          <w:p w:rsidR="00A47D58" w:rsidRPr="004E62C2" w:rsidRDefault="00A47D58" w:rsidP="00116E76">
            <w:pPr>
              <w:pStyle w:val="Standard85M10"/>
            </w:pPr>
          </w:p>
        </w:tc>
      </w:tr>
      <w:tr w:rsidR="00BE0CD2" w:rsidRPr="004E62C2">
        <w:tc>
          <w:tcPr>
            <w:tcW w:w="3884" w:type="dxa"/>
            <w:tcMar>
              <w:left w:w="0" w:type="dxa"/>
              <w:right w:w="0" w:type="dxa"/>
            </w:tcMar>
          </w:tcPr>
          <w:p w:rsidR="00BE0CD2" w:rsidRPr="009B15E6" w:rsidRDefault="00BE0CD2" w:rsidP="00116E76">
            <w:pPr>
              <w:pStyle w:val="Standard85M10"/>
            </w:pPr>
            <w:r>
              <w:fldChar w:fldCharType="begin">
                <w:ffData>
                  <w:name w:val="Dropdown4"/>
                  <w:enabled/>
                  <w:calcOnExit w:val="0"/>
                  <w:ddList>
                    <w:listEntry w:val="Eingabetermin der Bewerbungen"/>
                    <w:listEntry w:val="bitte auswählen"/>
                    <w:listEntry w:val="Eingabetermin der Angebote"/>
                    <w:listEntry w:val="                       "/>
                  </w:ddList>
                </w:ffData>
              </w:fldChar>
            </w:r>
            <w:bookmarkStart w:id="0" w:name="Dropdown4"/>
            <w:r>
              <w:instrText xml:space="preserve"> FORMDROPDOWN </w:instrText>
            </w:r>
            <w:r w:rsidR="00FF4D70"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227" w:type="dxa"/>
            <w:tcBorders>
              <w:left w:val="nil"/>
            </w:tcBorders>
          </w:tcPr>
          <w:p w:rsidR="00BE0CD2" w:rsidRPr="004E62C2" w:rsidRDefault="00BE0CD2" w:rsidP="00BE0CD2">
            <w:pPr>
              <w:rPr>
                <w:lang w:eastAsia="de-DE"/>
              </w:rPr>
            </w:pPr>
          </w:p>
        </w:tc>
        <w:tc>
          <w:tcPr>
            <w:tcW w:w="5528" w:type="dxa"/>
            <w:tcMar>
              <w:left w:w="0" w:type="dxa"/>
              <w:right w:w="0" w:type="dxa"/>
            </w:tcMar>
          </w:tcPr>
          <w:p w:rsidR="00422637" w:rsidRDefault="00422637" w:rsidP="0042263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Dienstag, 22. Februar 2022 / bis 16:00 Uhr </w:t>
            </w:r>
          </w:p>
          <w:p w:rsidR="00422637" w:rsidRDefault="00422637" w:rsidP="00422637">
            <w:r>
              <w:t xml:space="preserve">(Datum des Poststempels ist </w:t>
            </w:r>
            <w:r>
              <w:rPr>
                <w:u w:val="single"/>
              </w:rPr>
              <w:t>nicht</w:t>
            </w:r>
            <w:r>
              <w:t xml:space="preserve"> massgebend!), mit der Aufschrift </w:t>
            </w:r>
            <w:r w:rsidRPr="00BA5099">
              <w:t>«</w:t>
            </w:r>
            <w:r>
              <w:t>BAV 41542, STZ Haus 8</w:t>
            </w:r>
            <w:r w:rsidRPr="00BA5099">
              <w:t>»</w:t>
            </w:r>
            <w:r>
              <w:t xml:space="preserve"> an:</w:t>
            </w:r>
          </w:p>
          <w:p w:rsidR="00BE0CD2" w:rsidRDefault="00BE0CD2" w:rsidP="00BE0CD2"/>
          <w:p w:rsidR="00BE0CD2" w:rsidRDefault="00BE0CD2" w:rsidP="00BE0CD2">
            <w:r>
              <w:t>Abgabe vor Ort:</w:t>
            </w:r>
          </w:p>
          <w:p w:rsidR="00BE0CD2" w:rsidRDefault="00BE0CD2" w:rsidP="00BE0CD2">
            <w:r>
              <w:t>Stadt Zürich, Amt für Hochbauten, Empfang, Büro 205, Lindenhofstrasse 21, 8001 Zürich</w:t>
            </w:r>
          </w:p>
          <w:p w:rsidR="00BE0CD2" w:rsidRDefault="00BE0CD2" w:rsidP="00BE0CD2"/>
          <w:p w:rsidR="00BE0CD2" w:rsidRDefault="00BE0CD2" w:rsidP="00BE0CD2">
            <w:r>
              <w:t>Paketpostadresse:</w:t>
            </w:r>
          </w:p>
          <w:p w:rsidR="00BE0CD2" w:rsidRDefault="00BE0CD2" w:rsidP="00BE0CD2">
            <w:r>
              <w:t>Stadt Zürich, Amt für Hochbauten, Lindenhofstrasse 21, 8001 Zürich</w:t>
            </w:r>
          </w:p>
          <w:p w:rsidR="00BE0CD2" w:rsidRDefault="00BE0CD2" w:rsidP="00BE0CD2"/>
          <w:p w:rsidR="00BE0CD2" w:rsidRDefault="00BE0CD2" w:rsidP="00BE0CD2">
            <w:r>
              <w:t>Briefpostadresse:</w:t>
            </w:r>
          </w:p>
          <w:p w:rsidR="00BE0CD2" w:rsidRPr="004E62C2" w:rsidRDefault="00BE0CD2" w:rsidP="00BE0CD2">
            <w:pPr>
              <w:rPr>
                <w:szCs w:val="20"/>
                <w:lang w:eastAsia="de-DE"/>
              </w:rPr>
            </w:pPr>
            <w:r>
              <w:t>Stadt Zürich, Amt für Hochbauten, Postfach, 8021 Zürich</w:t>
            </w:r>
          </w:p>
        </w:tc>
      </w:tr>
      <w:tr w:rsidR="007C527B" w:rsidRPr="007346BA">
        <w:tc>
          <w:tcPr>
            <w:tcW w:w="3884" w:type="dxa"/>
            <w:tcMar>
              <w:left w:w="0" w:type="dxa"/>
              <w:right w:w="0" w:type="dxa"/>
            </w:tcMar>
          </w:tcPr>
          <w:p w:rsidR="007C527B" w:rsidRPr="009B15E6" w:rsidRDefault="007C527B" w:rsidP="00116E76">
            <w:pPr>
              <w:pStyle w:val="Standard85M10"/>
            </w:pPr>
          </w:p>
        </w:tc>
        <w:tc>
          <w:tcPr>
            <w:tcW w:w="227" w:type="dxa"/>
            <w:tcBorders>
              <w:left w:val="nil"/>
            </w:tcBorders>
          </w:tcPr>
          <w:p w:rsidR="007C527B" w:rsidRPr="007346BA" w:rsidRDefault="007C527B" w:rsidP="00116E76">
            <w:pPr>
              <w:pStyle w:val="Standard85M10"/>
            </w:pPr>
          </w:p>
        </w:tc>
        <w:tc>
          <w:tcPr>
            <w:tcW w:w="5528" w:type="dxa"/>
            <w:tcMar>
              <w:left w:w="0" w:type="dxa"/>
              <w:right w:w="0" w:type="dxa"/>
            </w:tcMar>
          </w:tcPr>
          <w:p w:rsidR="007C527B" w:rsidRPr="007346BA" w:rsidRDefault="007C527B" w:rsidP="00116E76">
            <w:pPr>
              <w:pStyle w:val="Standard85M10"/>
            </w:pPr>
          </w:p>
        </w:tc>
      </w:tr>
      <w:tr w:rsidR="007C527B" w:rsidRPr="004E62C2">
        <w:tc>
          <w:tcPr>
            <w:tcW w:w="3884" w:type="dxa"/>
            <w:tcMar>
              <w:left w:w="0" w:type="dxa"/>
              <w:right w:w="0" w:type="dxa"/>
            </w:tcMar>
          </w:tcPr>
          <w:p w:rsidR="007C527B" w:rsidRPr="009B15E6" w:rsidRDefault="007C527B" w:rsidP="00116E76">
            <w:pPr>
              <w:pStyle w:val="Standard85M10"/>
            </w:pPr>
            <w:r w:rsidRPr="009B15E6">
              <w:t>Besonderes</w:t>
            </w:r>
          </w:p>
        </w:tc>
        <w:tc>
          <w:tcPr>
            <w:tcW w:w="227" w:type="dxa"/>
            <w:tcBorders>
              <w:left w:val="nil"/>
            </w:tcBorders>
          </w:tcPr>
          <w:p w:rsidR="007C527B" w:rsidRPr="004E62C2" w:rsidRDefault="007C527B" w:rsidP="00A74050"/>
        </w:tc>
        <w:tc>
          <w:tcPr>
            <w:tcW w:w="5528" w:type="dxa"/>
            <w:tcMar>
              <w:left w:w="0" w:type="dxa"/>
              <w:right w:w="0" w:type="dxa"/>
            </w:tcMar>
          </w:tcPr>
          <w:p w:rsidR="007C527B" w:rsidRPr="00406ABB" w:rsidRDefault="00487FCF" w:rsidP="00406ABB">
            <w:r w:rsidRPr="00406ABB">
              <w:t xml:space="preserve">Alle Mitglieder von Arbeitsgemeinschaften/Teams und Subunternehmungen müssen </w:t>
            </w:r>
            <w:r w:rsidRPr="00406ABB">
              <w:rPr>
                <w:b/>
              </w:rPr>
              <w:t>je eine separate</w:t>
            </w:r>
            <w:r w:rsidRPr="00406ABB">
              <w:t xml:space="preserve"> Selbstdeklaration abgeben.</w:t>
            </w:r>
          </w:p>
        </w:tc>
      </w:tr>
      <w:tr w:rsidR="007C527B" w:rsidRPr="00F8736B">
        <w:tc>
          <w:tcPr>
            <w:tcW w:w="3884" w:type="dxa"/>
            <w:tcMar>
              <w:left w:w="0" w:type="dxa"/>
              <w:right w:w="0" w:type="dxa"/>
            </w:tcMar>
          </w:tcPr>
          <w:p w:rsidR="007C527B" w:rsidRPr="009B15E6" w:rsidRDefault="007C527B" w:rsidP="00116E76">
            <w:pPr>
              <w:pStyle w:val="Standard85M10"/>
            </w:pPr>
          </w:p>
        </w:tc>
        <w:tc>
          <w:tcPr>
            <w:tcW w:w="227" w:type="dxa"/>
            <w:tcBorders>
              <w:left w:val="nil"/>
            </w:tcBorders>
          </w:tcPr>
          <w:p w:rsidR="007C527B" w:rsidRPr="00F8736B" w:rsidRDefault="007C527B" w:rsidP="00116E76">
            <w:pPr>
              <w:pStyle w:val="Standard85M10"/>
            </w:pPr>
          </w:p>
        </w:tc>
        <w:tc>
          <w:tcPr>
            <w:tcW w:w="5528" w:type="dxa"/>
            <w:tcMar>
              <w:left w:w="0" w:type="dxa"/>
              <w:right w:w="0" w:type="dxa"/>
            </w:tcMar>
          </w:tcPr>
          <w:p w:rsidR="007C527B" w:rsidRPr="00F8736B" w:rsidRDefault="007C527B" w:rsidP="00116E76">
            <w:pPr>
              <w:pStyle w:val="Standard85M10"/>
            </w:pPr>
          </w:p>
        </w:tc>
      </w:tr>
      <w:tr w:rsidR="00A47D58" w:rsidRPr="004E62C2">
        <w:tc>
          <w:tcPr>
            <w:tcW w:w="3884" w:type="dxa"/>
            <w:tcMar>
              <w:left w:w="0" w:type="dxa"/>
              <w:right w:w="0" w:type="dxa"/>
            </w:tcMar>
          </w:tcPr>
          <w:p w:rsidR="00A47D58" w:rsidRPr="009B15E6" w:rsidRDefault="00A47D58" w:rsidP="00116E76">
            <w:pPr>
              <w:pStyle w:val="Standard85M10"/>
            </w:pPr>
            <w:r w:rsidRPr="009B15E6">
              <w:t>Ausschlussgründe</w:t>
            </w:r>
          </w:p>
        </w:tc>
        <w:tc>
          <w:tcPr>
            <w:tcW w:w="227" w:type="dxa"/>
            <w:tcBorders>
              <w:left w:val="nil"/>
            </w:tcBorders>
          </w:tcPr>
          <w:p w:rsidR="00A47D58" w:rsidRPr="004E62C2" w:rsidRDefault="00A47D58" w:rsidP="00AA303B"/>
        </w:tc>
        <w:tc>
          <w:tcPr>
            <w:tcW w:w="5528" w:type="dxa"/>
            <w:tcMar>
              <w:left w:w="0" w:type="dxa"/>
              <w:right w:w="0" w:type="dxa"/>
            </w:tcMar>
          </w:tcPr>
          <w:p w:rsidR="00696BDD" w:rsidRDefault="00A47D58" w:rsidP="005A283F">
            <w:r>
              <w:t>Zu spät eingetroffene, nicht vollständig ausgefüllte, nicht handschriftlich unterzeichnete</w:t>
            </w:r>
            <w:r w:rsidR="007F1531">
              <w:t xml:space="preserve"> </w:t>
            </w:r>
            <w:bookmarkStart w:id="1" w:name="Dropdown3"/>
            <w:r w:rsidR="00185AB7">
              <w:fldChar w:fldCharType="begin">
                <w:ffData>
                  <w:name w:val="Dropdown3"/>
                  <w:enabled/>
                  <w:calcOnExit w:val="0"/>
                  <w:ddList>
                    <w:result w:val="2"/>
                    <w:listEntry w:val="                     "/>
                    <w:listEntry w:val="Angebote"/>
                    <w:listEntry w:val="Anträge auf Teilnahme"/>
                  </w:ddList>
                </w:ffData>
              </w:fldChar>
            </w:r>
            <w:r w:rsidR="00020C89">
              <w:instrText xml:space="preserve"> FORMDROPDOWN </w:instrText>
            </w:r>
            <w:r w:rsidR="00FF4D70">
              <w:fldChar w:fldCharType="separate"/>
            </w:r>
            <w:r w:rsidR="00185AB7">
              <w:fldChar w:fldCharType="end"/>
            </w:r>
            <w:bookmarkEnd w:id="1"/>
            <w:r>
              <w:t xml:space="preserve"> </w:t>
            </w:r>
            <w:r w:rsidR="00696BDD">
              <w:t xml:space="preserve">(Selbstdeklaration) </w:t>
            </w:r>
            <w:r>
              <w:t xml:space="preserve">oder solche, bei denen Unterlagen </w:t>
            </w:r>
          </w:p>
          <w:p w:rsidR="00A47D58" w:rsidRPr="00D430C1" w:rsidRDefault="00A47D58" w:rsidP="005A283F">
            <w:r>
              <w:t xml:space="preserve">oder Beilagen fehlen, werden gestützt auf </w:t>
            </w:r>
            <w:r w:rsidR="007B3588">
              <w:t>§</w:t>
            </w:r>
            <w:r w:rsidR="00EF2A1F">
              <w:t> </w:t>
            </w:r>
            <w:r w:rsidR="007B3588">
              <w:t>4</w:t>
            </w:r>
            <w:r w:rsidR="00EF2A1F">
              <w:t> </w:t>
            </w:r>
            <w:r w:rsidR="007B3588">
              <w:t>a Abs.</w:t>
            </w:r>
            <w:r w:rsidR="00EF2A1F">
              <w:t> </w:t>
            </w:r>
            <w:r w:rsidR="007B3588">
              <w:t>1 lit.</w:t>
            </w:r>
            <w:r w:rsidR="00EF2A1F">
              <w:t> </w:t>
            </w:r>
            <w:r w:rsidR="007B3588">
              <w:t xml:space="preserve">b IVöB-Beitrittsgesetz </w:t>
            </w:r>
            <w:r>
              <w:t>ausgeschlossen.</w:t>
            </w:r>
          </w:p>
        </w:tc>
      </w:tr>
      <w:tr w:rsidR="00A47D58" w:rsidRPr="004E62C2">
        <w:tc>
          <w:tcPr>
            <w:tcW w:w="3884" w:type="dxa"/>
            <w:tcMar>
              <w:left w:w="0" w:type="dxa"/>
              <w:right w:w="0" w:type="dxa"/>
            </w:tcMar>
          </w:tcPr>
          <w:p w:rsidR="00A47D58" w:rsidRPr="009B15E6" w:rsidRDefault="00A47D58" w:rsidP="00116E76">
            <w:pPr>
              <w:pStyle w:val="Standard85M10"/>
            </w:pPr>
          </w:p>
        </w:tc>
        <w:tc>
          <w:tcPr>
            <w:tcW w:w="227" w:type="dxa"/>
            <w:tcBorders>
              <w:left w:val="nil"/>
            </w:tcBorders>
          </w:tcPr>
          <w:p w:rsidR="00A47D58" w:rsidRPr="004E62C2" w:rsidRDefault="00A47D58" w:rsidP="00116E76">
            <w:pPr>
              <w:pStyle w:val="Standard85M10"/>
            </w:pPr>
          </w:p>
        </w:tc>
        <w:tc>
          <w:tcPr>
            <w:tcW w:w="5528" w:type="dxa"/>
            <w:tcMar>
              <w:left w:w="0" w:type="dxa"/>
              <w:right w:w="0" w:type="dxa"/>
            </w:tcMar>
          </w:tcPr>
          <w:p w:rsidR="00A47D58" w:rsidRPr="00D430C1" w:rsidRDefault="00A47D58" w:rsidP="00116E76">
            <w:pPr>
              <w:pStyle w:val="Standard85M10"/>
            </w:pPr>
          </w:p>
        </w:tc>
      </w:tr>
      <w:tr w:rsidR="00A47D58" w:rsidRPr="004E62C2">
        <w:tc>
          <w:tcPr>
            <w:tcW w:w="3884" w:type="dxa"/>
            <w:tcMar>
              <w:left w:w="0" w:type="dxa"/>
              <w:right w:w="0" w:type="dxa"/>
            </w:tcMar>
          </w:tcPr>
          <w:p w:rsidR="00A47D58" w:rsidRPr="009B15E6" w:rsidRDefault="00A47D58" w:rsidP="00116E76">
            <w:pPr>
              <w:pStyle w:val="Standard85M10"/>
            </w:pPr>
            <w:r w:rsidRPr="009B15E6">
              <w:t>Gerichtsstand ist Zürich</w:t>
            </w:r>
          </w:p>
        </w:tc>
        <w:tc>
          <w:tcPr>
            <w:tcW w:w="227" w:type="dxa"/>
            <w:tcBorders>
              <w:left w:val="nil"/>
            </w:tcBorders>
          </w:tcPr>
          <w:p w:rsidR="00A47D58" w:rsidRPr="004E62C2" w:rsidRDefault="00A47D58" w:rsidP="00AA303B"/>
        </w:tc>
        <w:tc>
          <w:tcPr>
            <w:tcW w:w="5528" w:type="dxa"/>
            <w:tcMar>
              <w:left w:w="0" w:type="dxa"/>
              <w:right w:w="0" w:type="dxa"/>
            </w:tcMar>
          </w:tcPr>
          <w:p w:rsidR="00A47D58" w:rsidRDefault="00A47D58" w:rsidP="009B15E6"/>
        </w:tc>
      </w:tr>
      <w:tr w:rsidR="00A47D58" w:rsidRPr="004E62C2">
        <w:tc>
          <w:tcPr>
            <w:tcW w:w="3884" w:type="dxa"/>
            <w:tcMar>
              <w:left w:w="0" w:type="dxa"/>
              <w:right w:w="0" w:type="dxa"/>
            </w:tcMar>
          </w:tcPr>
          <w:p w:rsidR="00A47D58" w:rsidRPr="009B15E6" w:rsidRDefault="00A47D58" w:rsidP="00116E76">
            <w:pPr>
              <w:pStyle w:val="Standard85M10"/>
            </w:pPr>
          </w:p>
        </w:tc>
        <w:tc>
          <w:tcPr>
            <w:tcW w:w="227" w:type="dxa"/>
            <w:tcBorders>
              <w:left w:val="nil"/>
            </w:tcBorders>
          </w:tcPr>
          <w:p w:rsidR="00A47D58" w:rsidRPr="004E62C2" w:rsidRDefault="00A47D58" w:rsidP="00116E76">
            <w:pPr>
              <w:pStyle w:val="Standard85M10"/>
            </w:pPr>
          </w:p>
        </w:tc>
        <w:tc>
          <w:tcPr>
            <w:tcW w:w="5528" w:type="dxa"/>
            <w:tcMar>
              <w:left w:w="0" w:type="dxa"/>
              <w:right w:w="0" w:type="dxa"/>
            </w:tcMar>
          </w:tcPr>
          <w:p w:rsidR="00A47D58" w:rsidRDefault="00A47D58" w:rsidP="00116E76">
            <w:pPr>
              <w:pStyle w:val="Standard85M10"/>
            </w:pPr>
          </w:p>
        </w:tc>
      </w:tr>
      <w:tr w:rsidR="00A47D58" w:rsidRPr="004E62C2">
        <w:tc>
          <w:tcPr>
            <w:tcW w:w="3884" w:type="dxa"/>
            <w:tcMar>
              <w:left w:w="0" w:type="dxa"/>
              <w:right w:w="0" w:type="dxa"/>
            </w:tcMar>
          </w:tcPr>
          <w:p w:rsidR="00A47D58" w:rsidRPr="009B15E6" w:rsidRDefault="00A47D58" w:rsidP="00116E76">
            <w:pPr>
              <w:pStyle w:val="Standard85M10"/>
            </w:pPr>
            <w:r w:rsidRPr="009B15E6">
              <w:t>Ort und Datum</w:t>
            </w:r>
          </w:p>
        </w:tc>
        <w:tc>
          <w:tcPr>
            <w:tcW w:w="227" w:type="dxa"/>
            <w:tcBorders>
              <w:left w:val="nil"/>
            </w:tcBorders>
          </w:tcPr>
          <w:p w:rsidR="00A47D58" w:rsidRPr="004E62C2" w:rsidRDefault="00A47D58" w:rsidP="00AA303B"/>
        </w:tc>
        <w:tc>
          <w:tcPr>
            <w:tcW w:w="5528" w:type="dxa"/>
            <w:tcMar>
              <w:left w:w="0" w:type="dxa"/>
              <w:right w:w="0" w:type="dxa"/>
            </w:tcMar>
          </w:tcPr>
          <w:p w:rsidR="00A47D58" w:rsidRDefault="00A47D58" w:rsidP="009B15E6">
            <w:r>
              <w:t>Die Unternehmung</w:t>
            </w:r>
          </w:p>
        </w:tc>
      </w:tr>
      <w:tr w:rsidR="00A47D58" w:rsidRPr="004E62C2">
        <w:tc>
          <w:tcPr>
            <w:tcW w:w="3884" w:type="dxa"/>
            <w:tcMar>
              <w:left w:w="0" w:type="dxa"/>
              <w:right w:w="0" w:type="dxa"/>
            </w:tcMar>
          </w:tcPr>
          <w:p w:rsidR="00A47D58" w:rsidRPr="009B15E6" w:rsidRDefault="00A47D58" w:rsidP="00116E76">
            <w:pPr>
              <w:pStyle w:val="Standard85M10"/>
            </w:pPr>
          </w:p>
        </w:tc>
        <w:tc>
          <w:tcPr>
            <w:tcW w:w="227" w:type="dxa"/>
            <w:tcBorders>
              <w:left w:val="nil"/>
            </w:tcBorders>
          </w:tcPr>
          <w:p w:rsidR="00A47D58" w:rsidRPr="004E62C2" w:rsidRDefault="00A47D58" w:rsidP="00116E76">
            <w:pPr>
              <w:pStyle w:val="Standard85M10"/>
            </w:pPr>
          </w:p>
        </w:tc>
        <w:tc>
          <w:tcPr>
            <w:tcW w:w="5528" w:type="dxa"/>
            <w:tcMar>
              <w:left w:w="0" w:type="dxa"/>
              <w:right w:w="0" w:type="dxa"/>
            </w:tcMar>
          </w:tcPr>
          <w:p w:rsidR="00A47D58" w:rsidRPr="009B15E6" w:rsidRDefault="00A47D58" w:rsidP="00116E76">
            <w:pPr>
              <w:pStyle w:val="Standard85M10"/>
            </w:pPr>
            <w:r w:rsidRPr="009B15E6">
              <w:t>Stempel und rechtsgültige Unterschrift(en)</w:t>
            </w:r>
          </w:p>
        </w:tc>
      </w:tr>
    </w:tbl>
    <w:p w:rsidR="007C527B" w:rsidRDefault="007C527B" w:rsidP="00116E76">
      <w:pPr>
        <w:pStyle w:val="Standard85M10"/>
      </w:pPr>
    </w:p>
    <w:p w:rsidR="00A47D58" w:rsidRDefault="00185AB7" w:rsidP="00A47D58">
      <w:r>
        <w:fldChar w:fldCharType="begin">
          <w:ffData>
            <w:name w:val="Text58"/>
            <w:enabled/>
            <w:calcOnExit w:val="0"/>
            <w:textInput/>
          </w:ffData>
        </w:fldChar>
      </w:r>
      <w:bookmarkStart w:id="2" w:name="Text58"/>
      <w:r w:rsidR="007C527B">
        <w:instrText xml:space="preserve"> FORMTEXT </w:instrText>
      </w:r>
      <w:r>
        <w:fldChar w:fldCharType="separate"/>
      </w:r>
      <w:r w:rsidR="007C527B">
        <w:rPr>
          <w:noProof/>
        </w:rPr>
        <w:t> </w:t>
      </w:r>
      <w:r w:rsidR="007C527B">
        <w:rPr>
          <w:noProof/>
        </w:rPr>
        <w:t> </w:t>
      </w:r>
      <w:r w:rsidR="007C527B">
        <w:rPr>
          <w:noProof/>
        </w:rPr>
        <w:t> </w:t>
      </w:r>
      <w:r w:rsidR="007C527B">
        <w:rPr>
          <w:noProof/>
        </w:rPr>
        <w:t> </w:t>
      </w:r>
      <w:r w:rsidR="007C527B">
        <w:rPr>
          <w:noProof/>
        </w:rPr>
        <w:t> </w:t>
      </w:r>
      <w:r>
        <w:fldChar w:fldCharType="end"/>
      </w:r>
      <w:bookmarkEnd w:id="2"/>
    </w:p>
    <w:p w:rsidR="009515E5" w:rsidRDefault="009515E5">
      <w:pPr>
        <w:spacing w:line="240" w:lineRule="auto"/>
      </w:pPr>
      <w:r>
        <w:br w:type="page"/>
      </w:r>
    </w:p>
    <w:p w:rsidR="007C527B" w:rsidRPr="006B23D1" w:rsidRDefault="007C527B" w:rsidP="00122A16">
      <w:pPr>
        <w:pStyle w:val="berschrift1"/>
        <w:rPr>
          <w:rFonts w:ascii="Arial Black" w:hAnsi="Arial Black"/>
        </w:rPr>
      </w:pPr>
      <w:r w:rsidRPr="006B23D1">
        <w:rPr>
          <w:rFonts w:ascii="Arial Black" w:hAnsi="Arial Black"/>
        </w:rPr>
        <w:lastRenderedPageBreak/>
        <w:t>Angaben zur Unternehmung</w:t>
      </w:r>
    </w:p>
    <w:tbl>
      <w:tblPr>
        <w:tblW w:w="99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56"/>
        <w:gridCol w:w="2354"/>
        <w:gridCol w:w="142"/>
        <w:gridCol w:w="20"/>
        <w:gridCol w:w="5224"/>
        <w:gridCol w:w="304"/>
      </w:tblGrid>
      <w:tr w:rsidR="007356DD" w:rsidTr="002D37CD">
        <w:trPr>
          <w:gridAfter w:val="1"/>
          <w:wAfter w:w="304" w:type="dxa"/>
        </w:trPr>
        <w:tc>
          <w:tcPr>
            <w:tcW w:w="1899" w:type="dxa"/>
            <w:gridSpan w:val="2"/>
            <w:tcMar>
              <w:left w:w="0" w:type="dxa"/>
              <w:right w:w="0" w:type="dxa"/>
            </w:tcMar>
          </w:tcPr>
          <w:p w:rsidR="007356DD" w:rsidRPr="00F8736B" w:rsidRDefault="007356DD" w:rsidP="007356DD">
            <w:pPr>
              <w:pStyle w:val="Tabelle85M10V3"/>
              <w:rPr>
                <w:b/>
                <w:bCs/>
              </w:rPr>
            </w:pPr>
            <w:r w:rsidRPr="00F8736B">
              <w:rPr>
                <w:b/>
                <w:bCs/>
              </w:rPr>
              <w:t>Bezeichnung</w:t>
            </w:r>
          </w:p>
        </w:tc>
        <w:tc>
          <w:tcPr>
            <w:tcW w:w="2354" w:type="dxa"/>
            <w:tcMar>
              <w:left w:w="0" w:type="dxa"/>
              <w:right w:w="0" w:type="dxa"/>
            </w:tcMar>
          </w:tcPr>
          <w:p w:rsidR="007356DD" w:rsidRPr="00833B9A" w:rsidRDefault="007356DD" w:rsidP="007356DD">
            <w:pPr>
              <w:pStyle w:val="Tabelle85M10V30"/>
              <w:tabs>
                <w:tab w:val="right" w:pos="1985"/>
              </w:tabs>
            </w:pPr>
            <w:r>
              <w:t xml:space="preserve">Firmenbezeichnung </w:t>
            </w:r>
          </w:p>
        </w:tc>
        <w:tc>
          <w:tcPr>
            <w:tcW w:w="142" w:type="dxa"/>
          </w:tcPr>
          <w:p w:rsidR="007356DD" w:rsidRDefault="007356DD" w:rsidP="007356DD"/>
        </w:tc>
        <w:tc>
          <w:tcPr>
            <w:tcW w:w="5244" w:type="dxa"/>
            <w:gridSpan w:val="2"/>
            <w:tcBorders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7356DD" w:rsidRDefault="007356DD" w:rsidP="00FF4D70">
            <w: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bookmarkStart w:id="3" w:name="_GoBack"/>
            <w:bookmarkEnd w:id="3"/>
            <w:r w:rsidR="00FF4D70">
              <w:t> </w:t>
            </w:r>
            <w:r w:rsidR="00FF4D70">
              <w:t> </w:t>
            </w:r>
            <w:r w:rsidR="00FF4D70">
              <w:t> </w:t>
            </w:r>
            <w:r w:rsidR="00FF4D70">
              <w:t> </w:t>
            </w:r>
            <w:r w:rsidR="00FF4D70">
              <w:t> </w:t>
            </w:r>
            <w:r>
              <w:fldChar w:fldCharType="end"/>
            </w:r>
          </w:p>
        </w:tc>
      </w:tr>
      <w:tr w:rsidR="007356DD" w:rsidTr="002D37CD">
        <w:trPr>
          <w:gridAfter w:val="1"/>
          <w:wAfter w:w="304" w:type="dxa"/>
        </w:trPr>
        <w:tc>
          <w:tcPr>
            <w:tcW w:w="1899" w:type="dxa"/>
            <w:gridSpan w:val="2"/>
            <w:tcMar>
              <w:left w:w="0" w:type="dxa"/>
              <w:right w:w="0" w:type="dxa"/>
            </w:tcMar>
          </w:tcPr>
          <w:p w:rsidR="007356DD" w:rsidRPr="00F8736B" w:rsidRDefault="007356DD" w:rsidP="007356DD">
            <w:pPr>
              <w:pStyle w:val="Tabelle85M10V3"/>
              <w:rPr>
                <w:b/>
                <w:bCs/>
              </w:rPr>
            </w:pPr>
          </w:p>
        </w:tc>
        <w:tc>
          <w:tcPr>
            <w:tcW w:w="2354" w:type="dxa"/>
            <w:tcMar>
              <w:left w:w="0" w:type="dxa"/>
              <w:right w:w="0" w:type="dxa"/>
            </w:tcMar>
          </w:tcPr>
          <w:p w:rsidR="007356DD" w:rsidRPr="002C5B56" w:rsidRDefault="007356DD" w:rsidP="007356DD">
            <w:pPr>
              <w:pStyle w:val="Tabelle85M10V30"/>
              <w:tabs>
                <w:tab w:val="right" w:pos="1985"/>
              </w:tabs>
              <w:rPr>
                <w:sz w:val="16"/>
                <w:szCs w:val="16"/>
              </w:rPr>
            </w:pPr>
            <w:r w:rsidRPr="002C5B56">
              <w:rPr>
                <w:sz w:val="16"/>
                <w:szCs w:val="16"/>
              </w:rPr>
              <w:t>(gemäss UID-Register)</w:t>
            </w:r>
          </w:p>
        </w:tc>
        <w:tc>
          <w:tcPr>
            <w:tcW w:w="142" w:type="dxa"/>
          </w:tcPr>
          <w:p w:rsidR="007356DD" w:rsidRDefault="007356DD" w:rsidP="007356DD"/>
        </w:tc>
        <w:tc>
          <w:tcPr>
            <w:tcW w:w="5244" w:type="dxa"/>
            <w:gridSpan w:val="2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7356DD" w:rsidRDefault="007356DD" w:rsidP="007356DD">
            <w: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fldChar w:fldCharType="end"/>
            </w:r>
          </w:p>
        </w:tc>
      </w:tr>
      <w:tr w:rsidR="002D37CD" w:rsidRPr="00130937" w:rsidTr="002D37CD">
        <w:tc>
          <w:tcPr>
            <w:tcW w:w="1843" w:type="dxa"/>
            <w:tcMar>
              <w:left w:w="0" w:type="dxa"/>
              <w:right w:w="0" w:type="dxa"/>
            </w:tcMar>
          </w:tcPr>
          <w:p w:rsidR="002D37CD" w:rsidRPr="00833B9A" w:rsidRDefault="002D37CD" w:rsidP="00116E76">
            <w:pPr>
              <w:pStyle w:val="Standard85M10"/>
            </w:pPr>
          </w:p>
        </w:tc>
        <w:tc>
          <w:tcPr>
            <w:tcW w:w="2552" w:type="dxa"/>
            <w:gridSpan w:val="3"/>
            <w:tcMar>
              <w:left w:w="0" w:type="dxa"/>
              <w:right w:w="0" w:type="dxa"/>
            </w:tcMar>
          </w:tcPr>
          <w:p w:rsidR="002D37CD" w:rsidRPr="00833B9A" w:rsidRDefault="002D37CD" w:rsidP="00116E76">
            <w:pPr>
              <w:pStyle w:val="Standard85M10"/>
            </w:pPr>
          </w:p>
        </w:tc>
        <w:tc>
          <w:tcPr>
            <w:tcW w:w="20" w:type="dxa"/>
          </w:tcPr>
          <w:p w:rsidR="002D37CD" w:rsidRPr="00B05214" w:rsidRDefault="002D37CD" w:rsidP="00116E76">
            <w:pPr>
              <w:pStyle w:val="Standard85M10"/>
            </w:pPr>
          </w:p>
        </w:tc>
        <w:tc>
          <w:tcPr>
            <w:tcW w:w="5528" w:type="dxa"/>
            <w:gridSpan w:val="2"/>
            <w:tcBorders>
              <w:top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2D37CD" w:rsidRPr="00B05214" w:rsidRDefault="002D37CD" w:rsidP="00116E76">
            <w:pPr>
              <w:pStyle w:val="Standard85M10"/>
            </w:pPr>
          </w:p>
        </w:tc>
      </w:tr>
      <w:tr w:rsidR="002D37CD" w:rsidRPr="00130937" w:rsidTr="002D37CD">
        <w:tc>
          <w:tcPr>
            <w:tcW w:w="1843" w:type="dxa"/>
            <w:tcMar>
              <w:left w:w="0" w:type="dxa"/>
              <w:right w:w="0" w:type="dxa"/>
            </w:tcMar>
          </w:tcPr>
          <w:p w:rsidR="002D37CD" w:rsidRPr="00833B9A" w:rsidRDefault="002D37CD" w:rsidP="00A53776">
            <w:pPr>
              <w:pStyle w:val="Tabelle85M10V30"/>
              <w:rPr>
                <w:b/>
              </w:rPr>
            </w:pPr>
            <w:r>
              <w:t xml:space="preserve">    Falls ARGE</w:t>
            </w:r>
          </w:p>
        </w:tc>
        <w:tc>
          <w:tcPr>
            <w:tcW w:w="2552" w:type="dxa"/>
            <w:gridSpan w:val="3"/>
            <w:tcMar>
              <w:left w:w="0" w:type="dxa"/>
              <w:right w:w="0" w:type="dxa"/>
            </w:tcMar>
          </w:tcPr>
          <w:p w:rsidR="002D37CD" w:rsidRDefault="002D37CD" w:rsidP="00A53776">
            <w:pPr>
              <w:pStyle w:val="Tabelle85M10V30"/>
              <w:tabs>
                <w:tab w:val="right" w:pos="1985"/>
              </w:tabs>
            </w:pPr>
            <w:r>
              <w:t xml:space="preserve"> ARGE-Name und Korrespon-</w:t>
            </w:r>
          </w:p>
        </w:tc>
        <w:tc>
          <w:tcPr>
            <w:tcW w:w="20" w:type="dxa"/>
          </w:tcPr>
          <w:p w:rsidR="002D37CD" w:rsidRDefault="002D37CD" w:rsidP="00A53776"/>
        </w:tc>
        <w:tc>
          <w:tcPr>
            <w:tcW w:w="5528" w:type="dxa"/>
            <w:gridSpan w:val="2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2D37CD" w:rsidRDefault="002D37CD" w:rsidP="00A53776">
            <w: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fldChar w:fldCharType="end"/>
            </w:r>
          </w:p>
        </w:tc>
      </w:tr>
      <w:tr w:rsidR="002D37CD" w:rsidRPr="00130937" w:rsidTr="002D37CD">
        <w:tc>
          <w:tcPr>
            <w:tcW w:w="1843" w:type="dxa"/>
            <w:tcMar>
              <w:left w:w="0" w:type="dxa"/>
              <w:right w:w="0" w:type="dxa"/>
            </w:tcMar>
          </w:tcPr>
          <w:p w:rsidR="002D37CD" w:rsidRPr="00833B9A" w:rsidRDefault="002D37CD" w:rsidP="00A53776">
            <w:pPr>
              <w:pStyle w:val="Tabelle85M10V30"/>
              <w:rPr>
                <w:b/>
              </w:rPr>
            </w:pPr>
          </w:p>
        </w:tc>
        <w:tc>
          <w:tcPr>
            <w:tcW w:w="2552" w:type="dxa"/>
            <w:gridSpan w:val="3"/>
            <w:tcMar>
              <w:left w:w="0" w:type="dxa"/>
              <w:right w:w="0" w:type="dxa"/>
            </w:tcMar>
          </w:tcPr>
          <w:p w:rsidR="002D37CD" w:rsidRDefault="002D37CD" w:rsidP="00A53776">
            <w:pPr>
              <w:pStyle w:val="Tabelle85M10V30"/>
              <w:tabs>
                <w:tab w:val="right" w:pos="1985"/>
              </w:tabs>
            </w:pPr>
            <w:r>
              <w:t xml:space="preserve"> denzadresse (c/o)</w:t>
            </w:r>
          </w:p>
        </w:tc>
        <w:tc>
          <w:tcPr>
            <w:tcW w:w="20" w:type="dxa"/>
          </w:tcPr>
          <w:p w:rsidR="002D37CD" w:rsidRDefault="002D37CD" w:rsidP="00A53776"/>
        </w:tc>
        <w:tc>
          <w:tcPr>
            <w:tcW w:w="5528" w:type="dxa"/>
            <w:gridSpan w:val="2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2D37CD" w:rsidRDefault="002D37CD" w:rsidP="00A53776">
            <w: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fldChar w:fldCharType="end"/>
            </w:r>
          </w:p>
        </w:tc>
      </w:tr>
      <w:tr w:rsidR="00A47D58" w:rsidRPr="00122A16" w:rsidTr="002D37CD">
        <w:trPr>
          <w:gridAfter w:val="1"/>
          <w:wAfter w:w="304" w:type="dxa"/>
        </w:trPr>
        <w:tc>
          <w:tcPr>
            <w:tcW w:w="1899" w:type="dxa"/>
            <w:gridSpan w:val="2"/>
            <w:tcMar>
              <w:left w:w="0" w:type="dxa"/>
              <w:right w:w="0" w:type="dxa"/>
            </w:tcMar>
          </w:tcPr>
          <w:p w:rsidR="00A47D58" w:rsidRPr="00122A16" w:rsidRDefault="00A47D58" w:rsidP="00116E76">
            <w:pPr>
              <w:pStyle w:val="Standard85M10"/>
            </w:pPr>
          </w:p>
        </w:tc>
        <w:tc>
          <w:tcPr>
            <w:tcW w:w="2354" w:type="dxa"/>
            <w:tcMar>
              <w:left w:w="0" w:type="dxa"/>
              <w:right w:w="0" w:type="dxa"/>
            </w:tcMar>
          </w:tcPr>
          <w:p w:rsidR="00A47D58" w:rsidRPr="00122A16" w:rsidRDefault="00A47D58" w:rsidP="00116E76">
            <w:pPr>
              <w:pStyle w:val="Standard85M10"/>
            </w:pPr>
          </w:p>
        </w:tc>
        <w:tc>
          <w:tcPr>
            <w:tcW w:w="142" w:type="dxa"/>
          </w:tcPr>
          <w:p w:rsidR="00A47D58" w:rsidRPr="00122A16" w:rsidRDefault="00A47D58" w:rsidP="00116E76">
            <w:pPr>
              <w:pStyle w:val="Standard85M10"/>
            </w:pPr>
          </w:p>
        </w:tc>
        <w:tc>
          <w:tcPr>
            <w:tcW w:w="5244" w:type="dxa"/>
            <w:gridSpan w:val="2"/>
            <w:tcBorders>
              <w:top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A47D58" w:rsidRPr="00122A16" w:rsidRDefault="00A47D58" w:rsidP="00116E76">
            <w:pPr>
              <w:pStyle w:val="Standard85M10"/>
            </w:pPr>
          </w:p>
        </w:tc>
      </w:tr>
      <w:tr w:rsidR="00A47D58" w:rsidTr="002D37CD">
        <w:trPr>
          <w:gridAfter w:val="1"/>
          <w:wAfter w:w="304" w:type="dxa"/>
        </w:trPr>
        <w:tc>
          <w:tcPr>
            <w:tcW w:w="1899" w:type="dxa"/>
            <w:gridSpan w:val="2"/>
            <w:tcMar>
              <w:left w:w="0" w:type="dxa"/>
              <w:right w:w="0" w:type="dxa"/>
            </w:tcMar>
          </w:tcPr>
          <w:p w:rsidR="00A47D58" w:rsidRPr="00F8736B" w:rsidRDefault="00A47D58" w:rsidP="00F8736B">
            <w:pPr>
              <w:pStyle w:val="Tabelle85M10V3"/>
              <w:rPr>
                <w:b/>
                <w:bCs/>
              </w:rPr>
            </w:pPr>
            <w:r w:rsidRPr="00F8736B">
              <w:rPr>
                <w:b/>
                <w:bCs/>
              </w:rPr>
              <w:t>Adresse</w:t>
            </w:r>
          </w:p>
        </w:tc>
        <w:tc>
          <w:tcPr>
            <w:tcW w:w="2354" w:type="dxa"/>
            <w:tcMar>
              <w:left w:w="0" w:type="dxa"/>
              <w:right w:w="0" w:type="dxa"/>
            </w:tcMar>
          </w:tcPr>
          <w:p w:rsidR="00A47D58" w:rsidRPr="00AF1EB9" w:rsidRDefault="00A47D58" w:rsidP="00F8736B">
            <w:pPr>
              <w:pStyle w:val="Tabelle85M10V3"/>
            </w:pPr>
            <w:r w:rsidRPr="00AF1EB9">
              <w:t>Strasse</w:t>
            </w:r>
            <w:r w:rsidR="007C527B">
              <w:t>/Nr.</w:t>
            </w:r>
          </w:p>
        </w:tc>
        <w:tc>
          <w:tcPr>
            <w:tcW w:w="142" w:type="dxa"/>
          </w:tcPr>
          <w:p w:rsidR="00A47D58" w:rsidRDefault="00A47D58" w:rsidP="00F8736B"/>
        </w:tc>
        <w:tc>
          <w:tcPr>
            <w:tcW w:w="5244" w:type="dxa"/>
            <w:gridSpan w:val="2"/>
            <w:tcBorders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A47D58" w:rsidRDefault="00185AB7" w:rsidP="00E14F66"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 w:rsidR="00A47D58">
              <w:instrText xml:space="preserve"> FORMTEXT </w:instrText>
            </w:r>
            <w:r>
              <w:fldChar w:fldCharType="separate"/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>
              <w:fldChar w:fldCharType="end"/>
            </w:r>
          </w:p>
        </w:tc>
      </w:tr>
      <w:tr w:rsidR="00A47D58" w:rsidTr="002D37CD">
        <w:trPr>
          <w:gridAfter w:val="1"/>
          <w:wAfter w:w="304" w:type="dxa"/>
        </w:trPr>
        <w:tc>
          <w:tcPr>
            <w:tcW w:w="1899" w:type="dxa"/>
            <w:gridSpan w:val="2"/>
            <w:tcMar>
              <w:left w:w="0" w:type="dxa"/>
              <w:right w:w="0" w:type="dxa"/>
            </w:tcMar>
          </w:tcPr>
          <w:p w:rsidR="00A47D58" w:rsidRPr="00F8736B" w:rsidRDefault="00A47D58" w:rsidP="00F8736B">
            <w:pPr>
              <w:pStyle w:val="Tabelle85M10V3"/>
              <w:rPr>
                <w:b/>
                <w:bCs/>
              </w:rPr>
            </w:pPr>
          </w:p>
        </w:tc>
        <w:tc>
          <w:tcPr>
            <w:tcW w:w="2354" w:type="dxa"/>
            <w:tcMar>
              <w:left w:w="0" w:type="dxa"/>
              <w:right w:w="0" w:type="dxa"/>
            </w:tcMar>
          </w:tcPr>
          <w:p w:rsidR="00A47D58" w:rsidRPr="00AF1EB9" w:rsidRDefault="00A47D58" w:rsidP="00F8736B">
            <w:pPr>
              <w:pStyle w:val="Tabelle85M10V3"/>
            </w:pPr>
            <w:r w:rsidRPr="00AF1EB9">
              <w:t>PLZ/Ort</w:t>
            </w:r>
          </w:p>
        </w:tc>
        <w:tc>
          <w:tcPr>
            <w:tcW w:w="142" w:type="dxa"/>
          </w:tcPr>
          <w:p w:rsidR="00A47D58" w:rsidRDefault="00A47D58" w:rsidP="00F8736B"/>
        </w:tc>
        <w:tc>
          <w:tcPr>
            <w:tcW w:w="5244" w:type="dxa"/>
            <w:gridSpan w:val="2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A47D58" w:rsidRDefault="00185AB7" w:rsidP="00E14F66">
            <w: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="00A47D58">
              <w:instrText xml:space="preserve"> FORMTEXT </w:instrText>
            </w:r>
            <w:r>
              <w:fldChar w:fldCharType="separate"/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>
              <w:fldChar w:fldCharType="end"/>
            </w:r>
          </w:p>
        </w:tc>
      </w:tr>
      <w:tr w:rsidR="00A47D58" w:rsidRPr="00B05214" w:rsidTr="002D37CD">
        <w:trPr>
          <w:gridAfter w:val="1"/>
          <w:wAfter w:w="304" w:type="dxa"/>
        </w:trPr>
        <w:tc>
          <w:tcPr>
            <w:tcW w:w="1899" w:type="dxa"/>
            <w:gridSpan w:val="2"/>
            <w:tcMar>
              <w:left w:w="0" w:type="dxa"/>
              <w:right w:w="0" w:type="dxa"/>
            </w:tcMar>
          </w:tcPr>
          <w:p w:rsidR="00A47D58" w:rsidRPr="00F8736B" w:rsidRDefault="00A47D58" w:rsidP="00116E76">
            <w:pPr>
              <w:pStyle w:val="Standard85M10"/>
            </w:pPr>
          </w:p>
        </w:tc>
        <w:tc>
          <w:tcPr>
            <w:tcW w:w="2354" w:type="dxa"/>
            <w:tcMar>
              <w:left w:w="0" w:type="dxa"/>
              <w:right w:w="0" w:type="dxa"/>
            </w:tcMar>
          </w:tcPr>
          <w:p w:rsidR="00A47D58" w:rsidRPr="00B05214" w:rsidRDefault="00A47D58" w:rsidP="00116E76">
            <w:pPr>
              <w:pStyle w:val="Standard85M10"/>
            </w:pPr>
          </w:p>
        </w:tc>
        <w:tc>
          <w:tcPr>
            <w:tcW w:w="142" w:type="dxa"/>
          </w:tcPr>
          <w:p w:rsidR="00A47D58" w:rsidRPr="00B05214" w:rsidRDefault="00A47D58" w:rsidP="00116E76">
            <w:pPr>
              <w:pStyle w:val="Standard85M10"/>
            </w:pPr>
          </w:p>
        </w:tc>
        <w:tc>
          <w:tcPr>
            <w:tcW w:w="5244" w:type="dxa"/>
            <w:gridSpan w:val="2"/>
            <w:tcBorders>
              <w:top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A47D58" w:rsidRPr="00B05214" w:rsidRDefault="00A47D58" w:rsidP="00116E76">
            <w:pPr>
              <w:pStyle w:val="Standard85M10"/>
            </w:pPr>
          </w:p>
        </w:tc>
      </w:tr>
      <w:tr w:rsidR="00A47D58" w:rsidTr="002D37CD">
        <w:trPr>
          <w:gridAfter w:val="1"/>
          <w:wAfter w:w="304" w:type="dxa"/>
        </w:trPr>
        <w:tc>
          <w:tcPr>
            <w:tcW w:w="1899" w:type="dxa"/>
            <w:gridSpan w:val="2"/>
            <w:tcMar>
              <w:left w:w="0" w:type="dxa"/>
              <w:right w:w="0" w:type="dxa"/>
            </w:tcMar>
          </w:tcPr>
          <w:p w:rsidR="00A47D58" w:rsidRPr="00F8736B" w:rsidRDefault="00A47D58" w:rsidP="00F8736B">
            <w:pPr>
              <w:pStyle w:val="Tabelle85M10V3"/>
              <w:rPr>
                <w:b/>
                <w:bCs/>
              </w:rPr>
            </w:pPr>
            <w:r w:rsidRPr="00F8736B">
              <w:rPr>
                <w:b/>
                <w:bCs/>
              </w:rPr>
              <w:t>Kontakt</w:t>
            </w:r>
          </w:p>
        </w:tc>
        <w:tc>
          <w:tcPr>
            <w:tcW w:w="2354" w:type="dxa"/>
            <w:tcMar>
              <w:left w:w="0" w:type="dxa"/>
              <w:right w:w="0" w:type="dxa"/>
            </w:tcMar>
          </w:tcPr>
          <w:p w:rsidR="00A47D58" w:rsidRPr="00AF1EB9" w:rsidRDefault="00A47D58" w:rsidP="00F8736B">
            <w:pPr>
              <w:pStyle w:val="Tabelle85M10V3"/>
            </w:pPr>
            <w:r w:rsidRPr="00AF1EB9">
              <w:t>Telefon</w:t>
            </w:r>
          </w:p>
        </w:tc>
        <w:tc>
          <w:tcPr>
            <w:tcW w:w="142" w:type="dxa"/>
          </w:tcPr>
          <w:p w:rsidR="00A47D58" w:rsidRDefault="00A47D58" w:rsidP="00F8736B"/>
        </w:tc>
        <w:tc>
          <w:tcPr>
            <w:tcW w:w="5244" w:type="dxa"/>
            <w:gridSpan w:val="2"/>
            <w:tcBorders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A47D58" w:rsidRDefault="00185AB7" w:rsidP="00E14F66">
            <w: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="00A47D58">
              <w:instrText xml:space="preserve"> FORMTEXT </w:instrText>
            </w:r>
            <w:r>
              <w:fldChar w:fldCharType="separate"/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>
              <w:fldChar w:fldCharType="end"/>
            </w:r>
          </w:p>
        </w:tc>
      </w:tr>
      <w:tr w:rsidR="00A47D58" w:rsidTr="002D37CD">
        <w:trPr>
          <w:gridAfter w:val="1"/>
          <w:wAfter w:w="304" w:type="dxa"/>
        </w:trPr>
        <w:tc>
          <w:tcPr>
            <w:tcW w:w="1899" w:type="dxa"/>
            <w:gridSpan w:val="2"/>
            <w:tcMar>
              <w:left w:w="0" w:type="dxa"/>
              <w:right w:w="0" w:type="dxa"/>
            </w:tcMar>
          </w:tcPr>
          <w:p w:rsidR="00A47D58" w:rsidRPr="00F8736B" w:rsidRDefault="00A47D58" w:rsidP="00F8736B">
            <w:pPr>
              <w:pStyle w:val="Tabelle85M10V3"/>
              <w:rPr>
                <w:b/>
                <w:bCs/>
              </w:rPr>
            </w:pPr>
          </w:p>
        </w:tc>
        <w:tc>
          <w:tcPr>
            <w:tcW w:w="2354" w:type="dxa"/>
            <w:tcMar>
              <w:left w:w="0" w:type="dxa"/>
              <w:right w:w="0" w:type="dxa"/>
            </w:tcMar>
          </w:tcPr>
          <w:p w:rsidR="00A47D58" w:rsidRPr="00AF1EB9" w:rsidRDefault="00A47D58" w:rsidP="00F8736B">
            <w:pPr>
              <w:pStyle w:val="Tabelle85M10V3"/>
            </w:pPr>
            <w:r w:rsidRPr="00AF1EB9">
              <w:t>Mobiltelefon</w:t>
            </w:r>
          </w:p>
        </w:tc>
        <w:tc>
          <w:tcPr>
            <w:tcW w:w="142" w:type="dxa"/>
          </w:tcPr>
          <w:p w:rsidR="00A47D58" w:rsidRDefault="00A47D58" w:rsidP="00F8736B"/>
        </w:tc>
        <w:tc>
          <w:tcPr>
            <w:tcW w:w="5244" w:type="dxa"/>
            <w:gridSpan w:val="2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A47D58" w:rsidRDefault="00185AB7" w:rsidP="00E14F66">
            <w: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="00A47D58">
              <w:instrText xml:space="preserve"> FORMTEXT </w:instrText>
            </w:r>
            <w:r>
              <w:fldChar w:fldCharType="separate"/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>
              <w:fldChar w:fldCharType="end"/>
            </w:r>
          </w:p>
        </w:tc>
      </w:tr>
      <w:tr w:rsidR="00A47D58" w:rsidTr="002D37CD">
        <w:trPr>
          <w:gridAfter w:val="1"/>
          <w:wAfter w:w="304" w:type="dxa"/>
        </w:trPr>
        <w:tc>
          <w:tcPr>
            <w:tcW w:w="1899" w:type="dxa"/>
            <w:gridSpan w:val="2"/>
            <w:tcMar>
              <w:left w:w="0" w:type="dxa"/>
              <w:right w:w="0" w:type="dxa"/>
            </w:tcMar>
          </w:tcPr>
          <w:p w:rsidR="00A47D58" w:rsidRPr="00F8736B" w:rsidRDefault="00A47D58" w:rsidP="00F8736B">
            <w:pPr>
              <w:pStyle w:val="Tabelle85M10V3"/>
              <w:rPr>
                <w:b/>
                <w:bCs/>
              </w:rPr>
            </w:pPr>
          </w:p>
        </w:tc>
        <w:tc>
          <w:tcPr>
            <w:tcW w:w="2354" w:type="dxa"/>
            <w:tcMar>
              <w:left w:w="0" w:type="dxa"/>
              <w:right w:w="0" w:type="dxa"/>
            </w:tcMar>
          </w:tcPr>
          <w:p w:rsidR="00A47D58" w:rsidRPr="00AF1EB9" w:rsidRDefault="00A47D58" w:rsidP="00F8736B">
            <w:pPr>
              <w:pStyle w:val="Tabelle85M10V3"/>
            </w:pPr>
            <w:r w:rsidRPr="00AF1EB9">
              <w:t>E-Mail</w:t>
            </w:r>
          </w:p>
        </w:tc>
        <w:tc>
          <w:tcPr>
            <w:tcW w:w="142" w:type="dxa"/>
          </w:tcPr>
          <w:p w:rsidR="00A47D58" w:rsidRDefault="00A47D58" w:rsidP="00F8736B"/>
        </w:tc>
        <w:tc>
          <w:tcPr>
            <w:tcW w:w="5244" w:type="dxa"/>
            <w:gridSpan w:val="2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A47D58" w:rsidRDefault="00185AB7" w:rsidP="00E14F66">
            <w: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="00A47D58">
              <w:instrText xml:space="preserve"> FORMTEXT </w:instrText>
            </w:r>
            <w:r>
              <w:fldChar w:fldCharType="separate"/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>
              <w:fldChar w:fldCharType="end"/>
            </w:r>
          </w:p>
        </w:tc>
      </w:tr>
      <w:tr w:rsidR="00A47D58" w:rsidRPr="00B05214" w:rsidTr="002D37CD">
        <w:trPr>
          <w:gridAfter w:val="1"/>
          <w:wAfter w:w="304" w:type="dxa"/>
        </w:trPr>
        <w:tc>
          <w:tcPr>
            <w:tcW w:w="1899" w:type="dxa"/>
            <w:gridSpan w:val="2"/>
            <w:tcMar>
              <w:left w:w="0" w:type="dxa"/>
              <w:right w:w="0" w:type="dxa"/>
            </w:tcMar>
          </w:tcPr>
          <w:p w:rsidR="00A47D58" w:rsidRPr="00F8736B" w:rsidRDefault="00A47D58" w:rsidP="00116E76">
            <w:pPr>
              <w:pStyle w:val="Standard85M10"/>
            </w:pPr>
          </w:p>
        </w:tc>
        <w:tc>
          <w:tcPr>
            <w:tcW w:w="2354" w:type="dxa"/>
            <w:tcMar>
              <w:left w:w="0" w:type="dxa"/>
              <w:right w:w="0" w:type="dxa"/>
            </w:tcMar>
          </w:tcPr>
          <w:p w:rsidR="00A47D58" w:rsidRPr="00B05214" w:rsidRDefault="00A47D58" w:rsidP="00116E76">
            <w:pPr>
              <w:pStyle w:val="Standard85M10"/>
            </w:pPr>
          </w:p>
        </w:tc>
        <w:tc>
          <w:tcPr>
            <w:tcW w:w="142" w:type="dxa"/>
          </w:tcPr>
          <w:p w:rsidR="00A47D58" w:rsidRPr="00B05214" w:rsidRDefault="00A47D58" w:rsidP="00116E76">
            <w:pPr>
              <w:pStyle w:val="Standard85M10"/>
            </w:pPr>
          </w:p>
        </w:tc>
        <w:tc>
          <w:tcPr>
            <w:tcW w:w="5244" w:type="dxa"/>
            <w:gridSpan w:val="2"/>
            <w:tcBorders>
              <w:top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A47D58" w:rsidRPr="00B05214" w:rsidRDefault="00A47D58" w:rsidP="00116E76">
            <w:pPr>
              <w:pStyle w:val="Standard85M10"/>
            </w:pPr>
          </w:p>
        </w:tc>
      </w:tr>
      <w:tr w:rsidR="00A47D58" w:rsidTr="002D37CD">
        <w:trPr>
          <w:gridAfter w:val="1"/>
          <w:wAfter w:w="304" w:type="dxa"/>
        </w:trPr>
        <w:tc>
          <w:tcPr>
            <w:tcW w:w="1899" w:type="dxa"/>
            <w:gridSpan w:val="2"/>
            <w:tcMar>
              <w:left w:w="0" w:type="dxa"/>
              <w:right w:w="0" w:type="dxa"/>
            </w:tcMar>
          </w:tcPr>
          <w:p w:rsidR="00A47D58" w:rsidRPr="00F8736B" w:rsidRDefault="00A47D58" w:rsidP="00F8736B">
            <w:pPr>
              <w:pStyle w:val="Tabelle85M10V3"/>
              <w:rPr>
                <w:b/>
                <w:bCs/>
              </w:rPr>
            </w:pPr>
            <w:r w:rsidRPr="00F8736B">
              <w:rPr>
                <w:b/>
                <w:bCs/>
              </w:rPr>
              <w:t>Betriebsausrichtung</w:t>
            </w:r>
          </w:p>
        </w:tc>
        <w:tc>
          <w:tcPr>
            <w:tcW w:w="2354" w:type="dxa"/>
            <w:tcMar>
              <w:left w:w="0" w:type="dxa"/>
              <w:right w:w="0" w:type="dxa"/>
            </w:tcMar>
          </w:tcPr>
          <w:p w:rsidR="00A47D58" w:rsidRPr="00AF1EB9" w:rsidRDefault="00A47D58" w:rsidP="00F8736B">
            <w:pPr>
              <w:pStyle w:val="Tabelle85M10V3"/>
            </w:pPr>
            <w:r w:rsidRPr="00AF1EB9">
              <w:t>Kernkompetenzen</w:t>
            </w:r>
          </w:p>
        </w:tc>
        <w:tc>
          <w:tcPr>
            <w:tcW w:w="142" w:type="dxa"/>
          </w:tcPr>
          <w:p w:rsidR="00A47D58" w:rsidRDefault="00A47D58" w:rsidP="00F8736B"/>
        </w:tc>
        <w:tc>
          <w:tcPr>
            <w:tcW w:w="5244" w:type="dxa"/>
            <w:gridSpan w:val="2"/>
            <w:tcBorders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A47D58" w:rsidRDefault="00185AB7" w:rsidP="00E14F66">
            <w: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="00A47D58">
              <w:instrText xml:space="preserve"> FORMTEXT </w:instrText>
            </w:r>
            <w:r>
              <w:fldChar w:fldCharType="separate"/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>
              <w:fldChar w:fldCharType="end"/>
            </w:r>
          </w:p>
        </w:tc>
      </w:tr>
      <w:tr w:rsidR="00A47D58" w:rsidTr="002D37CD">
        <w:trPr>
          <w:gridAfter w:val="1"/>
          <w:wAfter w:w="304" w:type="dxa"/>
        </w:trPr>
        <w:tc>
          <w:tcPr>
            <w:tcW w:w="1899" w:type="dxa"/>
            <w:gridSpan w:val="2"/>
            <w:tcMar>
              <w:left w:w="0" w:type="dxa"/>
              <w:right w:w="0" w:type="dxa"/>
            </w:tcMar>
          </w:tcPr>
          <w:p w:rsidR="00A47D58" w:rsidRPr="00F8736B" w:rsidRDefault="00A47D58" w:rsidP="00F8736B">
            <w:pPr>
              <w:pStyle w:val="Tabelle85M10V3"/>
              <w:rPr>
                <w:b/>
                <w:bCs/>
              </w:rPr>
            </w:pPr>
          </w:p>
        </w:tc>
        <w:tc>
          <w:tcPr>
            <w:tcW w:w="2354" w:type="dxa"/>
            <w:tcMar>
              <w:left w:w="0" w:type="dxa"/>
              <w:right w:w="0" w:type="dxa"/>
            </w:tcMar>
          </w:tcPr>
          <w:p w:rsidR="00A47D58" w:rsidRPr="00AF1EB9" w:rsidRDefault="00A47D58" w:rsidP="00F8736B">
            <w:pPr>
              <w:pStyle w:val="Tabelle85M10V3"/>
            </w:pPr>
            <w:r w:rsidRPr="00AF1EB9">
              <w:t>Rechtsform</w:t>
            </w:r>
          </w:p>
        </w:tc>
        <w:tc>
          <w:tcPr>
            <w:tcW w:w="142" w:type="dxa"/>
          </w:tcPr>
          <w:p w:rsidR="00A47D58" w:rsidRDefault="00A47D58" w:rsidP="00F8736B"/>
        </w:tc>
        <w:tc>
          <w:tcPr>
            <w:tcW w:w="5244" w:type="dxa"/>
            <w:gridSpan w:val="2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A47D58" w:rsidRDefault="00185AB7" w:rsidP="00E14F66">
            <w: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="00A47D58">
              <w:instrText xml:space="preserve"> FORMTEXT </w:instrText>
            </w:r>
            <w:r>
              <w:fldChar w:fldCharType="separate"/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>
              <w:fldChar w:fldCharType="end"/>
            </w:r>
          </w:p>
        </w:tc>
      </w:tr>
      <w:tr w:rsidR="00A47D58" w:rsidTr="002D37CD">
        <w:trPr>
          <w:gridAfter w:val="1"/>
          <w:wAfter w:w="304" w:type="dxa"/>
        </w:trPr>
        <w:tc>
          <w:tcPr>
            <w:tcW w:w="1899" w:type="dxa"/>
            <w:gridSpan w:val="2"/>
            <w:tcMar>
              <w:left w:w="0" w:type="dxa"/>
              <w:right w:w="0" w:type="dxa"/>
            </w:tcMar>
          </w:tcPr>
          <w:p w:rsidR="00A47D58" w:rsidRPr="00F8736B" w:rsidRDefault="00A47D58" w:rsidP="00F8736B">
            <w:pPr>
              <w:pStyle w:val="Tabelle85M10V3"/>
              <w:rPr>
                <w:b/>
                <w:bCs/>
              </w:rPr>
            </w:pPr>
          </w:p>
        </w:tc>
        <w:tc>
          <w:tcPr>
            <w:tcW w:w="2354" w:type="dxa"/>
            <w:tcMar>
              <w:left w:w="0" w:type="dxa"/>
              <w:right w:w="0" w:type="dxa"/>
            </w:tcMar>
          </w:tcPr>
          <w:p w:rsidR="00A47D58" w:rsidRPr="00AF1EB9" w:rsidRDefault="00A47D58" w:rsidP="00F8736B">
            <w:pPr>
              <w:pStyle w:val="Tabelle85M10V3"/>
            </w:pPr>
            <w:r w:rsidRPr="00AF1EB9">
              <w:t>Gründungsjahr</w:t>
            </w:r>
          </w:p>
        </w:tc>
        <w:tc>
          <w:tcPr>
            <w:tcW w:w="142" w:type="dxa"/>
          </w:tcPr>
          <w:p w:rsidR="00A47D58" w:rsidRDefault="00A47D58" w:rsidP="00F8736B"/>
        </w:tc>
        <w:tc>
          <w:tcPr>
            <w:tcW w:w="5244" w:type="dxa"/>
            <w:gridSpan w:val="2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A47D58" w:rsidRDefault="00185AB7" w:rsidP="00E14F66">
            <w: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="00A47D58">
              <w:instrText xml:space="preserve"> FORMTEXT </w:instrText>
            </w:r>
            <w:r>
              <w:fldChar w:fldCharType="separate"/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>
              <w:fldChar w:fldCharType="end"/>
            </w:r>
          </w:p>
        </w:tc>
      </w:tr>
      <w:tr w:rsidR="00A47D58" w:rsidTr="002D37CD">
        <w:trPr>
          <w:gridAfter w:val="1"/>
          <w:wAfter w:w="304" w:type="dxa"/>
        </w:trPr>
        <w:tc>
          <w:tcPr>
            <w:tcW w:w="1899" w:type="dxa"/>
            <w:gridSpan w:val="2"/>
            <w:tcMar>
              <w:left w:w="0" w:type="dxa"/>
              <w:right w:w="0" w:type="dxa"/>
            </w:tcMar>
          </w:tcPr>
          <w:p w:rsidR="00A47D58" w:rsidRPr="00F8736B" w:rsidRDefault="00A47D58" w:rsidP="00F8736B">
            <w:pPr>
              <w:pStyle w:val="Tabelle85M10V3"/>
              <w:rPr>
                <w:b/>
                <w:bCs/>
              </w:rPr>
            </w:pPr>
          </w:p>
        </w:tc>
        <w:tc>
          <w:tcPr>
            <w:tcW w:w="2354" w:type="dxa"/>
            <w:tcMar>
              <w:left w:w="0" w:type="dxa"/>
              <w:right w:w="0" w:type="dxa"/>
            </w:tcMar>
          </w:tcPr>
          <w:p w:rsidR="00A47D58" w:rsidRPr="00AF1EB9" w:rsidRDefault="00A47D58" w:rsidP="00F8736B">
            <w:pPr>
              <w:pStyle w:val="Tabelle85M10V3"/>
            </w:pPr>
            <w:r w:rsidRPr="00AF1EB9">
              <w:t>Mitgliedschaften</w:t>
            </w:r>
          </w:p>
        </w:tc>
        <w:tc>
          <w:tcPr>
            <w:tcW w:w="142" w:type="dxa"/>
          </w:tcPr>
          <w:p w:rsidR="00A47D58" w:rsidRDefault="00A47D58" w:rsidP="00F8736B"/>
        </w:tc>
        <w:tc>
          <w:tcPr>
            <w:tcW w:w="5244" w:type="dxa"/>
            <w:gridSpan w:val="2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A47D58" w:rsidRDefault="00185AB7" w:rsidP="00E14F66">
            <w: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="00A47D58">
              <w:instrText xml:space="preserve"> FORMTEXT </w:instrText>
            </w:r>
            <w:r>
              <w:fldChar w:fldCharType="separate"/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>
              <w:fldChar w:fldCharType="end"/>
            </w:r>
          </w:p>
        </w:tc>
      </w:tr>
      <w:tr w:rsidR="00A47D58" w:rsidRPr="00B05214" w:rsidTr="002D37CD">
        <w:trPr>
          <w:gridAfter w:val="1"/>
          <w:wAfter w:w="304" w:type="dxa"/>
        </w:trPr>
        <w:tc>
          <w:tcPr>
            <w:tcW w:w="1899" w:type="dxa"/>
            <w:gridSpan w:val="2"/>
            <w:tcMar>
              <w:left w:w="0" w:type="dxa"/>
              <w:right w:w="0" w:type="dxa"/>
            </w:tcMar>
          </w:tcPr>
          <w:p w:rsidR="00A47D58" w:rsidRPr="00F8736B" w:rsidRDefault="00A47D58" w:rsidP="00116E76">
            <w:pPr>
              <w:pStyle w:val="Standard85M10"/>
            </w:pPr>
          </w:p>
        </w:tc>
        <w:tc>
          <w:tcPr>
            <w:tcW w:w="2354" w:type="dxa"/>
            <w:tcMar>
              <w:left w:w="0" w:type="dxa"/>
              <w:right w:w="0" w:type="dxa"/>
            </w:tcMar>
          </w:tcPr>
          <w:p w:rsidR="00A47D58" w:rsidRPr="00B05214" w:rsidRDefault="00A47D58" w:rsidP="00116E76">
            <w:pPr>
              <w:pStyle w:val="Standard85M10"/>
            </w:pPr>
          </w:p>
        </w:tc>
        <w:tc>
          <w:tcPr>
            <w:tcW w:w="142" w:type="dxa"/>
          </w:tcPr>
          <w:p w:rsidR="00A47D58" w:rsidRPr="00B05214" w:rsidRDefault="00A47D58" w:rsidP="00116E76">
            <w:pPr>
              <w:pStyle w:val="Standard85M10"/>
            </w:pPr>
          </w:p>
        </w:tc>
        <w:tc>
          <w:tcPr>
            <w:tcW w:w="5244" w:type="dxa"/>
            <w:gridSpan w:val="2"/>
            <w:tcBorders>
              <w:top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A47D58" w:rsidRPr="00B05214" w:rsidRDefault="00A47D58" w:rsidP="00116E76">
            <w:pPr>
              <w:pStyle w:val="Standard85M10"/>
            </w:pPr>
          </w:p>
        </w:tc>
      </w:tr>
      <w:tr w:rsidR="00A47D58" w:rsidTr="002D37CD">
        <w:trPr>
          <w:gridAfter w:val="1"/>
          <w:wAfter w:w="304" w:type="dxa"/>
        </w:trPr>
        <w:tc>
          <w:tcPr>
            <w:tcW w:w="1899" w:type="dxa"/>
            <w:gridSpan w:val="2"/>
            <w:tcMar>
              <w:left w:w="0" w:type="dxa"/>
              <w:right w:w="0" w:type="dxa"/>
            </w:tcMar>
          </w:tcPr>
          <w:p w:rsidR="00A47D58" w:rsidRPr="00F8736B" w:rsidRDefault="00A47D58" w:rsidP="00F8736B">
            <w:pPr>
              <w:pStyle w:val="Tabelle85M10V3"/>
              <w:rPr>
                <w:b/>
                <w:bCs/>
              </w:rPr>
            </w:pPr>
            <w:r w:rsidRPr="00F8736B">
              <w:rPr>
                <w:b/>
                <w:bCs/>
              </w:rPr>
              <w:t>Mitarbeitende</w:t>
            </w:r>
            <w:r w:rsidR="00F8736B">
              <w:rPr>
                <w:b/>
                <w:bCs/>
              </w:rPr>
              <w:t xml:space="preserve"> </w:t>
            </w:r>
            <w:r w:rsidRPr="00F8736B">
              <w:rPr>
                <w:b/>
                <w:bCs/>
              </w:rPr>
              <w:t>*</w:t>
            </w:r>
          </w:p>
        </w:tc>
        <w:tc>
          <w:tcPr>
            <w:tcW w:w="2354" w:type="dxa"/>
            <w:tcMar>
              <w:left w:w="0" w:type="dxa"/>
              <w:right w:w="0" w:type="dxa"/>
            </w:tcMar>
          </w:tcPr>
          <w:p w:rsidR="00A47D58" w:rsidRPr="00AF1EB9" w:rsidRDefault="00A47D58" w:rsidP="00F8736B">
            <w:pPr>
              <w:pStyle w:val="Tabelle85M10V3"/>
            </w:pPr>
            <w:r w:rsidRPr="00AF1EB9">
              <w:t>Gesamtzahl</w:t>
            </w:r>
          </w:p>
        </w:tc>
        <w:tc>
          <w:tcPr>
            <w:tcW w:w="142" w:type="dxa"/>
          </w:tcPr>
          <w:p w:rsidR="00A47D58" w:rsidRDefault="00A47D58" w:rsidP="00F8736B"/>
        </w:tc>
        <w:tc>
          <w:tcPr>
            <w:tcW w:w="5244" w:type="dxa"/>
            <w:gridSpan w:val="2"/>
            <w:tcBorders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A47D58" w:rsidRDefault="00185AB7" w:rsidP="00E14F66">
            <w: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="00A47D58">
              <w:instrText xml:space="preserve"> FORMTEXT </w:instrText>
            </w:r>
            <w:r>
              <w:fldChar w:fldCharType="separate"/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>
              <w:fldChar w:fldCharType="end"/>
            </w:r>
          </w:p>
        </w:tc>
      </w:tr>
      <w:tr w:rsidR="00A47D58" w:rsidTr="002D37CD">
        <w:trPr>
          <w:gridAfter w:val="1"/>
          <w:wAfter w:w="304" w:type="dxa"/>
        </w:trPr>
        <w:tc>
          <w:tcPr>
            <w:tcW w:w="1899" w:type="dxa"/>
            <w:gridSpan w:val="2"/>
            <w:tcMar>
              <w:left w:w="0" w:type="dxa"/>
              <w:right w:w="0" w:type="dxa"/>
            </w:tcMar>
          </w:tcPr>
          <w:p w:rsidR="00A47D58" w:rsidRPr="00F8736B" w:rsidRDefault="00A47D58" w:rsidP="00F8736B">
            <w:pPr>
              <w:pStyle w:val="Tabelle85M10V3"/>
              <w:rPr>
                <w:b/>
                <w:bCs/>
              </w:rPr>
            </w:pPr>
          </w:p>
        </w:tc>
        <w:tc>
          <w:tcPr>
            <w:tcW w:w="2354" w:type="dxa"/>
            <w:tcMar>
              <w:left w:w="0" w:type="dxa"/>
              <w:right w:w="0" w:type="dxa"/>
            </w:tcMar>
          </w:tcPr>
          <w:p w:rsidR="00A47D58" w:rsidRPr="00AF1EB9" w:rsidRDefault="00A47D58" w:rsidP="00F8736B">
            <w:pPr>
              <w:pStyle w:val="Tabelle85M10V3"/>
            </w:pPr>
            <w:r w:rsidRPr="00AF1EB9">
              <w:t>in Planung/Bauleitung</w:t>
            </w:r>
          </w:p>
        </w:tc>
        <w:tc>
          <w:tcPr>
            <w:tcW w:w="142" w:type="dxa"/>
          </w:tcPr>
          <w:p w:rsidR="00A47D58" w:rsidRDefault="00A47D58" w:rsidP="00F8736B"/>
        </w:tc>
        <w:tc>
          <w:tcPr>
            <w:tcW w:w="5244" w:type="dxa"/>
            <w:gridSpan w:val="2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A47D58" w:rsidRDefault="00185AB7" w:rsidP="00E14F66">
            <w: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="00A47D58">
              <w:instrText xml:space="preserve"> FORMTEXT </w:instrText>
            </w:r>
            <w:r>
              <w:fldChar w:fldCharType="separate"/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>
              <w:fldChar w:fldCharType="end"/>
            </w:r>
          </w:p>
        </w:tc>
      </w:tr>
      <w:tr w:rsidR="00A47D58" w:rsidTr="002D37CD">
        <w:trPr>
          <w:gridAfter w:val="1"/>
          <w:wAfter w:w="304" w:type="dxa"/>
        </w:trPr>
        <w:tc>
          <w:tcPr>
            <w:tcW w:w="1899" w:type="dxa"/>
            <w:gridSpan w:val="2"/>
            <w:tcMar>
              <w:left w:w="0" w:type="dxa"/>
              <w:right w:w="0" w:type="dxa"/>
            </w:tcMar>
          </w:tcPr>
          <w:p w:rsidR="00A47D58" w:rsidRPr="00F8736B" w:rsidRDefault="00A47D58" w:rsidP="00F8736B">
            <w:pPr>
              <w:pStyle w:val="Tabelle85M10V3"/>
              <w:rPr>
                <w:b/>
                <w:bCs/>
              </w:rPr>
            </w:pPr>
          </w:p>
        </w:tc>
        <w:tc>
          <w:tcPr>
            <w:tcW w:w="2354" w:type="dxa"/>
            <w:tcMar>
              <w:left w:w="0" w:type="dxa"/>
              <w:right w:w="0" w:type="dxa"/>
            </w:tcMar>
          </w:tcPr>
          <w:p w:rsidR="00A47D58" w:rsidRPr="00AF1EB9" w:rsidRDefault="00A47D58" w:rsidP="00F8736B">
            <w:pPr>
              <w:pStyle w:val="Tabelle85M10V3"/>
            </w:pPr>
            <w:r w:rsidRPr="00AF1EB9">
              <w:t>in Administration</w:t>
            </w:r>
          </w:p>
        </w:tc>
        <w:tc>
          <w:tcPr>
            <w:tcW w:w="142" w:type="dxa"/>
          </w:tcPr>
          <w:p w:rsidR="00A47D58" w:rsidRDefault="00A47D58" w:rsidP="00F8736B"/>
        </w:tc>
        <w:tc>
          <w:tcPr>
            <w:tcW w:w="5244" w:type="dxa"/>
            <w:gridSpan w:val="2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A47D58" w:rsidRDefault="00185AB7" w:rsidP="00E14F66">
            <w: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="00A47D58">
              <w:instrText xml:space="preserve"> FORMTEXT </w:instrText>
            </w:r>
            <w:r>
              <w:fldChar w:fldCharType="separate"/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>
              <w:fldChar w:fldCharType="end"/>
            </w:r>
          </w:p>
        </w:tc>
      </w:tr>
      <w:tr w:rsidR="00853525" w:rsidTr="002D37CD">
        <w:trPr>
          <w:gridAfter w:val="1"/>
          <w:wAfter w:w="304" w:type="dxa"/>
        </w:trPr>
        <w:tc>
          <w:tcPr>
            <w:tcW w:w="1899" w:type="dxa"/>
            <w:gridSpan w:val="2"/>
            <w:tcMar>
              <w:left w:w="0" w:type="dxa"/>
              <w:right w:w="0" w:type="dxa"/>
            </w:tcMar>
          </w:tcPr>
          <w:p w:rsidR="00853525" w:rsidRPr="00F8736B" w:rsidRDefault="00853525" w:rsidP="00F8736B">
            <w:pPr>
              <w:pStyle w:val="Tabelle85M10V3"/>
              <w:rPr>
                <w:b/>
                <w:bCs/>
              </w:rPr>
            </w:pPr>
          </w:p>
        </w:tc>
        <w:tc>
          <w:tcPr>
            <w:tcW w:w="2354" w:type="dxa"/>
            <w:tcMar>
              <w:left w:w="0" w:type="dxa"/>
              <w:right w:w="0" w:type="dxa"/>
            </w:tcMar>
          </w:tcPr>
          <w:p w:rsidR="00853525" w:rsidRPr="00AF1EB9" w:rsidRDefault="00853525" w:rsidP="00853525">
            <w:pPr>
              <w:pStyle w:val="Tabelle85M10V3"/>
            </w:pPr>
            <w:r>
              <w:t>in Praktikum</w:t>
            </w:r>
          </w:p>
        </w:tc>
        <w:tc>
          <w:tcPr>
            <w:tcW w:w="142" w:type="dxa"/>
          </w:tcPr>
          <w:p w:rsidR="00853525" w:rsidRDefault="00853525" w:rsidP="00F8736B"/>
        </w:tc>
        <w:tc>
          <w:tcPr>
            <w:tcW w:w="5244" w:type="dxa"/>
            <w:gridSpan w:val="2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853525" w:rsidRDefault="00853525" w:rsidP="00E14F66">
            <w: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fldChar w:fldCharType="end"/>
            </w:r>
          </w:p>
        </w:tc>
      </w:tr>
      <w:tr w:rsidR="00A47D58" w:rsidTr="002D37CD">
        <w:trPr>
          <w:gridAfter w:val="1"/>
          <w:wAfter w:w="304" w:type="dxa"/>
        </w:trPr>
        <w:tc>
          <w:tcPr>
            <w:tcW w:w="1899" w:type="dxa"/>
            <w:gridSpan w:val="2"/>
            <w:tcMar>
              <w:left w:w="0" w:type="dxa"/>
              <w:right w:w="0" w:type="dxa"/>
            </w:tcMar>
          </w:tcPr>
          <w:p w:rsidR="00A47D58" w:rsidRPr="00F8736B" w:rsidRDefault="00A47D58" w:rsidP="00F8736B">
            <w:pPr>
              <w:pStyle w:val="Tabelle85M10V3"/>
              <w:rPr>
                <w:b/>
                <w:bCs/>
              </w:rPr>
            </w:pPr>
          </w:p>
        </w:tc>
        <w:tc>
          <w:tcPr>
            <w:tcW w:w="2354" w:type="dxa"/>
            <w:tcMar>
              <w:left w:w="0" w:type="dxa"/>
              <w:right w:w="0" w:type="dxa"/>
            </w:tcMar>
          </w:tcPr>
          <w:p w:rsidR="00A47D58" w:rsidRPr="00AF1EB9" w:rsidRDefault="00853525" w:rsidP="00853525">
            <w:pPr>
              <w:pStyle w:val="Tabelle85M10V3"/>
            </w:pPr>
            <w:r>
              <w:t>in Grundausbildung</w:t>
            </w:r>
            <w:r w:rsidR="007E663C">
              <w:t>****</w:t>
            </w:r>
          </w:p>
        </w:tc>
        <w:tc>
          <w:tcPr>
            <w:tcW w:w="142" w:type="dxa"/>
          </w:tcPr>
          <w:p w:rsidR="00A47D58" w:rsidRDefault="00A47D58" w:rsidP="00F8736B"/>
        </w:tc>
        <w:tc>
          <w:tcPr>
            <w:tcW w:w="5244" w:type="dxa"/>
            <w:gridSpan w:val="2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A47D58" w:rsidRDefault="00185AB7" w:rsidP="00E14F66">
            <w: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="00A47D58">
              <w:instrText xml:space="preserve"> FORMTEXT </w:instrText>
            </w:r>
            <w:r>
              <w:fldChar w:fldCharType="separate"/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>
              <w:fldChar w:fldCharType="end"/>
            </w:r>
          </w:p>
        </w:tc>
      </w:tr>
      <w:tr w:rsidR="00A47D58" w:rsidRPr="00B05214" w:rsidTr="002D37CD">
        <w:trPr>
          <w:gridAfter w:val="1"/>
          <w:wAfter w:w="304" w:type="dxa"/>
        </w:trPr>
        <w:tc>
          <w:tcPr>
            <w:tcW w:w="1899" w:type="dxa"/>
            <w:gridSpan w:val="2"/>
            <w:tcMar>
              <w:left w:w="0" w:type="dxa"/>
              <w:right w:w="0" w:type="dxa"/>
            </w:tcMar>
          </w:tcPr>
          <w:p w:rsidR="00A47D58" w:rsidRPr="00F8736B" w:rsidRDefault="00A47D58" w:rsidP="00116E76">
            <w:pPr>
              <w:pStyle w:val="Standard85M10"/>
            </w:pPr>
          </w:p>
        </w:tc>
        <w:tc>
          <w:tcPr>
            <w:tcW w:w="2354" w:type="dxa"/>
            <w:tcMar>
              <w:left w:w="0" w:type="dxa"/>
              <w:right w:w="0" w:type="dxa"/>
            </w:tcMar>
          </w:tcPr>
          <w:p w:rsidR="00A47D58" w:rsidRPr="00B05214" w:rsidRDefault="00A47D58" w:rsidP="00116E76">
            <w:pPr>
              <w:pStyle w:val="Standard85M10"/>
            </w:pPr>
          </w:p>
        </w:tc>
        <w:tc>
          <w:tcPr>
            <w:tcW w:w="142" w:type="dxa"/>
          </w:tcPr>
          <w:p w:rsidR="00A47D58" w:rsidRPr="00B05214" w:rsidRDefault="00A47D58" w:rsidP="00116E76">
            <w:pPr>
              <w:pStyle w:val="Standard85M10"/>
            </w:pPr>
          </w:p>
        </w:tc>
        <w:tc>
          <w:tcPr>
            <w:tcW w:w="5244" w:type="dxa"/>
            <w:gridSpan w:val="2"/>
            <w:tcBorders>
              <w:top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A47D58" w:rsidRPr="00B05214" w:rsidRDefault="00A47D58" w:rsidP="00116E76">
            <w:pPr>
              <w:pStyle w:val="Standard85M10"/>
            </w:pPr>
          </w:p>
        </w:tc>
      </w:tr>
      <w:tr w:rsidR="00A47D58" w:rsidTr="002D37CD">
        <w:trPr>
          <w:gridAfter w:val="1"/>
          <w:wAfter w:w="304" w:type="dxa"/>
        </w:trPr>
        <w:tc>
          <w:tcPr>
            <w:tcW w:w="1899" w:type="dxa"/>
            <w:gridSpan w:val="2"/>
            <w:tcMar>
              <w:left w:w="0" w:type="dxa"/>
              <w:right w:w="0" w:type="dxa"/>
            </w:tcMar>
          </w:tcPr>
          <w:p w:rsidR="00A47D58" w:rsidRPr="00F8736B" w:rsidRDefault="008F7B3C" w:rsidP="00F8736B">
            <w:pPr>
              <w:pStyle w:val="Tabelle85M10V3"/>
              <w:rPr>
                <w:b/>
                <w:bCs/>
              </w:rPr>
            </w:pPr>
            <w:r>
              <w:rPr>
                <w:b/>
                <w:bCs/>
              </w:rPr>
              <w:t>Betriebsh</w:t>
            </w:r>
            <w:r w:rsidR="00A47D58" w:rsidRPr="00F8736B">
              <w:rPr>
                <w:b/>
                <w:bCs/>
              </w:rPr>
              <w:t>aftpflicht</w:t>
            </w:r>
          </w:p>
        </w:tc>
        <w:tc>
          <w:tcPr>
            <w:tcW w:w="2354" w:type="dxa"/>
            <w:tcMar>
              <w:left w:w="0" w:type="dxa"/>
              <w:right w:w="0" w:type="dxa"/>
            </w:tcMar>
          </w:tcPr>
          <w:p w:rsidR="00A47D58" w:rsidRPr="00AF1EB9" w:rsidRDefault="00A47D58" w:rsidP="00F8736B">
            <w:pPr>
              <w:pStyle w:val="Tabelle85M10V3"/>
            </w:pPr>
            <w:r w:rsidRPr="00AF1EB9">
              <w:t>Versicherung</w:t>
            </w:r>
          </w:p>
        </w:tc>
        <w:tc>
          <w:tcPr>
            <w:tcW w:w="142" w:type="dxa"/>
          </w:tcPr>
          <w:p w:rsidR="00A47D58" w:rsidRDefault="00A47D58" w:rsidP="00F8736B"/>
        </w:tc>
        <w:tc>
          <w:tcPr>
            <w:tcW w:w="5244" w:type="dxa"/>
            <w:gridSpan w:val="2"/>
            <w:tcBorders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A47D58" w:rsidRDefault="00185AB7" w:rsidP="00E14F66">
            <w: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="00A47D58">
              <w:instrText xml:space="preserve"> FORMTEXT </w:instrText>
            </w:r>
            <w:r>
              <w:fldChar w:fldCharType="separate"/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>
              <w:fldChar w:fldCharType="end"/>
            </w:r>
          </w:p>
        </w:tc>
      </w:tr>
      <w:tr w:rsidR="00A47D58" w:rsidTr="002D37CD">
        <w:trPr>
          <w:gridAfter w:val="1"/>
          <w:wAfter w:w="304" w:type="dxa"/>
        </w:trPr>
        <w:tc>
          <w:tcPr>
            <w:tcW w:w="1899" w:type="dxa"/>
            <w:gridSpan w:val="2"/>
            <w:tcMar>
              <w:left w:w="0" w:type="dxa"/>
              <w:right w:w="0" w:type="dxa"/>
            </w:tcMar>
          </w:tcPr>
          <w:p w:rsidR="00A47D58" w:rsidRPr="00F8736B" w:rsidRDefault="00A47D58" w:rsidP="00F8736B">
            <w:pPr>
              <w:pStyle w:val="Tabelle85M10V3"/>
              <w:rPr>
                <w:b/>
                <w:bCs/>
              </w:rPr>
            </w:pPr>
          </w:p>
        </w:tc>
        <w:tc>
          <w:tcPr>
            <w:tcW w:w="2354" w:type="dxa"/>
            <w:tcMar>
              <w:left w:w="0" w:type="dxa"/>
              <w:right w:w="0" w:type="dxa"/>
            </w:tcMar>
          </w:tcPr>
          <w:p w:rsidR="00A47D58" w:rsidRPr="00AF1EB9" w:rsidRDefault="00A47D58" w:rsidP="006E0E07">
            <w:pPr>
              <w:pStyle w:val="Tabelle85M10V3"/>
              <w:tabs>
                <w:tab w:val="right" w:pos="1985"/>
              </w:tabs>
            </w:pPr>
            <w:r w:rsidRPr="00AF1EB9">
              <w:t>Sachschäden</w:t>
            </w:r>
            <w:r w:rsidR="007C527B">
              <w:tab/>
            </w:r>
            <w:r w:rsidR="006E0E07">
              <w:t>Fr.</w:t>
            </w:r>
          </w:p>
        </w:tc>
        <w:tc>
          <w:tcPr>
            <w:tcW w:w="142" w:type="dxa"/>
          </w:tcPr>
          <w:p w:rsidR="00A47D58" w:rsidRDefault="00A47D58" w:rsidP="00F8736B"/>
        </w:tc>
        <w:tc>
          <w:tcPr>
            <w:tcW w:w="5244" w:type="dxa"/>
            <w:gridSpan w:val="2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A47D58" w:rsidRDefault="00185AB7" w:rsidP="00E14F66">
            <w: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="00A47D58">
              <w:instrText xml:space="preserve"> FORMTEXT </w:instrText>
            </w:r>
            <w:r>
              <w:fldChar w:fldCharType="separate"/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>
              <w:fldChar w:fldCharType="end"/>
            </w:r>
          </w:p>
        </w:tc>
      </w:tr>
      <w:tr w:rsidR="00A47D58" w:rsidTr="002D37CD">
        <w:trPr>
          <w:gridAfter w:val="1"/>
          <w:wAfter w:w="304" w:type="dxa"/>
        </w:trPr>
        <w:tc>
          <w:tcPr>
            <w:tcW w:w="1899" w:type="dxa"/>
            <w:gridSpan w:val="2"/>
            <w:tcMar>
              <w:left w:w="0" w:type="dxa"/>
              <w:right w:w="0" w:type="dxa"/>
            </w:tcMar>
          </w:tcPr>
          <w:p w:rsidR="00A47D58" w:rsidRPr="00F8736B" w:rsidRDefault="00A47D58" w:rsidP="00F8736B">
            <w:pPr>
              <w:pStyle w:val="Tabelle85M10V3"/>
              <w:rPr>
                <w:b/>
                <w:bCs/>
              </w:rPr>
            </w:pPr>
          </w:p>
        </w:tc>
        <w:tc>
          <w:tcPr>
            <w:tcW w:w="2354" w:type="dxa"/>
            <w:tcMar>
              <w:left w:w="0" w:type="dxa"/>
              <w:right w:w="0" w:type="dxa"/>
            </w:tcMar>
          </w:tcPr>
          <w:p w:rsidR="00A47D58" w:rsidRPr="00AF1EB9" w:rsidRDefault="00A47D58" w:rsidP="006E0E07">
            <w:pPr>
              <w:pStyle w:val="Tabelle85M10V3"/>
              <w:tabs>
                <w:tab w:val="right" w:pos="1985"/>
              </w:tabs>
            </w:pPr>
            <w:r w:rsidRPr="00AF1EB9">
              <w:t>Personenschäden</w:t>
            </w:r>
            <w:r w:rsidR="007C527B">
              <w:tab/>
            </w:r>
            <w:r w:rsidR="006E0E07">
              <w:t>Fr.</w:t>
            </w:r>
          </w:p>
        </w:tc>
        <w:tc>
          <w:tcPr>
            <w:tcW w:w="142" w:type="dxa"/>
          </w:tcPr>
          <w:p w:rsidR="00A47D58" w:rsidRDefault="00A47D58" w:rsidP="00F8736B"/>
        </w:tc>
        <w:tc>
          <w:tcPr>
            <w:tcW w:w="5244" w:type="dxa"/>
            <w:gridSpan w:val="2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A47D58" w:rsidRDefault="00185AB7" w:rsidP="00E14F66">
            <w: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="00A47D58">
              <w:instrText xml:space="preserve"> FORMTEXT </w:instrText>
            </w:r>
            <w:r>
              <w:fldChar w:fldCharType="separate"/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 w:rsidR="00A47D58">
              <w:rPr>
                <w:rFonts w:cs="Arial"/>
                <w:noProof/>
              </w:rPr>
              <w:t> </w:t>
            </w:r>
            <w:r>
              <w:fldChar w:fldCharType="end"/>
            </w:r>
          </w:p>
        </w:tc>
      </w:tr>
    </w:tbl>
    <w:p w:rsidR="00BB2CDB" w:rsidRDefault="00BB2CDB" w:rsidP="00116E76">
      <w:pPr>
        <w:pStyle w:val="Standard85M10"/>
        <w:rPr>
          <w:lang w:eastAsia="de-DE"/>
        </w:rPr>
      </w:pPr>
    </w:p>
    <w:p w:rsidR="00116E76" w:rsidRDefault="00116E76">
      <w:pPr>
        <w:spacing w:line="240" w:lineRule="auto"/>
        <w:rPr>
          <w:rFonts w:ascii="Arial Black" w:hAnsi="Arial Black"/>
          <w:b/>
          <w:lang w:eastAsia="de-DE"/>
        </w:rPr>
      </w:pPr>
      <w:r>
        <w:rPr>
          <w:rFonts w:ascii="Arial Black" w:hAnsi="Arial Black"/>
        </w:rPr>
        <w:br w:type="page"/>
      </w:r>
    </w:p>
    <w:p w:rsidR="00A47D58" w:rsidRPr="006B23D1" w:rsidRDefault="00797FE7" w:rsidP="00122A16">
      <w:pPr>
        <w:pStyle w:val="berschrift1"/>
        <w:pageBreakBefore w:val="0"/>
        <w:rPr>
          <w:rFonts w:ascii="Arial Black" w:hAnsi="Arial Black"/>
        </w:rPr>
      </w:pPr>
      <w:r w:rsidRPr="006B23D1">
        <w:rPr>
          <w:rFonts w:ascii="Arial Black" w:hAnsi="Arial Black"/>
        </w:rPr>
        <w:lastRenderedPageBreak/>
        <w:t xml:space="preserve">Für das Projekt vorgesehene Mitarbeitende der Unternehmung </w:t>
      </w:r>
      <w:r w:rsidR="00680CE3" w:rsidRPr="006B23D1">
        <w:rPr>
          <w:rFonts w:ascii="Arial Black" w:hAnsi="Arial Black"/>
        </w:rPr>
        <w:t>**</w:t>
      </w:r>
    </w:p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9"/>
        <w:gridCol w:w="1985"/>
        <w:gridCol w:w="227"/>
        <w:gridCol w:w="5528"/>
      </w:tblGrid>
      <w:tr w:rsidR="00116E76" w:rsidTr="00C63FA3">
        <w:tc>
          <w:tcPr>
            <w:tcW w:w="1899" w:type="dxa"/>
            <w:shd w:val="clear" w:color="auto" w:fill="auto"/>
            <w:tcMar>
              <w:left w:w="0" w:type="dxa"/>
              <w:right w:w="0" w:type="dxa"/>
            </w:tcMar>
          </w:tcPr>
          <w:p w:rsidR="00116E76" w:rsidRPr="00833B9A" w:rsidRDefault="00116E76" w:rsidP="00C63FA3">
            <w:pPr>
              <w:pStyle w:val="Tabelle85M10V30"/>
              <w:rPr>
                <w:b/>
                <w:bCs/>
              </w:rPr>
            </w:pPr>
            <w:r>
              <w:rPr>
                <w:b/>
                <w:bCs/>
              </w:rPr>
              <w:t xml:space="preserve">Projektleitung 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116E76" w:rsidRPr="00AF1EB9" w:rsidRDefault="00116E76" w:rsidP="00C63FA3">
            <w:pPr>
              <w:pStyle w:val="Tabelle85M10V30"/>
            </w:pPr>
            <w:r>
              <w:t>ProjektleiterIn (Name)</w:t>
            </w:r>
          </w:p>
        </w:tc>
        <w:tc>
          <w:tcPr>
            <w:tcW w:w="227" w:type="dxa"/>
          </w:tcPr>
          <w:p w:rsidR="00116E76" w:rsidRDefault="00116E76" w:rsidP="00C63FA3">
            <w:pPr>
              <w:pStyle w:val="Tabelle85M10V30"/>
            </w:pPr>
          </w:p>
        </w:tc>
        <w:tc>
          <w:tcPr>
            <w:tcW w:w="5528" w:type="dxa"/>
            <w:tcBorders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116E76" w:rsidRDefault="00116E76" w:rsidP="00C63FA3">
            <w: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fldChar w:fldCharType="end"/>
            </w:r>
          </w:p>
        </w:tc>
      </w:tr>
      <w:tr w:rsidR="00116E76" w:rsidTr="00C63FA3">
        <w:tc>
          <w:tcPr>
            <w:tcW w:w="1899" w:type="dxa"/>
            <w:shd w:val="clear" w:color="auto" w:fill="auto"/>
            <w:tcMar>
              <w:left w:w="0" w:type="dxa"/>
              <w:right w:w="0" w:type="dxa"/>
            </w:tcMar>
          </w:tcPr>
          <w:p w:rsidR="00116E76" w:rsidRPr="00833B9A" w:rsidRDefault="00116E76" w:rsidP="00C63FA3">
            <w:pPr>
              <w:pStyle w:val="Tabelle85M10V30"/>
              <w:rPr>
                <w:b/>
                <w:bCs/>
              </w:rPr>
            </w:pPr>
            <w:r>
              <w:rPr>
                <w:b/>
                <w:bCs/>
              </w:rPr>
              <w:t>Architektur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116E76" w:rsidRPr="00AF1EB9" w:rsidRDefault="00116E76" w:rsidP="00C63FA3">
            <w:pPr>
              <w:pStyle w:val="Tabelle85M10V30"/>
            </w:pPr>
            <w:r>
              <w:t>Facha</w:t>
            </w:r>
            <w:r w:rsidRPr="00AF1EB9">
              <w:t>usbildung</w:t>
            </w:r>
          </w:p>
        </w:tc>
        <w:tc>
          <w:tcPr>
            <w:tcW w:w="227" w:type="dxa"/>
          </w:tcPr>
          <w:p w:rsidR="00116E76" w:rsidRDefault="00116E76" w:rsidP="00C63FA3">
            <w:pPr>
              <w:pStyle w:val="Tabelle85M10V30"/>
            </w:pPr>
          </w:p>
        </w:tc>
        <w:tc>
          <w:tcPr>
            <w:tcW w:w="5528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116E76" w:rsidRDefault="00116E76" w:rsidP="00C63FA3">
            <w: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fldChar w:fldCharType="end"/>
            </w:r>
          </w:p>
        </w:tc>
      </w:tr>
      <w:tr w:rsidR="00116E76" w:rsidTr="00C63FA3">
        <w:tc>
          <w:tcPr>
            <w:tcW w:w="1899" w:type="dxa"/>
            <w:shd w:val="clear" w:color="auto" w:fill="auto"/>
            <w:tcMar>
              <w:left w:w="0" w:type="dxa"/>
              <w:right w:w="0" w:type="dxa"/>
            </w:tcMar>
          </w:tcPr>
          <w:p w:rsidR="00116E76" w:rsidRPr="00833B9A" w:rsidRDefault="00116E76" w:rsidP="00C63FA3">
            <w:pPr>
              <w:pStyle w:val="Tabelle85M10V30"/>
              <w:rPr>
                <w:b/>
                <w:bCs/>
              </w:rPr>
            </w:pP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116E76" w:rsidRDefault="00116E76" w:rsidP="00C63FA3">
            <w:pPr>
              <w:pStyle w:val="Tabelle85M10V30"/>
            </w:pPr>
            <w:r>
              <w:t>Referenzprojekte in dieser Funktion</w:t>
            </w:r>
          </w:p>
        </w:tc>
        <w:tc>
          <w:tcPr>
            <w:tcW w:w="227" w:type="dxa"/>
          </w:tcPr>
          <w:p w:rsidR="00116E76" w:rsidRDefault="00116E76" w:rsidP="00C63FA3">
            <w:pPr>
              <w:pStyle w:val="Tabelle85M10V30"/>
            </w:pPr>
          </w:p>
        </w:tc>
        <w:tc>
          <w:tcPr>
            <w:tcW w:w="5528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116E76" w:rsidRDefault="00116E76" w:rsidP="00C63FA3">
            <w: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fldChar w:fldCharType="end"/>
            </w:r>
          </w:p>
        </w:tc>
      </w:tr>
      <w:tr w:rsidR="00116E76" w:rsidRPr="00B05214" w:rsidTr="00C63FA3">
        <w:tc>
          <w:tcPr>
            <w:tcW w:w="1899" w:type="dxa"/>
            <w:shd w:val="clear" w:color="auto" w:fill="auto"/>
            <w:tcMar>
              <w:left w:w="0" w:type="dxa"/>
              <w:right w:w="0" w:type="dxa"/>
            </w:tcMar>
          </w:tcPr>
          <w:p w:rsidR="00116E76" w:rsidRPr="00685C53" w:rsidRDefault="00116E76" w:rsidP="00C63FA3">
            <w:pPr>
              <w:pStyle w:val="Tabelle85M10V30"/>
              <w:rPr>
                <w:b/>
                <w:bCs/>
              </w:rPr>
            </w:pP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116E76" w:rsidRPr="00B05214" w:rsidRDefault="00116E76" w:rsidP="00C63FA3">
            <w:pPr>
              <w:pStyle w:val="Tabelle85M10V30"/>
            </w:pPr>
          </w:p>
        </w:tc>
        <w:tc>
          <w:tcPr>
            <w:tcW w:w="227" w:type="dxa"/>
          </w:tcPr>
          <w:p w:rsidR="00116E76" w:rsidRPr="00B05214" w:rsidRDefault="00116E76" w:rsidP="00C63FA3">
            <w:pPr>
              <w:pStyle w:val="Tabelle85M10V30"/>
            </w:pPr>
          </w:p>
        </w:tc>
        <w:tc>
          <w:tcPr>
            <w:tcW w:w="5528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116E76" w:rsidRPr="00B05214" w:rsidRDefault="00116E76" w:rsidP="00C63FA3"/>
        </w:tc>
      </w:tr>
      <w:tr w:rsidR="00116E76" w:rsidTr="00C63FA3">
        <w:tc>
          <w:tcPr>
            <w:tcW w:w="1899" w:type="dxa"/>
            <w:shd w:val="clear" w:color="auto" w:fill="auto"/>
            <w:tcMar>
              <w:left w:w="0" w:type="dxa"/>
              <w:right w:w="0" w:type="dxa"/>
            </w:tcMar>
          </w:tcPr>
          <w:p w:rsidR="00116E76" w:rsidRPr="00833B9A" w:rsidRDefault="00116E76" w:rsidP="00C63FA3">
            <w:pPr>
              <w:pStyle w:val="Tabelle85M10V30"/>
              <w:rPr>
                <w:b/>
                <w:bCs/>
              </w:rPr>
            </w:pPr>
            <w:r>
              <w:rPr>
                <w:b/>
                <w:bCs/>
              </w:rPr>
              <w:t>Stv. Projektleitung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116E76" w:rsidRPr="00AF1EB9" w:rsidRDefault="00116E76" w:rsidP="00C63FA3">
            <w:pPr>
              <w:pStyle w:val="Tabelle85M10V30"/>
            </w:pPr>
            <w:r>
              <w:t>ProjektleiterIn (Name)</w:t>
            </w:r>
          </w:p>
        </w:tc>
        <w:tc>
          <w:tcPr>
            <w:tcW w:w="227" w:type="dxa"/>
          </w:tcPr>
          <w:p w:rsidR="00116E76" w:rsidRDefault="00116E76" w:rsidP="00C63FA3">
            <w:pPr>
              <w:pStyle w:val="Tabelle85M10V30"/>
            </w:pPr>
          </w:p>
        </w:tc>
        <w:tc>
          <w:tcPr>
            <w:tcW w:w="5528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116E76" w:rsidRDefault="00116E76" w:rsidP="00C63FA3">
            <w: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Pr="00685C53">
              <w:t> </w:t>
            </w:r>
            <w:r w:rsidRPr="00685C53">
              <w:t> </w:t>
            </w:r>
            <w:r w:rsidRPr="00685C53">
              <w:t> </w:t>
            </w:r>
            <w:r w:rsidRPr="00685C53">
              <w:t> </w:t>
            </w:r>
            <w:r w:rsidRPr="00685C53">
              <w:t> </w:t>
            </w:r>
            <w:r>
              <w:fldChar w:fldCharType="end"/>
            </w:r>
          </w:p>
        </w:tc>
      </w:tr>
      <w:tr w:rsidR="00116E76" w:rsidTr="00C63FA3">
        <w:tc>
          <w:tcPr>
            <w:tcW w:w="1899" w:type="dxa"/>
            <w:shd w:val="clear" w:color="auto" w:fill="auto"/>
            <w:tcMar>
              <w:left w:w="0" w:type="dxa"/>
              <w:right w:w="0" w:type="dxa"/>
            </w:tcMar>
          </w:tcPr>
          <w:p w:rsidR="00116E76" w:rsidRPr="00833B9A" w:rsidRDefault="00116E76" w:rsidP="00C63FA3">
            <w:pPr>
              <w:pStyle w:val="Tabelle85M10V30"/>
              <w:rPr>
                <w:b/>
                <w:bCs/>
              </w:rPr>
            </w:pPr>
            <w:r>
              <w:rPr>
                <w:b/>
                <w:bCs/>
              </w:rPr>
              <w:t>Architektur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116E76" w:rsidRPr="00AF1EB9" w:rsidRDefault="00116E76" w:rsidP="00C63FA3">
            <w:pPr>
              <w:pStyle w:val="Tabelle85M10V30"/>
            </w:pPr>
            <w:r>
              <w:t>Facha</w:t>
            </w:r>
            <w:r w:rsidRPr="00AF1EB9">
              <w:t>usbildung</w:t>
            </w:r>
          </w:p>
        </w:tc>
        <w:tc>
          <w:tcPr>
            <w:tcW w:w="227" w:type="dxa"/>
          </w:tcPr>
          <w:p w:rsidR="00116E76" w:rsidRDefault="00116E76" w:rsidP="00C63FA3">
            <w:pPr>
              <w:pStyle w:val="Tabelle85M10V30"/>
            </w:pPr>
          </w:p>
        </w:tc>
        <w:tc>
          <w:tcPr>
            <w:tcW w:w="5528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116E76" w:rsidRDefault="00116E76" w:rsidP="00C63FA3">
            <w: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Pr="00685C53">
              <w:t> </w:t>
            </w:r>
            <w:r w:rsidRPr="00685C53">
              <w:t> </w:t>
            </w:r>
            <w:r w:rsidRPr="00685C53">
              <w:t> </w:t>
            </w:r>
            <w:r w:rsidRPr="00685C53">
              <w:t> </w:t>
            </w:r>
            <w:r w:rsidRPr="00685C53">
              <w:t> </w:t>
            </w:r>
            <w:r>
              <w:fldChar w:fldCharType="end"/>
            </w:r>
          </w:p>
        </w:tc>
      </w:tr>
      <w:tr w:rsidR="00116E76" w:rsidTr="00C63FA3">
        <w:tc>
          <w:tcPr>
            <w:tcW w:w="1899" w:type="dxa"/>
            <w:shd w:val="clear" w:color="auto" w:fill="auto"/>
            <w:tcMar>
              <w:left w:w="0" w:type="dxa"/>
              <w:right w:w="0" w:type="dxa"/>
            </w:tcMar>
          </w:tcPr>
          <w:p w:rsidR="00116E76" w:rsidRPr="00833B9A" w:rsidRDefault="00116E76" w:rsidP="00C63FA3">
            <w:pPr>
              <w:pStyle w:val="Tabelle85M10V30"/>
              <w:rPr>
                <w:b/>
                <w:bCs/>
              </w:rPr>
            </w:pP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116E76" w:rsidRDefault="00116E76" w:rsidP="00C63FA3">
            <w:pPr>
              <w:pStyle w:val="Tabelle85M10V30"/>
            </w:pPr>
            <w:r>
              <w:t>Referenzprojekte in dieser Funktion</w:t>
            </w:r>
          </w:p>
        </w:tc>
        <w:tc>
          <w:tcPr>
            <w:tcW w:w="227" w:type="dxa"/>
          </w:tcPr>
          <w:p w:rsidR="00116E76" w:rsidRDefault="00116E76" w:rsidP="00C63FA3">
            <w:pPr>
              <w:pStyle w:val="Tabelle85M10V30"/>
            </w:pPr>
          </w:p>
        </w:tc>
        <w:tc>
          <w:tcPr>
            <w:tcW w:w="5528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116E76" w:rsidRDefault="00116E76" w:rsidP="00C63FA3">
            <w: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Pr="00685C53">
              <w:t> </w:t>
            </w:r>
            <w:r w:rsidRPr="00685C53">
              <w:t> </w:t>
            </w:r>
            <w:r w:rsidRPr="00685C53">
              <w:t> </w:t>
            </w:r>
            <w:r w:rsidRPr="00685C53">
              <w:t> </w:t>
            </w:r>
            <w:r w:rsidRPr="00685C53">
              <w:t> </w:t>
            </w:r>
            <w:r>
              <w:fldChar w:fldCharType="end"/>
            </w:r>
          </w:p>
        </w:tc>
      </w:tr>
      <w:tr w:rsidR="00116E76" w:rsidRPr="00B05214" w:rsidTr="00C63FA3">
        <w:tc>
          <w:tcPr>
            <w:tcW w:w="1899" w:type="dxa"/>
            <w:shd w:val="clear" w:color="auto" w:fill="auto"/>
            <w:tcMar>
              <w:left w:w="0" w:type="dxa"/>
              <w:right w:w="0" w:type="dxa"/>
            </w:tcMar>
          </w:tcPr>
          <w:p w:rsidR="00116E76" w:rsidRPr="00685C53" w:rsidRDefault="00116E76" w:rsidP="00C63FA3">
            <w:pPr>
              <w:pStyle w:val="Tabelle85M10V30"/>
              <w:rPr>
                <w:b/>
                <w:bCs/>
              </w:rPr>
            </w:pP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116E76" w:rsidRPr="00B05214" w:rsidRDefault="00116E76" w:rsidP="00C63FA3">
            <w:pPr>
              <w:pStyle w:val="Tabelle85M10V30"/>
            </w:pPr>
          </w:p>
        </w:tc>
        <w:tc>
          <w:tcPr>
            <w:tcW w:w="227" w:type="dxa"/>
          </w:tcPr>
          <w:p w:rsidR="00116E76" w:rsidRPr="00B05214" w:rsidRDefault="00116E76" w:rsidP="00C63FA3">
            <w:pPr>
              <w:pStyle w:val="Tabelle85M10V30"/>
            </w:pPr>
          </w:p>
        </w:tc>
        <w:tc>
          <w:tcPr>
            <w:tcW w:w="5528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116E76" w:rsidRPr="00B05214" w:rsidRDefault="00116E76" w:rsidP="00C63FA3"/>
        </w:tc>
      </w:tr>
      <w:tr w:rsidR="00116E76" w:rsidTr="00C63FA3">
        <w:tc>
          <w:tcPr>
            <w:tcW w:w="1899" w:type="dxa"/>
            <w:shd w:val="clear" w:color="auto" w:fill="auto"/>
            <w:tcMar>
              <w:left w:w="0" w:type="dxa"/>
              <w:right w:w="0" w:type="dxa"/>
            </w:tcMar>
          </w:tcPr>
          <w:p w:rsidR="00116E76" w:rsidRPr="00833B9A" w:rsidRDefault="00116E76" w:rsidP="00C63FA3">
            <w:pPr>
              <w:pStyle w:val="Tabelle85M10V30"/>
              <w:rPr>
                <w:b/>
                <w:bCs/>
              </w:rPr>
            </w:pPr>
            <w:r w:rsidRPr="00833B9A">
              <w:rPr>
                <w:b/>
                <w:bCs/>
              </w:rPr>
              <w:t>Bau</w:t>
            </w:r>
            <w:r>
              <w:rPr>
                <w:b/>
                <w:bCs/>
              </w:rPr>
              <w:t xml:space="preserve">management </w:t>
            </w:r>
            <w:r w:rsidRPr="00833B9A">
              <w:rPr>
                <w:b/>
                <w:bCs/>
              </w:rPr>
              <w:t>***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116E76" w:rsidRPr="00AF1EB9" w:rsidRDefault="00116E76" w:rsidP="00C63FA3">
            <w:pPr>
              <w:pStyle w:val="Tabelle85M10V30"/>
            </w:pPr>
            <w:r>
              <w:t>BauleiterIn (Name)</w:t>
            </w:r>
          </w:p>
        </w:tc>
        <w:tc>
          <w:tcPr>
            <w:tcW w:w="227" w:type="dxa"/>
          </w:tcPr>
          <w:p w:rsidR="00116E76" w:rsidRDefault="00116E76" w:rsidP="00C63FA3">
            <w:pPr>
              <w:pStyle w:val="Tabelle85M10V30"/>
            </w:pPr>
          </w:p>
        </w:tc>
        <w:tc>
          <w:tcPr>
            <w:tcW w:w="5528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116E76" w:rsidRDefault="00116E76" w:rsidP="00C63FA3">
            <w: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Pr="00685C53">
              <w:t> </w:t>
            </w:r>
            <w:r w:rsidRPr="00685C53">
              <w:t> </w:t>
            </w:r>
            <w:r w:rsidRPr="00685C53">
              <w:t> </w:t>
            </w:r>
            <w:r w:rsidRPr="00685C53">
              <w:t> </w:t>
            </w:r>
            <w:r w:rsidRPr="00685C53">
              <w:t> </w:t>
            </w:r>
            <w:r>
              <w:fldChar w:fldCharType="end"/>
            </w:r>
          </w:p>
        </w:tc>
      </w:tr>
      <w:tr w:rsidR="00116E76" w:rsidTr="00C63FA3">
        <w:tc>
          <w:tcPr>
            <w:tcW w:w="1899" w:type="dxa"/>
            <w:shd w:val="clear" w:color="auto" w:fill="auto"/>
            <w:tcMar>
              <w:left w:w="0" w:type="dxa"/>
              <w:right w:w="0" w:type="dxa"/>
            </w:tcMar>
          </w:tcPr>
          <w:p w:rsidR="00116E76" w:rsidRPr="00833B9A" w:rsidRDefault="00116E76" w:rsidP="00C63FA3">
            <w:pPr>
              <w:pStyle w:val="Tabelle85M10V30"/>
              <w:rPr>
                <w:b/>
                <w:bCs/>
              </w:rPr>
            </w:pP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116E76" w:rsidRPr="00AF1EB9" w:rsidRDefault="00116E76" w:rsidP="00C63FA3">
            <w:pPr>
              <w:pStyle w:val="Tabelle85M10V30"/>
            </w:pPr>
            <w:r>
              <w:t>Facha</w:t>
            </w:r>
            <w:r w:rsidRPr="00AF1EB9">
              <w:t>usbildung</w:t>
            </w:r>
          </w:p>
        </w:tc>
        <w:tc>
          <w:tcPr>
            <w:tcW w:w="227" w:type="dxa"/>
          </w:tcPr>
          <w:p w:rsidR="00116E76" w:rsidRDefault="00116E76" w:rsidP="00C63FA3">
            <w:pPr>
              <w:pStyle w:val="Tabelle85M10V30"/>
            </w:pPr>
          </w:p>
        </w:tc>
        <w:tc>
          <w:tcPr>
            <w:tcW w:w="5528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116E76" w:rsidRDefault="00116E76" w:rsidP="00C63FA3">
            <w: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Pr="00685C53">
              <w:t> </w:t>
            </w:r>
            <w:r w:rsidRPr="00685C53">
              <w:t> </w:t>
            </w:r>
            <w:r w:rsidRPr="00685C53">
              <w:t> </w:t>
            </w:r>
            <w:r w:rsidRPr="00685C53">
              <w:t> </w:t>
            </w:r>
            <w:r w:rsidRPr="00685C53">
              <w:t> </w:t>
            </w:r>
            <w:r>
              <w:fldChar w:fldCharType="end"/>
            </w:r>
          </w:p>
        </w:tc>
      </w:tr>
      <w:tr w:rsidR="00116E76" w:rsidTr="00C63FA3">
        <w:tc>
          <w:tcPr>
            <w:tcW w:w="1899" w:type="dxa"/>
            <w:shd w:val="clear" w:color="auto" w:fill="auto"/>
            <w:tcMar>
              <w:left w:w="0" w:type="dxa"/>
              <w:right w:w="0" w:type="dxa"/>
            </w:tcMar>
          </w:tcPr>
          <w:p w:rsidR="00116E76" w:rsidRPr="00833B9A" w:rsidRDefault="00116E76" w:rsidP="00C63FA3">
            <w:pPr>
              <w:pStyle w:val="Tabelle85M10V30"/>
              <w:rPr>
                <w:b/>
                <w:bCs/>
              </w:rPr>
            </w:pP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116E76" w:rsidRDefault="00116E76" w:rsidP="00C63FA3">
            <w:pPr>
              <w:pStyle w:val="Tabelle85M10V30"/>
            </w:pPr>
            <w:r>
              <w:t>Referenzprojekte in dieser Funktion</w:t>
            </w:r>
          </w:p>
        </w:tc>
        <w:tc>
          <w:tcPr>
            <w:tcW w:w="227" w:type="dxa"/>
          </w:tcPr>
          <w:p w:rsidR="00116E76" w:rsidRDefault="00116E76" w:rsidP="00C63FA3">
            <w:pPr>
              <w:pStyle w:val="Tabelle85M10V30"/>
            </w:pPr>
          </w:p>
        </w:tc>
        <w:tc>
          <w:tcPr>
            <w:tcW w:w="5528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116E76" w:rsidRDefault="00116E76" w:rsidP="00C63FA3">
            <w: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Pr="00685C53">
              <w:t> </w:t>
            </w:r>
            <w:r w:rsidRPr="00685C53">
              <w:t> </w:t>
            </w:r>
            <w:r w:rsidRPr="00685C53">
              <w:t> </w:t>
            </w:r>
            <w:r w:rsidRPr="00685C53">
              <w:t> </w:t>
            </w:r>
            <w:r w:rsidRPr="00685C53">
              <w:t> </w:t>
            </w:r>
            <w:r>
              <w:fldChar w:fldCharType="end"/>
            </w:r>
          </w:p>
        </w:tc>
      </w:tr>
      <w:tr w:rsidR="00116E76" w:rsidRPr="00B05214" w:rsidTr="00C63FA3">
        <w:tc>
          <w:tcPr>
            <w:tcW w:w="1899" w:type="dxa"/>
            <w:shd w:val="clear" w:color="auto" w:fill="auto"/>
            <w:tcMar>
              <w:left w:w="0" w:type="dxa"/>
              <w:right w:w="0" w:type="dxa"/>
            </w:tcMar>
          </w:tcPr>
          <w:p w:rsidR="00116E76" w:rsidRPr="00685C53" w:rsidRDefault="00116E76" w:rsidP="00C63FA3">
            <w:pPr>
              <w:pStyle w:val="Tabelle85M10V30"/>
              <w:rPr>
                <w:b/>
                <w:bCs/>
              </w:rPr>
            </w:pP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116E76" w:rsidRPr="00B05214" w:rsidRDefault="00116E76" w:rsidP="00C63FA3">
            <w:pPr>
              <w:pStyle w:val="Tabelle85M10V30"/>
            </w:pPr>
          </w:p>
        </w:tc>
        <w:tc>
          <w:tcPr>
            <w:tcW w:w="227" w:type="dxa"/>
          </w:tcPr>
          <w:p w:rsidR="00116E76" w:rsidRPr="00B05214" w:rsidRDefault="00116E76" w:rsidP="00C63FA3">
            <w:pPr>
              <w:pStyle w:val="Tabelle85M10V30"/>
            </w:pPr>
          </w:p>
        </w:tc>
        <w:tc>
          <w:tcPr>
            <w:tcW w:w="5528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116E76" w:rsidRPr="00B05214" w:rsidRDefault="00116E76" w:rsidP="00C63FA3"/>
        </w:tc>
      </w:tr>
      <w:tr w:rsidR="00116E76" w:rsidTr="00C63FA3">
        <w:tc>
          <w:tcPr>
            <w:tcW w:w="1899" w:type="dxa"/>
            <w:shd w:val="clear" w:color="auto" w:fill="auto"/>
            <w:tcMar>
              <w:left w:w="0" w:type="dxa"/>
              <w:right w:w="0" w:type="dxa"/>
            </w:tcMar>
          </w:tcPr>
          <w:p w:rsidR="00116E76" w:rsidRPr="00833B9A" w:rsidRDefault="00116E76" w:rsidP="00C63FA3">
            <w:pPr>
              <w:pStyle w:val="Tabelle85M10V30"/>
              <w:rPr>
                <w:b/>
                <w:bCs/>
              </w:rPr>
            </w:pPr>
            <w:r>
              <w:rPr>
                <w:b/>
                <w:bCs/>
              </w:rPr>
              <w:t xml:space="preserve">Stv. Baumanagement 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116E76" w:rsidRPr="00AF1EB9" w:rsidRDefault="00116E76" w:rsidP="00C63FA3">
            <w:pPr>
              <w:pStyle w:val="Tabelle85M10V30"/>
            </w:pPr>
            <w:r>
              <w:t>BauleiterIn (Name)</w:t>
            </w:r>
          </w:p>
        </w:tc>
        <w:tc>
          <w:tcPr>
            <w:tcW w:w="227" w:type="dxa"/>
          </w:tcPr>
          <w:p w:rsidR="00116E76" w:rsidRDefault="00116E76" w:rsidP="00C63FA3">
            <w:pPr>
              <w:pStyle w:val="Tabelle85M10V30"/>
            </w:pPr>
          </w:p>
        </w:tc>
        <w:tc>
          <w:tcPr>
            <w:tcW w:w="5528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116E76" w:rsidRDefault="00116E76" w:rsidP="00C63FA3">
            <w: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Pr="00685C53">
              <w:t> </w:t>
            </w:r>
            <w:r w:rsidRPr="00685C53">
              <w:t> </w:t>
            </w:r>
            <w:r w:rsidRPr="00685C53">
              <w:t> </w:t>
            </w:r>
            <w:r w:rsidRPr="00685C53">
              <w:t> </w:t>
            </w:r>
            <w:r w:rsidRPr="00685C53">
              <w:t> </w:t>
            </w:r>
            <w:r>
              <w:fldChar w:fldCharType="end"/>
            </w:r>
          </w:p>
        </w:tc>
      </w:tr>
      <w:tr w:rsidR="00116E76" w:rsidTr="00C63FA3">
        <w:tc>
          <w:tcPr>
            <w:tcW w:w="1899" w:type="dxa"/>
            <w:shd w:val="clear" w:color="auto" w:fill="auto"/>
            <w:tcMar>
              <w:left w:w="0" w:type="dxa"/>
              <w:right w:w="0" w:type="dxa"/>
            </w:tcMar>
          </w:tcPr>
          <w:p w:rsidR="00116E76" w:rsidRPr="00833B9A" w:rsidRDefault="00116E76" w:rsidP="00C63FA3">
            <w:pPr>
              <w:pStyle w:val="Tabelle85M10V30"/>
              <w:rPr>
                <w:b/>
                <w:bCs/>
              </w:rPr>
            </w:pP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116E76" w:rsidRPr="00AF1EB9" w:rsidRDefault="00116E76" w:rsidP="00C63FA3">
            <w:pPr>
              <w:pStyle w:val="Tabelle85M10V30"/>
            </w:pPr>
            <w:r>
              <w:t>Facha</w:t>
            </w:r>
            <w:r w:rsidRPr="00AF1EB9">
              <w:t>usbildung</w:t>
            </w:r>
          </w:p>
        </w:tc>
        <w:tc>
          <w:tcPr>
            <w:tcW w:w="227" w:type="dxa"/>
          </w:tcPr>
          <w:p w:rsidR="00116E76" w:rsidRDefault="00116E76" w:rsidP="00C63FA3">
            <w:pPr>
              <w:pStyle w:val="Tabelle85M10V30"/>
            </w:pPr>
          </w:p>
        </w:tc>
        <w:tc>
          <w:tcPr>
            <w:tcW w:w="5528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116E76" w:rsidRDefault="00116E76" w:rsidP="00C63FA3">
            <w: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Pr="00685C53">
              <w:t> </w:t>
            </w:r>
            <w:r w:rsidRPr="00685C53">
              <w:t> </w:t>
            </w:r>
            <w:r w:rsidRPr="00685C53">
              <w:t> </w:t>
            </w:r>
            <w:r w:rsidRPr="00685C53">
              <w:t> </w:t>
            </w:r>
            <w:r w:rsidRPr="00685C53">
              <w:t> </w:t>
            </w:r>
            <w:r>
              <w:fldChar w:fldCharType="end"/>
            </w:r>
          </w:p>
        </w:tc>
      </w:tr>
      <w:tr w:rsidR="00116E76" w:rsidTr="00C63FA3">
        <w:tc>
          <w:tcPr>
            <w:tcW w:w="1899" w:type="dxa"/>
            <w:shd w:val="clear" w:color="auto" w:fill="auto"/>
            <w:tcMar>
              <w:left w:w="0" w:type="dxa"/>
              <w:right w:w="0" w:type="dxa"/>
            </w:tcMar>
          </w:tcPr>
          <w:p w:rsidR="00116E76" w:rsidRPr="00833B9A" w:rsidRDefault="00116E76" w:rsidP="00C63FA3">
            <w:pPr>
              <w:pStyle w:val="Tabelle85M10V30"/>
              <w:rPr>
                <w:b/>
                <w:bCs/>
              </w:rPr>
            </w:pP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116E76" w:rsidRDefault="00116E76" w:rsidP="00C63FA3">
            <w:pPr>
              <w:pStyle w:val="Tabelle85M10V30"/>
            </w:pPr>
            <w:r>
              <w:t>Referenzprojekte in dieser Funktion</w:t>
            </w:r>
          </w:p>
        </w:tc>
        <w:tc>
          <w:tcPr>
            <w:tcW w:w="227" w:type="dxa"/>
          </w:tcPr>
          <w:p w:rsidR="00116E76" w:rsidRDefault="00116E76" w:rsidP="00C63FA3">
            <w:pPr>
              <w:pStyle w:val="Tabelle85M10V30"/>
            </w:pPr>
          </w:p>
        </w:tc>
        <w:tc>
          <w:tcPr>
            <w:tcW w:w="5528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116E76" w:rsidRDefault="00116E76" w:rsidP="00C63FA3">
            <w: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Pr="00685C53">
              <w:t> </w:t>
            </w:r>
            <w:r w:rsidRPr="00685C53">
              <w:t> </w:t>
            </w:r>
            <w:r w:rsidRPr="00685C53">
              <w:t> </w:t>
            </w:r>
            <w:r w:rsidRPr="00685C53">
              <w:t> </w:t>
            </w:r>
            <w:r w:rsidRPr="00685C53">
              <w:t> </w:t>
            </w:r>
            <w:r>
              <w:fldChar w:fldCharType="end"/>
            </w:r>
          </w:p>
        </w:tc>
      </w:tr>
      <w:tr w:rsidR="00D80D60" w:rsidRPr="00B05214" w:rsidTr="00A53776">
        <w:tc>
          <w:tcPr>
            <w:tcW w:w="1899" w:type="dxa"/>
            <w:tcMar>
              <w:left w:w="0" w:type="dxa"/>
              <w:right w:w="0" w:type="dxa"/>
            </w:tcMar>
          </w:tcPr>
          <w:p w:rsidR="00D80D60" w:rsidRPr="00833B9A" w:rsidRDefault="00D80D60" w:rsidP="00116E76">
            <w:pPr>
              <w:pStyle w:val="Standard85M10"/>
            </w:pP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D80D60" w:rsidRPr="00B05214" w:rsidRDefault="00D80D60" w:rsidP="00116E76">
            <w:pPr>
              <w:pStyle w:val="Standard85M10"/>
            </w:pPr>
          </w:p>
        </w:tc>
        <w:tc>
          <w:tcPr>
            <w:tcW w:w="227" w:type="dxa"/>
          </w:tcPr>
          <w:p w:rsidR="00D80D60" w:rsidRPr="00B05214" w:rsidRDefault="00D80D60" w:rsidP="00116E76">
            <w:pPr>
              <w:pStyle w:val="Standard85M10"/>
            </w:pPr>
          </w:p>
        </w:tc>
        <w:tc>
          <w:tcPr>
            <w:tcW w:w="5528" w:type="dxa"/>
            <w:tcBorders>
              <w:top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80D60" w:rsidRPr="00B05214" w:rsidRDefault="00D80D60" w:rsidP="00116E76">
            <w:pPr>
              <w:pStyle w:val="Standard85M10"/>
            </w:pPr>
          </w:p>
        </w:tc>
      </w:tr>
      <w:tr w:rsidR="00D80D60" w:rsidTr="00A53776">
        <w:tc>
          <w:tcPr>
            <w:tcW w:w="1899" w:type="dxa"/>
            <w:shd w:val="clear" w:color="auto" w:fill="auto"/>
            <w:tcMar>
              <w:left w:w="0" w:type="dxa"/>
              <w:right w:w="0" w:type="dxa"/>
            </w:tcMar>
          </w:tcPr>
          <w:p w:rsidR="00D80D60" w:rsidRPr="00833B9A" w:rsidRDefault="00D80D60" w:rsidP="00A53776">
            <w:pPr>
              <w:pStyle w:val="Tabelle85M10V30"/>
              <w:spacing w:before="58"/>
              <w:rPr>
                <w:b/>
                <w:bCs/>
              </w:rPr>
            </w:pPr>
            <w:r w:rsidRPr="00833B9A">
              <w:rPr>
                <w:b/>
                <w:bCs/>
              </w:rPr>
              <w:t>Weitere Beteiligte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D80D60" w:rsidRPr="00AF1EB9" w:rsidRDefault="00D80D60" w:rsidP="00A53776">
            <w:pPr>
              <w:pStyle w:val="Tabelle85M10V30"/>
              <w:spacing w:before="58"/>
            </w:pPr>
            <w: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fldChar w:fldCharType="end"/>
            </w:r>
          </w:p>
        </w:tc>
        <w:tc>
          <w:tcPr>
            <w:tcW w:w="227" w:type="dxa"/>
          </w:tcPr>
          <w:p w:rsidR="00D80D60" w:rsidRDefault="00D80D60" w:rsidP="00A53776">
            <w:pPr>
              <w:pStyle w:val="Tabelle85M10V30"/>
              <w:spacing w:before="58"/>
            </w:pPr>
          </w:p>
        </w:tc>
        <w:tc>
          <w:tcPr>
            <w:tcW w:w="5528" w:type="dxa"/>
            <w:tcBorders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80D60" w:rsidRDefault="00D80D60" w:rsidP="00A53776">
            <w: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fldChar w:fldCharType="end"/>
            </w:r>
          </w:p>
        </w:tc>
      </w:tr>
      <w:tr w:rsidR="00D80D60" w:rsidTr="00A53776">
        <w:tc>
          <w:tcPr>
            <w:tcW w:w="1899" w:type="dxa"/>
            <w:shd w:val="clear" w:color="auto" w:fill="auto"/>
            <w:tcMar>
              <w:left w:w="0" w:type="dxa"/>
              <w:right w:w="0" w:type="dxa"/>
            </w:tcMar>
          </w:tcPr>
          <w:p w:rsidR="00D80D60" w:rsidRPr="00833B9A" w:rsidRDefault="00D80D60" w:rsidP="00A53776">
            <w:pPr>
              <w:pStyle w:val="Tabelle85M10V30"/>
              <w:spacing w:before="58"/>
              <w:rPr>
                <w:b/>
                <w:bCs/>
              </w:rPr>
            </w:pP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D80D60" w:rsidRPr="00AF1EB9" w:rsidRDefault="00D80D60" w:rsidP="00A53776">
            <w:pPr>
              <w:pStyle w:val="Tabelle85M10V30"/>
              <w:spacing w:before="58"/>
            </w:pPr>
            <w: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fldChar w:fldCharType="end"/>
            </w:r>
          </w:p>
        </w:tc>
        <w:tc>
          <w:tcPr>
            <w:tcW w:w="227" w:type="dxa"/>
          </w:tcPr>
          <w:p w:rsidR="00D80D60" w:rsidRDefault="00D80D60" w:rsidP="00A53776">
            <w:pPr>
              <w:pStyle w:val="Tabelle85M10V30"/>
              <w:spacing w:before="58"/>
            </w:pPr>
          </w:p>
        </w:tc>
        <w:tc>
          <w:tcPr>
            <w:tcW w:w="5528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80D60" w:rsidRDefault="00D80D60" w:rsidP="00A53776">
            <w: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fldChar w:fldCharType="end"/>
            </w:r>
          </w:p>
        </w:tc>
      </w:tr>
      <w:tr w:rsidR="00D80D60" w:rsidTr="00A53776">
        <w:tc>
          <w:tcPr>
            <w:tcW w:w="1899" w:type="dxa"/>
            <w:shd w:val="clear" w:color="auto" w:fill="auto"/>
            <w:tcMar>
              <w:left w:w="0" w:type="dxa"/>
              <w:right w:w="0" w:type="dxa"/>
            </w:tcMar>
          </w:tcPr>
          <w:p w:rsidR="00D80D60" w:rsidRPr="00833B9A" w:rsidRDefault="00D80D60" w:rsidP="00A53776">
            <w:pPr>
              <w:pStyle w:val="Tabelle85M10V30"/>
              <w:spacing w:before="58"/>
              <w:rPr>
                <w:b/>
                <w:bCs/>
              </w:rPr>
            </w:pP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D80D60" w:rsidRPr="00AF1EB9" w:rsidRDefault="00D80D60" w:rsidP="00A53776">
            <w:pPr>
              <w:pStyle w:val="Tabelle85M10V30"/>
              <w:spacing w:before="58"/>
            </w:pPr>
            <w: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Pr="00E36B16">
              <w:t> </w:t>
            </w:r>
            <w:r w:rsidRPr="00E36B16">
              <w:t> </w:t>
            </w:r>
            <w:r w:rsidRPr="00E36B16">
              <w:t> </w:t>
            </w:r>
            <w:r w:rsidRPr="00E36B16">
              <w:t> </w:t>
            </w:r>
            <w:r w:rsidRPr="00E36B16">
              <w:t> </w:t>
            </w:r>
            <w:r>
              <w:fldChar w:fldCharType="end"/>
            </w:r>
          </w:p>
        </w:tc>
        <w:tc>
          <w:tcPr>
            <w:tcW w:w="227" w:type="dxa"/>
          </w:tcPr>
          <w:p w:rsidR="00D80D60" w:rsidRDefault="00D80D60" w:rsidP="00A53776">
            <w:pPr>
              <w:pStyle w:val="Tabelle85M10V30"/>
              <w:spacing w:before="58"/>
            </w:pPr>
          </w:p>
        </w:tc>
        <w:tc>
          <w:tcPr>
            <w:tcW w:w="5528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80D60" w:rsidRDefault="00D80D60" w:rsidP="00A53776">
            <w: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Pr="00E36B16">
              <w:t> </w:t>
            </w:r>
            <w:r w:rsidRPr="00E36B16">
              <w:t> </w:t>
            </w:r>
            <w:r w:rsidRPr="00E36B16">
              <w:t> </w:t>
            </w:r>
            <w:r w:rsidRPr="00E36B16">
              <w:t> </w:t>
            </w:r>
            <w:r w:rsidRPr="00E36B16">
              <w:t> </w:t>
            </w:r>
            <w:r>
              <w:fldChar w:fldCharType="end"/>
            </w:r>
          </w:p>
        </w:tc>
      </w:tr>
    </w:tbl>
    <w:p w:rsidR="00680CE3" w:rsidRPr="006B23D1" w:rsidRDefault="00680CE3" w:rsidP="00122A16">
      <w:pPr>
        <w:pStyle w:val="berschrift1"/>
        <w:rPr>
          <w:rFonts w:ascii="Arial Black" w:hAnsi="Arial Black"/>
        </w:rPr>
      </w:pPr>
      <w:r w:rsidRPr="006B23D1">
        <w:rPr>
          <w:rFonts w:ascii="Arial Black" w:hAnsi="Arial Black"/>
        </w:rPr>
        <w:lastRenderedPageBreak/>
        <w:t xml:space="preserve">Angaben </w:t>
      </w:r>
      <w:r w:rsidR="00D80D60" w:rsidRPr="006B23D1">
        <w:rPr>
          <w:rFonts w:ascii="Arial Black" w:hAnsi="Arial Black"/>
        </w:rPr>
        <w:t>zum</w:t>
      </w:r>
      <w:r w:rsidRPr="006B23D1">
        <w:rPr>
          <w:rFonts w:ascii="Arial Black" w:hAnsi="Arial Black"/>
        </w:rPr>
        <w:t xml:space="preserve"> </w:t>
      </w:r>
      <w:r w:rsidR="00D80D60" w:rsidRPr="006B23D1">
        <w:rPr>
          <w:rFonts w:ascii="Arial Black" w:hAnsi="Arial Black"/>
        </w:rPr>
        <w:t>Referenzprojekt</w:t>
      </w:r>
    </w:p>
    <w:p w:rsidR="00116E76" w:rsidRPr="00116E76" w:rsidRDefault="00116E76" w:rsidP="00116E76">
      <w:pPr>
        <w:pStyle w:val="Standard85M10"/>
      </w:pPr>
      <w:r w:rsidRPr="00116E76">
        <w:t>Als Referenzobjekte gelten ausgeführte Bauwerke, welche der Komplexität der gestellten Aufgabe entsprechen.</w:t>
      </w:r>
    </w:p>
    <w:p w:rsidR="00E14F66" w:rsidRDefault="00E14F66" w:rsidP="00116E76">
      <w:pPr>
        <w:pStyle w:val="Standard85M10"/>
      </w:pPr>
    </w:p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142"/>
        <w:gridCol w:w="5811"/>
      </w:tblGrid>
      <w:tr w:rsidR="002D37CD" w:rsidRPr="007346BA" w:rsidTr="00A53776">
        <w:tc>
          <w:tcPr>
            <w:tcW w:w="3686" w:type="dxa"/>
            <w:tcMar>
              <w:left w:w="0" w:type="dxa"/>
              <w:right w:w="0" w:type="dxa"/>
            </w:tcMar>
          </w:tcPr>
          <w:p w:rsidR="002D37CD" w:rsidRPr="00AF0A84" w:rsidRDefault="00116E76" w:rsidP="00A53776">
            <w:pPr>
              <w:pStyle w:val="Tabelle85M10V30"/>
              <w:rPr>
                <w:b/>
              </w:rPr>
            </w:pPr>
            <w:r w:rsidRPr="00AF0A84">
              <w:rPr>
                <w:b/>
              </w:rPr>
              <w:t>Referenz</w:t>
            </w:r>
            <w:r>
              <w:rPr>
                <w:b/>
              </w:rPr>
              <w:t>projekt</w:t>
            </w:r>
            <w:r w:rsidRPr="00AF0A84">
              <w:rPr>
                <w:b/>
              </w:rPr>
              <w:t xml:space="preserve"> </w:t>
            </w:r>
            <w:r w:rsidR="001C18A1">
              <w:rPr>
                <w:b/>
              </w:rPr>
              <w:t>1</w:t>
            </w:r>
            <w:r w:rsidR="001C18A1">
              <w:rPr>
                <w:b/>
              </w:rPr>
              <w:br/>
              <w:t xml:space="preserve"> (Architektur</w:t>
            </w:r>
            <w:r>
              <w:rPr>
                <w:b/>
              </w:rPr>
              <w:t>)</w:t>
            </w:r>
          </w:p>
        </w:tc>
        <w:tc>
          <w:tcPr>
            <w:tcW w:w="142" w:type="dxa"/>
          </w:tcPr>
          <w:p w:rsidR="002D37CD" w:rsidRPr="003E1253" w:rsidRDefault="002D37CD" w:rsidP="00A53776"/>
        </w:tc>
        <w:tc>
          <w:tcPr>
            <w:tcW w:w="5811" w:type="dxa"/>
            <w:tcMar>
              <w:left w:w="0" w:type="dxa"/>
              <w:right w:w="0" w:type="dxa"/>
            </w:tcMar>
            <w:vAlign w:val="bottom"/>
          </w:tcPr>
          <w:p w:rsidR="002D37CD" w:rsidRPr="003E1253" w:rsidRDefault="002D37CD" w:rsidP="00A53776"/>
        </w:tc>
      </w:tr>
      <w:tr w:rsidR="002D37CD" w:rsidTr="00A53776">
        <w:tc>
          <w:tcPr>
            <w:tcW w:w="3686" w:type="dxa"/>
            <w:tcMar>
              <w:left w:w="0" w:type="dxa"/>
              <w:right w:w="0" w:type="dxa"/>
            </w:tcMar>
          </w:tcPr>
          <w:p w:rsidR="002D37CD" w:rsidRPr="00E12B57" w:rsidRDefault="002D37CD" w:rsidP="00A53776">
            <w:pPr>
              <w:pStyle w:val="Tabelle85M10V30"/>
            </w:pPr>
            <w:r w:rsidRPr="00E12B57">
              <w:t>Objektname</w:t>
            </w:r>
          </w:p>
        </w:tc>
        <w:tc>
          <w:tcPr>
            <w:tcW w:w="142" w:type="dxa"/>
          </w:tcPr>
          <w:p w:rsidR="002D37CD" w:rsidRPr="003E1253" w:rsidRDefault="002D37CD" w:rsidP="00A53776"/>
        </w:tc>
        <w:tc>
          <w:tcPr>
            <w:tcW w:w="5811" w:type="dxa"/>
            <w:tcBorders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2D37CD" w:rsidRPr="003E1253" w:rsidRDefault="002D37CD" w:rsidP="00A53776">
            <w:r w:rsidRPr="003E1253"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3E1253">
              <w:instrText xml:space="preserve"> FORMTEXT </w:instrText>
            </w:r>
            <w:r w:rsidRPr="003E1253">
              <w:fldChar w:fldCharType="separate"/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fldChar w:fldCharType="end"/>
            </w:r>
          </w:p>
        </w:tc>
      </w:tr>
      <w:tr w:rsidR="002D37CD" w:rsidTr="00A53776">
        <w:tc>
          <w:tcPr>
            <w:tcW w:w="3686" w:type="dxa"/>
            <w:tcMar>
              <w:left w:w="0" w:type="dxa"/>
              <w:right w:w="0" w:type="dxa"/>
            </w:tcMar>
          </w:tcPr>
          <w:p w:rsidR="002D37CD" w:rsidRPr="007346BA" w:rsidRDefault="002D37CD" w:rsidP="00A53776">
            <w:pPr>
              <w:pStyle w:val="Tabelle85M10V30"/>
            </w:pPr>
            <w:r>
              <w:t>Bautyp (Neubau, Umbau, Instandsetzung…)</w:t>
            </w:r>
          </w:p>
        </w:tc>
        <w:tc>
          <w:tcPr>
            <w:tcW w:w="142" w:type="dxa"/>
          </w:tcPr>
          <w:p w:rsidR="002D37CD" w:rsidRPr="003E1253" w:rsidRDefault="002D37CD" w:rsidP="00A53776"/>
        </w:tc>
        <w:tc>
          <w:tcPr>
            <w:tcW w:w="5811" w:type="dxa"/>
            <w:tcBorders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2D37CD" w:rsidRPr="003E1253" w:rsidRDefault="002D37CD" w:rsidP="00A53776">
            <w:r w:rsidRPr="003E1253"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3E1253">
              <w:instrText xml:space="preserve"> FORMTEXT </w:instrText>
            </w:r>
            <w:r w:rsidRPr="003E1253">
              <w:fldChar w:fldCharType="separate"/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fldChar w:fldCharType="end"/>
            </w:r>
          </w:p>
        </w:tc>
      </w:tr>
      <w:tr w:rsidR="002D37CD" w:rsidTr="00A53776">
        <w:tc>
          <w:tcPr>
            <w:tcW w:w="3686" w:type="dxa"/>
            <w:tcMar>
              <w:left w:w="0" w:type="dxa"/>
              <w:right w:w="0" w:type="dxa"/>
            </w:tcMar>
          </w:tcPr>
          <w:p w:rsidR="002D37CD" w:rsidRPr="00E12B57" w:rsidRDefault="002D37CD" w:rsidP="00A53776">
            <w:pPr>
              <w:pStyle w:val="Tabelle85M10V30"/>
            </w:pPr>
            <w:r w:rsidRPr="00E12B57">
              <w:t>Ort</w:t>
            </w:r>
          </w:p>
        </w:tc>
        <w:tc>
          <w:tcPr>
            <w:tcW w:w="142" w:type="dxa"/>
          </w:tcPr>
          <w:p w:rsidR="002D37CD" w:rsidRPr="003E1253" w:rsidRDefault="002D37CD" w:rsidP="00A53776"/>
        </w:tc>
        <w:tc>
          <w:tcPr>
            <w:tcW w:w="5811" w:type="dxa"/>
            <w:tcBorders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2D37CD" w:rsidRPr="003E1253" w:rsidRDefault="002D37CD" w:rsidP="00A53776">
            <w:r w:rsidRPr="003E1253"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3E1253">
              <w:instrText xml:space="preserve"> FORMTEXT </w:instrText>
            </w:r>
            <w:r w:rsidRPr="003E1253">
              <w:fldChar w:fldCharType="separate"/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fldChar w:fldCharType="end"/>
            </w:r>
          </w:p>
        </w:tc>
      </w:tr>
      <w:tr w:rsidR="002D37CD" w:rsidTr="00A53776">
        <w:tc>
          <w:tcPr>
            <w:tcW w:w="3686" w:type="dxa"/>
            <w:tcMar>
              <w:left w:w="0" w:type="dxa"/>
              <w:right w:w="0" w:type="dxa"/>
            </w:tcMar>
          </w:tcPr>
          <w:p w:rsidR="002D37CD" w:rsidRPr="00E12B57" w:rsidRDefault="002D37CD" w:rsidP="00A53776">
            <w:pPr>
              <w:pStyle w:val="Tabelle85M10V30"/>
            </w:pPr>
            <w:r w:rsidRPr="007346BA">
              <w:t>Baujahr</w:t>
            </w:r>
            <w:r>
              <w:t xml:space="preserve"> (Baubeginn, Bauende)</w:t>
            </w:r>
          </w:p>
        </w:tc>
        <w:tc>
          <w:tcPr>
            <w:tcW w:w="142" w:type="dxa"/>
          </w:tcPr>
          <w:p w:rsidR="002D37CD" w:rsidRPr="003E1253" w:rsidRDefault="002D37CD" w:rsidP="00A53776"/>
        </w:tc>
        <w:tc>
          <w:tcPr>
            <w:tcW w:w="5811" w:type="dxa"/>
            <w:tcBorders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2D37CD" w:rsidRPr="003E1253" w:rsidRDefault="002D37CD" w:rsidP="00A53776">
            <w:r w:rsidRPr="003E1253"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3E1253">
              <w:instrText xml:space="preserve"> FORMTEXT </w:instrText>
            </w:r>
            <w:r w:rsidRPr="003E1253">
              <w:fldChar w:fldCharType="separate"/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fldChar w:fldCharType="end"/>
            </w:r>
          </w:p>
        </w:tc>
      </w:tr>
      <w:tr w:rsidR="002D37CD" w:rsidTr="00A53776">
        <w:trPr>
          <w:trHeight w:val="70"/>
        </w:trPr>
        <w:tc>
          <w:tcPr>
            <w:tcW w:w="3686" w:type="dxa"/>
            <w:tcMar>
              <w:left w:w="0" w:type="dxa"/>
              <w:right w:w="0" w:type="dxa"/>
            </w:tcMar>
          </w:tcPr>
          <w:p w:rsidR="002D37CD" w:rsidRPr="00E12B57" w:rsidRDefault="002D37CD" w:rsidP="00A53776">
            <w:pPr>
              <w:pStyle w:val="Tabelle85M10V30"/>
              <w:tabs>
                <w:tab w:val="right" w:pos="3884"/>
              </w:tabs>
            </w:pPr>
            <w:r w:rsidRPr="00E12B57">
              <w:t>Kosten BKP 1–9</w:t>
            </w:r>
            <w:r w:rsidRPr="00E12B57">
              <w:tab/>
            </w:r>
            <w:r>
              <w:t>Fr.</w:t>
            </w:r>
          </w:p>
        </w:tc>
        <w:tc>
          <w:tcPr>
            <w:tcW w:w="142" w:type="dxa"/>
          </w:tcPr>
          <w:p w:rsidR="002D37CD" w:rsidRPr="003E1253" w:rsidRDefault="002D37CD" w:rsidP="00A53776"/>
        </w:tc>
        <w:tc>
          <w:tcPr>
            <w:tcW w:w="5811" w:type="dxa"/>
            <w:tcBorders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2D37CD" w:rsidRPr="003E1253" w:rsidRDefault="002D37CD" w:rsidP="00A53776">
            <w:r w:rsidRPr="003E1253"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3E1253">
              <w:instrText xml:space="preserve"> FORMTEXT </w:instrText>
            </w:r>
            <w:r w:rsidRPr="003E1253">
              <w:fldChar w:fldCharType="separate"/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fldChar w:fldCharType="end"/>
            </w:r>
          </w:p>
        </w:tc>
      </w:tr>
      <w:tr w:rsidR="002D37CD" w:rsidTr="00A53776">
        <w:tc>
          <w:tcPr>
            <w:tcW w:w="3686" w:type="dxa"/>
            <w:tcMar>
              <w:left w:w="0" w:type="dxa"/>
              <w:right w:w="0" w:type="dxa"/>
            </w:tcMar>
          </w:tcPr>
          <w:p w:rsidR="002D37CD" w:rsidRPr="00E12B57" w:rsidRDefault="002D37CD" w:rsidP="00A53776">
            <w:pPr>
              <w:pStyle w:val="Tabelle85M10V30"/>
            </w:pPr>
            <w:r w:rsidRPr="00E12B57">
              <w:t>Bauherrschaft</w:t>
            </w:r>
          </w:p>
        </w:tc>
        <w:tc>
          <w:tcPr>
            <w:tcW w:w="142" w:type="dxa"/>
          </w:tcPr>
          <w:p w:rsidR="002D37CD" w:rsidRPr="003E1253" w:rsidRDefault="002D37CD" w:rsidP="00A53776"/>
        </w:tc>
        <w:tc>
          <w:tcPr>
            <w:tcW w:w="5811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2D37CD" w:rsidRPr="003E1253" w:rsidRDefault="002D37CD" w:rsidP="00A53776">
            <w:r w:rsidRPr="003E1253"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3E1253">
              <w:instrText xml:space="preserve"> FORMTEXT </w:instrText>
            </w:r>
            <w:r w:rsidRPr="003E1253">
              <w:fldChar w:fldCharType="separate"/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fldChar w:fldCharType="end"/>
            </w:r>
          </w:p>
        </w:tc>
      </w:tr>
      <w:tr w:rsidR="002D37CD" w:rsidTr="00A53776">
        <w:tc>
          <w:tcPr>
            <w:tcW w:w="3686" w:type="dxa"/>
            <w:tcMar>
              <w:left w:w="0" w:type="dxa"/>
              <w:right w:w="0" w:type="dxa"/>
            </w:tcMar>
          </w:tcPr>
          <w:p w:rsidR="002D37CD" w:rsidRDefault="002D37CD" w:rsidP="00A53776">
            <w:pPr>
              <w:pStyle w:val="Tabelle85M10V3"/>
            </w:pPr>
            <w:r>
              <w:t>Auskunftsperson</w:t>
            </w:r>
            <w:r w:rsidRPr="007346BA">
              <w:t xml:space="preserve"> Bauherrschaft </w:t>
            </w:r>
          </w:p>
          <w:p w:rsidR="002D37CD" w:rsidRPr="007346BA" w:rsidRDefault="002D37CD" w:rsidP="00A53776">
            <w:pPr>
              <w:pStyle w:val="Tabelle85M10V3"/>
            </w:pPr>
            <w:r>
              <w:t>(inklusive Telefonnummer</w:t>
            </w:r>
            <w:r w:rsidRPr="007346BA">
              <w:t>)</w:t>
            </w:r>
            <w:r>
              <w:t>*****</w:t>
            </w:r>
          </w:p>
        </w:tc>
        <w:tc>
          <w:tcPr>
            <w:tcW w:w="142" w:type="dxa"/>
          </w:tcPr>
          <w:p w:rsidR="002D37CD" w:rsidRPr="003E1253" w:rsidRDefault="002D37CD" w:rsidP="00A53776">
            <w:pPr>
              <w:pStyle w:val="Tabelle85M10V3"/>
            </w:pP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2D37CD" w:rsidRPr="003E1253" w:rsidRDefault="002D37CD" w:rsidP="00A53776">
            <w:r w:rsidRPr="003E1253"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3E1253">
              <w:instrText xml:space="preserve"> FORMTEXT </w:instrText>
            </w:r>
            <w:r w:rsidRPr="003E1253">
              <w:fldChar w:fldCharType="separate"/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fldChar w:fldCharType="end"/>
            </w:r>
          </w:p>
        </w:tc>
      </w:tr>
      <w:tr w:rsidR="002D37CD" w:rsidTr="00A53776">
        <w:tc>
          <w:tcPr>
            <w:tcW w:w="3686" w:type="dxa"/>
            <w:tcMar>
              <w:left w:w="0" w:type="dxa"/>
              <w:right w:w="0" w:type="dxa"/>
            </w:tcMar>
          </w:tcPr>
          <w:p w:rsidR="002D37CD" w:rsidRPr="00E12B57" w:rsidRDefault="002D37CD" w:rsidP="00A53776">
            <w:pPr>
              <w:pStyle w:val="Tabelle85M10V30"/>
            </w:pPr>
            <w:r>
              <w:t>Federführung</w:t>
            </w:r>
            <w:r w:rsidRPr="007346BA">
              <w:t xml:space="preserve"> </w:t>
            </w:r>
            <w:r w:rsidRPr="00E12B57">
              <w:t>Projektierung</w:t>
            </w:r>
          </w:p>
        </w:tc>
        <w:tc>
          <w:tcPr>
            <w:tcW w:w="142" w:type="dxa"/>
          </w:tcPr>
          <w:p w:rsidR="002D37CD" w:rsidRPr="003E1253" w:rsidRDefault="002D37CD" w:rsidP="00A53776"/>
        </w:tc>
        <w:tc>
          <w:tcPr>
            <w:tcW w:w="5811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2D37CD" w:rsidRPr="003E1253" w:rsidRDefault="002D37CD" w:rsidP="00A53776">
            <w:r w:rsidRPr="003E1253"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3E1253">
              <w:instrText xml:space="preserve"> FORMTEXT </w:instrText>
            </w:r>
            <w:r w:rsidRPr="003E1253">
              <w:fldChar w:fldCharType="separate"/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fldChar w:fldCharType="end"/>
            </w:r>
          </w:p>
        </w:tc>
      </w:tr>
      <w:tr w:rsidR="002D37CD" w:rsidTr="00A53776">
        <w:tc>
          <w:tcPr>
            <w:tcW w:w="3686" w:type="dxa"/>
            <w:tcMar>
              <w:left w:w="0" w:type="dxa"/>
              <w:right w:w="0" w:type="dxa"/>
            </w:tcMar>
          </w:tcPr>
          <w:p w:rsidR="002D37CD" w:rsidRPr="00E12B57" w:rsidRDefault="002D37CD" w:rsidP="00A53776">
            <w:pPr>
              <w:pStyle w:val="Tabelle85M10V30"/>
            </w:pPr>
            <w:r>
              <w:t>Federführung</w:t>
            </w:r>
            <w:r w:rsidRPr="007346BA">
              <w:t xml:space="preserve"> </w:t>
            </w:r>
            <w:r w:rsidRPr="00E12B57">
              <w:t>Bauleitun</w:t>
            </w:r>
            <w:r>
              <w:t>g</w:t>
            </w:r>
          </w:p>
        </w:tc>
        <w:tc>
          <w:tcPr>
            <w:tcW w:w="142" w:type="dxa"/>
          </w:tcPr>
          <w:p w:rsidR="002D37CD" w:rsidRPr="003E1253" w:rsidRDefault="002D37CD" w:rsidP="00A53776"/>
        </w:tc>
        <w:tc>
          <w:tcPr>
            <w:tcW w:w="5811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2D37CD" w:rsidRPr="003E1253" w:rsidRDefault="002D37CD" w:rsidP="00A53776">
            <w:r w:rsidRPr="003E1253"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3E1253">
              <w:instrText xml:space="preserve"> FORMTEXT </w:instrText>
            </w:r>
            <w:r w:rsidRPr="003E1253">
              <w:fldChar w:fldCharType="separate"/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fldChar w:fldCharType="end"/>
            </w:r>
          </w:p>
        </w:tc>
      </w:tr>
      <w:tr w:rsidR="002D37CD" w:rsidTr="00A53776">
        <w:trPr>
          <w:trHeight w:val="704"/>
        </w:trPr>
        <w:tc>
          <w:tcPr>
            <w:tcW w:w="3686" w:type="dxa"/>
            <w:tcMar>
              <w:left w:w="0" w:type="dxa"/>
              <w:right w:w="0" w:type="dxa"/>
            </w:tcMar>
          </w:tcPr>
          <w:p w:rsidR="002D37CD" w:rsidRPr="007346BA" w:rsidRDefault="002D37CD" w:rsidP="00A53776">
            <w:pPr>
              <w:pStyle w:val="Tabelle85M10V3"/>
            </w:pPr>
            <w:r w:rsidRPr="007346BA">
              <w:t>Bemerkungen</w:t>
            </w:r>
            <w:r>
              <w:t xml:space="preserve"> (z. B. besondere</w:t>
            </w:r>
            <w:r>
              <w:br/>
              <w:t>Herausforderungen, Bezug zur Aufgabe)</w:t>
            </w:r>
          </w:p>
        </w:tc>
        <w:tc>
          <w:tcPr>
            <w:tcW w:w="142" w:type="dxa"/>
          </w:tcPr>
          <w:p w:rsidR="002D37CD" w:rsidRPr="003E1253" w:rsidRDefault="002D37CD" w:rsidP="00A53776">
            <w:pPr>
              <w:pStyle w:val="Tabelle85M10V3"/>
            </w:pP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2D37CD" w:rsidRPr="003E1253" w:rsidRDefault="002D37CD" w:rsidP="00A53776">
            <w:r w:rsidRPr="003E1253"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3E1253">
              <w:instrText xml:space="preserve"> FORMTEXT </w:instrText>
            </w:r>
            <w:r w:rsidRPr="003E1253">
              <w:fldChar w:fldCharType="separate"/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fldChar w:fldCharType="end"/>
            </w:r>
          </w:p>
        </w:tc>
      </w:tr>
    </w:tbl>
    <w:p w:rsidR="002D37CD" w:rsidRDefault="002D37CD" w:rsidP="00116E76">
      <w:pPr>
        <w:pStyle w:val="Standard85M10"/>
      </w:pPr>
    </w:p>
    <w:p w:rsidR="001C18A1" w:rsidRDefault="001C18A1" w:rsidP="00116E76">
      <w:pPr>
        <w:pStyle w:val="Standard85M10"/>
      </w:pPr>
    </w:p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142"/>
        <w:gridCol w:w="5811"/>
      </w:tblGrid>
      <w:tr w:rsidR="001C18A1" w:rsidRPr="007346BA" w:rsidTr="00B334BA">
        <w:tc>
          <w:tcPr>
            <w:tcW w:w="3686" w:type="dxa"/>
            <w:tcMar>
              <w:left w:w="0" w:type="dxa"/>
              <w:right w:w="0" w:type="dxa"/>
            </w:tcMar>
          </w:tcPr>
          <w:p w:rsidR="001C18A1" w:rsidRPr="00AF0A84" w:rsidRDefault="001C18A1" w:rsidP="00B334BA">
            <w:pPr>
              <w:pStyle w:val="Tabelle85M10V30"/>
              <w:rPr>
                <w:b/>
              </w:rPr>
            </w:pPr>
            <w:r w:rsidRPr="00AF0A84">
              <w:rPr>
                <w:b/>
              </w:rPr>
              <w:t>Referenz</w:t>
            </w:r>
            <w:r>
              <w:rPr>
                <w:b/>
              </w:rPr>
              <w:t>projekt</w:t>
            </w:r>
            <w:r w:rsidRPr="00AF0A84">
              <w:rPr>
                <w:b/>
              </w:rPr>
              <w:t xml:space="preserve"> </w:t>
            </w:r>
            <w:r>
              <w:rPr>
                <w:b/>
              </w:rPr>
              <w:t>2</w:t>
            </w:r>
            <w:r>
              <w:rPr>
                <w:b/>
              </w:rPr>
              <w:br/>
              <w:t xml:space="preserve"> (Architektur)</w:t>
            </w:r>
          </w:p>
        </w:tc>
        <w:tc>
          <w:tcPr>
            <w:tcW w:w="142" w:type="dxa"/>
          </w:tcPr>
          <w:p w:rsidR="001C18A1" w:rsidRPr="003E1253" w:rsidRDefault="001C18A1" w:rsidP="00B334BA"/>
        </w:tc>
        <w:tc>
          <w:tcPr>
            <w:tcW w:w="5811" w:type="dxa"/>
            <w:tcMar>
              <w:left w:w="0" w:type="dxa"/>
              <w:right w:w="0" w:type="dxa"/>
            </w:tcMar>
            <w:vAlign w:val="bottom"/>
          </w:tcPr>
          <w:p w:rsidR="001C18A1" w:rsidRPr="003E1253" w:rsidRDefault="001C18A1" w:rsidP="00B334BA"/>
        </w:tc>
      </w:tr>
      <w:tr w:rsidR="001C18A1" w:rsidTr="00B334BA">
        <w:tc>
          <w:tcPr>
            <w:tcW w:w="3686" w:type="dxa"/>
            <w:tcMar>
              <w:left w:w="0" w:type="dxa"/>
              <w:right w:w="0" w:type="dxa"/>
            </w:tcMar>
          </w:tcPr>
          <w:p w:rsidR="001C18A1" w:rsidRPr="00E12B57" w:rsidRDefault="001C18A1" w:rsidP="00B334BA">
            <w:pPr>
              <w:pStyle w:val="Tabelle85M10V30"/>
            </w:pPr>
            <w:r w:rsidRPr="00E12B57">
              <w:t>Objektname</w:t>
            </w:r>
          </w:p>
        </w:tc>
        <w:tc>
          <w:tcPr>
            <w:tcW w:w="142" w:type="dxa"/>
          </w:tcPr>
          <w:p w:rsidR="001C18A1" w:rsidRPr="003E1253" w:rsidRDefault="001C18A1" w:rsidP="00B334BA"/>
        </w:tc>
        <w:tc>
          <w:tcPr>
            <w:tcW w:w="5811" w:type="dxa"/>
            <w:tcBorders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1C18A1" w:rsidRPr="003E1253" w:rsidRDefault="001C18A1" w:rsidP="00B334BA">
            <w:r w:rsidRPr="003E1253"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3E1253">
              <w:instrText xml:space="preserve"> FORMTEXT </w:instrText>
            </w:r>
            <w:r w:rsidRPr="003E1253">
              <w:fldChar w:fldCharType="separate"/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fldChar w:fldCharType="end"/>
            </w:r>
          </w:p>
        </w:tc>
      </w:tr>
      <w:tr w:rsidR="001C18A1" w:rsidTr="00B334BA">
        <w:tc>
          <w:tcPr>
            <w:tcW w:w="3686" w:type="dxa"/>
            <w:tcMar>
              <w:left w:w="0" w:type="dxa"/>
              <w:right w:w="0" w:type="dxa"/>
            </w:tcMar>
          </w:tcPr>
          <w:p w:rsidR="001C18A1" w:rsidRPr="007346BA" w:rsidRDefault="001C18A1" w:rsidP="00B334BA">
            <w:pPr>
              <w:pStyle w:val="Tabelle85M10V30"/>
            </w:pPr>
            <w:r>
              <w:t>Bautyp (Neubau, Umbau, Instandsetzung…)</w:t>
            </w:r>
          </w:p>
        </w:tc>
        <w:tc>
          <w:tcPr>
            <w:tcW w:w="142" w:type="dxa"/>
          </w:tcPr>
          <w:p w:rsidR="001C18A1" w:rsidRPr="003E1253" w:rsidRDefault="001C18A1" w:rsidP="00B334BA"/>
        </w:tc>
        <w:tc>
          <w:tcPr>
            <w:tcW w:w="5811" w:type="dxa"/>
            <w:tcBorders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1C18A1" w:rsidRPr="003E1253" w:rsidRDefault="001C18A1" w:rsidP="00B334BA">
            <w:r w:rsidRPr="003E1253"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3E1253">
              <w:instrText xml:space="preserve"> FORMTEXT </w:instrText>
            </w:r>
            <w:r w:rsidRPr="003E1253">
              <w:fldChar w:fldCharType="separate"/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fldChar w:fldCharType="end"/>
            </w:r>
          </w:p>
        </w:tc>
      </w:tr>
      <w:tr w:rsidR="001C18A1" w:rsidTr="00B334BA">
        <w:tc>
          <w:tcPr>
            <w:tcW w:w="3686" w:type="dxa"/>
            <w:tcMar>
              <w:left w:w="0" w:type="dxa"/>
              <w:right w:w="0" w:type="dxa"/>
            </w:tcMar>
          </w:tcPr>
          <w:p w:rsidR="001C18A1" w:rsidRPr="00E12B57" w:rsidRDefault="001C18A1" w:rsidP="00B334BA">
            <w:pPr>
              <w:pStyle w:val="Tabelle85M10V30"/>
            </w:pPr>
            <w:r w:rsidRPr="00E12B57">
              <w:t>Ort</w:t>
            </w:r>
          </w:p>
        </w:tc>
        <w:tc>
          <w:tcPr>
            <w:tcW w:w="142" w:type="dxa"/>
          </w:tcPr>
          <w:p w:rsidR="001C18A1" w:rsidRPr="003E1253" w:rsidRDefault="001C18A1" w:rsidP="00B334BA"/>
        </w:tc>
        <w:tc>
          <w:tcPr>
            <w:tcW w:w="5811" w:type="dxa"/>
            <w:tcBorders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1C18A1" w:rsidRPr="003E1253" w:rsidRDefault="001C18A1" w:rsidP="00B334BA">
            <w:r w:rsidRPr="003E1253"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3E1253">
              <w:instrText xml:space="preserve"> FORMTEXT </w:instrText>
            </w:r>
            <w:r w:rsidRPr="003E1253">
              <w:fldChar w:fldCharType="separate"/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fldChar w:fldCharType="end"/>
            </w:r>
          </w:p>
        </w:tc>
      </w:tr>
      <w:tr w:rsidR="001C18A1" w:rsidTr="00B334BA">
        <w:tc>
          <w:tcPr>
            <w:tcW w:w="3686" w:type="dxa"/>
            <w:tcMar>
              <w:left w:w="0" w:type="dxa"/>
              <w:right w:w="0" w:type="dxa"/>
            </w:tcMar>
          </w:tcPr>
          <w:p w:rsidR="001C18A1" w:rsidRPr="00E12B57" w:rsidRDefault="001C18A1" w:rsidP="00B334BA">
            <w:pPr>
              <w:pStyle w:val="Tabelle85M10V30"/>
            </w:pPr>
            <w:r w:rsidRPr="007346BA">
              <w:t>Baujahr</w:t>
            </w:r>
            <w:r>
              <w:t xml:space="preserve"> (Baubeginn, Bauende)</w:t>
            </w:r>
          </w:p>
        </w:tc>
        <w:tc>
          <w:tcPr>
            <w:tcW w:w="142" w:type="dxa"/>
          </w:tcPr>
          <w:p w:rsidR="001C18A1" w:rsidRPr="003E1253" w:rsidRDefault="001C18A1" w:rsidP="00B334BA"/>
        </w:tc>
        <w:tc>
          <w:tcPr>
            <w:tcW w:w="5811" w:type="dxa"/>
            <w:tcBorders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1C18A1" w:rsidRPr="003E1253" w:rsidRDefault="001C18A1" w:rsidP="00B334BA">
            <w:r w:rsidRPr="003E1253"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3E1253">
              <w:instrText xml:space="preserve"> FORMTEXT </w:instrText>
            </w:r>
            <w:r w:rsidRPr="003E1253">
              <w:fldChar w:fldCharType="separate"/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fldChar w:fldCharType="end"/>
            </w:r>
          </w:p>
        </w:tc>
      </w:tr>
      <w:tr w:rsidR="001C18A1" w:rsidTr="00B334BA">
        <w:trPr>
          <w:trHeight w:val="70"/>
        </w:trPr>
        <w:tc>
          <w:tcPr>
            <w:tcW w:w="3686" w:type="dxa"/>
            <w:tcMar>
              <w:left w:w="0" w:type="dxa"/>
              <w:right w:w="0" w:type="dxa"/>
            </w:tcMar>
          </w:tcPr>
          <w:p w:rsidR="001C18A1" w:rsidRPr="00E12B57" w:rsidRDefault="001C18A1" w:rsidP="00B334BA">
            <w:pPr>
              <w:pStyle w:val="Tabelle85M10V30"/>
              <w:tabs>
                <w:tab w:val="right" w:pos="3884"/>
              </w:tabs>
            </w:pPr>
            <w:r w:rsidRPr="00E12B57">
              <w:t>Kosten BKP 1–9</w:t>
            </w:r>
            <w:r w:rsidRPr="00E12B57">
              <w:tab/>
            </w:r>
            <w:r>
              <w:t>Fr.</w:t>
            </w:r>
          </w:p>
        </w:tc>
        <w:tc>
          <w:tcPr>
            <w:tcW w:w="142" w:type="dxa"/>
          </w:tcPr>
          <w:p w:rsidR="001C18A1" w:rsidRPr="003E1253" w:rsidRDefault="001C18A1" w:rsidP="00B334BA"/>
        </w:tc>
        <w:tc>
          <w:tcPr>
            <w:tcW w:w="5811" w:type="dxa"/>
            <w:tcBorders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1C18A1" w:rsidRPr="003E1253" w:rsidRDefault="001C18A1" w:rsidP="00B334BA">
            <w:r w:rsidRPr="003E1253"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3E1253">
              <w:instrText xml:space="preserve"> FORMTEXT </w:instrText>
            </w:r>
            <w:r w:rsidRPr="003E1253">
              <w:fldChar w:fldCharType="separate"/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fldChar w:fldCharType="end"/>
            </w:r>
          </w:p>
        </w:tc>
      </w:tr>
      <w:tr w:rsidR="001C18A1" w:rsidTr="00B334BA">
        <w:tc>
          <w:tcPr>
            <w:tcW w:w="3686" w:type="dxa"/>
            <w:tcMar>
              <w:left w:w="0" w:type="dxa"/>
              <w:right w:w="0" w:type="dxa"/>
            </w:tcMar>
          </w:tcPr>
          <w:p w:rsidR="001C18A1" w:rsidRPr="00E12B57" w:rsidRDefault="001C18A1" w:rsidP="00B334BA">
            <w:pPr>
              <w:pStyle w:val="Tabelle85M10V30"/>
            </w:pPr>
            <w:r w:rsidRPr="00E12B57">
              <w:t>Bauherrschaft</w:t>
            </w:r>
          </w:p>
        </w:tc>
        <w:tc>
          <w:tcPr>
            <w:tcW w:w="142" w:type="dxa"/>
          </w:tcPr>
          <w:p w:rsidR="001C18A1" w:rsidRPr="003E1253" w:rsidRDefault="001C18A1" w:rsidP="00B334BA"/>
        </w:tc>
        <w:tc>
          <w:tcPr>
            <w:tcW w:w="5811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1C18A1" w:rsidRPr="003E1253" w:rsidRDefault="001C18A1" w:rsidP="00B334BA">
            <w:r w:rsidRPr="003E1253"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3E1253">
              <w:instrText xml:space="preserve"> FORMTEXT </w:instrText>
            </w:r>
            <w:r w:rsidRPr="003E1253">
              <w:fldChar w:fldCharType="separate"/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fldChar w:fldCharType="end"/>
            </w:r>
          </w:p>
        </w:tc>
      </w:tr>
      <w:tr w:rsidR="001C18A1" w:rsidTr="00B334BA">
        <w:tc>
          <w:tcPr>
            <w:tcW w:w="3686" w:type="dxa"/>
            <w:tcMar>
              <w:left w:w="0" w:type="dxa"/>
              <w:right w:w="0" w:type="dxa"/>
            </w:tcMar>
          </w:tcPr>
          <w:p w:rsidR="001C18A1" w:rsidRDefault="001C18A1" w:rsidP="00B334BA">
            <w:pPr>
              <w:pStyle w:val="Tabelle85M10V3"/>
            </w:pPr>
            <w:r>
              <w:t>Auskunftsperson</w:t>
            </w:r>
            <w:r w:rsidRPr="007346BA">
              <w:t xml:space="preserve"> Bauherrschaft </w:t>
            </w:r>
          </w:p>
          <w:p w:rsidR="001C18A1" w:rsidRPr="007346BA" w:rsidRDefault="001C18A1" w:rsidP="00B334BA">
            <w:pPr>
              <w:pStyle w:val="Tabelle85M10V3"/>
            </w:pPr>
            <w:r>
              <w:t>(inklusive Telefonnummer</w:t>
            </w:r>
            <w:r w:rsidRPr="007346BA">
              <w:t>)</w:t>
            </w:r>
            <w:r>
              <w:t>*****</w:t>
            </w:r>
          </w:p>
        </w:tc>
        <w:tc>
          <w:tcPr>
            <w:tcW w:w="142" w:type="dxa"/>
          </w:tcPr>
          <w:p w:rsidR="001C18A1" w:rsidRPr="003E1253" w:rsidRDefault="001C18A1" w:rsidP="00B334BA">
            <w:pPr>
              <w:pStyle w:val="Tabelle85M10V3"/>
            </w:pP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C18A1" w:rsidRPr="003E1253" w:rsidRDefault="001C18A1" w:rsidP="00B334BA">
            <w:r w:rsidRPr="003E1253"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3E1253">
              <w:instrText xml:space="preserve"> FORMTEXT </w:instrText>
            </w:r>
            <w:r w:rsidRPr="003E1253">
              <w:fldChar w:fldCharType="separate"/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fldChar w:fldCharType="end"/>
            </w:r>
          </w:p>
        </w:tc>
      </w:tr>
      <w:tr w:rsidR="001C18A1" w:rsidTr="00B334BA">
        <w:tc>
          <w:tcPr>
            <w:tcW w:w="3686" w:type="dxa"/>
            <w:tcMar>
              <w:left w:w="0" w:type="dxa"/>
              <w:right w:w="0" w:type="dxa"/>
            </w:tcMar>
          </w:tcPr>
          <w:p w:rsidR="001C18A1" w:rsidRPr="00E12B57" w:rsidRDefault="001C18A1" w:rsidP="00B334BA">
            <w:pPr>
              <w:pStyle w:val="Tabelle85M10V30"/>
            </w:pPr>
            <w:r>
              <w:t>Federführung</w:t>
            </w:r>
            <w:r w:rsidRPr="007346BA">
              <w:t xml:space="preserve"> </w:t>
            </w:r>
            <w:r w:rsidRPr="00E12B57">
              <w:t>Projektierung</w:t>
            </w:r>
          </w:p>
        </w:tc>
        <w:tc>
          <w:tcPr>
            <w:tcW w:w="142" w:type="dxa"/>
          </w:tcPr>
          <w:p w:rsidR="001C18A1" w:rsidRPr="003E1253" w:rsidRDefault="001C18A1" w:rsidP="00B334BA"/>
        </w:tc>
        <w:tc>
          <w:tcPr>
            <w:tcW w:w="5811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1C18A1" w:rsidRPr="003E1253" w:rsidRDefault="001C18A1" w:rsidP="00B334BA">
            <w:r w:rsidRPr="003E1253"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3E1253">
              <w:instrText xml:space="preserve"> FORMTEXT </w:instrText>
            </w:r>
            <w:r w:rsidRPr="003E1253">
              <w:fldChar w:fldCharType="separate"/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fldChar w:fldCharType="end"/>
            </w:r>
          </w:p>
        </w:tc>
      </w:tr>
      <w:tr w:rsidR="001C18A1" w:rsidTr="00B334BA">
        <w:tc>
          <w:tcPr>
            <w:tcW w:w="3686" w:type="dxa"/>
            <w:tcMar>
              <w:left w:w="0" w:type="dxa"/>
              <w:right w:w="0" w:type="dxa"/>
            </w:tcMar>
          </w:tcPr>
          <w:p w:rsidR="001C18A1" w:rsidRPr="00E12B57" w:rsidRDefault="001C18A1" w:rsidP="00B334BA">
            <w:pPr>
              <w:pStyle w:val="Tabelle85M10V30"/>
            </w:pPr>
            <w:r>
              <w:t>Federführung</w:t>
            </w:r>
            <w:r w:rsidRPr="007346BA">
              <w:t xml:space="preserve"> </w:t>
            </w:r>
            <w:r w:rsidRPr="00E12B57">
              <w:t>Bauleitun</w:t>
            </w:r>
            <w:r>
              <w:t>g</w:t>
            </w:r>
          </w:p>
        </w:tc>
        <w:tc>
          <w:tcPr>
            <w:tcW w:w="142" w:type="dxa"/>
          </w:tcPr>
          <w:p w:rsidR="001C18A1" w:rsidRPr="003E1253" w:rsidRDefault="001C18A1" w:rsidP="00B334BA"/>
        </w:tc>
        <w:tc>
          <w:tcPr>
            <w:tcW w:w="5811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1C18A1" w:rsidRPr="003E1253" w:rsidRDefault="001C18A1" w:rsidP="00B334BA">
            <w:r w:rsidRPr="003E1253"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3E1253">
              <w:instrText xml:space="preserve"> FORMTEXT </w:instrText>
            </w:r>
            <w:r w:rsidRPr="003E1253">
              <w:fldChar w:fldCharType="separate"/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fldChar w:fldCharType="end"/>
            </w:r>
          </w:p>
        </w:tc>
      </w:tr>
      <w:tr w:rsidR="001C18A1" w:rsidTr="00B334BA">
        <w:trPr>
          <w:trHeight w:val="704"/>
        </w:trPr>
        <w:tc>
          <w:tcPr>
            <w:tcW w:w="3686" w:type="dxa"/>
            <w:tcMar>
              <w:left w:w="0" w:type="dxa"/>
              <w:right w:w="0" w:type="dxa"/>
            </w:tcMar>
          </w:tcPr>
          <w:p w:rsidR="001C18A1" w:rsidRPr="007346BA" w:rsidRDefault="001C18A1" w:rsidP="00B334BA">
            <w:pPr>
              <w:pStyle w:val="Tabelle85M10V3"/>
            </w:pPr>
            <w:r w:rsidRPr="007346BA">
              <w:t>Bemerkungen</w:t>
            </w:r>
            <w:r>
              <w:t xml:space="preserve"> (z. B. besondere</w:t>
            </w:r>
            <w:r>
              <w:br/>
              <w:t>Herausforderungen, Bezug zur Aufgabe)</w:t>
            </w:r>
          </w:p>
        </w:tc>
        <w:tc>
          <w:tcPr>
            <w:tcW w:w="142" w:type="dxa"/>
          </w:tcPr>
          <w:p w:rsidR="001C18A1" w:rsidRPr="003E1253" w:rsidRDefault="001C18A1" w:rsidP="00B334BA">
            <w:pPr>
              <w:pStyle w:val="Tabelle85M10V3"/>
            </w:pP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C18A1" w:rsidRPr="003E1253" w:rsidRDefault="001C18A1" w:rsidP="00B334BA">
            <w:r w:rsidRPr="003E1253"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3E1253">
              <w:instrText xml:space="preserve"> FORMTEXT </w:instrText>
            </w:r>
            <w:r w:rsidRPr="003E1253">
              <w:fldChar w:fldCharType="separate"/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rPr>
                <w:rFonts w:cs="Arial"/>
              </w:rPr>
              <w:t> </w:t>
            </w:r>
            <w:r w:rsidRPr="003E1253">
              <w:fldChar w:fldCharType="end"/>
            </w:r>
          </w:p>
        </w:tc>
      </w:tr>
    </w:tbl>
    <w:p w:rsidR="001C18A1" w:rsidRDefault="001C18A1" w:rsidP="00116E76">
      <w:pPr>
        <w:pStyle w:val="Standard85M10"/>
      </w:pPr>
    </w:p>
    <w:sectPr w:rsidR="001C18A1" w:rsidSect="00122A16">
      <w:headerReference w:type="first" r:id="rId12"/>
      <w:footerReference w:type="first" r:id="rId13"/>
      <w:pgSz w:w="11906" w:h="16838" w:code="9"/>
      <w:pgMar w:top="2835" w:right="567" w:bottom="567" w:left="1701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5836" w:rsidRDefault="000E5836" w:rsidP="009F112D">
      <w:r>
        <w:separator/>
      </w:r>
    </w:p>
    <w:p w:rsidR="000E5836" w:rsidRDefault="000E5836"/>
  </w:endnote>
  <w:endnote w:type="continuationSeparator" w:id="0">
    <w:p w:rsidR="000E5836" w:rsidRDefault="000E5836" w:rsidP="009F112D">
      <w:r>
        <w:continuationSeparator/>
      </w:r>
    </w:p>
    <w:p w:rsidR="000E5836" w:rsidRDefault="000E58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Fett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5CE0" w:rsidRDefault="00AB5CE0" w:rsidP="00AB5CE0">
    <w:pPr>
      <w:pStyle w:val="Fuzeile"/>
    </w:pPr>
    <w:r>
      <w:t xml:space="preserve">***** </w:t>
    </w:r>
    <w:r w:rsidR="00D40C3E">
      <w:t>Die Bewerbenden</w:t>
    </w:r>
    <w:r w:rsidR="0007136D">
      <w:t>/Anbietenden</w:t>
    </w:r>
    <w:r w:rsidR="00D40C3E">
      <w:t xml:space="preserve"> erklären sich mit Angabe der Auskunftspersonen damit einverstanden, dass bei diesen </w:t>
    </w:r>
    <w:r>
      <w:t xml:space="preserve"> </w:t>
    </w:r>
  </w:p>
  <w:p w:rsidR="00AB5CE0" w:rsidRDefault="00AB5CE0" w:rsidP="00AB5CE0">
    <w:pPr>
      <w:pStyle w:val="Fuzeile"/>
    </w:pPr>
    <w:r>
      <w:t xml:space="preserve">        </w:t>
    </w:r>
    <w:r w:rsidR="00D40C3E">
      <w:t>durch das AHB Referenzen eingeholt werden können.</w:t>
    </w:r>
    <w:r>
      <w:t xml:space="preserve"> Sie sind verantwortlich für die Aktualität und Richtigkeit der </w:t>
    </w:r>
  </w:p>
  <w:p w:rsidR="00AB5CE0" w:rsidRDefault="00AB5CE0" w:rsidP="00AB5CE0">
    <w:pPr>
      <w:pStyle w:val="Fuzeile"/>
    </w:pPr>
    <w:r>
      <w:t xml:space="preserve">        Angaben. Falsche, unvollständige oder nicht mehr gültige Angaben werden nicht nachgefordert und führen allenfalls zum</w:t>
    </w:r>
  </w:p>
  <w:p w:rsidR="00D40C3E" w:rsidRDefault="00AB5CE0" w:rsidP="00AB5CE0">
    <w:pPr>
      <w:pStyle w:val="Fuzeile"/>
    </w:pPr>
    <w:r>
      <w:t xml:space="preserve">        Ausschluss des Anbieters (Eignungskriterien) oder werden entsprechend bewertet (Zuschlagskriterien).</w:t>
    </w:r>
  </w:p>
  <w:p w:rsidR="00D40C3E" w:rsidRPr="00942C85" w:rsidRDefault="00D40C3E" w:rsidP="00942C8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5836" w:rsidRDefault="000E5836" w:rsidP="009F112D">
      <w:r>
        <w:separator/>
      </w:r>
    </w:p>
    <w:p w:rsidR="000E5836" w:rsidRDefault="000E5836"/>
  </w:footnote>
  <w:footnote w:type="continuationSeparator" w:id="0">
    <w:p w:rsidR="000E5836" w:rsidRDefault="000E5836" w:rsidP="009F112D">
      <w:r>
        <w:continuationSeparator/>
      </w:r>
    </w:p>
    <w:p w:rsidR="000E5836" w:rsidRDefault="000E58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20" w:type="dxa"/>
      <w:tblInd w:w="-68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258"/>
      <w:gridCol w:w="3062"/>
    </w:tblGrid>
    <w:tr w:rsidR="00D40C3E">
      <w:tc>
        <w:tcPr>
          <w:tcW w:w="7258" w:type="dxa"/>
        </w:tcPr>
        <w:p w:rsidR="00D40C3E" w:rsidRDefault="00FB3DBD" w:rsidP="00A74050">
          <w:pPr>
            <w:pStyle w:val="Kopfzeile"/>
          </w:pPr>
          <w:r>
            <w:rPr>
              <w:noProof/>
            </w:rPr>
            <w:drawing>
              <wp:anchor distT="0" distB="0" distL="114300" distR="114300" simplePos="0" relativeHeight="251664384" behindDoc="0" locked="1" layoutInCell="1" allowOverlap="1" wp14:anchorId="41303107" wp14:editId="41303108">
                <wp:simplePos x="0" y="0"/>
                <wp:positionH relativeFrom="column">
                  <wp:posOffset>-176530</wp:posOffset>
                </wp:positionH>
                <wp:positionV relativeFrom="paragraph">
                  <wp:posOffset>-36195</wp:posOffset>
                </wp:positionV>
                <wp:extent cx="2862000" cy="507600"/>
                <wp:effectExtent l="0" t="0" r="0" b="0"/>
                <wp:wrapNone/>
                <wp:docPr id="5" name="Grafi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stzh_ahb_rgb_schwarz_office_a3_a4_a5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62000" cy="507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062" w:type="dxa"/>
        </w:tcPr>
        <w:p w:rsidR="00D40C3E" w:rsidRDefault="00D40C3E" w:rsidP="00A74050">
          <w:pPr>
            <w:pStyle w:val="Kopfzeile"/>
            <w:jc w:val="right"/>
          </w:pPr>
          <w:r>
            <w:t xml:space="preserve">Seite </w:t>
          </w:r>
          <w:r w:rsidR="00185AB7">
            <w:rPr>
              <w:rStyle w:val="Seitenzahl"/>
            </w:rPr>
            <w:fldChar w:fldCharType="begin"/>
          </w:r>
          <w:r>
            <w:rPr>
              <w:rStyle w:val="Seitenzahl"/>
            </w:rPr>
            <w:instrText xml:space="preserve"> PAGE </w:instrText>
          </w:r>
          <w:r w:rsidR="00185AB7">
            <w:rPr>
              <w:rStyle w:val="Seitenzahl"/>
            </w:rPr>
            <w:fldChar w:fldCharType="separate"/>
          </w:r>
          <w:r w:rsidR="005A790D">
            <w:rPr>
              <w:rStyle w:val="Seitenzahl"/>
              <w:noProof/>
            </w:rPr>
            <w:t>1</w:t>
          </w:r>
          <w:r w:rsidR="00185AB7">
            <w:rPr>
              <w:rStyle w:val="Seitenzahl"/>
            </w:rPr>
            <w:fldChar w:fldCharType="end"/>
          </w:r>
          <w:r>
            <w:rPr>
              <w:rStyle w:val="Seitenzahl"/>
            </w:rPr>
            <w:t>/</w:t>
          </w:r>
          <w:r w:rsidR="00185AB7">
            <w:rPr>
              <w:rStyle w:val="Seitenzahl"/>
            </w:rPr>
            <w:fldChar w:fldCharType="begin"/>
          </w:r>
          <w:r>
            <w:rPr>
              <w:rStyle w:val="Seitenzahl"/>
            </w:rPr>
            <w:instrText xml:space="preserve"> NUMPAGES </w:instrText>
          </w:r>
          <w:r w:rsidR="00185AB7">
            <w:rPr>
              <w:rStyle w:val="Seitenzahl"/>
            </w:rPr>
            <w:fldChar w:fldCharType="separate"/>
          </w:r>
          <w:r w:rsidR="005A790D">
            <w:rPr>
              <w:rStyle w:val="Seitenzahl"/>
              <w:noProof/>
            </w:rPr>
            <w:t>4</w:t>
          </w:r>
          <w:r w:rsidR="00185AB7">
            <w:rPr>
              <w:rStyle w:val="Seitenzahl"/>
            </w:rPr>
            <w:fldChar w:fldCharType="end"/>
          </w:r>
        </w:p>
      </w:tc>
    </w:tr>
  </w:tbl>
  <w:p w:rsidR="00D40C3E" w:rsidRPr="00942C85" w:rsidRDefault="00D40C3E" w:rsidP="00942C8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C26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14D0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3106D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72F5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00065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EB4F7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13097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1DE0B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CDE0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5A54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HhdpnI6vZs00JHqVebikjQmEa77kBRVf8YvhnhvhyDnOkKiEjYVt7NpxmUMsBc89K8sK5JyFzOXztXVT4Vux6w==" w:salt="3ioLiN7XmnU2XgaF02LDFQ=="/>
  <w:defaultTabStop w:val="709"/>
  <w:autoHyphenation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43C"/>
    <w:rsid w:val="00001F5F"/>
    <w:rsid w:val="0000514C"/>
    <w:rsid w:val="00006124"/>
    <w:rsid w:val="00011B1F"/>
    <w:rsid w:val="00014BD1"/>
    <w:rsid w:val="00014CAC"/>
    <w:rsid w:val="00020C89"/>
    <w:rsid w:val="000224A4"/>
    <w:rsid w:val="00022F0D"/>
    <w:rsid w:val="00030279"/>
    <w:rsid w:val="000309D3"/>
    <w:rsid w:val="00031EE5"/>
    <w:rsid w:val="00047EC2"/>
    <w:rsid w:val="00055B82"/>
    <w:rsid w:val="00056ED2"/>
    <w:rsid w:val="000615E4"/>
    <w:rsid w:val="0007136D"/>
    <w:rsid w:val="00075E24"/>
    <w:rsid w:val="000768A6"/>
    <w:rsid w:val="00077E33"/>
    <w:rsid w:val="00080EC7"/>
    <w:rsid w:val="0009121B"/>
    <w:rsid w:val="000936C3"/>
    <w:rsid w:val="000A38AF"/>
    <w:rsid w:val="000A5773"/>
    <w:rsid w:val="000A7AE7"/>
    <w:rsid w:val="000B1533"/>
    <w:rsid w:val="000B4460"/>
    <w:rsid w:val="000C3008"/>
    <w:rsid w:val="000D1C96"/>
    <w:rsid w:val="000D3039"/>
    <w:rsid w:val="000D5BA7"/>
    <w:rsid w:val="000E5836"/>
    <w:rsid w:val="00101703"/>
    <w:rsid w:val="00110FA8"/>
    <w:rsid w:val="00114B90"/>
    <w:rsid w:val="00116E76"/>
    <w:rsid w:val="00122A16"/>
    <w:rsid w:val="0012407C"/>
    <w:rsid w:val="001252DF"/>
    <w:rsid w:val="00127161"/>
    <w:rsid w:val="00136B69"/>
    <w:rsid w:val="00136F8C"/>
    <w:rsid w:val="00137B9B"/>
    <w:rsid w:val="001414B5"/>
    <w:rsid w:val="00142EBF"/>
    <w:rsid w:val="00142FDF"/>
    <w:rsid w:val="00156BB0"/>
    <w:rsid w:val="00185AB7"/>
    <w:rsid w:val="001864CD"/>
    <w:rsid w:val="001911A6"/>
    <w:rsid w:val="001A1EF7"/>
    <w:rsid w:val="001A36D7"/>
    <w:rsid w:val="001A72CA"/>
    <w:rsid w:val="001C18A1"/>
    <w:rsid w:val="001D0A32"/>
    <w:rsid w:val="001D55C1"/>
    <w:rsid w:val="001D6339"/>
    <w:rsid w:val="001E04B0"/>
    <w:rsid w:val="001E08C5"/>
    <w:rsid w:val="001E2992"/>
    <w:rsid w:val="001F2B6F"/>
    <w:rsid w:val="00204B04"/>
    <w:rsid w:val="00213452"/>
    <w:rsid w:val="0022126B"/>
    <w:rsid w:val="00226848"/>
    <w:rsid w:val="0024355D"/>
    <w:rsid w:val="00251282"/>
    <w:rsid w:val="002518D8"/>
    <w:rsid w:val="0025512E"/>
    <w:rsid w:val="00263B5E"/>
    <w:rsid w:val="002813E6"/>
    <w:rsid w:val="0028507E"/>
    <w:rsid w:val="002A0863"/>
    <w:rsid w:val="002A216F"/>
    <w:rsid w:val="002B027F"/>
    <w:rsid w:val="002B0B57"/>
    <w:rsid w:val="002C1CC2"/>
    <w:rsid w:val="002D1336"/>
    <w:rsid w:val="002D2910"/>
    <w:rsid w:val="002D37CD"/>
    <w:rsid w:val="002D5EFD"/>
    <w:rsid w:val="002E2355"/>
    <w:rsid w:val="002E65C4"/>
    <w:rsid w:val="002E6887"/>
    <w:rsid w:val="00301DB1"/>
    <w:rsid w:val="003054D0"/>
    <w:rsid w:val="003106B2"/>
    <w:rsid w:val="0031237F"/>
    <w:rsid w:val="0031702F"/>
    <w:rsid w:val="00341F0B"/>
    <w:rsid w:val="00343512"/>
    <w:rsid w:val="003549A1"/>
    <w:rsid w:val="00361D0C"/>
    <w:rsid w:val="003624C9"/>
    <w:rsid w:val="00381CCC"/>
    <w:rsid w:val="00382912"/>
    <w:rsid w:val="003841B2"/>
    <w:rsid w:val="00387211"/>
    <w:rsid w:val="00391EC0"/>
    <w:rsid w:val="00393128"/>
    <w:rsid w:val="003C684F"/>
    <w:rsid w:val="003D6B12"/>
    <w:rsid w:val="003F1917"/>
    <w:rsid w:val="00400C29"/>
    <w:rsid w:val="00402B88"/>
    <w:rsid w:val="00404894"/>
    <w:rsid w:val="00406ABB"/>
    <w:rsid w:val="00407E7B"/>
    <w:rsid w:val="00414C14"/>
    <w:rsid w:val="0042223F"/>
    <w:rsid w:val="00422637"/>
    <w:rsid w:val="00427F91"/>
    <w:rsid w:val="004327AB"/>
    <w:rsid w:val="0043614B"/>
    <w:rsid w:val="0043723E"/>
    <w:rsid w:val="004377CF"/>
    <w:rsid w:val="00446683"/>
    <w:rsid w:val="00461780"/>
    <w:rsid w:val="00466797"/>
    <w:rsid w:val="00471582"/>
    <w:rsid w:val="004747E0"/>
    <w:rsid w:val="00481A51"/>
    <w:rsid w:val="00486644"/>
    <w:rsid w:val="00487FCF"/>
    <w:rsid w:val="004A14D2"/>
    <w:rsid w:val="004C4F16"/>
    <w:rsid w:val="004D0D0A"/>
    <w:rsid w:val="004E62C2"/>
    <w:rsid w:val="004F78BA"/>
    <w:rsid w:val="00503511"/>
    <w:rsid w:val="00504CDB"/>
    <w:rsid w:val="005068B1"/>
    <w:rsid w:val="00511250"/>
    <w:rsid w:val="00511764"/>
    <w:rsid w:val="0053208A"/>
    <w:rsid w:val="00535A34"/>
    <w:rsid w:val="00547399"/>
    <w:rsid w:val="00547692"/>
    <w:rsid w:val="00570EF6"/>
    <w:rsid w:val="00575828"/>
    <w:rsid w:val="00586B73"/>
    <w:rsid w:val="00596B96"/>
    <w:rsid w:val="005A1794"/>
    <w:rsid w:val="005A283F"/>
    <w:rsid w:val="005A790D"/>
    <w:rsid w:val="005B1448"/>
    <w:rsid w:val="005B78C3"/>
    <w:rsid w:val="005C1107"/>
    <w:rsid w:val="005D0784"/>
    <w:rsid w:val="005E44D9"/>
    <w:rsid w:val="005E4FD3"/>
    <w:rsid w:val="005E5845"/>
    <w:rsid w:val="005E5AC8"/>
    <w:rsid w:val="005E6659"/>
    <w:rsid w:val="005F362C"/>
    <w:rsid w:val="006046EC"/>
    <w:rsid w:val="006120E8"/>
    <w:rsid w:val="00612361"/>
    <w:rsid w:val="00615098"/>
    <w:rsid w:val="006215F6"/>
    <w:rsid w:val="00621DF8"/>
    <w:rsid w:val="00621FA7"/>
    <w:rsid w:val="0063055C"/>
    <w:rsid w:val="00635809"/>
    <w:rsid w:val="0063799A"/>
    <w:rsid w:val="00651C53"/>
    <w:rsid w:val="006666C4"/>
    <w:rsid w:val="00667211"/>
    <w:rsid w:val="006716B4"/>
    <w:rsid w:val="00680CE3"/>
    <w:rsid w:val="00682622"/>
    <w:rsid w:val="006963A9"/>
    <w:rsid w:val="00696BDD"/>
    <w:rsid w:val="0069771F"/>
    <w:rsid w:val="006A08DA"/>
    <w:rsid w:val="006A51C0"/>
    <w:rsid w:val="006A546F"/>
    <w:rsid w:val="006B23D1"/>
    <w:rsid w:val="006B30A9"/>
    <w:rsid w:val="006E0E07"/>
    <w:rsid w:val="006F1B0E"/>
    <w:rsid w:val="006F7315"/>
    <w:rsid w:val="0070472F"/>
    <w:rsid w:val="007077BE"/>
    <w:rsid w:val="00712362"/>
    <w:rsid w:val="007135DF"/>
    <w:rsid w:val="00715C96"/>
    <w:rsid w:val="007356DD"/>
    <w:rsid w:val="00765991"/>
    <w:rsid w:val="00765A8D"/>
    <w:rsid w:val="007702B5"/>
    <w:rsid w:val="0077153D"/>
    <w:rsid w:val="007761E7"/>
    <w:rsid w:val="00777044"/>
    <w:rsid w:val="00797FE7"/>
    <w:rsid w:val="007A1157"/>
    <w:rsid w:val="007A497A"/>
    <w:rsid w:val="007B3588"/>
    <w:rsid w:val="007B5F4B"/>
    <w:rsid w:val="007C527B"/>
    <w:rsid w:val="007E3191"/>
    <w:rsid w:val="007E47AF"/>
    <w:rsid w:val="007E4D45"/>
    <w:rsid w:val="007E663C"/>
    <w:rsid w:val="007F1531"/>
    <w:rsid w:val="007F5702"/>
    <w:rsid w:val="00800146"/>
    <w:rsid w:val="00801124"/>
    <w:rsid w:val="0080235C"/>
    <w:rsid w:val="008105A3"/>
    <w:rsid w:val="00827679"/>
    <w:rsid w:val="008316E7"/>
    <w:rsid w:val="008327BE"/>
    <w:rsid w:val="008462F0"/>
    <w:rsid w:val="0085109D"/>
    <w:rsid w:val="00853525"/>
    <w:rsid w:val="00857555"/>
    <w:rsid w:val="00860BFA"/>
    <w:rsid w:val="008615CF"/>
    <w:rsid w:val="00861C90"/>
    <w:rsid w:val="0086731D"/>
    <w:rsid w:val="00870EBB"/>
    <w:rsid w:val="008807AE"/>
    <w:rsid w:val="00892756"/>
    <w:rsid w:val="00894094"/>
    <w:rsid w:val="00897EB5"/>
    <w:rsid w:val="008B369A"/>
    <w:rsid w:val="008B4B79"/>
    <w:rsid w:val="008B6990"/>
    <w:rsid w:val="008B76B2"/>
    <w:rsid w:val="008C28DA"/>
    <w:rsid w:val="008C3F4E"/>
    <w:rsid w:val="008D1484"/>
    <w:rsid w:val="008D6209"/>
    <w:rsid w:val="008D677A"/>
    <w:rsid w:val="008E4BE8"/>
    <w:rsid w:val="008F64F3"/>
    <w:rsid w:val="008F7A39"/>
    <w:rsid w:val="008F7B3C"/>
    <w:rsid w:val="0090044A"/>
    <w:rsid w:val="009040C1"/>
    <w:rsid w:val="00905D40"/>
    <w:rsid w:val="00915B89"/>
    <w:rsid w:val="00922D2E"/>
    <w:rsid w:val="0092309D"/>
    <w:rsid w:val="00925D18"/>
    <w:rsid w:val="00936E38"/>
    <w:rsid w:val="00942547"/>
    <w:rsid w:val="00942B65"/>
    <w:rsid w:val="00942C85"/>
    <w:rsid w:val="0095078B"/>
    <w:rsid w:val="009515E5"/>
    <w:rsid w:val="00954518"/>
    <w:rsid w:val="009548EF"/>
    <w:rsid w:val="00955F4A"/>
    <w:rsid w:val="009609F5"/>
    <w:rsid w:val="009658B0"/>
    <w:rsid w:val="009711D0"/>
    <w:rsid w:val="00971340"/>
    <w:rsid w:val="0098294C"/>
    <w:rsid w:val="00994843"/>
    <w:rsid w:val="00995F09"/>
    <w:rsid w:val="009A1D7B"/>
    <w:rsid w:val="009B15E6"/>
    <w:rsid w:val="009B1695"/>
    <w:rsid w:val="009B18F5"/>
    <w:rsid w:val="009B4487"/>
    <w:rsid w:val="009B58F7"/>
    <w:rsid w:val="009C173B"/>
    <w:rsid w:val="009C248E"/>
    <w:rsid w:val="009D1437"/>
    <w:rsid w:val="009D3293"/>
    <w:rsid w:val="009E321A"/>
    <w:rsid w:val="009E46C0"/>
    <w:rsid w:val="009F112D"/>
    <w:rsid w:val="00A36CA2"/>
    <w:rsid w:val="00A4253E"/>
    <w:rsid w:val="00A47D58"/>
    <w:rsid w:val="00A70C11"/>
    <w:rsid w:val="00A74050"/>
    <w:rsid w:val="00A85404"/>
    <w:rsid w:val="00A90F98"/>
    <w:rsid w:val="00A91EEA"/>
    <w:rsid w:val="00A92B59"/>
    <w:rsid w:val="00A96754"/>
    <w:rsid w:val="00AA303B"/>
    <w:rsid w:val="00AB49B9"/>
    <w:rsid w:val="00AB5CE0"/>
    <w:rsid w:val="00AB664A"/>
    <w:rsid w:val="00AC062D"/>
    <w:rsid w:val="00AD553A"/>
    <w:rsid w:val="00AE0200"/>
    <w:rsid w:val="00AE1C25"/>
    <w:rsid w:val="00AF3D81"/>
    <w:rsid w:val="00AF6198"/>
    <w:rsid w:val="00B01713"/>
    <w:rsid w:val="00B054E2"/>
    <w:rsid w:val="00B05DFB"/>
    <w:rsid w:val="00B07183"/>
    <w:rsid w:val="00B171CA"/>
    <w:rsid w:val="00B20F48"/>
    <w:rsid w:val="00B53AB2"/>
    <w:rsid w:val="00B557F2"/>
    <w:rsid w:val="00B619C0"/>
    <w:rsid w:val="00B67E88"/>
    <w:rsid w:val="00B705C4"/>
    <w:rsid w:val="00B70BE1"/>
    <w:rsid w:val="00B741E0"/>
    <w:rsid w:val="00B81BB5"/>
    <w:rsid w:val="00B87518"/>
    <w:rsid w:val="00BA5492"/>
    <w:rsid w:val="00BB2B8E"/>
    <w:rsid w:val="00BB2CDB"/>
    <w:rsid w:val="00BC2E6B"/>
    <w:rsid w:val="00BC63C1"/>
    <w:rsid w:val="00BD0CEF"/>
    <w:rsid w:val="00BD5DD5"/>
    <w:rsid w:val="00BE0CD2"/>
    <w:rsid w:val="00BE2158"/>
    <w:rsid w:val="00BF5EDD"/>
    <w:rsid w:val="00C0492A"/>
    <w:rsid w:val="00C10F1E"/>
    <w:rsid w:val="00C2530A"/>
    <w:rsid w:val="00C32B25"/>
    <w:rsid w:val="00C421F6"/>
    <w:rsid w:val="00C47E4F"/>
    <w:rsid w:val="00C51A44"/>
    <w:rsid w:val="00C577BF"/>
    <w:rsid w:val="00C6310A"/>
    <w:rsid w:val="00C63E4C"/>
    <w:rsid w:val="00C75932"/>
    <w:rsid w:val="00C841DD"/>
    <w:rsid w:val="00C9529D"/>
    <w:rsid w:val="00C96B39"/>
    <w:rsid w:val="00CA0F91"/>
    <w:rsid w:val="00CA4CAC"/>
    <w:rsid w:val="00CA50C4"/>
    <w:rsid w:val="00CA6517"/>
    <w:rsid w:val="00CC3ED2"/>
    <w:rsid w:val="00CD3E4E"/>
    <w:rsid w:val="00CD560C"/>
    <w:rsid w:val="00CD69ED"/>
    <w:rsid w:val="00CE185B"/>
    <w:rsid w:val="00CF3FA7"/>
    <w:rsid w:val="00CF4ED2"/>
    <w:rsid w:val="00D03334"/>
    <w:rsid w:val="00D174B2"/>
    <w:rsid w:val="00D253F7"/>
    <w:rsid w:val="00D30826"/>
    <w:rsid w:val="00D36C66"/>
    <w:rsid w:val="00D40C3E"/>
    <w:rsid w:val="00D410BC"/>
    <w:rsid w:val="00D430C1"/>
    <w:rsid w:val="00D43B94"/>
    <w:rsid w:val="00D443B7"/>
    <w:rsid w:val="00D50982"/>
    <w:rsid w:val="00D57712"/>
    <w:rsid w:val="00D608CD"/>
    <w:rsid w:val="00D60F46"/>
    <w:rsid w:val="00D7195C"/>
    <w:rsid w:val="00D76683"/>
    <w:rsid w:val="00D80D60"/>
    <w:rsid w:val="00D82041"/>
    <w:rsid w:val="00D84F48"/>
    <w:rsid w:val="00D872A0"/>
    <w:rsid w:val="00D93722"/>
    <w:rsid w:val="00D968DA"/>
    <w:rsid w:val="00DA48D7"/>
    <w:rsid w:val="00DB3A47"/>
    <w:rsid w:val="00DC1552"/>
    <w:rsid w:val="00DC1E06"/>
    <w:rsid w:val="00DC54DB"/>
    <w:rsid w:val="00DF1954"/>
    <w:rsid w:val="00DF394C"/>
    <w:rsid w:val="00DF714D"/>
    <w:rsid w:val="00E00810"/>
    <w:rsid w:val="00E033DF"/>
    <w:rsid w:val="00E04506"/>
    <w:rsid w:val="00E05C21"/>
    <w:rsid w:val="00E14120"/>
    <w:rsid w:val="00E14F66"/>
    <w:rsid w:val="00E15A16"/>
    <w:rsid w:val="00E50156"/>
    <w:rsid w:val="00E562BF"/>
    <w:rsid w:val="00E63CAA"/>
    <w:rsid w:val="00E72FAA"/>
    <w:rsid w:val="00E8003C"/>
    <w:rsid w:val="00E8243B"/>
    <w:rsid w:val="00E86E37"/>
    <w:rsid w:val="00E91F60"/>
    <w:rsid w:val="00EA243C"/>
    <w:rsid w:val="00EA4959"/>
    <w:rsid w:val="00EA4F3B"/>
    <w:rsid w:val="00EB4EC4"/>
    <w:rsid w:val="00EC38F7"/>
    <w:rsid w:val="00EC431B"/>
    <w:rsid w:val="00EC7D7F"/>
    <w:rsid w:val="00EF07EC"/>
    <w:rsid w:val="00EF2A1F"/>
    <w:rsid w:val="00EF5BD3"/>
    <w:rsid w:val="00F01D48"/>
    <w:rsid w:val="00F15CBF"/>
    <w:rsid w:val="00F2067B"/>
    <w:rsid w:val="00F350DB"/>
    <w:rsid w:val="00F470AD"/>
    <w:rsid w:val="00F5386C"/>
    <w:rsid w:val="00F8736B"/>
    <w:rsid w:val="00F91AF9"/>
    <w:rsid w:val="00F934D2"/>
    <w:rsid w:val="00FA2A77"/>
    <w:rsid w:val="00FA7ADE"/>
    <w:rsid w:val="00FB3DBD"/>
    <w:rsid w:val="00FC5579"/>
    <w:rsid w:val="00FD1376"/>
    <w:rsid w:val="00FF4595"/>
    <w:rsid w:val="00FF4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;"/>
  <w14:docId w14:val="4C7A4B9A"/>
  <w15:docId w15:val="{0121DE88-2696-49D3-90E3-005415CA3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F112D"/>
    <w:pPr>
      <w:spacing w:line="260" w:lineRule="atLeast"/>
    </w:pPr>
    <w:rPr>
      <w:rFonts w:ascii="Arial" w:hAnsi="Arial"/>
      <w:sz w:val="22"/>
      <w:szCs w:val="22"/>
    </w:rPr>
  </w:style>
  <w:style w:type="paragraph" w:styleId="berschrift1">
    <w:name w:val="heading 1"/>
    <w:next w:val="Standard"/>
    <w:qFormat/>
    <w:rsid w:val="00D40C3E"/>
    <w:pPr>
      <w:keepNext/>
      <w:pageBreakBefore/>
      <w:overflowPunct w:val="0"/>
      <w:autoSpaceDE w:val="0"/>
      <w:autoSpaceDN w:val="0"/>
      <w:adjustRightInd w:val="0"/>
      <w:spacing w:after="60" w:line="260" w:lineRule="atLeast"/>
      <w:textAlignment w:val="baseline"/>
      <w:outlineLvl w:val="0"/>
    </w:pPr>
    <w:rPr>
      <w:rFonts w:ascii="Arial Fett" w:hAnsi="Arial Fett"/>
      <w:b/>
      <w:sz w:val="22"/>
      <w:szCs w:val="22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rsid w:val="009F112D"/>
    <w:pPr>
      <w:spacing w:line="200" w:lineRule="atLeast"/>
    </w:pPr>
    <w:rPr>
      <w:rFonts w:ascii="Arial" w:hAnsi="Arial"/>
      <w:sz w:val="17"/>
      <w:szCs w:val="17"/>
    </w:rPr>
  </w:style>
  <w:style w:type="paragraph" w:styleId="Fuzeile">
    <w:name w:val="footer"/>
    <w:rsid w:val="00F934D2"/>
    <w:pPr>
      <w:tabs>
        <w:tab w:val="center" w:pos="4536"/>
        <w:tab w:val="right" w:pos="9072"/>
      </w:tabs>
      <w:spacing w:line="200" w:lineRule="atLeast"/>
    </w:pPr>
    <w:rPr>
      <w:rFonts w:ascii="Arial" w:hAnsi="Arial"/>
      <w:sz w:val="17"/>
      <w:szCs w:val="17"/>
    </w:rPr>
  </w:style>
  <w:style w:type="table" w:styleId="Tabellenraster">
    <w:name w:val="Table Grid"/>
    <w:basedOn w:val="NormaleTabelle"/>
    <w:rsid w:val="002813E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usszeilePfad">
    <w:name w:val="FusszeilePfad"/>
    <w:rsid w:val="0070472F"/>
    <w:pPr>
      <w:spacing w:line="140" w:lineRule="atLeast"/>
    </w:pPr>
    <w:rPr>
      <w:rFonts w:ascii="Arial" w:hAnsi="Arial"/>
      <w:sz w:val="11"/>
      <w:szCs w:val="17"/>
    </w:rPr>
  </w:style>
  <w:style w:type="character" w:styleId="Seitenzahl">
    <w:name w:val="page number"/>
    <w:basedOn w:val="Absatz-Standardschriftart"/>
    <w:rsid w:val="0070472F"/>
  </w:style>
  <w:style w:type="paragraph" w:styleId="Sprechblasentext">
    <w:name w:val="Balloon Text"/>
    <w:basedOn w:val="Standard"/>
    <w:semiHidden/>
    <w:rsid w:val="008C28DA"/>
    <w:rPr>
      <w:rFonts w:ascii="Tahoma" w:hAnsi="Tahoma" w:cs="Tahoma"/>
      <w:sz w:val="16"/>
      <w:szCs w:val="16"/>
    </w:rPr>
  </w:style>
  <w:style w:type="paragraph" w:customStyle="1" w:styleId="Titel13">
    <w:name w:val="Titel13"/>
    <w:link w:val="Titel13Zchn"/>
    <w:rsid w:val="0092309D"/>
    <w:p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Arial Fett" w:hAnsi="Arial Fett"/>
      <w:b/>
      <w:sz w:val="26"/>
      <w:szCs w:val="26"/>
      <w:lang w:eastAsia="de-DE"/>
    </w:rPr>
  </w:style>
  <w:style w:type="character" w:customStyle="1" w:styleId="Titel13Zchn">
    <w:name w:val="Titel13 Zchn"/>
    <w:basedOn w:val="Absatz-Standardschriftart"/>
    <w:link w:val="Titel13"/>
    <w:rsid w:val="00A47D58"/>
    <w:rPr>
      <w:rFonts w:ascii="Arial Fett" w:hAnsi="Arial Fett"/>
      <w:b/>
      <w:sz w:val="26"/>
      <w:szCs w:val="26"/>
      <w:lang w:val="de-CH" w:eastAsia="de-DE" w:bidi="ar-SA"/>
    </w:rPr>
  </w:style>
  <w:style w:type="paragraph" w:customStyle="1" w:styleId="Tabelle85M10V3">
    <w:name w:val="Tabelle 8.5M10 V3"/>
    <w:rsid w:val="007C527B"/>
    <w:pPr>
      <w:spacing w:before="60"/>
    </w:pPr>
    <w:rPr>
      <w:rFonts w:ascii="Arial" w:hAnsi="Arial"/>
      <w:sz w:val="17"/>
      <w:szCs w:val="17"/>
    </w:rPr>
  </w:style>
  <w:style w:type="paragraph" w:customStyle="1" w:styleId="Standard85M10">
    <w:name w:val="Standard 8.5M10"/>
    <w:link w:val="Standard85M10Zchn"/>
    <w:autoRedefine/>
    <w:rsid w:val="00116E76"/>
    <w:pPr>
      <w:spacing w:line="200" w:lineRule="atLeast"/>
    </w:pPr>
    <w:rPr>
      <w:rFonts w:ascii="Arial" w:hAnsi="Arial"/>
      <w:b/>
      <w:sz w:val="17"/>
      <w:szCs w:val="17"/>
    </w:rPr>
  </w:style>
  <w:style w:type="character" w:customStyle="1" w:styleId="Standard85M10Zchn">
    <w:name w:val="Standard 8.5M10 Zchn"/>
    <w:basedOn w:val="Absatz-Standardschriftart"/>
    <w:link w:val="Standard85M10"/>
    <w:rsid w:val="00116E76"/>
    <w:rPr>
      <w:rFonts w:ascii="Arial" w:hAnsi="Arial"/>
      <w:b/>
      <w:sz w:val="17"/>
      <w:szCs w:val="17"/>
    </w:rPr>
  </w:style>
  <w:style w:type="character" w:styleId="Platzhaltertext">
    <w:name w:val="Placeholder Text"/>
    <w:basedOn w:val="Absatz-Standardschriftart"/>
    <w:uiPriority w:val="99"/>
    <w:semiHidden/>
    <w:rsid w:val="00406ABB"/>
    <w:rPr>
      <w:color w:val="808080"/>
    </w:rPr>
  </w:style>
  <w:style w:type="paragraph" w:customStyle="1" w:styleId="Tabelle85M10V30">
    <w:name w:val="Tabelle 8.5M10 + V3"/>
    <w:rsid w:val="007356DD"/>
    <w:pPr>
      <w:spacing w:before="60" w:line="200" w:lineRule="atLeast"/>
    </w:pPr>
    <w:rPr>
      <w:rFonts w:ascii="Arial" w:hAnsi="Arial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HBGEN\Desktop\BKP_292_Selbstdeklaration_Bauingenieu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421577-700C-4498-BA5D-4F8022A500C0}"/>
      </w:docPartPr>
      <w:docPartBody>
        <w:p w:rsidR="0005749E" w:rsidRDefault="00DB4FC1">
          <w:r w:rsidRPr="003226A8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Fett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FC1"/>
    <w:rsid w:val="0005749E"/>
    <w:rsid w:val="000A1142"/>
    <w:rsid w:val="00A24D5B"/>
    <w:rsid w:val="00DB4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B4FC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BE7EBFF8735A4CB346FD1165BD02C8" ma:contentTypeVersion="20" ma:contentTypeDescription="Ein neues Dokument erstellen." ma:contentTypeScope="" ma:versionID="78139feb550b07599aa96c672eb733ec">
  <xsd:schema xmlns:xsd="http://www.w3.org/2001/XMLSchema" xmlns:xs="http://www.w3.org/2001/XMLSchema" xmlns:p="http://schemas.microsoft.com/office/2006/metadata/properties" xmlns:ns2="aa602739-3ce3-487b-a54c-19206634b41f" xmlns:ns3="0665e933-8fbd-467f-a9ed-bff2921aac95" targetNamespace="http://schemas.microsoft.com/office/2006/metadata/properties" ma:root="true" ma:fieldsID="845e59710f8b38f3745cafe995e035ab" ns2:_="" ns3:_="">
    <xsd:import namespace="aa602739-3ce3-487b-a54c-19206634b41f"/>
    <xsd:import namespace="0665e933-8fbd-467f-a9ed-bff2921aac95"/>
    <xsd:element name="properties">
      <xsd:complexType>
        <xsd:sequence>
          <xsd:element name="documentManagement">
            <xsd:complexType>
              <xsd:all>
                <xsd:element ref="ns2:Register"/>
                <xsd:element ref="ns2:Unterregister" minOccurs="0"/>
                <xsd:element ref="ns2:Nr_x002e_" minOccurs="0"/>
                <xsd:element ref="ns2:Nr_x002e__x0020_neu"/>
                <xsd:element ref="ns2:Datum"/>
                <xsd:element ref="ns2:Stichwort" minOccurs="0"/>
                <xsd:element ref="ns2:Prozess_x002d_Nr_x002e_"/>
                <xsd:element ref="ns2:Dok_x002e__x0020_Art"/>
                <xsd:element ref="ns2:Eigner"/>
                <xsd:element ref="ns2:Archiv" minOccurs="0"/>
                <xsd:element ref="ns2:Archivdauer"/>
                <xsd:element ref="ns2:Internet" minOccurs="0"/>
                <xsd:element ref="ns2:Internetadresse" minOccurs="0"/>
                <xsd:element ref="ns2:DA"/>
                <xsd:element ref="ns2:Ablage_x002d_Nr_x002e_" minOccurs="0"/>
                <xsd:element ref="ns2:Vorlage_x002d_Nr_x002e_" minOccurs="0"/>
                <xsd:element ref="ns2:Intern_x0020_AHB" minOccurs="0"/>
                <xsd:element ref="ns3:_dlc_DocId" minOccurs="0"/>
                <xsd:element ref="ns3:_dlc_DocIdUrl" minOccurs="0"/>
                <xsd:element ref="ns3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602739-3ce3-487b-a54c-19206634b41f" elementFormDefault="qualified">
    <xsd:import namespace="http://schemas.microsoft.com/office/2006/documentManagement/types"/>
    <xsd:import namespace="http://schemas.microsoft.com/office/infopath/2007/PartnerControls"/>
    <xsd:element name="Register" ma:index="1" ma:displayName="Register" ma:default="01 Organisation + Personal" ma:format="Dropdown" ma:internalName="Register">
      <xsd:simpleType>
        <xsd:restriction base="dms:Choice">
          <xsd:enumeration value="01 Organisation + Personal"/>
          <xsd:enumeration value="02 Management-System"/>
          <xsd:enumeration value="03 Kommunikation"/>
          <xsd:enumeration value="04 Grafikvorlagen, Ordnerrücken"/>
          <xsd:enumeration value="05 Kredite, Weisungen, Verfügungen"/>
          <xsd:enumeration value="06 Leistung + Honorar AHB"/>
          <xsd:enumeration value="07 Strat. Planungen, Vorstudien"/>
          <xsd:enumeration value="08 Planerwahl und Wettbewerbe"/>
          <xsd:enumeration value="09 Projekt-Organisation"/>
          <xsd:enumeration value="10 Projekt-Ablauf"/>
          <xsd:enumeration value="11 Submissions-, Zahlungswesen"/>
          <xsd:enumeration value="12 Bauwerkdokumentation"/>
          <xsd:enumeration value="13 CAD, Archivierung"/>
          <xsd:enumeration value="14 Energie- und Gebäudetechnik"/>
          <xsd:enumeration value="15 Honorar-, Vertragswesen"/>
          <xsd:enumeration value="16 Ingenieurwesen"/>
          <xsd:enumeration value="17 Kunst und Bau"/>
          <xsd:enumeration value="18 Nachhaltiges Bauen"/>
          <xsd:enumeration value="19 Projektoekonomie"/>
          <xsd:enumeration value="20 Weitere Fachthemen"/>
        </xsd:restriction>
      </xsd:simpleType>
    </xsd:element>
    <xsd:element name="Unterregister" ma:index="2" nillable="true" ma:displayName="Unterregister" ma:internalName="Unterregister">
      <xsd:simpleType>
        <xsd:restriction base="dms:Text">
          <xsd:maxLength value="255"/>
        </xsd:restriction>
      </xsd:simpleType>
    </xsd:element>
    <xsd:element name="Nr_x002e_" ma:index="3" nillable="true" ma:displayName="Nr." ma:internalName="Nr_x002e_">
      <xsd:simpleType>
        <xsd:restriction base="dms:Text">
          <xsd:maxLength value="255"/>
        </xsd:restriction>
      </xsd:simpleType>
    </xsd:element>
    <xsd:element name="Nr_x002e__x0020_neu" ma:index="4" ma:displayName="Nr. neu" ma:internalName="Nr_x002e__x0020_neu">
      <xsd:simpleType>
        <xsd:restriction base="dms:Text">
          <xsd:maxLength value="255"/>
        </xsd:restriction>
      </xsd:simpleType>
    </xsd:element>
    <xsd:element name="Datum" ma:index="5" ma:displayName="Datum" ma:format="DateOnly" ma:internalName="Datum">
      <xsd:simpleType>
        <xsd:restriction base="dms:DateTime"/>
      </xsd:simpleType>
    </xsd:element>
    <xsd:element name="Stichwort" ma:index="7" nillable="true" ma:displayName="Stichwort" ma:internalName="Stichwort">
      <xsd:simpleType>
        <xsd:restriction base="dms:Text">
          <xsd:maxLength value="255"/>
        </xsd:restriction>
      </xsd:simpleType>
    </xsd:element>
    <xsd:element name="Prozess_x002d_Nr_x002e_" ma:index="8" ma:displayName="Prozess" ma:description="Beispiel: P21, P22_" ma:internalName="Prozess_x002d_Nr_x002e_">
      <xsd:simpleType>
        <xsd:restriction base="dms:Text">
          <xsd:maxLength value="25"/>
        </xsd:restriction>
      </xsd:simpleType>
    </xsd:element>
    <xsd:element name="Dok_x002e__x0020_Art" ma:index="9" ma:displayName="Dok. Art" ma:default="Checkliste" ma:format="Dropdown" ma:internalName="Dok_x002e__x0020_Art">
      <xsd:simpleType>
        <xsd:restriction base="dms:Choice">
          <xsd:enumeration value="Checkliste"/>
          <xsd:enumeration value="Extern"/>
          <xsd:enumeration value="Information"/>
          <xsd:enumeration value="Link (Adresse)"/>
          <xsd:enumeration value="Merkblatt"/>
          <xsd:enumeration value="Richtlinie"/>
          <xsd:enumeration value="Tabelle"/>
          <xsd:enumeration value="Vorlage"/>
        </xsd:restriction>
      </xsd:simpleType>
    </xsd:element>
    <xsd:element name="Eigner" ma:index="10" ma:displayName="Eigner" ma:list="UserInfo" ma:SharePointGroup="0" ma:internalName="Eig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rchiv" ma:index="11" nillable="true" ma:displayName="Archiv" ma:default="0" ma:internalName="Archiv">
      <xsd:simpleType>
        <xsd:restriction base="dms:Boolean"/>
      </xsd:simpleType>
    </xsd:element>
    <xsd:element name="Archivdauer" ma:index="12" ma:displayName="Archivdauer" ma:default="10" ma:description="in Jahren, wenn nicht bekannt = 10" ma:internalName="Archivdauer">
      <xsd:simpleType>
        <xsd:restriction base="dms:Text">
          <xsd:maxLength value="2"/>
        </xsd:restriction>
      </xsd:simpleType>
    </xsd:element>
    <xsd:element name="Internet" ma:index="13" nillable="true" ma:displayName="Internet" ma:default="0" ma:internalName="Internet">
      <xsd:simpleType>
        <xsd:restriction base="dms:Boolean"/>
      </xsd:simpleType>
    </xsd:element>
    <xsd:element name="Internetadresse" ma:index="14" nillable="true" ma:displayName="Internetadresse" ma:format="Hyperlink" ma:internalName="Internetadres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DA" ma:index="15" ma:displayName="DA" ma:default="AHB" ma:format="Dropdown" ma:internalName="DA">
      <xsd:simpleType>
        <xsd:restriction base="dms:Choice">
          <xsd:enumeration value="AfB"/>
          <xsd:enumeration value="AfS"/>
          <xsd:enumeration value="AHB"/>
          <xsd:enumeration value="DS"/>
          <xsd:enumeration value="IMMO"/>
        </xsd:restriction>
      </xsd:simpleType>
    </xsd:element>
    <xsd:element name="Ablage_x002d_Nr_x002e_" ma:index="16" nillable="true" ma:displayName="Ablage-Nr." ma:internalName="Ablage_x002d_Nr_x002e_">
      <xsd:simpleType>
        <xsd:restriction base="dms:Text">
          <xsd:maxLength value="255"/>
        </xsd:restriction>
      </xsd:simpleType>
    </xsd:element>
    <xsd:element name="Vorlage_x002d_Nr_x002e_" ma:index="17" nillable="true" ma:displayName="Vorlage-Nr." ma:internalName="Vorlage_x002d_Nr_x002e_">
      <xsd:simpleType>
        <xsd:restriction base="dms:Text">
          <xsd:maxLength value="255"/>
        </xsd:restriction>
      </xsd:simpleType>
    </xsd:element>
    <xsd:element name="Intern_x0020_AHB" ma:index="18" nillable="true" ma:displayName="Intern AHB" ma:default="0" ma:internalName="Intern_x0020_AHB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65e933-8fbd-467f-a9ed-bff2921aac95" elementFormDefault="qualified">
    <xsd:import namespace="http://schemas.microsoft.com/office/2006/documentManagement/types"/>
    <xsd:import namespace="http://schemas.microsoft.com/office/infopath/2007/PartnerControls"/>
    <xsd:element name="_dlc_DocId" ma:index="25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26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7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9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1" ma:displayName="Inhaltstyp"/>
        <xsd:element ref="dc:title" minOccurs="0" maxOccurs="1" ma:index="6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Register xmlns="aa602739-3ce3-487b-a54c-19206634b41f">08 Planerwahl und Wettbewerbe</Register>
    <Eigner xmlns="aa602739-3ce3-487b-a54c-19206634b41f">
      <UserInfo>
        <DisplayName>Odermatt Irene (AHB)</DisplayName>
        <AccountId>9498</AccountId>
        <AccountType/>
      </UserInfo>
    </Eigner>
    <Archiv xmlns="aa602739-3ce3-487b-a54c-19206634b41f">false</Archiv>
    <Datum xmlns="aa602739-3ce3-487b-a54c-19206634b41f">2021-11-11T23:00:00+00:00</Datum>
    <Archivdauer xmlns="aa602739-3ce3-487b-a54c-19206634b41f">10</Archivdauer>
    <Internet xmlns="aa602739-3ce3-487b-a54c-19206634b41f">false</Internet>
    <Unterregister xmlns="aa602739-3ce3-487b-a54c-19206634b41f">08.1 Planerwahl</Unterregister>
    <Stichwort xmlns="aa602739-3ce3-487b-a54c-19206634b41f">Selbstdeklaration</Stichwort>
    <DA xmlns="aa602739-3ce3-487b-a54c-19206634b41f">AHB</DA>
    <Ablage_x002d_Nr_x002e_ xmlns="aa602739-3ce3-487b-a54c-19206634b41f" xsi:nil="true"/>
    <Nr_x002e_ xmlns="aa602739-3ce3-487b-a54c-19206634b41f" xsi:nil="true"/>
    <Vorlage_x002d_Nr_x002e_ xmlns="aa602739-3ce3-487b-a54c-19206634b41f" xsi:nil="true"/>
    <Internetadresse xmlns="aa602739-3ce3-487b-a54c-19206634b41f">
      <Url xsi:nil="true"/>
      <Description xsi:nil="true"/>
    </Internetadresse>
    <Dok_x002e__x0020_Art xmlns="aa602739-3ce3-487b-a54c-19206634b41f">Vorlage</Dok_x002e__x0020_Art>
    <Intern_x0020_AHB xmlns="aa602739-3ce3-487b-a54c-19206634b41f">false</Intern_x0020_AHB>
    <Nr_x002e__x0020_neu xmlns="aa602739-3ce3-487b-a54c-19206634b41f">232</Nr_x002e__x0020_neu>
    <Prozess_x002d_Nr_x002e_ xmlns="aa602739-3ce3-487b-a54c-19206634b41f">P22</Prozess_x002d_Nr_x002e_>
    <_dlc_DocId xmlns="0665e933-8fbd-467f-a9ed-bff2921aac95">HBDWF-52-750</_dlc_DocId>
    <_dlc_DocIdUrl xmlns="0665e933-8fbd-467f-a9ed-bff2921aac95">
      <Url>http://wf.hbd.intra.stzh.ch/ahb-m-system/_layouts/15/DocIdRedir.aspx?ID=HBDWF-52-750</Url>
      <Description>HBDWF-52-750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922DB-2BB1-4CF6-9AC0-355537A007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1D5CF9-2812-4DAA-9F09-59C048FBA2B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9C82F92-7E05-4841-8DF3-0427D796C7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602739-3ce3-487b-a54c-19206634b41f"/>
    <ds:schemaRef ds:uri="0665e933-8fbd-467f-a9ed-bff2921aac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CFE2DD-2F27-426C-B40F-254401CBB160}">
  <ds:schemaRefs>
    <ds:schemaRef ds:uri="http://schemas.microsoft.com/office/2006/metadata/properties"/>
    <ds:schemaRef ds:uri="aa602739-3ce3-487b-a54c-19206634b41f"/>
    <ds:schemaRef ds:uri="0665e933-8fbd-467f-a9ed-bff2921aac95"/>
  </ds:schemaRefs>
</ds:datastoreItem>
</file>

<file path=customXml/itemProps5.xml><?xml version="1.0" encoding="utf-8"?>
<ds:datastoreItem xmlns:ds="http://schemas.openxmlformats.org/officeDocument/2006/customXml" ds:itemID="{5BF33DE4-3259-47CF-8681-A6CE2F2C6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BKP_292_Selbstdeklaration_Bauingenieur.dotx</Template>
  <TotalTime>0</TotalTime>
  <Pages>4</Pages>
  <Words>625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Vorlage_Selbstdeklaration_BKP_291BM_Baumanagement_separat</vt:lpstr>
    </vt:vector>
  </TitlesOfParts>
  <Manager/>
  <Company>Stadt Zürich Amt für Hochbauten</Company>
  <LinksUpToDate>false</LinksUpToDate>
  <CharactersWithSpaces>4557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Vorlage_Selbstdeklaration_BKP_291BM_Baumanagement_separat</dc:title>
  <dc:subject>12.11.2021/</dc:subject>
  <dc:creator>Odermatt Irene (AHB)</dc:creator>
  <cp:keywords>November 2021</cp:keywords>
  <dc:description>M-System Nr. 232</dc:description>
  <cp:lastModifiedBy>Odermatt Irene (AHB)</cp:lastModifiedBy>
  <cp:revision>14</cp:revision>
  <cp:lastPrinted>2021-09-30T13:31:00Z</cp:lastPrinted>
  <dcterms:created xsi:type="dcterms:W3CDTF">2021-12-03T13:24:00Z</dcterms:created>
  <dcterms:modified xsi:type="dcterms:W3CDTF">2022-01-27T15:00:00Z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">
    <vt:lpwstr>Eliane Bucher</vt:lpwstr>
  </property>
  <property fmtid="{D5CDD505-2E9C-101B-9397-08002B2CF9AE}" pid="3" name="Version">
    <vt:lpwstr>Juni 2014</vt:lpwstr>
  </property>
  <property fmtid="{D5CDD505-2E9C-101B-9397-08002B2CF9AE}" pid="4" name="ContentTypeId">
    <vt:lpwstr>0x010100FCBE7EBFF8735A4CB346FD1165BD02C8</vt:lpwstr>
  </property>
  <property fmtid="{D5CDD505-2E9C-101B-9397-08002B2CF9AE}" pid="5" name="Order">
    <vt:r8>116200</vt:r8>
  </property>
  <property fmtid="{D5CDD505-2E9C-101B-9397-08002B2CF9AE}" pid="6" name="xd_ProgID">
    <vt:lpwstr/>
  </property>
  <property fmtid="{D5CDD505-2E9C-101B-9397-08002B2CF9AE}" pid="7" name="TemplateUrl">
    <vt:lpwstr/>
  </property>
  <property fmtid="{D5CDD505-2E9C-101B-9397-08002B2CF9AE}" pid="8" name="_dlc_DocIdItemGuid">
    <vt:lpwstr>db0f1ff7-8958-4ed2-9edd-2a76e2f6170b</vt:lpwstr>
  </property>
</Properties>
</file>