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7C388" w14:textId="270AB0A5" w:rsidR="00782413" w:rsidRPr="00A53F26" w:rsidRDefault="00D76787" w:rsidP="00782413">
      <w:pPr>
        <w:pStyle w:val="Titel1"/>
        <w:tabs>
          <w:tab w:val="clear" w:pos="4536"/>
        </w:tabs>
        <w:spacing w:before="200" w:after="360"/>
        <w:jc w:val="left"/>
        <w:rPr>
          <w:rFonts w:cs="Arial"/>
          <w:spacing w:val="3"/>
        </w:rPr>
      </w:pPr>
      <w:r>
        <w:rPr>
          <w:rFonts w:cs="Arial"/>
          <w:spacing w:val="3"/>
        </w:rPr>
        <w:t>Teilnahmeantrag</w:t>
      </w:r>
    </w:p>
    <w:tbl>
      <w:tblPr>
        <w:tblW w:w="0" w:type="auto"/>
        <w:tblCellMar>
          <w:top w:w="142" w:type="dxa"/>
          <w:left w:w="0" w:type="dxa"/>
          <w:bottom w:w="142" w:type="dxa"/>
          <w:right w:w="0" w:type="dxa"/>
        </w:tblCellMar>
        <w:tblLook w:val="00A0" w:firstRow="1" w:lastRow="0" w:firstColumn="1" w:lastColumn="0" w:noHBand="0" w:noVBand="0"/>
      </w:tblPr>
      <w:tblGrid>
        <w:gridCol w:w="3783"/>
        <w:gridCol w:w="5288"/>
      </w:tblGrid>
      <w:tr w:rsidR="00782413" w:rsidRPr="000F700C" w14:paraId="1C205B65" w14:textId="77777777">
        <w:tc>
          <w:tcPr>
            <w:tcW w:w="3788" w:type="dxa"/>
            <w:shd w:val="clear" w:color="auto" w:fill="auto"/>
          </w:tcPr>
          <w:p w14:paraId="3405285A" w14:textId="77777777" w:rsidR="00782413" w:rsidRPr="007E58AF" w:rsidRDefault="00782413" w:rsidP="00782413">
            <w:pPr>
              <w:pStyle w:val="Titel2"/>
              <w:spacing w:before="0" w:after="0"/>
              <w:rPr>
                <w:rFonts w:cs="Arial"/>
                <w:spacing w:val="3"/>
              </w:rPr>
            </w:pPr>
            <w:r w:rsidRPr="007E58AF">
              <w:rPr>
                <w:spacing w:val="3"/>
                <w:sz w:val="20"/>
              </w:rPr>
              <w:t>Projektbezeichnung</w:t>
            </w:r>
          </w:p>
        </w:tc>
        <w:tc>
          <w:tcPr>
            <w:tcW w:w="5299" w:type="dxa"/>
            <w:shd w:val="clear" w:color="auto" w:fill="auto"/>
          </w:tcPr>
          <w:p w14:paraId="77F20E6D" w14:textId="46D3A504" w:rsidR="00C02F8A" w:rsidRPr="00E421A2" w:rsidRDefault="00D76787" w:rsidP="00C02F8A">
            <w:pPr>
              <w:pStyle w:val="Blocktext"/>
              <w:spacing w:line="360" w:lineRule="auto"/>
              <w:ind w:left="0"/>
              <w:rPr>
                <w:spacing w:val="3"/>
                <w:sz w:val="20"/>
              </w:rPr>
            </w:pPr>
            <w:r>
              <w:rPr>
                <w:spacing w:val="3"/>
                <w:sz w:val="20"/>
              </w:rPr>
              <w:t>Räumliche Entwicklung</w:t>
            </w:r>
            <w:r w:rsidR="00E421A2">
              <w:rPr>
                <w:spacing w:val="3"/>
                <w:sz w:val="20"/>
              </w:rPr>
              <w:t xml:space="preserve"> Zentrum Erstfeld</w:t>
            </w:r>
          </w:p>
        </w:tc>
      </w:tr>
      <w:tr w:rsidR="00782413" w:rsidRPr="007E58AF" w14:paraId="5AB5E232" w14:textId="77777777">
        <w:tc>
          <w:tcPr>
            <w:tcW w:w="3788" w:type="dxa"/>
            <w:shd w:val="clear" w:color="auto" w:fill="auto"/>
          </w:tcPr>
          <w:p w14:paraId="205EE578" w14:textId="77777777" w:rsidR="00782413" w:rsidRPr="007E58AF" w:rsidRDefault="00782413" w:rsidP="00782413">
            <w:pPr>
              <w:pStyle w:val="Titel2"/>
              <w:spacing w:before="0" w:after="0"/>
              <w:rPr>
                <w:rFonts w:cs="Arial"/>
                <w:spacing w:val="3"/>
              </w:rPr>
            </w:pPr>
            <w:r w:rsidRPr="007E58AF">
              <w:rPr>
                <w:spacing w:val="3"/>
                <w:sz w:val="20"/>
              </w:rPr>
              <w:t>Leistung</w:t>
            </w:r>
          </w:p>
        </w:tc>
        <w:tc>
          <w:tcPr>
            <w:tcW w:w="5299" w:type="dxa"/>
            <w:shd w:val="clear" w:color="auto" w:fill="auto"/>
          </w:tcPr>
          <w:p w14:paraId="7395F3C6" w14:textId="3537E0F4" w:rsidR="00782413" w:rsidRPr="001F24F2" w:rsidRDefault="00E421A2" w:rsidP="001F24F2">
            <w:pPr>
              <w:pStyle w:val="Titel2"/>
              <w:spacing w:before="0" w:after="0"/>
              <w:rPr>
                <w:spacing w:val="3"/>
                <w:sz w:val="20"/>
                <w:lang w:val="de-DE"/>
              </w:rPr>
            </w:pPr>
            <w:r>
              <w:rPr>
                <w:spacing w:val="3"/>
                <w:sz w:val="20"/>
              </w:rPr>
              <w:t>Testplanung</w:t>
            </w:r>
            <w:r w:rsidR="00087065" w:rsidRPr="00087065">
              <w:rPr>
                <w:spacing w:val="3"/>
                <w:sz w:val="20"/>
              </w:rPr>
              <w:t xml:space="preserve"> mit Präqualifikation</w:t>
            </w:r>
          </w:p>
        </w:tc>
      </w:tr>
      <w:tr w:rsidR="00782413" w:rsidRPr="007E58AF" w14:paraId="75D0C9FE" w14:textId="77777777">
        <w:tc>
          <w:tcPr>
            <w:tcW w:w="3788" w:type="dxa"/>
            <w:shd w:val="clear" w:color="auto" w:fill="auto"/>
          </w:tcPr>
          <w:p w14:paraId="0EB38E54" w14:textId="3E14C84E" w:rsidR="00782413" w:rsidRPr="007E58AF" w:rsidRDefault="00782413" w:rsidP="00782413">
            <w:pPr>
              <w:pStyle w:val="Titel2"/>
              <w:spacing w:before="0" w:after="0"/>
              <w:rPr>
                <w:rFonts w:cs="Arial"/>
                <w:spacing w:val="3"/>
              </w:rPr>
            </w:pPr>
            <w:r w:rsidRPr="007E58AF">
              <w:rPr>
                <w:spacing w:val="3"/>
                <w:sz w:val="20"/>
              </w:rPr>
              <w:t>Eingabefrist de</w:t>
            </w:r>
            <w:r w:rsidR="00D76787">
              <w:rPr>
                <w:spacing w:val="3"/>
                <w:sz w:val="20"/>
              </w:rPr>
              <w:t>s</w:t>
            </w:r>
            <w:r w:rsidRPr="007E58AF">
              <w:rPr>
                <w:spacing w:val="3"/>
                <w:sz w:val="20"/>
              </w:rPr>
              <w:t xml:space="preserve"> </w:t>
            </w:r>
            <w:r w:rsidR="00D76787">
              <w:rPr>
                <w:spacing w:val="3"/>
                <w:sz w:val="20"/>
              </w:rPr>
              <w:t>Teilnahmeantrags</w:t>
            </w:r>
            <w:r w:rsidRPr="007E58AF">
              <w:rPr>
                <w:spacing w:val="3"/>
                <w:sz w:val="20"/>
              </w:rPr>
              <w:t xml:space="preserve"> </w:t>
            </w:r>
          </w:p>
        </w:tc>
        <w:tc>
          <w:tcPr>
            <w:tcW w:w="5299" w:type="dxa"/>
            <w:shd w:val="clear" w:color="auto" w:fill="auto"/>
          </w:tcPr>
          <w:p w14:paraId="1967F127" w14:textId="6761A109" w:rsidR="00782413" w:rsidRPr="00D76787" w:rsidRDefault="00146ADD" w:rsidP="00782413">
            <w:pPr>
              <w:pStyle w:val="Standard9"/>
              <w:ind w:right="141"/>
              <w:rPr>
                <w:spacing w:val="3"/>
                <w:sz w:val="20"/>
              </w:rPr>
            </w:pPr>
            <w:r w:rsidRPr="00D76787">
              <w:rPr>
                <w:b/>
                <w:spacing w:val="3"/>
                <w:sz w:val="20"/>
              </w:rPr>
              <w:t>2</w:t>
            </w:r>
            <w:r w:rsidR="002F55AD" w:rsidRPr="00D76787">
              <w:rPr>
                <w:b/>
                <w:spacing w:val="3"/>
                <w:sz w:val="20"/>
              </w:rPr>
              <w:t>3</w:t>
            </w:r>
            <w:r w:rsidR="00577D07" w:rsidRPr="00D76787">
              <w:rPr>
                <w:b/>
                <w:spacing w:val="3"/>
                <w:sz w:val="20"/>
              </w:rPr>
              <w:t xml:space="preserve">. </w:t>
            </w:r>
            <w:r w:rsidR="00E421A2" w:rsidRPr="00D76787">
              <w:rPr>
                <w:b/>
                <w:spacing w:val="3"/>
                <w:sz w:val="20"/>
              </w:rPr>
              <w:t>Februar</w:t>
            </w:r>
            <w:r w:rsidR="00164F61" w:rsidRPr="00D76787">
              <w:rPr>
                <w:b/>
                <w:spacing w:val="3"/>
                <w:sz w:val="20"/>
              </w:rPr>
              <w:t xml:space="preserve"> 20</w:t>
            </w:r>
            <w:r w:rsidR="003C6BD5" w:rsidRPr="00D76787">
              <w:rPr>
                <w:b/>
                <w:spacing w:val="3"/>
                <w:sz w:val="20"/>
              </w:rPr>
              <w:t>2</w:t>
            </w:r>
            <w:r w:rsidR="00E421A2" w:rsidRPr="00D76787">
              <w:rPr>
                <w:b/>
                <w:spacing w:val="3"/>
                <w:sz w:val="20"/>
              </w:rPr>
              <w:t>2</w:t>
            </w:r>
            <w:r w:rsidR="00782413" w:rsidRPr="00D76787">
              <w:rPr>
                <w:spacing w:val="3"/>
                <w:sz w:val="20"/>
              </w:rPr>
              <w:br/>
            </w:r>
            <w:r w:rsidR="00D76787" w:rsidRPr="00D76787">
              <w:rPr>
                <w:spacing w:val="3"/>
                <w:sz w:val="20"/>
              </w:rPr>
              <w:t>Der Poststempel ist massgebend</w:t>
            </w:r>
          </w:p>
          <w:p w14:paraId="439B2754" w14:textId="77777777" w:rsidR="00782413" w:rsidRPr="00D76787" w:rsidRDefault="00782413" w:rsidP="00782413">
            <w:pPr>
              <w:pStyle w:val="Standard9"/>
              <w:ind w:right="141"/>
              <w:rPr>
                <w:spacing w:val="3"/>
                <w:sz w:val="20"/>
              </w:rPr>
            </w:pPr>
          </w:p>
          <w:p w14:paraId="4018F441" w14:textId="28ED49DD" w:rsidR="00B32E5A" w:rsidRPr="00D76787" w:rsidRDefault="00765211" w:rsidP="00577D07">
            <w:pPr>
              <w:pStyle w:val="Titel2"/>
              <w:spacing w:before="0" w:after="0"/>
              <w:rPr>
                <w:b w:val="0"/>
                <w:spacing w:val="3"/>
                <w:sz w:val="20"/>
              </w:rPr>
            </w:pPr>
            <w:r w:rsidRPr="00D76787">
              <w:rPr>
                <w:b w:val="0"/>
                <w:spacing w:val="3"/>
                <w:sz w:val="20"/>
              </w:rPr>
              <w:t>An:</w:t>
            </w:r>
          </w:p>
          <w:p w14:paraId="3240AA44" w14:textId="12BA75EA" w:rsidR="00782413" w:rsidRPr="0035385B" w:rsidRDefault="00D76787" w:rsidP="00B32E5A">
            <w:pPr>
              <w:pStyle w:val="Titel2"/>
              <w:spacing w:before="0" w:after="0"/>
              <w:rPr>
                <w:b w:val="0"/>
                <w:spacing w:val="3"/>
                <w:sz w:val="20"/>
              </w:rPr>
            </w:pPr>
            <w:r>
              <w:rPr>
                <w:b w:val="0"/>
                <w:spacing w:val="3"/>
                <w:sz w:val="20"/>
              </w:rPr>
              <w:t xml:space="preserve">Gemeinde </w:t>
            </w:r>
            <w:r w:rsidR="002F55AD">
              <w:rPr>
                <w:b w:val="0"/>
                <w:spacing w:val="3"/>
                <w:sz w:val="20"/>
              </w:rPr>
              <w:t>Erstfeld</w:t>
            </w:r>
            <w:r>
              <w:rPr>
                <w:b w:val="0"/>
                <w:spacing w:val="3"/>
                <w:sz w:val="20"/>
              </w:rPr>
              <w:t xml:space="preserve">, Bauamt, </w:t>
            </w:r>
            <w:r w:rsidR="00B44F7B">
              <w:rPr>
                <w:b w:val="0"/>
                <w:spacing w:val="3"/>
                <w:sz w:val="20"/>
              </w:rPr>
              <w:t xml:space="preserve">zu </w:t>
            </w:r>
            <w:proofErr w:type="spellStart"/>
            <w:r w:rsidR="00B44F7B">
              <w:rPr>
                <w:b w:val="0"/>
                <w:spacing w:val="3"/>
                <w:sz w:val="20"/>
              </w:rPr>
              <w:t>Hdn</w:t>
            </w:r>
            <w:proofErr w:type="spellEnd"/>
            <w:r w:rsidR="00B44F7B">
              <w:rPr>
                <w:b w:val="0"/>
                <w:spacing w:val="3"/>
                <w:sz w:val="20"/>
              </w:rPr>
              <w:t xml:space="preserve">. </w:t>
            </w:r>
            <w:bookmarkStart w:id="0" w:name="_GoBack"/>
            <w:bookmarkEnd w:id="0"/>
            <w:r>
              <w:rPr>
                <w:b w:val="0"/>
                <w:spacing w:val="3"/>
                <w:sz w:val="20"/>
              </w:rPr>
              <w:t xml:space="preserve">Simon Baumann, </w:t>
            </w:r>
            <w:r>
              <w:rPr>
                <w:b w:val="0"/>
                <w:spacing w:val="3"/>
                <w:sz w:val="20"/>
              </w:rPr>
              <w:br/>
            </w:r>
            <w:r w:rsidR="004F1693">
              <w:rPr>
                <w:b w:val="0"/>
                <w:spacing w:val="3"/>
                <w:sz w:val="20"/>
              </w:rPr>
              <w:t xml:space="preserve">Gotthardstrasse 99, </w:t>
            </w:r>
            <w:r>
              <w:rPr>
                <w:b w:val="0"/>
                <w:spacing w:val="3"/>
                <w:sz w:val="20"/>
              </w:rPr>
              <w:t>Postfach 68, 6472 Erstfeld</w:t>
            </w:r>
          </w:p>
        </w:tc>
      </w:tr>
    </w:tbl>
    <w:p w14:paraId="65E20690" w14:textId="318ABD85" w:rsidR="00782413" w:rsidRPr="00217E3A" w:rsidRDefault="00782413" w:rsidP="00782413"/>
    <w:p w14:paraId="79C482F1" w14:textId="392153FF" w:rsidR="00782413" w:rsidRDefault="00782413" w:rsidP="008412D8">
      <w:pPr>
        <w:spacing w:after="80" w:line="240" w:lineRule="exact"/>
        <w:rPr>
          <w:rFonts w:cs="Arial"/>
          <w:spacing w:val="3"/>
        </w:rPr>
      </w:pPr>
    </w:p>
    <w:p w14:paraId="2F129CC3" w14:textId="36F95593" w:rsidR="009D6FCA" w:rsidRDefault="009D6FCA" w:rsidP="009D6FCA">
      <w:pPr>
        <w:pStyle w:val="1"/>
        <w:numPr>
          <w:ilvl w:val="0"/>
          <w:numId w:val="0"/>
        </w:numPr>
        <w:ind w:left="432" w:hanging="432"/>
      </w:pPr>
      <w:r>
        <w:t>Angaben zum Planungsteam</w:t>
      </w:r>
    </w:p>
    <w:tbl>
      <w:tblPr>
        <w:tblW w:w="9072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72"/>
        <w:gridCol w:w="142"/>
        <w:gridCol w:w="6658"/>
      </w:tblGrid>
      <w:tr w:rsidR="00983A26" w:rsidRPr="007E58AF" w14:paraId="537A189E" w14:textId="2FDC851E" w:rsidTr="008A1463">
        <w:trPr>
          <w:trHeight w:val="340"/>
        </w:trPr>
        <w:tc>
          <w:tcPr>
            <w:tcW w:w="2272" w:type="dxa"/>
            <w:shd w:val="clear" w:color="auto" w:fill="FFFFFF" w:themeFill="background1"/>
            <w:vAlign w:val="center"/>
          </w:tcPr>
          <w:p w14:paraId="54A64A94" w14:textId="2CBBE7F0" w:rsidR="00983A26" w:rsidRPr="009D6FCA" w:rsidRDefault="00983A26" w:rsidP="00675ECB">
            <w:pPr>
              <w:pStyle w:val="Standard9"/>
              <w:spacing w:line="240" w:lineRule="exact"/>
              <w:rPr>
                <w:rFonts w:cs="Arial"/>
                <w:b/>
                <w:bCs/>
              </w:rPr>
            </w:pPr>
            <w:r w:rsidRPr="009D6FCA">
              <w:rPr>
                <w:rFonts w:cs="Arial"/>
                <w:b/>
                <w:bCs/>
              </w:rPr>
              <w:t xml:space="preserve">Fachdisziplin </w:t>
            </w: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0A87E6D6" w14:textId="77777777" w:rsidR="00983A26" w:rsidRPr="00554ACA" w:rsidRDefault="00983A26" w:rsidP="00675ECB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6658" w:type="dxa"/>
            <w:shd w:val="clear" w:color="auto" w:fill="FFFFFF" w:themeFill="background1"/>
            <w:vAlign w:val="center"/>
          </w:tcPr>
          <w:p w14:paraId="1AAF55C5" w14:textId="027597D7" w:rsidR="00983A26" w:rsidRPr="009D6FCA" w:rsidRDefault="00983A26" w:rsidP="00675ECB">
            <w:pPr>
              <w:pStyle w:val="Standard9"/>
              <w:spacing w:line="240" w:lineRule="exact"/>
              <w:rPr>
                <w:szCs w:val="18"/>
              </w:rPr>
            </w:pPr>
            <w:r w:rsidRPr="009D6FCA">
              <w:rPr>
                <w:rFonts w:cs="Arial"/>
                <w:b/>
                <w:bCs/>
              </w:rPr>
              <w:t>Büro</w:t>
            </w:r>
            <w:r>
              <w:rPr>
                <w:rFonts w:cs="Arial"/>
                <w:b/>
                <w:bCs/>
              </w:rPr>
              <w:t>name</w:t>
            </w:r>
            <w:r w:rsidR="008F3F79">
              <w:rPr>
                <w:rFonts w:cs="Arial"/>
                <w:b/>
                <w:bCs/>
              </w:rPr>
              <w:t>n</w:t>
            </w:r>
          </w:p>
        </w:tc>
      </w:tr>
      <w:tr w:rsidR="00983A26" w:rsidRPr="007E58AF" w14:paraId="7D2AA729" w14:textId="1DDEEBBC" w:rsidTr="008A1463">
        <w:trPr>
          <w:trHeight w:val="340"/>
        </w:trPr>
        <w:tc>
          <w:tcPr>
            <w:tcW w:w="2272" w:type="dxa"/>
            <w:vAlign w:val="center"/>
          </w:tcPr>
          <w:p w14:paraId="4CC78332" w14:textId="43A4A166" w:rsidR="00983A26" w:rsidRPr="00554ACA" w:rsidRDefault="00E421A2" w:rsidP="00675ECB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Ortsbild/</w:t>
            </w:r>
            <w:r w:rsidR="00983A26">
              <w:rPr>
                <w:rFonts w:cs="Arial"/>
              </w:rPr>
              <w:t>Architektur</w:t>
            </w:r>
          </w:p>
        </w:tc>
        <w:tc>
          <w:tcPr>
            <w:tcW w:w="142" w:type="dxa"/>
            <w:vAlign w:val="center"/>
          </w:tcPr>
          <w:p w14:paraId="1D00F633" w14:textId="77777777" w:rsidR="00983A26" w:rsidRPr="00554ACA" w:rsidRDefault="00983A26" w:rsidP="00675ECB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6658" w:type="dxa"/>
            <w:tcBorders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48F1BE9F" w14:textId="77777777" w:rsidR="00983A26" w:rsidRPr="00783283" w:rsidRDefault="00983A26" w:rsidP="00675ECB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983A26" w:rsidRPr="007E58AF" w14:paraId="5425F01B" w14:textId="69DEDE5A" w:rsidTr="00E421A2">
        <w:trPr>
          <w:trHeight w:val="340"/>
        </w:trPr>
        <w:tc>
          <w:tcPr>
            <w:tcW w:w="2272" w:type="dxa"/>
            <w:vAlign w:val="center"/>
          </w:tcPr>
          <w:p w14:paraId="233198F1" w14:textId="1E421CBF" w:rsidR="00983A26" w:rsidRPr="00554ACA" w:rsidRDefault="00E421A2" w:rsidP="00675ECB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Freiraum</w:t>
            </w:r>
          </w:p>
        </w:tc>
        <w:tc>
          <w:tcPr>
            <w:tcW w:w="142" w:type="dxa"/>
            <w:vAlign w:val="center"/>
          </w:tcPr>
          <w:p w14:paraId="40C50BF3" w14:textId="77777777" w:rsidR="00983A26" w:rsidRPr="00554ACA" w:rsidRDefault="00983A26" w:rsidP="00675ECB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665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62683E2B" w14:textId="77777777" w:rsidR="00983A26" w:rsidRPr="00783283" w:rsidRDefault="00983A26" w:rsidP="00675ECB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983A26" w:rsidRPr="007E58AF" w14:paraId="09C66BFC" w14:textId="2E635FDE" w:rsidTr="00E421A2">
        <w:trPr>
          <w:trHeight w:val="340"/>
        </w:trPr>
        <w:tc>
          <w:tcPr>
            <w:tcW w:w="2272" w:type="dxa"/>
            <w:vAlign w:val="center"/>
          </w:tcPr>
          <w:p w14:paraId="16B34DCE" w14:textId="54BE8613" w:rsidR="00983A26" w:rsidRPr="00554ACA" w:rsidRDefault="00E421A2" w:rsidP="00675ECB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Verkehr</w:t>
            </w:r>
          </w:p>
        </w:tc>
        <w:tc>
          <w:tcPr>
            <w:tcW w:w="142" w:type="dxa"/>
            <w:vAlign w:val="center"/>
          </w:tcPr>
          <w:p w14:paraId="77BCA5D5" w14:textId="77777777" w:rsidR="00983A26" w:rsidRPr="00554ACA" w:rsidRDefault="00983A26" w:rsidP="00675ECB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665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1B32DFF5" w14:textId="77777777" w:rsidR="00983A26" w:rsidRPr="00783283" w:rsidRDefault="00983A26" w:rsidP="00675ECB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983A26" w:rsidRPr="007E58AF" w14:paraId="1F1269C0" w14:textId="78DCBF5C" w:rsidTr="00E421A2">
        <w:trPr>
          <w:trHeight w:val="340"/>
        </w:trPr>
        <w:tc>
          <w:tcPr>
            <w:tcW w:w="2272" w:type="dxa"/>
            <w:vAlign w:val="center"/>
          </w:tcPr>
          <w:p w14:paraId="79B90BA2" w14:textId="3EB999C8" w:rsidR="00983A26" w:rsidRPr="00554ACA" w:rsidRDefault="00983A26" w:rsidP="00675ECB">
            <w:pPr>
              <w:pStyle w:val="Standard9"/>
              <w:spacing w:line="240" w:lineRule="exact"/>
            </w:pPr>
            <w:r>
              <w:rPr>
                <w:rFonts w:cs="Arial"/>
              </w:rPr>
              <w:t>…………………………..</w:t>
            </w:r>
          </w:p>
        </w:tc>
        <w:tc>
          <w:tcPr>
            <w:tcW w:w="142" w:type="dxa"/>
            <w:vAlign w:val="center"/>
          </w:tcPr>
          <w:p w14:paraId="4B0032F2" w14:textId="77777777" w:rsidR="00983A26" w:rsidRPr="00554ACA" w:rsidRDefault="00983A26" w:rsidP="00675ECB">
            <w:pPr>
              <w:pStyle w:val="Standard9"/>
              <w:spacing w:line="240" w:lineRule="exact"/>
            </w:pPr>
          </w:p>
        </w:tc>
        <w:tc>
          <w:tcPr>
            <w:tcW w:w="665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61AF59BC" w14:textId="77777777" w:rsidR="00983A26" w:rsidRPr="00783283" w:rsidRDefault="00983A26" w:rsidP="00675ECB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</w:tbl>
    <w:p w14:paraId="1D4DEEC0" w14:textId="3CAD6850" w:rsidR="007939F5" w:rsidRDefault="007939F5" w:rsidP="009D6FCA">
      <w:pPr>
        <w:pStyle w:val="berschrift2"/>
        <w:numPr>
          <w:ilvl w:val="0"/>
          <w:numId w:val="0"/>
        </w:numPr>
        <w:spacing w:before="120"/>
        <w:ind w:left="576" w:hanging="576"/>
        <w:rPr>
          <w:spacing w:val="3"/>
          <w:sz w:val="20"/>
          <w:szCs w:val="20"/>
        </w:rPr>
      </w:pPr>
    </w:p>
    <w:tbl>
      <w:tblPr>
        <w:tblW w:w="9072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72"/>
        <w:gridCol w:w="142"/>
        <w:gridCol w:w="6658"/>
      </w:tblGrid>
      <w:tr w:rsidR="007939F5" w:rsidRPr="007E58AF" w14:paraId="785AF4EC" w14:textId="77777777" w:rsidTr="002C3F02">
        <w:trPr>
          <w:trHeight w:val="340"/>
        </w:trPr>
        <w:tc>
          <w:tcPr>
            <w:tcW w:w="9072" w:type="dxa"/>
            <w:gridSpan w:val="3"/>
            <w:shd w:val="clear" w:color="auto" w:fill="FFFFFF" w:themeFill="background1"/>
            <w:vAlign w:val="center"/>
          </w:tcPr>
          <w:p w14:paraId="15ABBC13" w14:textId="1D3BB94E" w:rsidR="007939F5" w:rsidRPr="009D6FCA" w:rsidRDefault="007939F5" w:rsidP="00011FCE">
            <w:pPr>
              <w:pStyle w:val="Standard9"/>
              <w:spacing w:line="240" w:lineRule="exact"/>
              <w:rPr>
                <w:szCs w:val="18"/>
              </w:rPr>
            </w:pPr>
            <w:r>
              <w:rPr>
                <w:rFonts w:cs="Arial"/>
                <w:b/>
                <w:bCs/>
              </w:rPr>
              <w:t>Teamleitung, Kontaktbüro für Auftraggeberin</w:t>
            </w:r>
            <w:r w:rsidRPr="009D6FCA">
              <w:rPr>
                <w:rFonts w:cs="Arial"/>
                <w:b/>
                <w:bCs/>
              </w:rPr>
              <w:t xml:space="preserve"> </w:t>
            </w:r>
            <w:r w:rsidR="0079341A">
              <w:rPr>
                <w:rFonts w:cs="Arial"/>
                <w:b/>
                <w:bCs/>
              </w:rPr>
              <w:t>(inkl. Mailadresse)</w:t>
            </w:r>
          </w:p>
        </w:tc>
      </w:tr>
      <w:tr w:rsidR="007939F5" w:rsidRPr="007E58AF" w14:paraId="78586C2E" w14:textId="77777777" w:rsidTr="007939F5">
        <w:trPr>
          <w:trHeight w:val="340"/>
        </w:trPr>
        <w:tc>
          <w:tcPr>
            <w:tcW w:w="2272" w:type="dxa"/>
            <w:shd w:val="clear" w:color="auto" w:fill="FFFFFF" w:themeFill="background1"/>
            <w:vAlign w:val="center"/>
          </w:tcPr>
          <w:p w14:paraId="01DC1B7A" w14:textId="1DA68100" w:rsidR="007939F5" w:rsidRPr="007939F5" w:rsidRDefault="007939F5" w:rsidP="00011FCE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7416C3E6" w14:textId="77777777" w:rsidR="007939F5" w:rsidRPr="007939F5" w:rsidRDefault="007939F5" w:rsidP="00011FCE">
            <w:pPr>
              <w:pStyle w:val="Standard9"/>
              <w:spacing w:line="240" w:lineRule="exact"/>
            </w:pPr>
          </w:p>
        </w:tc>
        <w:tc>
          <w:tcPr>
            <w:tcW w:w="665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286651AF" w14:textId="6323BB0C" w:rsidR="00D76787" w:rsidRPr="009D6FCA" w:rsidRDefault="00D76787" w:rsidP="00011FCE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</w:tbl>
    <w:p w14:paraId="23969AFD" w14:textId="51CD10A5" w:rsidR="009D6FCA" w:rsidRPr="009D6FCA" w:rsidRDefault="009D6FCA" w:rsidP="009D6FCA">
      <w:pPr>
        <w:pStyle w:val="berschrift2"/>
        <w:numPr>
          <w:ilvl w:val="0"/>
          <w:numId w:val="0"/>
        </w:numPr>
        <w:spacing w:before="120"/>
        <w:ind w:left="576" w:hanging="576"/>
        <w:rPr>
          <w:spacing w:val="3"/>
          <w:sz w:val="20"/>
          <w:szCs w:val="20"/>
        </w:rPr>
      </w:pPr>
      <w:r w:rsidRPr="009D6FCA">
        <w:rPr>
          <w:spacing w:val="3"/>
          <w:sz w:val="20"/>
          <w:szCs w:val="20"/>
        </w:rPr>
        <w:t>Hinweis</w:t>
      </w:r>
    </w:p>
    <w:p w14:paraId="6BEC292C" w14:textId="05E1AD6C" w:rsidR="00F6462D" w:rsidRPr="00F6462D" w:rsidRDefault="00F6462D" w:rsidP="006004AF">
      <w:pPr>
        <w:spacing w:after="120" w:line="240" w:lineRule="exact"/>
        <w:rPr>
          <w:rFonts w:cs="Arial"/>
          <w:b/>
          <w:bCs/>
          <w:spacing w:val="3"/>
        </w:rPr>
      </w:pPr>
      <w:r w:rsidRPr="00F6462D">
        <w:rPr>
          <w:rFonts w:cs="Arial"/>
          <w:b/>
          <w:bCs/>
          <w:spacing w:val="3"/>
        </w:rPr>
        <w:sym w:font="Wingdings" w:char="F0E0"/>
      </w:r>
      <w:r w:rsidRPr="00F6462D">
        <w:rPr>
          <w:rFonts w:cs="Arial"/>
          <w:b/>
          <w:bCs/>
          <w:spacing w:val="3"/>
        </w:rPr>
        <w:t xml:space="preserve"> </w:t>
      </w:r>
      <w:r w:rsidR="00B15A5E">
        <w:rPr>
          <w:rFonts w:cs="Arial"/>
          <w:b/>
          <w:bCs/>
          <w:spacing w:val="3"/>
        </w:rPr>
        <w:t xml:space="preserve">Die </w:t>
      </w:r>
      <w:r w:rsidRPr="00F6462D">
        <w:rPr>
          <w:rFonts w:cs="Arial"/>
          <w:b/>
          <w:bCs/>
          <w:spacing w:val="3"/>
        </w:rPr>
        <w:t xml:space="preserve">Seiten 2 bis </w:t>
      </w:r>
      <w:r w:rsidR="00B649CE">
        <w:rPr>
          <w:rFonts w:cs="Arial"/>
          <w:b/>
          <w:bCs/>
          <w:spacing w:val="3"/>
        </w:rPr>
        <w:t>5</w:t>
      </w:r>
      <w:r w:rsidRPr="00F6462D">
        <w:rPr>
          <w:rFonts w:cs="Arial"/>
          <w:b/>
          <w:bCs/>
          <w:spacing w:val="3"/>
        </w:rPr>
        <w:t xml:space="preserve"> sind </w:t>
      </w:r>
      <w:r w:rsidR="00B15A5E">
        <w:rPr>
          <w:rFonts w:cs="Arial"/>
          <w:b/>
          <w:bCs/>
          <w:spacing w:val="3"/>
        </w:rPr>
        <w:t>von jedem</w:t>
      </w:r>
      <w:r w:rsidRPr="00F6462D">
        <w:rPr>
          <w:rFonts w:cs="Arial"/>
          <w:b/>
          <w:bCs/>
          <w:spacing w:val="3"/>
        </w:rPr>
        <w:t xml:space="preserve"> Büro </w:t>
      </w:r>
      <w:r w:rsidR="00B15A5E">
        <w:rPr>
          <w:rFonts w:cs="Arial"/>
          <w:b/>
          <w:bCs/>
          <w:spacing w:val="3"/>
        </w:rPr>
        <w:t xml:space="preserve">des Planungsteams </w:t>
      </w:r>
      <w:r w:rsidRPr="00F6462D">
        <w:rPr>
          <w:rFonts w:cs="Arial"/>
          <w:b/>
          <w:bCs/>
          <w:spacing w:val="3"/>
        </w:rPr>
        <w:t>auszufüllen</w:t>
      </w:r>
      <w:r w:rsidR="00B649CE">
        <w:rPr>
          <w:rFonts w:cs="Arial"/>
          <w:b/>
          <w:bCs/>
          <w:spacing w:val="3"/>
        </w:rPr>
        <w:t>. Die Seite 6 (</w:t>
      </w:r>
      <w:r w:rsidR="001F3A83">
        <w:rPr>
          <w:rFonts w:cs="Arial"/>
          <w:b/>
          <w:bCs/>
          <w:spacing w:val="3"/>
        </w:rPr>
        <w:t>Motivation zur Teilnahme und Zugang zur Aufgabe) ist vom Planungsteam darzulegen.</w:t>
      </w:r>
    </w:p>
    <w:p w14:paraId="09279ED6" w14:textId="33FD8544" w:rsidR="009D6FCA" w:rsidRPr="006004AF" w:rsidRDefault="009D6FCA" w:rsidP="006004AF">
      <w:pPr>
        <w:spacing w:after="80" w:line="240" w:lineRule="exact"/>
        <w:rPr>
          <w:rFonts w:cs="Arial"/>
          <w:spacing w:val="3"/>
        </w:rPr>
      </w:pPr>
      <w:r w:rsidRPr="00D76787">
        <w:rPr>
          <w:rFonts w:cs="Arial"/>
          <w:spacing w:val="3"/>
        </w:rPr>
        <w:t xml:space="preserve">Die </w:t>
      </w:r>
      <w:proofErr w:type="spellStart"/>
      <w:r w:rsidRPr="00D76787">
        <w:rPr>
          <w:rFonts w:cs="Arial"/>
          <w:spacing w:val="3"/>
        </w:rPr>
        <w:t>Auftraggeberin</w:t>
      </w:r>
      <w:r w:rsidR="004F1693">
        <w:rPr>
          <w:rFonts w:cs="Arial"/>
          <w:spacing w:val="3"/>
        </w:rPr>
        <w:t>nnen</w:t>
      </w:r>
      <w:proofErr w:type="spellEnd"/>
      <w:r w:rsidR="00C02F8A" w:rsidRPr="00D76787">
        <w:rPr>
          <w:rFonts w:cs="Arial"/>
          <w:spacing w:val="3"/>
        </w:rPr>
        <w:t xml:space="preserve"> </w:t>
      </w:r>
      <w:r w:rsidRPr="00D76787">
        <w:rPr>
          <w:rFonts w:cs="Arial"/>
          <w:spacing w:val="3"/>
        </w:rPr>
        <w:t>untersteh</w:t>
      </w:r>
      <w:r w:rsidR="004F1693">
        <w:rPr>
          <w:rFonts w:cs="Arial"/>
          <w:spacing w:val="3"/>
        </w:rPr>
        <w:t>en</w:t>
      </w:r>
      <w:r w:rsidRPr="00D76787">
        <w:rPr>
          <w:rFonts w:cs="Arial"/>
          <w:spacing w:val="3"/>
        </w:rPr>
        <w:t xml:space="preserve"> den Bestimmungen zum öffentlichen Vergabewesen. </w:t>
      </w:r>
      <w:r w:rsidR="00D76787" w:rsidRPr="006004AF">
        <w:rPr>
          <w:rFonts w:cs="Arial"/>
          <w:spacing w:val="3"/>
        </w:rPr>
        <w:t>Gegen diese Ausschreibung kann innert 10 Tagen nach der Publikation im Amtsblatt des Kantons Uri beim</w:t>
      </w:r>
      <w:r w:rsidR="008A1463" w:rsidRPr="006004AF">
        <w:rPr>
          <w:rFonts w:cs="Arial"/>
          <w:spacing w:val="3"/>
        </w:rPr>
        <w:t xml:space="preserve"> </w:t>
      </w:r>
      <w:r w:rsidR="00D76787" w:rsidRPr="006004AF">
        <w:rPr>
          <w:rFonts w:cs="Arial"/>
          <w:spacing w:val="3"/>
        </w:rPr>
        <w:t>Obergericht des Kantons Uri, Rathausplatz 2, Postfach 449, 6460 Altdorf schriftlich Verwaltungsgerichtsbeschwerde erhoben werden.</w:t>
      </w:r>
      <w:r w:rsidR="008A1463" w:rsidRPr="006004AF">
        <w:rPr>
          <w:rFonts w:cs="Arial"/>
          <w:spacing w:val="3"/>
        </w:rPr>
        <w:t xml:space="preserve"> </w:t>
      </w:r>
      <w:r w:rsidR="00D76787" w:rsidRPr="006004AF">
        <w:rPr>
          <w:rFonts w:cs="Arial"/>
          <w:spacing w:val="3"/>
        </w:rPr>
        <w:t>Die Beschwerdeschrift muss einen Antrag und eine Begründung enthalten. Der angefochtene Entscheid ist beizufügen oder genau</w:t>
      </w:r>
      <w:r w:rsidR="008A1463" w:rsidRPr="006004AF">
        <w:rPr>
          <w:rFonts w:cs="Arial"/>
          <w:spacing w:val="3"/>
        </w:rPr>
        <w:t xml:space="preserve"> </w:t>
      </w:r>
      <w:r w:rsidR="00D76787" w:rsidRPr="006004AF">
        <w:rPr>
          <w:rFonts w:cs="Arial"/>
          <w:spacing w:val="3"/>
        </w:rPr>
        <w:t>zu bezeichnen. Die Beweismittel sind zu benennen und soweit möglich beizulegen</w:t>
      </w:r>
      <w:r w:rsidR="008A1463" w:rsidRPr="006004AF">
        <w:rPr>
          <w:rFonts w:cs="Arial"/>
          <w:spacing w:val="3"/>
        </w:rPr>
        <w:t>.</w:t>
      </w:r>
    </w:p>
    <w:p w14:paraId="50052719" w14:textId="07751AC5" w:rsidR="009D6FCA" w:rsidRPr="00D76787" w:rsidRDefault="009D6FCA" w:rsidP="009D6FCA">
      <w:pPr>
        <w:spacing w:after="80" w:line="240" w:lineRule="exact"/>
        <w:rPr>
          <w:rFonts w:cs="Arial"/>
          <w:spacing w:val="3"/>
        </w:rPr>
      </w:pPr>
      <w:r w:rsidRPr="00D76787">
        <w:rPr>
          <w:rFonts w:cs="Arial"/>
          <w:spacing w:val="3"/>
        </w:rPr>
        <w:t>Mit der nachfolgenden Unterschrift bestätigt das federführende Unternehmen die Richtigkeit aller Angaben und ermächtigt die Auftraggeberinnen und die Verfahrensbegleitung im Bedarfsfall Auskünfte zu den gemachten Angaben einzuholen.</w:t>
      </w:r>
    </w:p>
    <w:p w14:paraId="6B397AEB" w14:textId="77777777" w:rsidR="00782413" w:rsidRDefault="00782413">
      <w:pPr>
        <w:pStyle w:val="Standard9"/>
        <w:rPr>
          <w:spacing w:val="3"/>
          <w:sz w:val="20"/>
        </w:rPr>
      </w:pPr>
    </w:p>
    <w:tbl>
      <w:tblPr>
        <w:tblW w:w="93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3"/>
        <w:gridCol w:w="4876"/>
        <w:gridCol w:w="85"/>
      </w:tblGrid>
      <w:tr w:rsidR="00782413" w:rsidRPr="00A53F26" w14:paraId="6615BE00" w14:textId="77777777" w:rsidTr="00B65A04">
        <w:tc>
          <w:tcPr>
            <w:tcW w:w="4403" w:type="dxa"/>
            <w:tcMar>
              <w:left w:w="0" w:type="dxa"/>
              <w:right w:w="0" w:type="dxa"/>
            </w:tcMar>
            <w:vAlign w:val="bottom"/>
          </w:tcPr>
          <w:p w14:paraId="172D82D5" w14:textId="4B94386C" w:rsidR="00782413" w:rsidRPr="00EF082B" w:rsidRDefault="00782413">
            <w:pPr>
              <w:rPr>
                <w:color w:val="000000"/>
                <w:spacing w:val="3"/>
                <w:sz w:val="20"/>
              </w:rPr>
            </w:pPr>
            <w:r w:rsidRPr="00EF082B">
              <w:rPr>
                <w:color w:val="000000"/>
                <w:spacing w:val="3"/>
                <w:sz w:val="20"/>
              </w:rPr>
              <w:t>Ort und Datum</w:t>
            </w:r>
          </w:p>
        </w:tc>
        <w:tc>
          <w:tcPr>
            <w:tcW w:w="4961" w:type="dxa"/>
            <w:gridSpan w:val="2"/>
            <w:tcMar>
              <w:left w:w="0" w:type="dxa"/>
              <w:right w:w="0" w:type="dxa"/>
            </w:tcMar>
            <w:vAlign w:val="bottom"/>
          </w:tcPr>
          <w:p w14:paraId="4800E9CA" w14:textId="192F6DCE" w:rsidR="00782413" w:rsidRPr="008A1463" w:rsidRDefault="008A1463" w:rsidP="001F24F2">
            <w:pPr>
              <w:rPr>
                <w:color w:val="000000"/>
                <w:spacing w:val="3"/>
                <w:sz w:val="20"/>
                <w:szCs w:val="20"/>
              </w:rPr>
            </w:pPr>
            <w:r w:rsidRPr="008A1463">
              <w:rPr>
                <w:color w:val="000000"/>
                <w:spacing w:val="3"/>
                <w:sz w:val="20"/>
                <w:szCs w:val="20"/>
              </w:rPr>
              <w:t>Stempel und rechtsgültige Unterschrift(en)</w:t>
            </w:r>
          </w:p>
        </w:tc>
      </w:tr>
      <w:tr w:rsidR="00782413" w:rsidRPr="00A53F26" w14:paraId="2B239809" w14:textId="77777777" w:rsidTr="00B65A04">
        <w:trPr>
          <w:gridAfter w:val="1"/>
          <w:wAfter w:w="85" w:type="dxa"/>
          <w:trHeight w:val="893"/>
        </w:trPr>
        <w:tc>
          <w:tcPr>
            <w:tcW w:w="4403" w:type="dxa"/>
            <w:tcMar>
              <w:left w:w="0" w:type="dxa"/>
              <w:right w:w="0" w:type="dxa"/>
            </w:tcMar>
          </w:tcPr>
          <w:p w14:paraId="6B26FB1C" w14:textId="463F09C8" w:rsidR="00782413" w:rsidRPr="00EF082B" w:rsidRDefault="00782413" w:rsidP="00087065">
            <w:pPr>
              <w:pStyle w:val="Standard9"/>
              <w:rPr>
                <w:rFonts w:cs="Arial"/>
                <w:color w:val="000000"/>
                <w:spacing w:val="3"/>
                <w:sz w:val="20"/>
              </w:rPr>
            </w:pPr>
          </w:p>
        </w:tc>
        <w:tc>
          <w:tcPr>
            <w:tcW w:w="4876" w:type="dxa"/>
            <w:tcMar>
              <w:left w:w="0" w:type="dxa"/>
              <w:right w:w="0" w:type="dxa"/>
            </w:tcMar>
          </w:tcPr>
          <w:p w14:paraId="517C5DB4" w14:textId="6090418B" w:rsidR="00782413" w:rsidRPr="00B65A04" w:rsidRDefault="00782413" w:rsidP="00B65A04">
            <w:pPr>
              <w:pStyle w:val="Standard9V5"/>
              <w:spacing w:before="0"/>
              <w:rPr>
                <w:color w:val="000000"/>
                <w:spacing w:val="3"/>
                <w:szCs w:val="18"/>
              </w:rPr>
            </w:pPr>
          </w:p>
        </w:tc>
      </w:tr>
    </w:tbl>
    <w:p w14:paraId="16BF9C53" w14:textId="77777777" w:rsidR="00782413" w:rsidRPr="00204B42" w:rsidRDefault="00782413" w:rsidP="00782413">
      <w:pPr>
        <w:pStyle w:val="1"/>
        <w:spacing w:before="400" w:after="0"/>
        <w:rPr>
          <w:sz w:val="18"/>
        </w:rPr>
        <w:sectPr w:rsidR="00782413" w:rsidRPr="00204B42" w:rsidSect="007604A8">
          <w:headerReference w:type="default" r:id="rId8"/>
          <w:type w:val="continuous"/>
          <w:pgSz w:w="11906" w:h="16838" w:code="9"/>
          <w:pgMar w:top="1701" w:right="1134" w:bottom="1134" w:left="1701" w:header="567" w:footer="425" w:gutter="0"/>
          <w:pgBorders>
            <w:top w:val="none" w:sz="0" w:space="0" w:color="EB3F00" w:shadow="1"/>
            <w:left w:val="none" w:sz="89" w:space="26" w:color="0000F5" w:shadow="1"/>
            <w:bottom w:val="none" w:sz="131" w:space="19" w:color="0E4038" w:shadow="1"/>
            <w:right w:val="cornerTriangles" w:sz="16" w:space="8" w:color="1E4081" w:shadow="1"/>
          </w:pgBorders>
          <w:cols w:space="708"/>
          <w:docGrid w:linePitch="360"/>
        </w:sectPr>
      </w:pPr>
    </w:p>
    <w:p w14:paraId="10F8EADD" w14:textId="297F8309" w:rsidR="00782413" w:rsidRDefault="001C6EF3" w:rsidP="00782413">
      <w:pPr>
        <w:pStyle w:val="1"/>
      </w:pPr>
      <w:bookmarkStart w:id="1" w:name="_Toc116652853"/>
      <w:bookmarkStart w:id="2" w:name="_Toc478109534"/>
      <w:r>
        <w:lastRenderedPageBreak/>
        <w:t>Angaben zu</w:t>
      </w:r>
      <w:bookmarkEnd w:id="1"/>
      <w:bookmarkEnd w:id="2"/>
      <w:r w:rsidR="00FB627B">
        <w:t>r Firma</w:t>
      </w:r>
      <w:r w:rsidR="008F3F79">
        <w:t xml:space="preserve"> </w:t>
      </w:r>
    </w:p>
    <w:tbl>
      <w:tblPr>
        <w:tblW w:w="9213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3"/>
        <w:gridCol w:w="2272"/>
        <w:gridCol w:w="142"/>
        <w:gridCol w:w="4956"/>
      </w:tblGrid>
      <w:tr w:rsidR="00164F61" w:rsidRPr="007E58AF" w14:paraId="7DA9A959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3DBB4DF3" w14:textId="792D0578" w:rsidR="006B6CDE" w:rsidRPr="00554ACA" w:rsidRDefault="00FB627B" w:rsidP="006F22AF">
            <w:pPr>
              <w:pStyle w:val="Standard9"/>
              <w:spacing w:line="240" w:lineRule="exact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2272" w:type="dxa"/>
            <w:vAlign w:val="center"/>
          </w:tcPr>
          <w:p w14:paraId="55AA29EF" w14:textId="6140139E" w:rsidR="006B6CDE" w:rsidRPr="00554ACA" w:rsidRDefault="006B6CDE" w:rsidP="006F22AF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Name</w:t>
            </w:r>
          </w:p>
        </w:tc>
        <w:tc>
          <w:tcPr>
            <w:tcW w:w="142" w:type="dxa"/>
            <w:vAlign w:val="center"/>
          </w:tcPr>
          <w:p w14:paraId="7C179AAD" w14:textId="77777777" w:rsidR="006B6CDE" w:rsidRPr="00554ACA" w:rsidRDefault="006B6CDE" w:rsidP="006F22AF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3095CB6C" w14:textId="5CADBC53" w:rsidR="006B6CDE" w:rsidRPr="00783283" w:rsidRDefault="006B6CDE" w:rsidP="006F22AF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164F61" w:rsidRPr="007E58AF" w14:paraId="79752631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749B6F85" w14:textId="77777777" w:rsidR="00F15E4F" w:rsidRPr="00554ACA" w:rsidRDefault="00F15E4F" w:rsidP="0066491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  <w:vAlign w:val="center"/>
          </w:tcPr>
          <w:p w14:paraId="0A123024" w14:textId="778F0F08" w:rsidR="00F15E4F" w:rsidRPr="00554ACA" w:rsidRDefault="00164F61" w:rsidP="00664913">
            <w:pPr>
              <w:pStyle w:val="Standard9"/>
              <w:spacing w:line="240" w:lineRule="exact"/>
              <w:rPr>
                <w:rFonts w:cs="Arial"/>
              </w:rPr>
            </w:pPr>
            <w:r w:rsidRPr="00554ACA">
              <w:rPr>
                <w:rFonts w:cs="Arial"/>
              </w:rPr>
              <w:t>Strasse</w:t>
            </w:r>
            <w:r w:rsidRPr="00554ACA">
              <w:t xml:space="preserve"> </w:t>
            </w:r>
            <w:r>
              <w:t xml:space="preserve">/ </w:t>
            </w:r>
            <w:r w:rsidRPr="00554ACA">
              <w:t>PLZ / Ort</w:t>
            </w:r>
            <w:r>
              <w:t xml:space="preserve"> / Land</w:t>
            </w:r>
          </w:p>
        </w:tc>
        <w:tc>
          <w:tcPr>
            <w:tcW w:w="142" w:type="dxa"/>
            <w:vAlign w:val="center"/>
          </w:tcPr>
          <w:p w14:paraId="76CD7B10" w14:textId="77777777" w:rsidR="00F15E4F" w:rsidRPr="00554ACA" w:rsidRDefault="00F15E4F" w:rsidP="0066491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43F71889" w14:textId="0C775804" w:rsidR="00F15E4F" w:rsidRPr="00783283" w:rsidRDefault="00F15E4F" w:rsidP="0066491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164F61" w:rsidRPr="007E58AF" w14:paraId="5B4FC31D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1E47319F" w14:textId="4AB49359" w:rsidR="00F15E4F" w:rsidRPr="00554ACA" w:rsidRDefault="00F15E4F" w:rsidP="0066491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  <w:vAlign w:val="center"/>
          </w:tcPr>
          <w:p w14:paraId="2C475224" w14:textId="5D7FF79B" w:rsidR="00F15E4F" w:rsidRPr="00554ACA" w:rsidRDefault="00164F61" w:rsidP="00664913">
            <w:pPr>
              <w:pStyle w:val="Standard9"/>
              <w:spacing w:line="240" w:lineRule="exact"/>
              <w:rPr>
                <w:rFonts w:cs="Arial"/>
              </w:rPr>
            </w:pPr>
            <w:r w:rsidRPr="00554ACA">
              <w:t>Kontaktperson</w:t>
            </w:r>
          </w:p>
        </w:tc>
        <w:tc>
          <w:tcPr>
            <w:tcW w:w="142" w:type="dxa"/>
            <w:vAlign w:val="center"/>
          </w:tcPr>
          <w:p w14:paraId="4726FD74" w14:textId="77777777" w:rsidR="00F15E4F" w:rsidRPr="00554ACA" w:rsidRDefault="00F15E4F" w:rsidP="0066491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3DD624D5" w14:textId="04807401" w:rsidR="00F15E4F" w:rsidRPr="00783283" w:rsidRDefault="00F15E4F" w:rsidP="0066491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7939F5" w:rsidRPr="007E58AF" w14:paraId="230F2B5F" w14:textId="77777777" w:rsidTr="00B975C5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5A448EF6" w14:textId="77777777" w:rsidR="007939F5" w:rsidRPr="00554ACA" w:rsidRDefault="007939F5" w:rsidP="00B975C5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  <w:vAlign w:val="center"/>
          </w:tcPr>
          <w:p w14:paraId="132D6111" w14:textId="77777777" w:rsidR="007939F5" w:rsidRPr="00554ACA" w:rsidRDefault="007939F5" w:rsidP="00B975C5">
            <w:pPr>
              <w:pStyle w:val="Standard9"/>
              <w:spacing w:line="240" w:lineRule="exact"/>
            </w:pPr>
            <w:r>
              <w:t>Telefon / E-Mail</w:t>
            </w:r>
          </w:p>
        </w:tc>
        <w:tc>
          <w:tcPr>
            <w:tcW w:w="142" w:type="dxa"/>
            <w:vAlign w:val="center"/>
          </w:tcPr>
          <w:p w14:paraId="4EF179A7" w14:textId="77777777" w:rsidR="007939F5" w:rsidRPr="00554ACA" w:rsidRDefault="007939F5" w:rsidP="00B975C5">
            <w:pPr>
              <w:pStyle w:val="Standard9"/>
              <w:spacing w:line="240" w:lineRule="exact"/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20D4E984" w14:textId="77777777" w:rsidR="007939F5" w:rsidRPr="00783283" w:rsidRDefault="007939F5" w:rsidP="00B975C5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</w:tbl>
    <w:p w14:paraId="40D86D80" w14:textId="77777777" w:rsidR="007939F5" w:rsidRDefault="007939F5"/>
    <w:tbl>
      <w:tblPr>
        <w:tblW w:w="9213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3"/>
        <w:gridCol w:w="2272"/>
        <w:gridCol w:w="142"/>
        <w:gridCol w:w="4956"/>
      </w:tblGrid>
      <w:tr w:rsidR="00FC5ECC" w:rsidRPr="007E58AF" w14:paraId="40B4FCB9" w14:textId="77777777" w:rsidTr="008F3F79">
        <w:trPr>
          <w:trHeight w:val="340"/>
        </w:trPr>
        <w:tc>
          <w:tcPr>
            <w:tcW w:w="1843" w:type="dxa"/>
            <w:shd w:val="clear" w:color="auto" w:fill="auto"/>
          </w:tcPr>
          <w:p w14:paraId="0C8DEF7E" w14:textId="59C890C8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Ausrichtung</w:t>
            </w:r>
          </w:p>
        </w:tc>
        <w:tc>
          <w:tcPr>
            <w:tcW w:w="2272" w:type="dxa"/>
          </w:tcPr>
          <w:p w14:paraId="3C295F55" w14:textId="7E673034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Kernkompetenz</w:t>
            </w:r>
          </w:p>
        </w:tc>
        <w:tc>
          <w:tcPr>
            <w:tcW w:w="142" w:type="dxa"/>
          </w:tcPr>
          <w:p w14:paraId="1A3B2050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69536E22" w14:textId="2A298972" w:rsidR="00FC5ECC" w:rsidRPr="00783283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FC5ECC" w:rsidRPr="007E58AF" w14:paraId="4D65CC7E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7A500E09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6C375E63" w14:textId="57B13C24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Firmensitz</w:t>
            </w:r>
          </w:p>
        </w:tc>
        <w:tc>
          <w:tcPr>
            <w:tcW w:w="142" w:type="dxa"/>
          </w:tcPr>
          <w:p w14:paraId="232CE431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0C3AF8C1" w14:textId="168A9157" w:rsidR="00FC5ECC" w:rsidRPr="00783283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3E6EBAB2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5562E972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4EA294ED" w14:textId="455D17A8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Rechtsform, seit</w:t>
            </w:r>
          </w:p>
        </w:tc>
        <w:tc>
          <w:tcPr>
            <w:tcW w:w="142" w:type="dxa"/>
          </w:tcPr>
          <w:p w14:paraId="4E38321F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5CE7A9EC" w14:textId="5CF66F8D" w:rsidR="00FC5ECC" w:rsidRPr="00783283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543DED7C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38FD1116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5F854B56" w14:textId="1F61550F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Gründungsjahr</w:t>
            </w:r>
          </w:p>
        </w:tc>
        <w:tc>
          <w:tcPr>
            <w:tcW w:w="142" w:type="dxa"/>
          </w:tcPr>
          <w:p w14:paraId="17A813FC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26137A0C" w14:textId="75224FDB" w:rsidR="00FC5ECC" w:rsidRPr="00783283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FC5ECC" w:rsidRPr="007E58AF" w14:paraId="118AD09A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66CC80B1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4E71ED8D" w14:textId="7408EFCC" w:rsidR="00FC5ECC" w:rsidRPr="00554ACA" w:rsidRDefault="001B2054" w:rsidP="00783283">
            <w:pPr>
              <w:pStyle w:val="Standard9"/>
              <w:spacing w:line="240" w:lineRule="exact"/>
            </w:pPr>
            <w:r>
              <w:t>Mitgliedschaften</w:t>
            </w:r>
          </w:p>
        </w:tc>
        <w:tc>
          <w:tcPr>
            <w:tcW w:w="142" w:type="dxa"/>
          </w:tcPr>
          <w:p w14:paraId="03B31F9B" w14:textId="77777777" w:rsidR="00FC5ECC" w:rsidRPr="00554ACA" w:rsidRDefault="00FC5ECC" w:rsidP="00783283">
            <w:pPr>
              <w:pStyle w:val="Standard9"/>
              <w:spacing w:line="240" w:lineRule="exact"/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09D02792" w14:textId="405E8A61" w:rsidR="00FC5ECC" w:rsidRPr="00783283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</w:tbl>
    <w:p w14:paraId="5B61A1B3" w14:textId="77777777" w:rsidR="00FC5ECC" w:rsidRPr="003128DC" w:rsidRDefault="00FC5ECC" w:rsidP="00FC5ECC">
      <w:pPr>
        <w:rPr>
          <w:szCs w:val="18"/>
        </w:rPr>
      </w:pPr>
    </w:p>
    <w:tbl>
      <w:tblPr>
        <w:tblW w:w="9213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3"/>
        <w:gridCol w:w="2272"/>
        <w:gridCol w:w="142"/>
        <w:gridCol w:w="4956"/>
      </w:tblGrid>
      <w:tr w:rsidR="00FC5ECC" w:rsidRPr="007E58AF" w14:paraId="1B2031A4" w14:textId="77777777" w:rsidTr="008F3F79">
        <w:trPr>
          <w:trHeight w:val="340"/>
        </w:trPr>
        <w:tc>
          <w:tcPr>
            <w:tcW w:w="1843" w:type="dxa"/>
            <w:shd w:val="clear" w:color="auto" w:fill="auto"/>
          </w:tcPr>
          <w:p w14:paraId="4B854058" w14:textId="53328685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Mitarbeitende</w:t>
            </w:r>
          </w:p>
        </w:tc>
        <w:tc>
          <w:tcPr>
            <w:tcW w:w="2272" w:type="dxa"/>
          </w:tcPr>
          <w:p w14:paraId="52025486" w14:textId="6E80DFFA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Aktuelle Gesamtzahl</w:t>
            </w:r>
          </w:p>
        </w:tc>
        <w:tc>
          <w:tcPr>
            <w:tcW w:w="142" w:type="dxa"/>
          </w:tcPr>
          <w:p w14:paraId="3E716961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1FE479C5" w14:textId="6843E38D" w:rsidR="00FC5ECC" w:rsidRPr="00783283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FC5ECC" w:rsidRPr="007E58AF" w14:paraId="459D34B3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3D1D2776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227FAD44" w14:textId="77D86494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mit höherer Fachausbildung</w:t>
            </w:r>
          </w:p>
        </w:tc>
        <w:tc>
          <w:tcPr>
            <w:tcW w:w="142" w:type="dxa"/>
          </w:tcPr>
          <w:p w14:paraId="1726C38D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4528B464" w14:textId="0F7D8253" w:rsidR="00FC5ECC" w:rsidRPr="00783283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15B34EA5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3AFB7EBC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5D39C59E" w14:textId="5B2D2869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mit Fachausbildung</w:t>
            </w:r>
          </w:p>
        </w:tc>
        <w:tc>
          <w:tcPr>
            <w:tcW w:w="142" w:type="dxa"/>
          </w:tcPr>
          <w:p w14:paraId="0C5F17A4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371AAEDE" w14:textId="5CFD656B" w:rsidR="00FC5ECC" w:rsidRPr="00783283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413A9606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1ADCDB2C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25D0E88C" w14:textId="45E17556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t>in Lehre / Praktikum</w:t>
            </w:r>
          </w:p>
        </w:tc>
        <w:tc>
          <w:tcPr>
            <w:tcW w:w="142" w:type="dxa"/>
          </w:tcPr>
          <w:p w14:paraId="5A761A39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7FD8F4F7" w14:textId="0028ADB7" w:rsidR="00FC5ECC" w:rsidRPr="00783283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</w:tbl>
    <w:p w14:paraId="2D1A7584" w14:textId="77777777" w:rsidR="00FC5ECC" w:rsidRPr="00FC5ECC" w:rsidRDefault="00FC5ECC" w:rsidP="00FC5ECC">
      <w:pPr>
        <w:rPr>
          <w:sz w:val="28"/>
          <w:szCs w:val="28"/>
        </w:rPr>
      </w:pPr>
    </w:p>
    <w:tbl>
      <w:tblPr>
        <w:tblW w:w="9213" w:type="dxa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43"/>
        <w:gridCol w:w="2272"/>
        <w:gridCol w:w="142"/>
        <w:gridCol w:w="4956"/>
      </w:tblGrid>
      <w:tr w:rsidR="00FC5ECC" w:rsidRPr="007E58AF" w14:paraId="100CCD13" w14:textId="77777777" w:rsidTr="008F3F79">
        <w:trPr>
          <w:trHeight w:val="340"/>
        </w:trPr>
        <w:tc>
          <w:tcPr>
            <w:tcW w:w="1843" w:type="dxa"/>
            <w:shd w:val="clear" w:color="auto" w:fill="auto"/>
          </w:tcPr>
          <w:p w14:paraId="6B1B1E12" w14:textId="2D348FCE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Schlüsselperson</w:t>
            </w:r>
          </w:p>
        </w:tc>
        <w:tc>
          <w:tcPr>
            <w:tcW w:w="2272" w:type="dxa"/>
          </w:tcPr>
          <w:p w14:paraId="0A5D7F92" w14:textId="7FB78266" w:rsidR="00FC5ECC" w:rsidRPr="00554ACA" w:rsidRDefault="001B2054" w:rsidP="001B2054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</w:tc>
        <w:tc>
          <w:tcPr>
            <w:tcW w:w="142" w:type="dxa"/>
          </w:tcPr>
          <w:p w14:paraId="3FF3AE39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026FA4AA" w14:textId="141603E5" w:rsidR="00FC5ECC" w:rsidRPr="00774E5B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  <w:tr w:rsidR="00FC5ECC" w:rsidRPr="007E58AF" w14:paraId="4D7C6305" w14:textId="77777777" w:rsidTr="008F3F79">
        <w:trPr>
          <w:trHeight w:val="340"/>
        </w:trPr>
        <w:tc>
          <w:tcPr>
            <w:tcW w:w="1843" w:type="dxa"/>
            <w:shd w:val="clear" w:color="auto" w:fill="auto"/>
            <w:vAlign w:val="center"/>
          </w:tcPr>
          <w:p w14:paraId="56241809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  <w:vAlign w:val="center"/>
          </w:tcPr>
          <w:p w14:paraId="41BB02B6" w14:textId="64BE69B1" w:rsidR="00FC5ECC" w:rsidRPr="00554ACA" w:rsidRDefault="001B2054" w:rsidP="00783283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Jahrgang</w:t>
            </w:r>
          </w:p>
        </w:tc>
        <w:tc>
          <w:tcPr>
            <w:tcW w:w="142" w:type="dxa"/>
            <w:vAlign w:val="center"/>
          </w:tcPr>
          <w:p w14:paraId="3E63DA1B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17B31D6B" w14:textId="2BA01167" w:rsidR="00FC5ECC" w:rsidRPr="00774E5B" w:rsidRDefault="00FC5ECC" w:rsidP="00783283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1603035A" w14:textId="77777777" w:rsidTr="006A7C41">
        <w:trPr>
          <w:trHeight w:val="1084"/>
        </w:trPr>
        <w:tc>
          <w:tcPr>
            <w:tcW w:w="1843" w:type="dxa"/>
            <w:shd w:val="clear" w:color="auto" w:fill="auto"/>
          </w:tcPr>
          <w:p w14:paraId="37EF85CB" w14:textId="77777777" w:rsidR="00FC5ECC" w:rsidRPr="00554ACA" w:rsidRDefault="00FC5ECC" w:rsidP="001012E8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</w:tcPr>
          <w:p w14:paraId="7AEC8174" w14:textId="55FB985C" w:rsidR="00FC5ECC" w:rsidRPr="00554ACA" w:rsidRDefault="001B2054" w:rsidP="001012E8">
            <w:pPr>
              <w:pStyle w:val="Standard9"/>
              <w:spacing w:line="240" w:lineRule="exact"/>
              <w:rPr>
                <w:rFonts w:cs="Arial"/>
              </w:rPr>
            </w:pPr>
            <w:r>
              <w:rPr>
                <w:rFonts w:cs="Arial"/>
              </w:rPr>
              <w:t>Ausbildung</w:t>
            </w:r>
          </w:p>
        </w:tc>
        <w:tc>
          <w:tcPr>
            <w:tcW w:w="142" w:type="dxa"/>
          </w:tcPr>
          <w:p w14:paraId="5E2F2EA2" w14:textId="77777777" w:rsidR="00FC5ECC" w:rsidRPr="00554ACA" w:rsidRDefault="00FC5ECC" w:rsidP="001012E8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</w:tcPr>
          <w:p w14:paraId="531CE17B" w14:textId="36C87283" w:rsidR="00FC5ECC" w:rsidRPr="00774E5B" w:rsidRDefault="00FC5ECC" w:rsidP="001012E8">
            <w:pPr>
              <w:pStyle w:val="Standard9"/>
              <w:spacing w:line="240" w:lineRule="exact"/>
              <w:rPr>
                <w:szCs w:val="18"/>
              </w:rPr>
            </w:pPr>
          </w:p>
        </w:tc>
      </w:tr>
      <w:tr w:rsidR="00FC5ECC" w:rsidRPr="007E58AF" w14:paraId="09B4E5C7" w14:textId="77777777" w:rsidTr="008F3F79">
        <w:trPr>
          <w:trHeight w:val="397"/>
        </w:trPr>
        <w:tc>
          <w:tcPr>
            <w:tcW w:w="1843" w:type="dxa"/>
            <w:shd w:val="clear" w:color="auto" w:fill="auto"/>
            <w:vAlign w:val="center"/>
          </w:tcPr>
          <w:p w14:paraId="0CA45B1B" w14:textId="77777777" w:rsidR="00FC5ECC" w:rsidRPr="00554ACA" w:rsidRDefault="00FC5ECC" w:rsidP="00783283">
            <w:pPr>
              <w:pStyle w:val="Standard9"/>
              <w:spacing w:line="240" w:lineRule="exact"/>
              <w:rPr>
                <w:b/>
              </w:rPr>
            </w:pPr>
          </w:p>
        </w:tc>
        <w:tc>
          <w:tcPr>
            <w:tcW w:w="2272" w:type="dxa"/>
            <w:vAlign w:val="center"/>
          </w:tcPr>
          <w:p w14:paraId="1847D242" w14:textId="7F9FDD28" w:rsidR="00FC5ECC" w:rsidRPr="00554ACA" w:rsidRDefault="001012E8" w:rsidP="002011C3">
            <w:pPr>
              <w:pStyle w:val="Standard9"/>
              <w:spacing w:line="240" w:lineRule="exact"/>
              <w:rPr>
                <w:rFonts w:cs="Arial"/>
              </w:rPr>
            </w:pPr>
            <w:r>
              <w:t>Berufserfahrung</w:t>
            </w:r>
          </w:p>
        </w:tc>
        <w:tc>
          <w:tcPr>
            <w:tcW w:w="142" w:type="dxa"/>
            <w:vAlign w:val="center"/>
          </w:tcPr>
          <w:p w14:paraId="1659F157" w14:textId="77777777" w:rsidR="00FC5ECC" w:rsidRPr="00554ACA" w:rsidRDefault="00FC5ECC" w:rsidP="00783283">
            <w:pPr>
              <w:pStyle w:val="Standard9"/>
              <w:spacing w:line="240" w:lineRule="exact"/>
              <w:rPr>
                <w:rFonts w:cs="Arial"/>
              </w:rPr>
            </w:pPr>
          </w:p>
        </w:tc>
        <w:tc>
          <w:tcPr>
            <w:tcW w:w="4956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E0E0E0"/>
            <w:vAlign w:val="center"/>
          </w:tcPr>
          <w:p w14:paraId="138C5566" w14:textId="42DDDA1D" w:rsidR="00FC5ECC" w:rsidRPr="00774E5B" w:rsidRDefault="00FC5ECC" w:rsidP="00783283">
            <w:pPr>
              <w:pStyle w:val="Standard9"/>
              <w:spacing w:line="240" w:lineRule="exact"/>
              <w:rPr>
                <w:rFonts w:cs="Arial"/>
                <w:szCs w:val="18"/>
              </w:rPr>
            </w:pPr>
          </w:p>
        </w:tc>
      </w:tr>
    </w:tbl>
    <w:p w14:paraId="6F4B3ADB" w14:textId="71C11BAC" w:rsidR="00FC5ECC" w:rsidRDefault="00FC5ECC">
      <w:pPr>
        <w:spacing w:after="0"/>
      </w:pPr>
    </w:p>
    <w:p w14:paraId="184F8FEC" w14:textId="77777777" w:rsidR="008F3F79" w:rsidRDefault="008F3F79">
      <w:pPr>
        <w:spacing w:after="0"/>
      </w:pPr>
    </w:p>
    <w:tbl>
      <w:tblPr>
        <w:tblW w:w="9214" w:type="dxa"/>
        <w:tblLayout w:type="fixed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3"/>
        <w:gridCol w:w="4961"/>
      </w:tblGrid>
      <w:tr w:rsidR="006A7C41" w:rsidRPr="006A7C41" w14:paraId="6F30C128" w14:textId="77777777" w:rsidTr="00241A3E">
        <w:trPr>
          <w:trHeight w:val="227"/>
        </w:trPr>
        <w:tc>
          <w:tcPr>
            <w:tcW w:w="4253" w:type="dxa"/>
          </w:tcPr>
          <w:p w14:paraId="0AA130C7" w14:textId="0E270837" w:rsidR="008F3F79" w:rsidRDefault="008F3F79" w:rsidP="006A7C41">
            <w:pPr>
              <w:spacing w:after="0"/>
            </w:pPr>
            <w:r w:rsidRPr="006A7C41">
              <w:t>Ort, Datum</w:t>
            </w:r>
          </w:p>
          <w:p w14:paraId="29CE675B" w14:textId="58CEBC9F" w:rsidR="006A7C41" w:rsidRPr="006A7C41" w:rsidRDefault="006A7C41" w:rsidP="006A7C41">
            <w:pPr>
              <w:spacing w:after="0"/>
            </w:pPr>
          </w:p>
        </w:tc>
        <w:tc>
          <w:tcPr>
            <w:tcW w:w="4961" w:type="dxa"/>
            <w:shd w:val="clear" w:color="auto" w:fill="E0E0E0"/>
          </w:tcPr>
          <w:p w14:paraId="6E5FE067" w14:textId="77777777" w:rsidR="006A7C41" w:rsidRPr="006A7C41" w:rsidRDefault="006A7C41" w:rsidP="006A7C41">
            <w:pPr>
              <w:spacing w:after="0"/>
            </w:pPr>
          </w:p>
        </w:tc>
      </w:tr>
    </w:tbl>
    <w:p w14:paraId="0C00DEA3" w14:textId="77777777" w:rsidR="006A7C41" w:rsidRPr="006A7C41" w:rsidRDefault="006A7C41" w:rsidP="006A7C41">
      <w:pPr>
        <w:spacing w:after="0"/>
      </w:pPr>
    </w:p>
    <w:p w14:paraId="1C4BDEE9" w14:textId="77777777" w:rsidR="0048201B" w:rsidRDefault="0048201B" w:rsidP="006A7C41">
      <w:pPr>
        <w:spacing w:after="0"/>
      </w:pPr>
    </w:p>
    <w:p w14:paraId="2BB37497" w14:textId="5720B1A5" w:rsidR="006A7C41" w:rsidRPr="006A7C41" w:rsidRDefault="006A7C41" w:rsidP="006A7C41">
      <w:pPr>
        <w:spacing w:after="0"/>
      </w:pPr>
      <w:r w:rsidRPr="006A7C41">
        <w:t>Unterschriften, Firmenstempel</w:t>
      </w:r>
    </w:p>
    <w:p w14:paraId="4DDB10CB" w14:textId="7B555C34" w:rsidR="00BE1D4F" w:rsidRDefault="00BE1D4F">
      <w:pPr>
        <w:spacing w:after="0"/>
      </w:pPr>
    </w:p>
    <w:p w14:paraId="1341A07A" w14:textId="0E21C96D" w:rsidR="004E51AD" w:rsidRDefault="00DA0893" w:rsidP="00DA0893">
      <w:pPr>
        <w:pageBreakBefore/>
        <w:rPr>
          <w:b/>
          <w:bCs/>
          <w:sz w:val="28"/>
        </w:rPr>
      </w:pPr>
      <w:r>
        <w:rPr>
          <w:b/>
          <w:bCs/>
          <w:sz w:val="28"/>
        </w:rPr>
        <w:lastRenderedPageBreak/>
        <w:t>2</w:t>
      </w:r>
      <w:r>
        <w:rPr>
          <w:b/>
          <w:bCs/>
          <w:sz w:val="28"/>
        </w:rPr>
        <w:tab/>
      </w:r>
      <w:r w:rsidR="008902B6">
        <w:rPr>
          <w:b/>
          <w:bCs/>
          <w:sz w:val="28"/>
        </w:rPr>
        <w:t>Firmenreferenzen</w:t>
      </w:r>
    </w:p>
    <w:tbl>
      <w:tblPr>
        <w:tblpPr w:leftFromText="141" w:rightFromText="141" w:vertAnchor="page" w:horzAnchor="page" w:tblpX="1759" w:tblpY="2729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2"/>
        <w:gridCol w:w="274"/>
        <w:gridCol w:w="1530"/>
        <w:gridCol w:w="2021"/>
        <w:gridCol w:w="493"/>
        <w:gridCol w:w="2022"/>
      </w:tblGrid>
      <w:tr w:rsidR="002B57E6" w:rsidRPr="004E51AD" w14:paraId="38FA7681" w14:textId="77777777" w:rsidTr="00A17A84">
        <w:trPr>
          <w:gridAfter w:val="2"/>
          <w:wAfter w:w="2515" w:type="dxa"/>
          <w:trHeight w:val="420"/>
        </w:trPr>
        <w:tc>
          <w:tcPr>
            <w:tcW w:w="6557" w:type="dxa"/>
            <w:gridSpan w:val="4"/>
            <w:shd w:val="clear" w:color="auto" w:fill="auto"/>
          </w:tcPr>
          <w:p w14:paraId="6141EBA8" w14:textId="143F928F" w:rsidR="002B57E6" w:rsidRPr="00895D00" w:rsidRDefault="002B57E6" w:rsidP="00A17A84">
            <w:pPr>
              <w:rPr>
                <w:b/>
                <w:bCs/>
                <w:sz w:val="22"/>
                <w:szCs w:val="22"/>
              </w:rPr>
            </w:pPr>
            <w:r w:rsidRPr="00895D00">
              <w:rPr>
                <w:b/>
                <w:sz w:val="22"/>
                <w:szCs w:val="22"/>
              </w:rPr>
              <w:t xml:space="preserve">Referenzprojekt 1 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(Illustration auf max. </w:t>
            </w:r>
            <w:r w:rsidR="00B15A5E">
              <w:rPr>
                <w:bCs/>
                <w:sz w:val="22"/>
                <w:szCs w:val="22"/>
                <w:lang w:val="de-DE"/>
              </w:rPr>
              <w:t>2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 DIN-A</w:t>
            </w:r>
            <w:r w:rsidR="00B15A5E">
              <w:rPr>
                <w:bCs/>
                <w:sz w:val="22"/>
                <w:szCs w:val="22"/>
                <w:lang w:val="de-DE"/>
              </w:rPr>
              <w:t>4</w:t>
            </w:r>
            <w:r w:rsidRPr="00895D00">
              <w:rPr>
                <w:bCs/>
                <w:sz w:val="22"/>
                <w:szCs w:val="22"/>
                <w:lang w:val="de-DE"/>
              </w:rPr>
              <w:t>-Seite</w:t>
            </w:r>
            <w:r w:rsidR="00B15A5E">
              <w:rPr>
                <w:bCs/>
                <w:sz w:val="22"/>
                <w:szCs w:val="22"/>
                <w:lang w:val="de-DE"/>
              </w:rPr>
              <w:t>n</w:t>
            </w:r>
            <w:r w:rsidRPr="00895D00">
              <w:rPr>
                <w:bCs/>
                <w:sz w:val="22"/>
                <w:szCs w:val="22"/>
                <w:lang w:val="de-DE"/>
              </w:rPr>
              <w:t>)</w:t>
            </w:r>
          </w:p>
        </w:tc>
      </w:tr>
      <w:tr w:rsidR="002B57E6" w:rsidRPr="004E51AD" w14:paraId="369BD69F" w14:textId="77777777" w:rsidTr="00895D00">
        <w:trPr>
          <w:trHeight w:hRule="exact" w:val="510"/>
        </w:trPr>
        <w:tc>
          <w:tcPr>
            <w:tcW w:w="2732" w:type="dxa"/>
            <w:vAlign w:val="center"/>
          </w:tcPr>
          <w:p w14:paraId="7BA110F8" w14:textId="77777777" w:rsidR="002B57E6" w:rsidRPr="004E51AD" w:rsidRDefault="002B57E6" w:rsidP="00A17A84">
            <w:r w:rsidRPr="004E51AD">
              <w:rPr>
                <w:b/>
              </w:rPr>
              <w:t>Firma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  <w:vAlign w:val="center"/>
          </w:tcPr>
          <w:p w14:paraId="6D14FFB0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  <w:vAlign w:val="center"/>
          </w:tcPr>
          <w:p w14:paraId="59A1FE0B" w14:textId="2F18D66B" w:rsidR="002B57E6" w:rsidRPr="004E51AD" w:rsidRDefault="002B57E6" w:rsidP="00A17A84">
            <w:pPr>
              <w:tabs>
                <w:tab w:val="left" w:pos="2531"/>
              </w:tabs>
            </w:pPr>
          </w:p>
        </w:tc>
      </w:tr>
      <w:tr w:rsidR="002B57E6" w:rsidRPr="004E51AD" w14:paraId="64965F10" w14:textId="77777777" w:rsidTr="00895D00">
        <w:trPr>
          <w:trHeight w:hRule="exact" w:val="454"/>
        </w:trPr>
        <w:tc>
          <w:tcPr>
            <w:tcW w:w="2732" w:type="dxa"/>
            <w:vAlign w:val="center"/>
          </w:tcPr>
          <w:p w14:paraId="13855773" w14:textId="77777777" w:rsidR="002B57E6" w:rsidRPr="004E51AD" w:rsidRDefault="002B57E6" w:rsidP="00A17A84">
            <w:r w:rsidRPr="004E51AD">
              <w:t>Projekttitel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7D788767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  <w:vAlign w:val="center"/>
          </w:tcPr>
          <w:p w14:paraId="13EF7634" w14:textId="0443C461" w:rsidR="002B57E6" w:rsidRPr="004E51AD" w:rsidRDefault="002B57E6" w:rsidP="00A17A84"/>
        </w:tc>
      </w:tr>
      <w:tr w:rsidR="002B57E6" w:rsidRPr="004E51AD" w14:paraId="37A0B298" w14:textId="77777777" w:rsidTr="00895D00">
        <w:trPr>
          <w:trHeight w:val="851"/>
        </w:trPr>
        <w:tc>
          <w:tcPr>
            <w:tcW w:w="2732" w:type="dxa"/>
          </w:tcPr>
          <w:p w14:paraId="77C9CF29" w14:textId="77777777" w:rsidR="002B57E6" w:rsidRPr="004E51AD" w:rsidRDefault="002B57E6" w:rsidP="00A17A84">
            <w:r w:rsidRPr="004E51AD">
              <w:t>Kurzbeschreibung des Projekts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41D5CBF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</w:tcPr>
          <w:p w14:paraId="1449EA39" w14:textId="77777777" w:rsidR="002B57E6" w:rsidRDefault="002B57E6" w:rsidP="00A17A84"/>
          <w:p w14:paraId="2F0959E7" w14:textId="77777777" w:rsidR="00492827" w:rsidRDefault="00492827" w:rsidP="00A17A84"/>
          <w:p w14:paraId="40F618FB" w14:textId="3EE26FC4" w:rsidR="00492827" w:rsidRDefault="00492827" w:rsidP="00A17A84"/>
          <w:p w14:paraId="457BC0D0" w14:textId="14CABE60" w:rsidR="00492827" w:rsidRPr="004E51AD" w:rsidRDefault="00492827" w:rsidP="00A17A84"/>
        </w:tc>
      </w:tr>
      <w:tr w:rsidR="007448C6" w:rsidRPr="004E51AD" w14:paraId="3C493229" w14:textId="77777777" w:rsidTr="00B0404D">
        <w:trPr>
          <w:trHeight w:hRule="exact" w:val="397"/>
        </w:trPr>
        <w:tc>
          <w:tcPr>
            <w:tcW w:w="2732" w:type="dxa"/>
            <w:vAlign w:val="bottom"/>
          </w:tcPr>
          <w:p w14:paraId="31B1A116" w14:textId="77777777" w:rsidR="007448C6" w:rsidRDefault="007448C6" w:rsidP="00B0404D">
            <w:pPr>
              <w:rPr>
                <w:lang w:val="de-DE"/>
              </w:rPr>
            </w:pPr>
          </w:p>
        </w:tc>
        <w:tc>
          <w:tcPr>
            <w:tcW w:w="274" w:type="dxa"/>
            <w:vAlign w:val="bottom"/>
          </w:tcPr>
          <w:p w14:paraId="067D9A38" w14:textId="77777777" w:rsidR="007448C6" w:rsidRPr="004E51AD" w:rsidRDefault="007448C6" w:rsidP="00B0404D"/>
        </w:tc>
        <w:tc>
          <w:tcPr>
            <w:tcW w:w="15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1B9205ED" w14:textId="77777777" w:rsidR="007448C6" w:rsidRPr="00492827" w:rsidRDefault="007448C6" w:rsidP="00B0404D">
            <w:pPr>
              <w:jc w:val="center"/>
              <w:rPr>
                <w:i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4BFA15AF" w14:textId="77777777" w:rsidR="007448C6" w:rsidRPr="00492827" w:rsidRDefault="007448C6" w:rsidP="00B0404D">
            <w:pPr>
              <w:jc w:val="center"/>
            </w:pPr>
          </w:p>
        </w:tc>
        <w:tc>
          <w:tcPr>
            <w:tcW w:w="2022" w:type="dxa"/>
            <w:tcBorders>
              <w:top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541ECA71" w14:textId="77777777" w:rsidR="007448C6" w:rsidRPr="00492827" w:rsidRDefault="007448C6" w:rsidP="00B0404D">
            <w:pPr>
              <w:jc w:val="center"/>
            </w:pPr>
          </w:p>
        </w:tc>
      </w:tr>
      <w:tr w:rsidR="002B57E6" w:rsidRPr="004E51AD" w14:paraId="36B35B1F" w14:textId="77777777" w:rsidTr="00895D00">
        <w:trPr>
          <w:trHeight w:val="397"/>
        </w:trPr>
        <w:tc>
          <w:tcPr>
            <w:tcW w:w="2732" w:type="dxa"/>
            <w:vAlign w:val="center"/>
          </w:tcPr>
          <w:p w14:paraId="10BF928E" w14:textId="77777777" w:rsidR="002B57E6" w:rsidRPr="000C7FFD" w:rsidRDefault="002B57E6" w:rsidP="00A17A84">
            <w:pPr>
              <w:rPr>
                <w:b/>
                <w:bCs/>
              </w:rPr>
            </w:pPr>
            <w:r w:rsidRPr="000C7FFD">
              <w:rPr>
                <w:b/>
                <w:bCs/>
              </w:rPr>
              <w:t>Auftraggeber/-in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2065FC5F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038F977D" w14:textId="0F5C2989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55CF74E4" w14:textId="77777777" w:rsidTr="00895D00">
        <w:trPr>
          <w:trHeight w:val="397"/>
        </w:trPr>
        <w:tc>
          <w:tcPr>
            <w:tcW w:w="2732" w:type="dxa"/>
            <w:vAlign w:val="center"/>
          </w:tcPr>
          <w:p w14:paraId="19BB7D65" w14:textId="77777777" w:rsidR="002B57E6" w:rsidRPr="004E51AD" w:rsidRDefault="002B57E6" w:rsidP="00A17A84">
            <w:r w:rsidRPr="004E51AD">
              <w:t>Name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48C649F5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7A1013AB" w14:textId="3BA3A0CA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2ED189E4" w14:textId="77777777" w:rsidTr="00895D00">
        <w:trPr>
          <w:trHeight w:val="397"/>
        </w:trPr>
        <w:tc>
          <w:tcPr>
            <w:tcW w:w="2732" w:type="dxa"/>
            <w:vAlign w:val="center"/>
          </w:tcPr>
          <w:p w14:paraId="12C42CB7" w14:textId="77777777" w:rsidR="002B57E6" w:rsidRPr="004E51AD" w:rsidRDefault="002B57E6" w:rsidP="00A17A84">
            <w:r w:rsidRPr="004E51AD">
              <w:t>Funktion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0AF432D0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554E103B" w14:textId="1DE6D5C5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7A62C247" w14:textId="77777777" w:rsidTr="00895D00">
        <w:trPr>
          <w:trHeight w:val="397"/>
        </w:trPr>
        <w:tc>
          <w:tcPr>
            <w:tcW w:w="2732" w:type="dxa"/>
            <w:vAlign w:val="center"/>
          </w:tcPr>
          <w:p w14:paraId="37A3BD3B" w14:textId="77777777" w:rsidR="002B57E6" w:rsidRPr="004E51AD" w:rsidRDefault="002B57E6" w:rsidP="00A17A84">
            <w:proofErr w:type="spellStart"/>
            <w:r w:rsidRPr="004E51AD">
              <w:t>Tel.Nr</w:t>
            </w:r>
            <w:proofErr w:type="spellEnd"/>
            <w:r w:rsidRPr="004E51AD">
              <w:t>.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F9F4C43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3D3D7949" w14:textId="0100FC97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7037C616" w14:textId="77777777" w:rsidTr="00895D00">
        <w:trPr>
          <w:trHeight w:val="397"/>
        </w:trPr>
        <w:tc>
          <w:tcPr>
            <w:tcW w:w="2732" w:type="dxa"/>
          </w:tcPr>
          <w:p w14:paraId="39C4190D" w14:textId="360323AD" w:rsidR="002B57E6" w:rsidRPr="004E51AD" w:rsidRDefault="002B57E6" w:rsidP="00A17A84">
            <w:r w:rsidRPr="004E51AD">
              <w:t xml:space="preserve">Kurzbeschreibung der </w:t>
            </w:r>
            <w:r w:rsidR="00226AD8">
              <w:t xml:space="preserve">  </w:t>
            </w:r>
            <w:r w:rsidRPr="004E51AD">
              <w:t xml:space="preserve">erbrachten Leistungen 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3301D9EC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64B2651" w14:textId="77777777" w:rsidR="002B57E6" w:rsidRPr="00492827" w:rsidRDefault="002B57E6" w:rsidP="00A17A84">
            <w:pPr>
              <w:rPr>
                <w:szCs w:val="18"/>
              </w:rPr>
            </w:pPr>
          </w:p>
          <w:p w14:paraId="0BBCC46D" w14:textId="77777777" w:rsidR="00D91A1F" w:rsidRPr="00492827" w:rsidRDefault="00D91A1F" w:rsidP="00A17A84">
            <w:pPr>
              <w:rPr>
                <w:szCs w:val="18"/>
              </w:rPr>
            </w:pPr>
          </w:p>
          <w:p w14:paraId="146E6CFB" w14:textId="77777777" w:rsidR="00D91A1F" w:rsidRPr="00492827" w:rsidRDefault="00D91A1F" w:rsidP="00A17A84">
            <w:pPr>
              <w:rPr>
                <w:szCs w:val="18"/>
              </w:rPr>
            </w:pPr>
          </w:p>
          <w:p w14:paraId="1BAA3F51" w14:textId="77777777" w:rsidR="00D91A1F" w:rsidRPr="00492827" w:rsidRDefault="00D91A1F" w:rsidP="00A17A84">
            <w:pPr>
              <w:rPr>
                <w:szCs w:val="18"/>
              </w:rPr>
            </w:pPr>
          </w:p>
          <w:p w14:paraId="6911F02C" w14:textId="6B57A037" w:rsidR="00D91A1F" w:rsidRPr="00492827" w:rsidRDefault="00D91A1F" w:rsidP="00A17A84">
            <w:pPr>
              <w:rPr>
                <w:szCs w:val="18"/>
              </w:rPr>
            </w:pPr>
          </w:p>
        </w:tc>
      </w:tr>
      <w:tr w:rsidR="002B57E6" w:rsidRPr="004E51AD" w14:paraId="140CD88C" w14:textId="77777777" w:rsidTr="00895D00">
        <w:trPr>
          <w:trHeight w:val="397"/>
        </w:trPr>
        <w:tc>
          <w:tcPr>
            <w:tcW w:w="2732" w:type="dxa"/>
          </w:tcPr>
          <w:p w14:paraId="26B72EBB" w14:textId="77777777" w:rsidR="002B57E6" w:rsidRPr="004E51AD" w:rsidRDefault="002B57E6" w:rsidP="00A17A84">
            <w:r w:rsidRPr="004E51AD">
              <w:t>Eingesetzte Schlüsselpersonen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5C8895C5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5EE77FE1" w14:textId="77777777" w:rsidR="00492827" w:rsidRPr="00492827" w:rsidRDefault="00492827" w:rsidP="00A17A84">
            <w:pPr>
              <w:rPr>
                <w:szCs w:val="18"/>
              </w:rPr>
            </w:pPr>
          </w:p>
          <w:p w14:paraId="705F5355" w14:textId="2160CCE5" w:rsidR="00492827" w:rsidRPr="00492827" w:rsidRDefault="00492827" w:rsidP="00A17A84">
            <w:pPr>
              <w:rPr>
                <w:szCs w:val="18"/>
              </w:rPr>
            </w:pPr>
          </w:p>
        </w:tc>
      </w:tr>
      <w:tr w:rsidR="002B57E6" w:rsidRPr="004E51AD" w14:paraId="3A49B838" w14:textId="77777777" w:rsidTr="00895D00">
        <w:trPr>
          <w:trHeight w:val="397"/>
        </w:trPr>
        <w:tc>
          <w:tcPr>
            <w:tcW w:w="2732" w:type="dxa"/>
          </w:tcPr>
          <w:p w14:paraId="4BDC1F4B" w14:textId="77777777" w:rsidR="002B57E6" w:rsidRPr="004E51AD" w:rsidRDefault="002B57E6" w:rsidP="00A17A84">
            <w:r w:rsidRPr="004E51AD">
              <w:t>Bearbeitungszeitraum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56A94F12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384B42AD" w14:textId="13D41659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28490F0D" w14:textId="77777777" w:rsidTr="00895D00">
        <w:trPr>
          <w:trHeight w:val="397"/>
        </w:trPr>
        <w:tc>
          <w:tcPr>
            <w:tcW w:w="2732" w:type="dxa"/>
          </w:tcPr>
          <w:p w14:paraId="7A850534" w14:textId="41261939" w:rsidR="002B57E6" w:rsidRPr="004E51AD" w:rsidRDefault="002B57E6" w:rsidP="00A17A84">
            <w:r w:rsidRPr="004E51AD">
              <w:t xml:space="preserve">Honorarsumme </w:t>
            </w:r>
            <w:r w:rsidR="006A7C41">
              <w:t>(CHF)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5C25A0AA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A916E81" w14:textId="6E6417F1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46BC9003" w14:textId="77777777" w:rsidTr="00895D00">
        <w:trPr>
          <w:trHeight w:val="397"/>
        </w:trPr>
        <w:tc>
          <w:tcPr>
            <w:tcW w:w="2732" w:type="dxa"/>
          </w:tcPr>
          <w:p w14:paraId="15D32471" w14:textId="6DA2726D" w:rsidR="002B57E6" w:rsidRPr="004E51AD" w:rsidRDefault="002B57E6" w:rsidP="00A17A84">
            <w:r w:rsidRPr="004E51AD">
              <w:t>Davon Anteil Firma</w:t>
            </w:r>
            <w:r w:rsidR="006A7C41">
              <w:t xml:space="preserve"> (CHF)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6029B7CC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3B7D0884" w14:textId="7C8AC7C7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08B74E0F" w14:textId="77777777" w:rsidTr="00895D00">
        <w:trPr>
          <w:trHeight w:val="397"/>
        </w:trPr>
        <w:tc>
          <w:tcPr>
            <w:tcW w:w="2732" w:type="dxa"/>
          </w:tcPr>
          <w:p w14:paraId="4AED97AF" w14:textId="77777777" w:rsidR="002B57E6" w:rsidRPr="004E51AD" w:rsidRDefault="002B57E6" w:rsidP="00A17A84">
            <w:r w:rsidRPr="004E51AD">
              <w:t>Weitere beteiligte Firmen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7E0F130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B918565" w14:textId="77777777" w:rsidR="002B57E6" w:rsidRPr="00492827" w:rsidRDefault="002B57E6" w:rsidP="00A17A84">
            <w:pPr>
              <w:rPr>
                <w:szCs w:val="18"/>
              </w:rPr>
            </w:pPr>
          </w:p>
        </w:tc>
      </w:tr>
      <w:tr w:rsidR="002B57E6" w:rsidRPr="004E51AD" w14:paraId="79F15B9B" w14:textId="77777777" w:rsidTr="00895D00">
        <w:trPr>
          <w:trHeight w:val="397"/>
        </w:trPr>
        <w:tc>
          <w:tcPr>
            <w:tcW w:w="2732" w:type="dxa"/>
          </w:tcPr>
          <w:p w14:paraId="0BDA8919" w14:textId="6C095236" w:rsidR="008F3F79" w:rsidRPr="008F3F79" w:rsidRDefault="008F3F79" w:rsidP="00A17A84">
            <w:pPr>
              <w:rPr>
                <w:b/>
                <w:bCs/>
              </w:rPr>
            </w:pPr>
            <w:r w:rsidRPr="008F3F79">
              <w:rPr>
                <w:b/>
                <w:bCs/>
              </w:rPr>
              <w:t>Eignung</w:t>
            </w:r>
          </w:p>
          <w:p w14:paraId="7B3A4B2B" w14:textId="33F9A924" w:rsidR="002B57E6" w:rsidRPr="004E51AD" w:rsidRDefault="002B57E6" w:rsidP="00A17A84">
            <w:r w:rsidRPr="004E51AD">
              <w:t>Warum ist das Projekt als Referenz geeignet?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0662B9E5" w14:textId="77777777" w:rsidR="002B57E6" w:rsidRPr="004E51AD" w:rsidRDefault="002B57E6" w:rsidP="00A17A84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9BB324E" w14:textId="6EE4FB8E" w:rsidR="001E351A" w:rsidRDefault="001E351A" w:rsidP="00A17A84">
            <w:pPr>
              <w:rPr>
                <w:szCs w:val="18"/>
              </w:rPr>
            </w:pPr>
          </w:p>
          <w:p w14:paraId="619365ED" w14:textId="77777777" w:rsidR="000C7FFD" w:rsidRPr="00492827" w:rsidRDefault="000C7FFD" w:rsidP="00A17A84">
            <w:pPr>
              <w:rPr>
                <w:szCs w:val="18"/>
              </w:rPr>
            </w:pPr>
          </w:p>
          <w:p w14:paraId="595E2C5F" w14:textId="77777777" w:rsidR="001E351A" w:rsidRPr="00492827" w:rsidRDefault="001E351A" w:rsidP="00A17A84">
            <w:pPr>
              <w:rPr>
                <w:szCs w:val="18"/>
              </w:rPr>
            </w:pPr>
          </w:p>
          <w:p w14:paraId="48B94C07" w14:textId="77777777" w:rsidR="001E351A" w:rsidRPr="00492827" w:rsidRDefault="001E351A" w:rsidP="00A17A84">
            <w:pPr>
              <w:rPr>
                <w:szCs w:val="18"/>
              </w:rPr>
            </w:pPr>
          </w:p>
          <w:p w14:paraId="18A5A9A2" w14:textId="4D9E941B" w:rsidR="001E351A" w:rsidRDefault="001E351A" w:rsidP="00A17A84">
            <w:pPr>
              <w:rPr>
                <w:szCs w:val="18"/>
              </w:rPr>
            </w:pPr>
          </w:p>
          <w:p w14:paraId="57A4B93B" w14:textId="6562FC13" w:rsidR="007448C6" w:rsidRDefault="007448C6" w:rsidP="00A17A84">
            <w:pPr>
              <w:rPr>
                <w:szCs w:val="18"/>
              </w:rPr>
            </w:pPr>
          </w:p>
          <w:p w14:paraId="216D5778" w14:textId="77777777" w:rsidR="007448C6" w:rsidRPr="00492827" w:rsidRDefault="007448C6" w:rsidP="00A17A84">
            <w:pPr>
              <w:rPr>
                <w:szCs w:val="18"/>
              </w:rPr>
            </w:pPr>
          </w:p>
          <w:p w14:paraId="73421280" w14:textId="77777777" w:rsidR="00EA489B" w:rsidRPr="00492827" w:rsidRDefault="00EA489B" w:rsidP="00A17A84">
            <w:pPr>
              <w:rPr>
                <w:szCs w:val="18"/>
              </w:rPr>
            </w:pPr>
          </w:p>
          <w:p w14:paraId="413A7042" w14:textId="07A67A12" w:rsidR="001E351A" w:rsidRPr="00492827" w:rsidRDefault="001E351A" w:rsidP="00A17A84">
            <w:pPr>
              <w:rPr>
                <w:szCs w:val="18"/>
              </w:rPr>
            </w:pPr>
          </w:p>
        </w:tc>
      </w:tr>
    </w:tbl>
    <w:p w14:paraId="505F2C44" w14:textId="77777777" w:rsidR="002B57E6" w:rsidRPr="002B57E6" w:rsidRDefault="002B57E6" w:rsidP="002B57E6">
      <w:pPr>
        <w:rPr>
          <w:b/>
          <w:bCs/>
          <w:sz w:val="28"/>
        </w:rPr>
      </w:pPr>
    </w:p>
    <w:p w14:paraId="511D3648" w14:textId="77777777" w:rsidR="002B57E6" w:rsidRDefault="002B57E6" w:rsidP="00226AD8">
      <w:pPr>
        <w:spacing w:after="0"/>
        <w:jc w:val="center"/>
        <w:rPr>
          <w:spacing w:val="3"/>
          <w:szCs w:val="20"/>
          <w:lang w:eastAsia="de-DE"/>
        </w:rPr>
      </w:pPr>
    </w:p>
    <w:p w14:paraId="39FE988E" w14:textId="77777777" w:rsidR="00FC727C" w:rsidRDefault="00FC727C"/>
    <w:tbl>
      <w:tblPr>
        <w:tblpPr w:leftFromText="141" w:rightFromText="141" w:vertAnchor="page" w:horzAnchor="page" w:tblpX="1759" w:tblpY="2729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2"/>
        <w:gridCol w:w="274"/>
        <w:gridCol w:w="1530"/>
        <w:gridCol w:w="2021"/>
        <w:gridCol w:w="493"/>
        <w:gridCol w:w="2022"/>
      </w:tblGrid>
      <w:tr w:rsidR="00FC727C" w:rsidRPr="004E51AD" w14:paraId="486A5FB4" w14:textId="77777777" w:rsidTr="00011FCE">
        <w:trPr>
          <w:gridAfter w:val="2"/>
          <w:wAfter w:w="2515" w:type="dxa"/>
          <w:trHeight w:val="420"/>
        </w:trPr>
        <w:tc>
          <w:tcPr>
            <w:tcW w:w="6557" w:type="dxa"/>
            <w:gridSpan w:val="4"/>
            <w:shd w:val="clear" w:color="auto" w:fill="auto"/>
          </w:tcPr>
          <w:p w14:paraId="3B445B2B" w14:textId="1835D8AB" w:rsidR="00FC727C" w:rsidRPr="00895D00" w:rsidRDefault="00FC727C" w:rsidP="00011FCE">
            <w:pPr>
              <w:rPr>
                <w:b/>
                <w:bCs/>
                <w:sz w:val="22"/>
                <w:szCs w:val="22"/>
              </w:rPr>
            </w:pPr>
            <w:r w:rsidRPr="00895D00">
              <w:rPr>
                <w:b/>
                <w:sz w:val="22"/>
                <w:szCs w:val="22"/>
              </w:rPr>
              <w:lastRenderedPageBreak/>
              <w:t xml:space="preserve">Referenzprojekt </w:t>
            </w:r>
            <w:r>
              <w:rPr>
                <w:b/>
                <w:sz w:val="22"/>
                <w:szCs w:val="22"/>
              </w:rPr>
              <w:t>2</w:t>
            </w:r>
            <w:r w:rsidRPr="00895D00">
              <w:rPr>
                <w:b/>
                <w:sz w:val="22"/>
                <w:szCs w:val="22"/>
              </w:rPr>
              <w:t xml:space="preserve"> 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(Illustration auf max. </w:t>
            </w:r>
            <w:r w:rsidR="00B15A5E">
              <w:rPr>
                <w:bCs/>
                <w:sz w:val="22"/>
                <w:szCs w:val="22"/>
                <w:lang w:val="de-DE"/>
              </w:rPr>
              <w:t>2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 DIN-A</w:t>
            </w:r>
            <w:r w:rsidR="00B15A5E">
              <w:rPr>
                <w:bCs/>
                <w:sz w:val="22"/>
                <w:szCs w:val="22"/>
                <w:lang w:val="de-DE"/>
              </w:rPr>
              <w:t>4</w:t>
            </w:r>
            <w:r w:rsidRPr="00895D00">
              <w:rPr>
                <w:bCs/>
                <w:sz w:val="22"/>
                <w:szCs w:val="22"/>
                <w:lang w:val="de-DE"/>
              </w:rPr>
              <w:t>-Seite)</w:t>
            </w:r>
          </w:p>
        </w:tc>
      </w:tr>
      <w:tr w:rsidR="00FC727C" w:rsidRPr="004E51AD" w14:paraId="734886DC" w14:textId="77777777" w:rsidTr="00011FCE">
        <w:trPr>
          <w:trHeight w:hRule="exact" w:val="510"/>
        </w:trPr>
        <w:tc>
          <w:tcPr>
            <w:tcW w:w="2732" w:type="dxa"/>
            <w:vAlign w:val="center"/>
          </w:tcPr>
          <w:p w14:paraId="33E6697D" w14:textId="77777777" w:rsidR="00FC727C" w:rsidRPr="004E51AD" w:rsidRDefault="00FC727C" w:rsidP="00011FCE">
            <w:r w:rsidRPr="004E51AD">
              <w:rPr>
                <w:b/>
              </w:rPr>
              <w:t>Firma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  <w:vAlign w:val="center"/>
          </w:tcPr>
          <w:p w14:paraId="2969A5DF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  <w:vAlign w:val="center"/>
          </w:tcPr>
          <w:p w14:paraId="550D1E19" w14:textId="77777777" w:rsidR="00FC727C" w:rsidRPr="004E51AD" w:rsidRDefault="00FC727C" w:rsidP="00011FCE">
            <w:pPr>
              <w:tabs>
                <w:tab w:val="left" w:pos="2531"/>
              </w:tabs>
            </w:pPr>
          </w:p>
        </w:tc>
      </w:tr>
      <w:tr w:rsidR="00FC727C" w:rsidRPr="004E51AD" w14:paraId="1BAE0E7C" w14:textId="77777777" w:rsidTr="00011FCE">
        <w:trPr>
          <w:trHeight w:hRule="exact" w:val="454"/>
        </w:trPr>
        <w:tc>
          <w:tcPr>
            <w:tcW w:w="2732" w:type="dxa"/>
            <w:vAlign w:val="center"/>
          </w:tcPr>
          <w:p w14:paraId="406AA7B3" w14:textId="77777777" w:rsidR="00FC727C" w:rsidRPr="004E51AD" w:rsidRDefault="00FC727C" w:rsidP="00011FCE">
            <w:r w:rsidRPr="004E51AD">
              <w:t>Projekttitel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56B04894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  <w:vAlign w:val="center"/>
          </w:tcPr>
          <w:p w14:paraId="43DD4BB4" w14:textId="77777777" w:rsidR="00FC727C" w:rsidRPr="004E51AD" w:rsidRDefault="00FC727C" w:rsidP="00011FCE"/>
        </w:tc>
      </w:tr>
      <w:tr w:rsidR="00FC727C" w:rsidRPr="004E51AD" w14:paraId="44E8F276" w14:textId="77777777" w:rsidTr="00011FCE">
        <w:trPr>
          <w:trHeight w:val="851"/>
        </w:trPr>
        <w:tc>
          <w:tcPr>
            <w:tcW w:w="2732" w:type="dxa"/>
          </w:tcPr>
          <w:p w14:paraId="7F6E7991" w14:textId="77777777" w:rsidR="00FC727C" w:rsidRPr="004E51AD" w:rsidRDefault="00FC727C" w:rsidP="00011FCE">
            <w:r w:rsidRPr="004E51AD">
              <w:t>Kurzbeschreibung des Projekts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4C3ABDAA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000000" w:fill="E0E0E0"/>
          </w:tcPr>
          <w:p w14:paraId="048B04B1" w14:textId="77777777" w:rsidR="00FC727C" w:rsidRDefault="00FC727C" w:rsidP="00011FCE"/>
          <w:p w14:paraId="643FBD49" w14:textId="77777777" w:rsidR="00FC727C" w:rsidRDefault="00FC727C" w:rsidP="00011FCE"/>
          <w:p w14:paraId="7C4D8231" w14:textId="77777777" w:rsidR="00FC727C" w:rsidRDefault="00FC727C" w:rsidP="00011FCE"/>
          <w:p w14:paraId="4488887D" w14:textId="77777777" w:rsidR="00FC727C" w:rsidRPr="004E51AD" w:rsidRDefault="00FC727C" w:rsidP="00011FCE"/>
        </w:tc>
      </w:tr>
      <w:tr w:rsidR="00FC727C" w:rsidRPr="004E51AD" w14:paraId="0AEBAD42" w14:textId="77777777" w:rsidTr="00011FCE">
        <w:trPr>
          <w:trHeight w:hRule="exact" w:val="397"/>
        </w:trPr>
        <w:tc>
          <w:tcPr>
            <w:tcW w:w="2732" w:type="dxa"/>
            <w:vAlign w:val="bottom"/>
          </w:tcPr>
          <w:p w14:paraId="37AA648C" w14:textId="77777777" w:rsidR="00FC727C" w:rsidRDefault="00FC727C" w:rsidP="00011FCE">
            <w:pPr>
              <w:rPr>
                <w:lang w:val="de-DE"/>
              </w:rPr>
            </w:pPr>
          </w:p>
        </w:tc>
        <w:tc>
          <w:tcPr>
            <w:tcW w:w="274" w:type="dxa"/>
            <w:vAlign w:val="bottom"/>
          </w:tcPr>
          <w:p w14:paraId="1EE013DF" w14:textId="77777777" w:rsidR="00FC727C" w:rsidRPr="004E51AD" w:rsidRDefault="00FC727C" w:rsidP="00011FCE"/>
        </w:tc>
        <w:tc>
          <w:tcPr>
            <w:tcW w:w="1530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156710A8" w14:textId="77777777" w:rsidR="00FC727C" w:rsidRPr="00492827" w:rsidRDefault="00FC727C" w:rsidP="00011FCE">
            <w:pPr>
              <w:jc w:val="center"/>
              <w:rPr>
                <w:i/>
              </w:rPr>
            </w:pPr>
          </w:p>
        </w:tc>
        <w:tc>
          <w:tcPr>
            <w:tcW w:w="2514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2DF6AAD0" w14:textId="77777777" w:rsidR="00FC727C" w:rsidRPr="00492827" w:rsidRDefault="00FC727C" w:rsidP="00011FCE">
            <w:pPr>
              <w:jc w:val="center"/>
            </w:pPr>
          </w:p>
        </w:tc>
        <w:tc>
          <w:tcPr>
            <w:tcW w:w="2022" w:type="dxa"/>
            <w:tcBorders>
              <w:top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6B03C6BA" w14:textId="77777777" w:rsidR="00FC727C" w:rsidRPr="00492827" w:rsidRDefault="00FC727C" w:rsidP="00011FCE">
            <w:pPr>
              <w:jc w:val="center"/>
            </w:pPr>
          </w:p>
        </w:tc>
      </w:tr>
      <w:tr w:rsidR="00FC727C" w:rsidRPr="004E51AD" w14:paraId="5D01297A" w14:textId="77777777" w:rsidTr="00011FCE">
        <w:trPr>
          <w:trHeight w:val="397"/>
        </w:trPr>
        <w:tc>
          <w:tcPr>
            <w:tcW w:w="2732" w:type="dxa"/>
            <w:vAlign w:val="center"/>
          </w:tcPr>
          <w:p w14:paraId="0E626ECF" w14:textId="77777777" w:rsidR="00FC727C" w:rsidRPr="000C7FFD" w:rsidRDefault="00FC727C" w:rsidP="00011FCE">
            <w:pPr>
              <w:rPr>
                <w:b/>
                <w:bCs/>
              </w:rPr>
            </w:pPr>
            <w:r w:rsidRPr="000C7FFD">
              <w:rPr>
                <w:b/>
                <w:bCs/>
              </w:rPr>
              <w:t>Auftraggeber/-in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7141A6A8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7EA3625B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4D4B7E2F" w14:textId="77777777" w:rsidTr="00011FCE">
        <w:trPr>
          <w:trHeight w:val="397"/>
        </w:trPr>
        <w:tc>
          <w:tcPr>
            <w:tcW w:w="2732" w:type="dxa"/>
            <w:vAlign w:val="center"/>
          </w:tcPr>
          <w:p w14:paraId="10A1273B" w14:textId="77777777" w:rsidR="00FC727C" w:rsidRPr="004E51AD" w:rsidRDefault="00FC727C" w:rsidP="00011FCE">
            <w:r w:rsidRPr="004E51AD">
              <w:t>Name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16ACA38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48DC7A45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0C1085DC" w14:textId="77777777" w:rsidTr="00011FCE">
        <w:trPr>
          <w:trHeight w:val="397"/>
        </w:trPr>
        <w:tc>
          <w:tcPr>
            <w:tcW w:w="2732" w:type="dxa"/>
            <w:vAlign w:val="center"/>
          </w:tcPr>
          <w:p w14:paraId="6434B819" w14:textId="77777777" w:rsidR="00FC727C" w:rsidRPr="004E51AD" w:rsidRDefault="00FC727C" w:rsidP="00011FCE">
            <w:r w:rsidRPr="004E51AD">
              <w:t>Funktion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55878DEB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4C5C4D5B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5CCD0ACF" w14:textId="77777777" w:rsidTr="00011FCE">
        <w:trPr>
          <w:trHeight w:val="397"/>
        </w:trPr>
        <w:tc>
          <w:tcPr>
            <w:tcW w:w="2732" w:type="dxa"/>
            <w:vAlign w:val="center"/>
          </w:tcPr>
          <w:p w14:paraId="70EC0EAD" w14:textId="77777777" w:rsidR="00FC727C" w:rsidRPr="004E51AD" w:rsidRDefault="00FC727C" w:rsidP="00011FCE">
            <w:proofErr w:type="spellStart"/>
            <w:r w:rsidRPr="004E51AD">
              <w:t>Tel.Nr</w:t>
            </w:r>
            <w:proofErr w:type="spellEnd"/>
            <w:r w:rsidRPr="004E51AD">
              <w:t>. Referenzperson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2AFC072C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1ABF46F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035D9A76" w14:textId="77777777" w:rsidTr="00011FCE">
        <w:trPr>
          <w:trHeight w:val="397"/>
        </w:trPr>
        <w:tc>
          <w:tcPr>
            <w:tcW w:w="2732" w:type="dxa"/>
          </w:tcPr>
          <w:p w14:paraId="412481CA" w14:textId="77777777" w:rsidR="00FC727C" w:rsidRPr="004E51AD" w:rsidRDefault="00FC727C" w:rsidP="00011FCE">
            <w:r w:rsidRPr="004E51AD">
              <w:t xml:space="preserve">Kurzbeschreibung der </w:t>
            </w:r>
            <w:r>
              <w:t xml:space="preserve">  </w:t>
            </w:r>
            <w:r w:rsidRPr="004E51AD">
              <w:t xml:space="preserve">erbrachten Leistungen 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3093ED03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35F862A2" w14:textId="77777777" w:rsidR="00FC727C" w:rsidRPr="00492827" w:rsidRDefault="00FC727C" w:rsidP="00011FCE">
            <w:pPr>
              <w:rPr>
                <w:szCs w:val="18"/>
              </w:rPr>
            </w:pPr>
          </w:p>
          <w:p w14:paraId="14ECB2D3" w14:textId="77777777" w:rsidR="00FC727C" w:rsidRPr="00492827" w:rsidRDefault="00FC727C" w:rsidP="00011FCE">
            <w:pPr>
              <w:rPr>
                <w:szCs w:val="18"/>
              </w:rPr>
            </w:pPr>
          </w:p>
          <w:p w14:paraId="5795178D" w14:textId="77777777" w:rsidR="00FC727C" w:rsidRPr="00492827" w:rsidRDefault="00FC727C" w:rsidP="00011FCE">
            <w:pPr>
              <w:rPr>
                <w:szCs w:val="18"/>
              </w:rPr>
            </w:pPr>
          </w:p>
          <w:p w14:paraId="0DB56055" w14:textId="77777777" w:rsidR="00FC727C" w:rsidRPr="00492827" w:rsidRDefault="00FC727C" w:rsidP="00011FCE">
            <w:pPr>
              <w:rPr>
                <w:szCs w:val="18"/>
              </w:rPr>
            </w:pPr>
          </w:p>
          <w:p w14:paraId="023D43C5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2D82F3B3" w14:textId="77777777" w:rsidTr="00011FCE">
        <w:trPr>
          <w:trHeight w:val="397"/>
        </w:trPr>
        <w:tc>
          <w:tcPr>
            <w:tcW w:w="2732" w:type="dxa"/>
          </w:tcPr>
          <w:p w14:paraId="38FB55B2" w14:textId="77777777" w:rsidR="00FC727C" w:rsidRPr="004E51AD" w:rsidRDefault="00FC727C" w:rsidP="00011FCE">
            <w:r w:rsidRPr="004E51AD">
              <w:t>Eingesetzte Schlüsselpersonen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D135A4F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0A7C4C4A" w14:textId="77777777" w:rsidR="00FC727C" w:rsidRPr="00492827" w:rsidRDefault="00FC727C" w:rsidP="00011FCE">
            <w:pPr>
              <w:rPr>
                <w:szCs w:val="18"/>
              </w:rPr>
            </w:pPr>
          </w:p>
          <w:p w14:paraId="5D876037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20A7D9DA" w14:textId="77777777" w:rsidTr="00011FCE">
        <w:trPr>
          <w:trHeight w:val="397"/>
        </w:trPr>
        <w:tc>
          <w:tcPr>
            <w:tcW w:w="2732" w:type="dxa"/>
          </w:tcPr>
          <w:p w14:paraId="13CBEC14" w14:textId="77777777" w:rsidR="00FC727C" w:rsidRPr="004E51AD" w:rsidRDefault="00FC727C" w:rsidP="00011FCE">
            <w:r w:rsidRPr="004E51AD">
              <w:t>Bearbeitungszeitraum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12C6AC6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7008E78C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688E709D" w14:textId="77777777" w:rsidTr="00011FCE">
        <w:trPr>
          <w:trHeight w:val="397"/>
        </w:trPr>
        <w:tc>
          <w:tcPr>
            <w:tcW w:w="2732" w:type="dxa"/>
          </w:tcPr>
          <w:p w14:paraId="625D3A90" w14:textId="77777777" w:rsidR="00FC727C" w:rsidRPr="004E51AD" w:rsidRDefault="00FC727C" w:rsidP="00011FCE">
            <w:r w:rsidRPr="004E51AD">
              <w:t xml:space="preserve">Honorarsumme </w:t>
            </w:r>
            <w:r>
              <w:t>(CHF)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2D9C9342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6ACA28DC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0A29A372" w14:textId="77777777" w:rsidTr="00011FCE">
        <w:trPr>
          <w:trHeight w:val="397"/>
        </w:trPr>
        <w:tc>
          <w:tcPr>
            <w:tcW w:w="2732" w:type="dxa"/>
          </w:tcPr>
          <w:p w14:paraId="3B831811" w14:textId="77777777" w:rsidR="00FC727C" w:rsidRPr="004E51AD" w:rsidRDefault="00FC727C" w:rsidP="00011FCE">
            <w:r w:rsidRPr="004E51AD">
              <w:t>Davon Anteil Firma</w:t>
            </w:r>
            <w:r>
              <w:t xml:space="preserve"> (CHF)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2F3F26A2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24B9E241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23CC4824" w14:textId="77777777" w:rsidTr="00011FCE">
        <w:trPr>
          <w:trHeight w:val="397"/>
        </w:trPr>
        <w:tc>
          <w:tcPr>
            <w:tcW w:w="2732" w:type="dxa"/>
          </w:tcPr>
          <w:p w14:paraId="7A6FF8FE" w14:textId="77777777" w:rsidR="00FC727C" w:rsidRPr="004E51AD" w:rsidRDefault="00FC727C" w:rsidP="00011FCE">
            <w:r w:rsidRPr="004E51AD">
              <w:t>Weitere beteiligte Firmen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34B02B66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657DBD19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  <w:tr w:rsidR="00FC727C" w:rsidRPr="004E51AD" w14:paraId="7C99F951" w14:textId="77777777" w:rsidTr="00011FCE">
        <w:trPr>
          <w:trHeight w:val="397"/>
        </w:trPr>
        <w:tc>
          <w:tcPr>
            <w:tcW w:w="2732" w:type="dxa"/>
          </w:tcPr>
          <w:p w14:paraId="6EF861AB" w14:textId="77777777" w:rsidR="00FC727C" w:rsidRPr="008F3F79" w:rsidRDefault="00FC727C" w:rsidP="00011FCE">
            <w:pPr>
              <w:rPr>
                <w:b/>
                <w:bCs/>
              </w:rPr>
            </w:pPr>
            <w:r w:rsidRPr="008F3F79">
              <w:rPr>
                <w:b/>
                <w:bCs/>
              </w:rPr>
              <w:t>Eignung</w:t>
            </w:r>
          </w:p>
          <w:p w14:paraId="49C7E018" w14:textId="77777777" w:rsidR="00FC727C" w:rsidRPr="004E51AD" w:rsidRDefault="00FC727C" w:rsidP="00011FCE">
            <w:r w:rsidRPr="004E51AD">
              <w:t>Warum ist das Projekt als Referenz geeignet?</w:t>
            </w:r>
          </w:p>
        </w:tc>
        <w:tc>
          <w:tcPr>
            <w:tcW w:w="274" w:type="dxa"/>
            <w:tcBorders>
              <w:right w:val="single" w:sz="4" w:space="0" w:color="FFFFFF" w:themeColor="background1"/>
            </w:tcBorders>
          </w:tcPr>
          <w:p w14:paraId="13ECE60B" w14:textId="77777777" w:rsidR="00FC727C" w:rsidRPr="004E51AD" w:rsidRDefault="00FC727C" w:rsidP="00011FCE"/>
        </w:tc>
        <w:tc>
          <w:tcPr>
            <w:tcW w:w="606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E0E0E0"/>
          </w:tcPr>
          <w:p w14:paraId="0241E800" w14:textId="77777777" w:rsidR="00FC727C" w:rsidRDefault="00FC727C" w:rsidP="00011FCE">
            <w:pPr>
              <w:rPr>
                <w:szCs w:val="18"/>
              </w:rPr>
            </w:pPr>
          </w:p>
          <w:p w14:paraId="356DFDB9" w14:textId="77777777" w:rsidR="00FC727C" w:rsidRPr="00492827" w:rsidRDefault="00FC727C" w:rsidP="00011FCE">
            <w:pPr>
              <w:rPr>
                <w:szCs w:val="18"/>
              </w:rPr>
            </w:pPr>
          </w:p>
          <w:p w14:paraId="57AB851D" w14:textId="77777777" w:rsidR="00FC727C" w:rsidRPr="00492827" w:rsidRDefault="00FC727C" w:rsidP="00011FCE">
            <w:pPr>
              <w:rPr>
                <w:szCs w:val="18"/>
              </w:rPr>
            </w:pPr>
          </w:p>
          <w:p w14:paraId="6A1E9162" w14:textId="77777777" w:rsidR="00FC727C" w:rsidRPr="00492827" w:rsidRDefault="00FC727C" w:rsidP="00011FCE">
            <w:pPr>
              <w:rPr>
                <w:szCs w:val="18"/>
              </w:rPr>
            </w:pPr>
          </w:p>
          <w:p w14:paraId="31BC535D" w14:textId="77777777" w:rsidR="00FC727C" w:rsidRDefault="00FC727C" w:rsidP="00011FCE">
            <w:pPr>
              <w:rPr>
                <w:szCs w:val="18"/>
              </w:rPr>
            </w:pPr>
          </w:p>
          <w:p w14:paraId="20D6ECCE" w14:textId="77777777" w:rsidR="00FC727C" w:rsidRDefault="00FC727C" w:rsidP="00011FCE">
            <w:pPr>
              <w:rPr>
                <w:szCs w:val="18"/>
              </w:rPr>
            </w:pPr>
          </w:p>
          <w:p w14:paraId="70476264" w14:textId="77777777" w:rsidR="00FC727C" w:rsidRPr="00492827" w:rsidRDefault="00FC727C" w:rsidP="00011FCE">
            <w:pPr>
              <w:rPr>
                <w:szCs w:val="18"/>
              </w:rPr>
            </w:pPr>
          </w:p>
          <w:p w14:paraId="7D968212" w14:textId="77777777" w:rsidR="00FC727C" w:rsidRPr="00492827" w:rsidRDefault="00FC727C" w:rsidP="00011FCE">
            <w:pPr>
              <w:rPr>
                <w:szCs w:val="18"/>
              </w:rPr>
            </w:pPr>
          </w:p>
          <w:p w14:paraId="1208F489" w14:textId="77777777" w:rsidR="00FC727C" w:rsidRPr="00492827" w:rsidRDefault="00FC727C" w:rsidP="00011FCE">
            <w:pPr>
              <w:rPr>
                <w:szCs w:val="18"/>
              </w:rPr>
            </w:pPr>
          </w:p>
        </w:tc>
      </w:tr>
    </w:tbl>
    <w:p w14:paraId="023D495E" w14:textId="311DCF48" w:rsidR="002F55AD" w:rsidRPr="008902B6" w:rsidRDefault="00B649CE" w:rsidP="002F55AD">
      <w:pPr>
        <w:pageBreakBefore/>
        <w:rPr>
          <w:b/>
          <w:bCs/>
          <w:sz w:val="28"/>
        </w:rPr>
      </w:pPr>
      <w:r>
        <w:rPr>
          <w:b/>
          <w:bCs/>
          <w:sz w:val="28"/>
        </w:rPr>
        <w:lastRenderedPageBreak/>
        <w:t>3</w:t>
      </w:r>
      <w:r w:rsidR="00B15A5E">
        <w:rPr>
          <w:b/>
          <w:bCs/>
          <w:sz w:val="28"/>
        </w:rPr>
        <w:tab/>
      </w:r>
      <w:r w:rsidR="002F55AD">
        <w:rPr>
          <w:b/>
          <w:bCs/>
          <w:sz w:val="28"/>
        </w:rPr>
        <w:t>Selbstdeklaration</w:t>
      </w: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7308"/>
        <w:gridCol w:w="900"/>
        <w:gridCol w:w="900"/>
      </w:tblGrid>
      <w:tr w:rsidR="008902B6" w:rsidRPr="008902B6" w14:paraId="0111A719" w14:textId="77777777" w:rsidTr="008902B6">
        <w:trPr>
          <w:trHeight w:val="454"/>
        </w:trPr>
        <w:tc>
          <w:tcPr>
            <w:tcW w:w="7308" w:type="dxa"/>
            <w:vAlign w:val="center"/>
          </w:tcPr>
          <w:p w14:paraId="52584A21" w14:textId="77777777" w:rsidR="008902B6" w:rsidRPr="008902B6" w:rsidRDefault="008902B6" w:rsidP="008902B6">
            <w:pPr>
              <w:spacing w:after="0"/>
              <w:rPr>
                <w:b/>
                <w:spacing w:val="3"/>
                <w:szCs w:val="20"/>
                <w:lang w:eastAsia="de-DE"/>
              </w:rPr>
            </w:pPr>
          </w:p>
        </w:tc>
        <w:tc>
          <w:tcPr>
            <w:tcW w:w="900" w:type="dxa"/>
            <w:vAlign w:val="center"/>
          </w:tcPr>
          <w:p w14:paraId="2020AD4E" w14:textId="77777777" w:rsidR="008902B6" w:rsidRPr="008902B6" w:rsidRDefault="008902B6" w:rsidP="008902B6">
            <w:pPr>
              <w:spacing w:after="0"/>
              <w:rPr>
                <w:b/>
                <w:spacing w:val="3"/>
                <w:szCs w:val="20"/>
                <w:lang w:eastAsia="de-DE"/>
              </w:rPr>
            </w:pPr>
            <w:r w:rsidRPr="008902B6">
              <w:rPr>
                <w:b/>
                <w:spacing w:val="3"/>
                <w:szCs w:val="20"/>
                <w:lang w:eastAsia="de-DE"/>
              </w:rPr>
              <w:t>Ja</w:t>
            </w:r>
          </w:p>
        </w:tc>
        <w:tc>
          <w:tcPr>
            <w:tcW w:w="900" w:type="dxa"/>
            <w:vAlign w:val="center"/>
          </w:tcPr>
          <w:p w14:paraId="20A55098" w14:textId="77777777" w:rsidR="008902B6" w:rsidRPr="008902B6" w:rsidRDefault="008902B6" w:rsidP="008902B6">
            <w:pPr>
              <w:spacing w:after="0"/>
              <w:rPr>
                <w:b/>
                <w:spacing w:val="3"/>
                <w:szCs w:val="20"/>
                <w:lang w:eastAsia="de-DE"/>
              </w:rPr>
            </w:pPr>
            <w:r w:rsidRPr="008902B6">
              <w:rPr>
                <w:b/>
                <w:spacing w:val="3"/>
                <w:szCs w:val="20"/>
                <w:lang w:eastAsia="de-DE"/>
              </w:rPr>
              <w:t>Nein</w:t>
            </w:r>
          </w:p>
        </w:tc>
      </w:tr>
      <w:tr w:rsidR="008902B6" w:rsidRPr="008902B6" w14:paraId="3F8C3D0E" w14:textId="77777777" w:rsidTr="008902B6">
        <w:trPr>
          <w:trHeight w:val="851"/>
        </w:trPr>
        <w:tc>
          <w:tcPr>
            <w:tcW w:w="7308" w:type="dxa"/>
            <w:tcBorders>
              <w:bottom w:val="single" w:sz="2" w:space="0" w:color="808080"/>
            </w:tcBorders>
            <w:vAlign w:val="center"/>
          </w:tcPr>
          <w:p w14:paraId="1D440F53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Halten Sie die geltenden Arbeitsschutzbestimmungen ein?</w:t>
            </w:r>
          </w:p>
        </w:tc>
        <w:tc>
          <w:tcPr>
            <w:tcW w:w="900" w:type="dxa"/>
            <w:tcBorders>
              <w:bottom w:val="single" w:sz="2" w:space="0" w:color="808080"/>
            </w:tcBorders>
            <w:vAlign w:val="center"/>
          </w:tcPr>
          <w:p w14:paraId="570CA131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bottom w:val="single" w:sz="2" w:space="0" w:color="808080"/>
            </w:tcBorders>
            <w:vAlign w:val="center"/>
          </w:tcPr>
          <w:p w14:paraId="1A90C96E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6103BFE4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62D473B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Halten Sie den Normalarbeitsvertrag, dem die von ihrer Unternehmung ausgeübten Tätigkeit unterliegt, ein?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127561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92DE700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5182FD05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7E58650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Halten Sie die am Ort der ausgeübten Tätigkeit branchenüblichen Lohn und Arbeitsbedingungen ein?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B5E87E5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4905E6B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5C8C67B8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93193F7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Halten Sie den Grundsatz der Nichtdiskriminierung, namentlich der Gleichbehandlung von Frau und Mann, ein?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6E063AD4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00BB787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5F860E86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173E819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Erklären Sie sich bereit, auch Ihre Subunternehmen auf die Einhaltung der Arbeits</w:t>
            </w:r>
            <w:r w:rsidRPr="008902B6">
              <w:rPr>
                <w:spacing w:val="3"/>
                <w:szCs w:val="20"/>
                <w:lang w:eastAsia="de-DE"/>
              </w:rPr>
              <w:softHyphen/>
              <w:t>schutzbestimmungen und Arbeitsbedingungen sowie die Nichtdiskriminierung, namentlich die Gleichbehandlung von Frau und Mann, gemäss den vorgehenden Fragen zu verpflichten?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69BB790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EDDD6CB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1DA96A09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4E81049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Haben Sie die an Ihrem Betriebssitz fälligen Steuern [CH: Staats-, Gemeinde- und direkten Bundessteuern (inkl. Nachsteuern etc.)] vollumfänglich bezahlt?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5C57FAF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4C03B22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627AA464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07559737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Haben Sie die fällige Mehrwertsteuer, Umsatzsteuer vollumfänglich bezahlt?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7996D871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AFA617C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00AED720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6018212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Haben Sie die an Ihrem Betriebssitz fälligen Sozialversicherungsbeiträge [CH: AHV, IV, EO, FAK, ALV, BVG und UVG] einschliesslich der vom Lohn abgezogenen Arbeitnehmeranteile vollumfänglich bezahlt?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2E7BC0A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1F259AC2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2309BD76" w14:textId="77777777" w:rsidTr="008902B6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84D743F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Befinden Sie sich in einem Schuldbetreibungs- oder Konkursverfahren?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2E716E5A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50A347E3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8902B6" w:rsidRPr="008902B6" w14:paraId="361837A3" w14:textId="77777777" w:rsidTr="00C01244">
        <w:trPr>
          <w:trHeight w:val="851"/>
        </w:trPr>
        <w:tc>
          <w:tcPr>
            <w:tcW w:w="7308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47B62438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Wurden bei Ihnen in den letzten zwölf Monaten Pfändungen vollzogen?</w:t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19855B5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  <w:tc>
          <w:tcPr>
            <w:tcW w:w="900" w:type="dxa"/>
            <w:tcBorders>
              <w:top w:val="single" w:sz="2" w:space="0" w:color="808080"/>
              <w:bottom w:val="single" w:sz="2" w:space="0" w:color="808080"/>
            </w:tcBorders>
            <w:vAlign w:val="center"/>
          </w:tcPr>
          <w:p w14:paraId="3C1CC0AB" w14:textId="77777777" w:rsidR="008902B6" w:rsidRPr="008902B6" w:rsidRDefault="008902B6" w:rsidP="008902B6">
            <w:pPr>
              <w:spacing w:after="0"/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902B6">
              <w:rPr>
                <w:spacing w:val="3"/>
                <w:szCs w:val="20"/>
                <w:lang w:eastAsia="de-DE"/>
              </w:rPr>
              <w:instrText xml:space="preserve"> FORMCHECKBOX </w:instrText>
            </w:r>
            <w:r w:rsidR="00B44F7B">
              <w:rPr>
                <w:spacing w:val="3"/>
                <w:szCs w:val="20"/>
                <w:lang w:eastAsia="de-DE"/>
              </w:rPr>
            </w:r>
            <w:r w:rsidR="00B44F7B">
              <w:rPr>
                <w:spacing w:val="3"/>
                <w:szCs w:val="20"/>
                <w:lang w:eastAsia="de-DE"/>
              </w:rPr>
              <w:fldChar w:fldCharType="separate"/>
            </w:r>
            <w:r w:rsidRPr="008902B6">
              <w:rPr>
                <w:spacing w:val="3"/>
                <w:szCs w:val="20"/>
                <w:lang w:eastAsia="de-DE"/>
              </w:rPr>
              <w:fldChar w:fldCharType="end"/>
            </w:r>
          </w:p>
        </w:tc>
      </w:tr>
      <w:tr w:rsidR="00C01244" w:rsidRPr="008902B6" w14:paraId="291ABAF5" w14:textId="77777777" w:rsidTr="00C01244">
        <w:trPr>
          <w:trHeight w:val="61"/>
        </w:trPr>
        <w:tc>
          <w:tcPr>
            <w:tcW w:w="7308" w:type="dxa"/>
            <w:vMerge w:val="restart"/>
            <w:tcBorders>
              <w:top w:val="single" w:sz="2" w:space="0" w:color="808080"/>
            </w:tcBorders>
            <w:vAlign w:val="center"/>
          </w:tcPr>
          <w:p w14:paraId="451F0B3F" w14:textId="0C7F7E44" w:rsidR="00C01244" w:rsidRPr="008902B6" w:rsidRDefault="00C01244" w:rsidP="00136E21">
            <w:pPr>
              <w:rPr>
                <w:spacing w:val="3"/>
                <w:szCs w:val="20"/>
                <w:lang w:eastAsia="de-DE"/>
              </w:rPr>
            </w:pPr>
            <w:r w:rsidRPr="008902B6">
              <w:rPr>
                <w:spacing w:val="3"/>
                <w:szCs w:val="20"/>
                <w:lang w:eastAsia="de-DE"/>
              </w:rPr>
              <w:t>Wenn ja, auf welchen Betrag beliefen sich die entsprechenden Forderungen?</w:t>
            </w:r>
          </w:p>
        </w:tc>
        <w:tc>
          <w:tcPr>
            <w:tcW w:w="1800" w:type="dxa"/>
            <w:gridSpan w:val="2"/>
            <w:tcBorders>
              <w:top w:val="single" w:sz="2" w:space="0" w:color="808080"/>
            </w:tcBorders>
            <w:shd w:val="clear" w:color="auto" w:fill="auto"/>
          </w:tcPr>
          <w:p w14:paraId="52FF5989" w14:textId="77777777" w:rsidR="00C01244" w:rsidRPr="00C01244" w:rsidRDefault="00C01244" w:rsidP="00136E21">
            <w:pPr>
              <w:spacing w:after="0"/>
              <w:rPr>
                <w:spacing w:val="3"/>
                <w:sz w:val="8"/>
                <w:szCs w:val="20"/>
                <w:lang w:eastAsia="de-DE"/>
              </w:rPr>
            </w:pPr>
          </w:p>
        </w:tc>
      </w:tr>
      <w:tr w:rsidR="00C01244" w:rsidRPr="008902B6" w14:paraId="3972D71F" w14:textId="77777777" w:rsidTr="00C01244">
        <w:trPr>
          <w:trHeight w:val="328"/>
        </w:trPr>
        <w:tc>
          <w:tcPr>
            <w:tcW w:w="7308" w:type="dxa"/>
            <w:vMerge/>
            <w:vAlign w:val="center"/>
          </w:tcPr>
          <w:p w14:paraId="5A1B480C" w14:textId="19CDF011" w:rsidR="00C01244" w:rsidRPr="008902B6" w:rsidRDefault="00C01244" w:rsidP="00136E21">
            <w:pPr>
              <w:spacing w:after="0"/>
              <w:rPr>
                <w:spacing w:val="3"/>
                <w:szCs w:val="20"/>
                <w:lang w:eastAsia="de-DE"/>
              </w:rPr>
            </w:pPr>
          </w:p>
        </w:tc>
        <w:tc>
          <w:tcPr>
            <w:tcW w:w="1800" w:type="dxa"/>
            <w:gridSpan w:val="2"/>
            <w:shd w:val="clear" w:color="auto" w:fill="E0E0E0"/>
          </w:tcPr>
          <w:p w14:paraId="63A7DA69" w14:textId="1B5F8F64" w:rsidR="00C01244" w:rsidRPr="008902B6" w:rsidRDefault="00C01244" w:rsidP="00136E21">
            <w:pPr>
              <w:spacing w:after="0"/>
              <w:rPr>
                <w:spacing w:val="3"/>
                <w:szCs w:val="20"/>
                <w:lang w:eastAsia="de-DE"/>
              </w:rPr>
            </w:pPr>
          </w:p>
        </w:tc>
      </w:tr>
      <w:tr w:rsidR="00C01244" w:rsidRPr="00C01244" w14:paraId="4C603D70" w14:textId="77777777" w:rsidTr="00C01244">
        <w:trPr>
          <w:trHeight w:val="57"/>
        </w:trPr>
        <w:tc>
          <w:tcPr>
            <w:tcW w:w="7308" w:type="dxa"/>
            <w:vMerge/>
            <w:tcBorders>
              <w:bottom w:val="single" w:sz="2" w:space="0" w:color="808080"/>
            </w:tcBorders>
            <w:vAlign w:val="center"/>
          </w:tcPr>
          <w:p w14:paraId="5ACDBD7B" w14:textId="77777777" w:rsidR="00C01244" w:rsidRPr="008902B6" w:rsidRDefault="00C01244" w:rsidP="00136E21">
            <w:pPr>
              <w:spacing w:after="0"/>
              <w:rPr>
                <w:spacing w:val="3"/>
                <w:szCs w:val="20"/>
                <w:lang w:eastAsia="de-DE"/>
              </w:rPr>
            </w:pPr>
          </w:p>
        </w:tc>
        <w:tc>
          <w:tcPr>
            <w:tcW w:w="1800" w:type="dxa"/>
            <w:gridSpan w:val="2"/>
            <w:tcBorders>
              <w:bottom w:val="single" w:sz="2" w:space="0" w:color="808080"/>
            </w:tcBorders>
            <w:shd w:val="clear" w:color="auto" w:fill="auto"/>
          </w:tcPr>
          <w:p w14:paraId="21EAEBAE" w14:textId="77777777" w:rsidR="00C01244" w:rsidRPr="00C01244" w:rsidRDefault="00C01244" w:rsidP="00136E21">
            <w:pPr>
              <w:spacing w:after="0"/>
              <w:rPr>
                <w:spacing w:val="3"/>
                <w:sz w:val="8"/>
                <w:szCs w:val="20"/>
                <w:lang w:eastAsia="de-DE"/>
              </w:rPr>
            </w:pPr>
          </w:p>
        </w:tc>
      </w:tr>
    </w:tbl>
    <w:p w14:paraId="532C2BA5" w14:textId="77777777" w:rsidR="008902B6" w:rsidRDefault="008902B6" w:rsidP="008902B6">
      <w:pPr>
        <w:spacing w:after="0"/>
        <w:rPr>
          <w:spacing w:val="3"/>
          <w:szCs w:val="20"/>
          <w:lang w:eastAsia="de-DE"/>
        </w:rPr>
      </w:pPr>
    </w:p>
    <w:p w14:paraId="11AF53F6" w14:textId="77777777" w:rsidR="001D5B01" w:rsidRDefault="001D5B01" w:rsidP="008902B6">
      <w:pPr>
        <w:spacing w:after="0"/>
        <w:rPr>
          <w:spacing w:val="3"/>
          <w:szCs w:val="20"/>
          <w:lang w:eastAsia="de-DE"/>
        </w:rPr>
      </w:pPr>
    </w:p>
    <w:p w14:paraId="1A4EED94" w14:textId="77777777" w:rsidR="00BE1D4F" w:rsidRPr="008902B6" w:rsidRDefault="00BE1D4F" w:rsidP="008902B6">
      <w:pPr>
        <w:spacing w:after="0"/>
        <w:rPr>
          <w:spacing w:val="3"/>
          <w:szCs w:val="20"/>
          <w:lang w:eastAsia="de-DE"/>
        </w:rPr>
      </w:pPr>
    </w:p>
    <w:tbl>
      <w:tblPr>
        <w:tblW w:w="4253" w:type="dxa"/>
        <w:tblLayout w:type="fixed"/>
        <w:tblCellMar>
          <w:top w:w="40" w:type="dxa"/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74"/>
        <w:gridCol w:w="2979"/>
      </w:tblGrid>
      <w:tr w:rsidR="006A7C41" w:rsidRPr="006A7C41" w14:paraId="013BEE41" w14:textId="77777777" w:rsidTr="006F0738">
        <w:trPr>
          <w:trHeight w:val="267"/>
        </w:trPr>
        <w:tc>
          <w:tcPr>
            <w:tcW w:w="1274" w:type="dxa"/>
          </w:tcPr>
          <w:p w14:paraId="7A8D3854" w14:textId="77777777" w:rsidR="006A7C41" w:rsidRPr="006A7C41" w:rsidRDefault="006A7C41" w:rsidP="006A7C41">
            <w:pPr>
              <w:spacing w:after="0"/>
              <w:rPr>
                <w:spacing w:val="3"/>
                <w:szCs w:val="20"/>
                <w:lang w:eastAsia="de-DE"/>
              </w:rPr>
            </w:pPr>
            <w:r w:rsidRPr="006A7C41">
              <w:rPr>
                <w:spacing w:val="3"/>
                <w:szCs w:val="20"/>
                <w:lang w:eastAsia="de-DE"/>
              </w:rPr>
              <w:t>Ort, Datum</w:t>
            </w:r>
          </w:p>
        </w:tc>
        <w:tc>
          <w:tcPr>
            <w:tcW w:w="2979" w:type="dxa"/>
            <w:shd w:val="clear" w:color="auto" w:fill="E0E0E0"/>
          </w:tcPr>
          <w:p w14:paraId="16B6E355" w14:textId="77777777" w:rsidR="006A7C41" w:rsidRPr="006A7C41" w:rsidRDefault="006A7C41" w:rsidP="006A7C41">
            <w:pPr>
              <w:spacing w:after="0"/>
              <w:rPr>
                <w:spacing w:val="3"/>
                <w:szCs w:val="20"/>
                <w:lang w:eastAsia="de-DE"/>
              </w:rPr>
            </w:pPr>
          </w:p>
        </w:tc>
      </w:tr>
    </w:tbl>
    <w:p w14:paraId="0CDE7045" w14:textId="77777777" w:rsidR="006A7C41" w:rsidRPr="006A7C41" w:rsidRDefault="006A7C41" w:rsidP="006A7C41">
      <w:pPr>
        <w:spacing w:after="0"/>
        <w:rPr>
          <w:spacing w:val="3"/>
          <w:szCs w:val="20"/>
          <w:lang w:eastAsia="de-DE"/>
        </w:rPr>
      </w:pPr>
    </w:p>
    <w:p w14:paraId="4C85B6A5" w14:textId="77777777" w:rsidR="006A7C41" w:rsidRPr="006A7C41" w:rsidRDefault="006A7C41" w:rsidP="006A7C41">
      <w:pPr>
        <w:spacing w:after="0"/>
        <w:rPr>
          <w:spacing w:val="3"/>
          <w:szCs w:val="20"/>
          <w:lang w:eastAsia="de-DE"/>
        </w:rPr>
      </w:pPr>
    </w:p>
    <w:p w14:paraId="40BCBEE5" w14:textId="77777777" w:rsidR="006A7C41" w:rsidRPr="006A7C41" w:rsidRDefault="006A7C41" w:rsidP="006A7C41">
      <w:pPr>
        <w:spacing w:after="0"/>
        <w:rPr>
          <w:spacing w:val="3"/>
          <w:szCs w:val="20"/>
          <w:lang w:eastAsia="de-DE"/>
        </w:rPr>
      </w:pPr>
      <w:r w:rsidRPr="006A7C41">
        <w:rPr>
          <w:spacing w:val="3"/>
          <w:szCs w:val="20"/>
          <w:lang w:eastAsia="de-DE"/>
        </w:rPr>
        <w:t>Unterschriften, Firmenstempel</w:t>
      </w:r>
    </w:p>
    <w:p w14:paraId="5ED0EF0E" w14:textId="6937453B" w:rsidR="008902B6" w:rsidRDefault="008902B6" w:rsidP="006A7C41">
      <w:pPr>
        <w:spacing w:after="0"/>
        <w:rPr>
          <w:spacing w:val="3"/>
          <w:szCs w:val="20"/>
          <w:lang w:eastAsia="de-DE"/>
        </w:rPr>
      </w:pPr>
    </w:p>
    <w:p w14:paraId="0867DB4D" w14:textId="1354DDE9" w:rsidR="00B15A5E" w:rsidRDefault="00B15A5E" w:rsidP="006A7C41">
      <w:pPr>
        <w:spacing w:after="0"/>
        <w:rPr>
          <w:spacing w:val="3"/>
          <w:szCs w:val="20"/>
          <w:lang w:eastAsia="de-DE"/>
        </w:rPr>
      </w:pPr>
    </w:p>
    <w:p w14:paraId="39D1EB51" w14:textId="453D5AB1" w:rsidR="00B15A5E" w:rsidRDefault="00B15A5E" w:rsidP="006A7C41">
      <w:pPr>
        <w:spacing w:after="0"/>
        <w:rPr>
          <w:spacing w:val="3"/>
          <w:szCs w:val="20"/>
          <w:lang w:eastAsia="de-DE"/>
        </w:rPr>
      </w:pPr>
    </w:p>
    <w:p w14:paraId="5DCD1117" w14:textId="1F158290" w:rsidR="00B15A5E" w:rsidRDefault="00B15A5E" w:rsidP="006A7C41">
      <w:pPr>
        <w:spacing w:after="0"/>
        <w:rPr>
          <w:spacing w:val="3"/>
          <w:szCs w:val="20"/>
          <w:lang w:eastAsia="de-DE"/>
        </w:rPr>
      </w:pPr>
    </w:p>
    <w:p w14:paraId="48C0FBE5" w14:textId="33ABAE32" w:rsidR="00B649CE" w:rsidRDefault="00B649CE">
      <w:pPr>
        <w:spacing w:after="0"/>
        <w:rPr>
          <w:spacing w:val="3"/>
          <w:szCs w:val="20"/>
          <w:lang w:eastAsia="de-DE"/>
        </w:rPr>
      </w:pPr>
      <w:r>
        <w:rPr>
          <w:spacing w:val="3"/>
          <w:szCs w:val="20"/>
          <w:lang w:eastAsia="de-DE"/>
        </w:rPr>
        <w:br w:type="page"/>
      </w:r>
    </w:p>
    <w:p w14:paraId="192FF4A2" w14:textId="34D20E52" w:rsidR="00B649CE" w:rsidRDefault="00B649CE" w:rsidP="00B649CE">
      <w:pPr>
        <w:pageBreakBefore/>
        <w:rPr>
          <w:b/>
          <w:bCs/>
          <w:sz w:val="28"/>
        </w:rPr>
      </w:pPr>
      <w:r>
        <w:rPr>
          <w:b/>
          <w:bCs/>
          <w:sz w:val="28"/>
        </w:rPr>
        <w:lastRenderedPageBreak/>
        <w:t>4</w:t>
      </w:r>
      <w:r>
        <w:rPr>
          <w:b/>
          <w:bCs/>
          <w:sz w:val="28"/>
        </w:rPr>
        <w:tab/>
        <w:t>Motivation zur Teilnahme</w:t>
      </w:r>
      <w:r w:rsidR="001F3A83">
        <w:rPr>
          <w:b/>
          <w:bCs/>
          <w:sz w:val="28"/>
        </w:rPr>
        <w:t xml:space="preserve"> und Zugang zur Aufgabe</w:t>
      </w:r>
    </w:p>
    <w:p w14:paraId="5C468A2E" w14:textId="3DC6BE2F" w:rsidR="00B15A5E" w:rsidRDefault="00B15A5E" w:rsidP="006A7C41">
      <w:pPr>
        <w:spacing w:after="0"/>
        <w:rPr>
          <w:spacing w:val="3"/>
          <w:szCs w:val="20"/>
          <w:lang w:eastAsia="de-DE"/>
        </w:rPr>
      </w:pPr>
    </w:p>
    <w:tbl>
      <w:tblPr>
        <w:tblpPr w:leftFromText="141" w:rightFromText="141" w:vertAnchor="page" w:horzAnchor="page" w:tblpX="1759" w:tblpY="2729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1F3A83" w:rsidRPr="004E51AD" w14:paraId="54AE0015" w14:textId="77777777" w:rsidTr="001F3A83">
        <w:trPr>
          <w:trHeight w:val="420"/>
        </w:trPr>
        <w:tc>
          <w:tcPr>
            <w:tcW w:w="9072" w:type="dxa"/>
            <w:shd w:val="clear" w:color="auto" w:fill="auto"/>
          </w:tcPr>
          <w:p w14:paraId="730CFF60" w14:textId="56DCC6FE" w:rsidR="001F3A83" w:rsidRPr="00895D00" w:rsidRDefault="001F3A83" w:rsidP="001F3A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Beschrieb</w:t>
            </w:r>
            <w:r w:rsidRPr="00895D00">
              <w:rPr>
                <w:b/>
                <w:sz w:val="22"/>
                <w:szCs w:val="22"/>
              </w:rPr>
              <w:t xml:space="preserve"> 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(max. </w:t>
            </w:r>
            <w:r>
              <w:rPr>
                <w:bCs/>
                <w:sz w:val="22"/>
                <w:szCs w:val="22"/>
                <w:lang w:val="de-DE"/>
              </w:rPr>
              <w:t>1</w:t>
            </w:r>
            <w:r w:rsidRPr="00895D00">
              <w:rPr>
                <w:bCs/>
                <w:sz w:val="22"/>
                <w:szCs w:val="22"/>
                <w:lang w:val="de-DE"/>
              </w:rPr>
              <w:t xml:space="preserve"> DIN-A</w:t>
            </w:r>
            <w:r>
              <w:rPr>
                <w:bCs/>
                <w:sz w:val="22"/>
                <w:szCs w:val="22"/>
                <w:lang w:val="de-DE"/>
              </w:rPr>
              <w:t>4</w:t>
            </w:r>
            <w:r w:rsidRPr="00895D00">
              <w:rPr>
                <w:bCs/>
                <w:sz w:val="22"/>
                <w:szCs w:val="22"/>
                <w:lang w:val="de-DE"/>
              </w:rPr>
              <w:t>-Seite)</w:t>
            </w:r>
          </w:p>
        </w:tc>
      </w:tr>
      <w:tr w:rsidR="001F3A83" w:rsidRPr="004E51AD" w14:paraId="4D22E0FC" w14:textId="77777777" w:rsidTr="000805E0">
        <w:trPr>
          <w:trHeight w:val="12473"/>
        </w:trPr>
        <w:tc>
          <w:tcPr>
            <w:tcW w:w="9072" w:type="dxa"/>
            <w:shd w:val="clear" w:color="auto" w:fill="auto"/>
          </w:tcPr>
          <w:p w14:paraId="7F9691FF" w14:textId="465235A2" w:rsidR="000805E0" w:rsidRDefault="000805E0" w:rsidP="000805E0">
            <w:pPr>
              <w:spacing w:line="276" w:lineRule="auto"/>
            </w:pPr>
          </w:p>
          <w:p w14:paraId="197F8BCC" w14:textId="4E6BCE8F" w:rsidR="000805E0" w:rsidRPr="00895D00" w:rsidRDefault="000805E0" w:rsidP="001F3A83">
            <w:pPr>
              <w:spacing w:line="276" w:lineRule="auto"/>
            </w:pPr>
          </w:p>
        </w:tc>
      </w:tr>
    </w:tbl>
    <w:p w14:paraId="12CB3A12" w14:textId="77777777" w:rsidR="001F3A83" w:rsidRPr="008902B6" w:rsidRDefault="001F3A83" w:rsidP="001F3A83">
      <w:pPr>
        <w:rPr>
          <w:lang w:eastAsia="de-DE"/>
        </w:rPr>
      </w:pPr>
    </w:p>
    <w:sectPr w:rsidR="001F3A83" w:rsidRPr="008902B6" w:rsidSect="00280BDC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01" w:right="991" w:bottom="1134" w:left="1701" w:header="567" w:footer="425" w:gutter="0"/>
      <w:pgBorders>
        <w:top w:val="none" w:sz="0" w:space="0" w:color="EB3F00" w:shadow="1"/>
        <w:left w:val="none" w:sz="89" w:space="26" w:color="0000F5" w:shadow="1"/>
        <w:bottom w:val="none" w:sz="131" w:space="19" w:color="0E4038" w:shadow="1"/>
        <w:right w:val="cornerTriangles" w:sz="16" w:space="8" w:color="1E4081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B4F17" w14:textId="77777777" w:rsidR="00024D58" w:rsidRDefault="00024D58">
      <w:r>
        <w:separator/>
      </w:r>
    </w:p>
  </w:endnote>
  <w:endnote w:type="continuationSeparator" w:id="0">
    <w:p w14:paraId="2B801C56" w14:textId="77777777" w:rsidR="00024D58" w:rsidRDefault="0002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ctoraLH-Light">
    <w:altName w:val="Cambria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F73D" w14:textId="3A2A1F02" w:rsidR="006F0738" w:rsidRPr="008902B6" w:rsidRDefault="006F0738" w:rsidP="00782413">
    <w:pPr>
      <w:tabs>
        <w:tab w:val="right" w:pos="9000"/>
      </w:tabs>
      <w:spacing w:after="20"/>
      <w:rPr>
        <w:spacing w:val="4"/>
        <w:sz w:val="14"/>
      </w:rPr>
    </w:pPr>
    <w:r w:rsidRPr="00A53F26">
      <w:rPr>
        <w:spacing w:val="4"/>
        <w:sz w:val="17"/>
      </w:rPr>
      <w:tab/>
      <w:t xml:space="preserve"> </w:t>
    </w:r>
    <w:r w:rsidRPr="008902B6">
      <w:rPr>
        <w:spacing w:val="4"/>
        <w:sz w:val="14"/>
      </w:rPr>
      <w:fldChar w:fldCharType="begin"/>
    </w:r>
    <w:r w:rsidRPr="008902B6">
      <w:rPr>
        <w:spacing w:val="4"/>
        <w:sz w:val="14"/>
      </w:rPr>
      <w:instrText xml:space="preserve"> PAGE </w:instrText>
    </w:r>
    <w:r w:rsidRPr="008902B6">
      <w:rPr>
        <w:spacing w:val="4"/>
        <w:sz w:val="14"/>
      </w:rPr>
      <w:fldChar w:fldCharType="separate"/>
    </w:r>
    <w:r w:rsidR="00B44F7B">
      <w:rPr>
        <w:noProof/>
        <w:spacing w:val="4"/>
        <w:sz w:val="14"/>
      </w:rPr>
      <w:t>2</w:t>
    </w:r>
    <w:r w:rsidRPr="008902B6">
      <w:rPr>
        <w:spacing w:val="4"/>
        <w:sz w:val="14"/>
      </w:rPr>
      <w:fldChar w:fldCharType="end"/>
    </w:r>
    <w:r w:rsidRPr="008902B6">
      <w:rPr>
        <w:spacing w:val="4"/>
        <w:sz w:val="14"/>
      </w:rPr>
      <w:t xml:space="preserve"> / </w:t>
    </w:r>
    <w:r w:rsidRPr="008902B6">
      <w:rPr>
        <w:spacing w:val="4"/>
        <w:sz w:val="14"/>
      </w:rPr>
      <w:fldChar w:fldCharType="begin"/>
    </w:r>
    <w:r w:rsidRPr="008902B6">
      <w:rPr>
        <w:spacing w:val="4"/>
        <w:sz w:val="14"/>
      </w:rPr>
      <w:instrText xml:space="preserve"> NUMPAGES </w:instrText>
    </w:r>
    <w:r w:rsidRPr="008902B6">
      <w:rPr>
        <w:spacing w:val="4"/>
        <w:sz w:val="14"/>
      </w:rPr>
      <w:fldChar w:fldCharType="separate"/>
    </w:r>
    <w:r w:rsidR="00B44F7B">
      <w:rPr>
        <w:noProof/>
        <w:spacing w:val="4"/>
        <w:sz w:val="14"/>
      </w:rPr>
      <w:t>6</w:t>
    </w:r>
    <w:r w:rsidRPr="008902B6">
      <w:rPr>
        <w:spacing w:val="4"/>
        <w:sz w:val="14"/>
      </w:rPr>
      <w:fldChar w:fldCharType="end"/>
    </w:r>
  </w:p>
  <w:p w14:paraId="06DC8DB2" w14:textId="77777777" w:rsidR="006F0738" w:rsidRPr="00A53F26" w:rsidRDefault="006F0738" w:rsidP="00782413">
    <w:pPr>
      <w:tabs>
        <w:tab w:val="right" w:pos="9000"/>
      </w:tabs>
      <w:spacing w:after="20"/>
      <w:rPr>
        <w:spacing w:val="4"/>
        <w:sz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C2A29" w14:textId="77777777" w:rsidR="006F0738" w:rsidRPr="005379CB" w:rsidRDefault="006F0738" w:rsidP="00782413">
    <w:pPr>
      <w:pStyle w:val="Fuzeile"/>
      <w:rPr>
        <w:sz w:val="17"/>
      </w:rPr>
    </w:pPr>
    <w:r w:rsidRPr="005379CB">
      <w:rPr>
        <w:sz w:val="17"/>
      </w:rPr>
      <w:t>Tiefbauamt</w:t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</w:r>
    <w:r w:rsidRPr="005379CB">
      <w:rPr>
        <w:sz w:val="17"/>
      </w:rPr>
      <w:tab/>
      <w:t xml:space="preserve">         </w:t>
    </w:r>
    <w:r w:rsidRPr="005379CB">
      <w:rPr>
        <w:rStyle w:val="Seitenzahl"/>
        <w:sz w:val="17"/>
      </w:rPr>
      <w:fldChar w:fldCharType="begin"/>
    </w:r>
    <w:r w:rsidRPr="005379CB">
      <w:rPr>
        <w:rStyle w:val="Seitenzahl"/>
        <w:sz w:val="17"/>
      </w:rPr>
      <w:instrText xml:space="preserve"> </w:instrText>
    </w:r>
    <w:r>
      <w:rPr>
        <w:rStyle w:val="Seitenzahl"/>
        <w:sz w:val="17"/>
      </w:rPr>
      <w:instrText>PAGE</w:instrText>
    </w:r>
    <w:r w:rsidRPr="005379CB">
      <w:rPr>
        <w:rStyle w:val="Seitenzahl"/>
        <w:sz w:val="17"/>
      </w:rPr>
      <w:instrText xml:space="preserve"> </w:instrText>
    </w:r>
    <w:r w:rsidRPr="005379CB">
      <w:rPr>
        <w:rStyle w:val="Seitenzahl"/>
        <w:sz w:val="17"/>
      </w:rPr>
      <w:fldChar w:fldCharType="separate"/>
    </w:r>
    <w:r w:rsidRPr="005379CB">
      <w:rPr>
        <w:rStyle w:val="Seitenzahl"/>
        <w:noProof/>
        <w:sz w:val="17"/>
      </w:rPr>
      <w:t>1</w:t>
    </w:r>
    <w:r w:rsidRPr="005379CB">
      <w:rPr>
        <w:rStyle w:val="Seitenzahl"/>
        <w:sz w:val="17"/>
      </w:rPr>
      <w:fldChar w:fldCharType="end"/>
    </w:r>
    <w:r w:rsidRPr="005379CB">
      <w:rPr>
        <w:rStyle w:val="Seitenzahl"/>
        <w:sz w:val="17"/>
      </w:rPr>
      <w:t xml:space="preserve"> / </w:t>
    </w:r>
    <w:r w:rsidRPr="005379CB">
      <w:rPr>
        <w:rStyle w:val="Seitenzahl"/>
        <w:sz w:val="17"/>
      </w:rPr>
      <w:fldChar w:fldCharType="begin"/>
    </w:r>
    <w:r w:rsidRPr="005379CB">
      <w:rPr>
        <w:rStyle w:val="Seitenzahl"/>
        <w:sz w:val="17"/>
      </w:rPr>
      <w:instrText xml:space="preserve"> </w:instrText>
    </w:r>
    <w:r>
      <w:rPr>
        <w:rStyle w:val="Seitenzahl"/>
        <w:sz w:val="17"/>
      </w:rPr>
      <w:instrText>NUMPAGES</w:instrText>
    </w:r>
    <w:r w:rsidRPr="005379CB">
      <w:rPr>
        <w:rStyle w:val="Seitenzahl"/>
        <w:sz w:val="17"/>
      </w:rPr>
      <w:instrText xml:space="preserve"> </w:instrText>
    </w:r>
    <w:r w:rsidRPr="005379CB">
      <w:rPr>
        <w:rStyle w:val="Seitenzahl"/>
        <w:sz w:val="17"/>
      </w:rPr>
      <w:fldChar w:fldCharType="separate"/>
    </w:r>
    <w:r w:rsidR="0097661F">
      <w:rPr>
        <w:rStyle w:val="Seitenzahl"/>
        <w:noProof/>
        <w:sz w:val="17"/>
      </w:rPr>
      <w:t>6</w:t>
    </w:r>
    <w:r w:rsidRPr="005379CB">
      <w:rPr>
        <w:rStyle w:val="Seitenzahl"/>
        <w:sz w:val="17"/>
      </w:rPr>
      <w:fldChar w:fldCharType="end"/>
    </w:r>
  </w:p>
  <w:p w14:paraId="65DA1FD7" w14:textId="77777777" w:rsidR="006F0738" w:rsidRPr="005379CB" w:rsidRDefault="006F0738" w:rsidP="00782413">
    <w:pPr>
      <w:pStyle w:val="Fuzeile"/>
      <w:rPr>
        <w:sz w:val="17"/>
        <w:szCs w:val="16"/>
      </w:rPr>
    </w:pPr>
    <w:r w:rsidRPr="005379CB">
      <w:rPr>
        <w:sz w:val="17"/>
      </w:rPr>
      <w:t>Eine Dienstabteilung des Tiefbau- und Entsorgungsdepartements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6E342" w14:textId="77777777" w:rsidR="00024D58" w:rsidRDefault="00024D58">
      <w:r>
        <w:separator/>
      </w:r>
    </w:p>
  </w:footnote>
  <w:footnote w:type="continuationSeparator" w:id="0">
    <w:p w14:paraId="5B724E1E" w14:textId="77777777" w:rsidR="00024D58" w:rsidRDefault="0002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55EEF" w14:textId="0157FDBD" w:rsidR="006F0738" w:rsidRPr="005C7CD8" w:rsidRDefault="00E421A2" w:rsidP="00983A26">
    <w:pPr>
      <w:tabs>
        <w:tab w:val="right" w:pos="9072"/>
      </w:tabs>
      <w:spacing w:after="40" w:line="260" w:lineRule="atLeast"/>
      <w:rPr>
        <w:sz w:val="14"/>
      </w:rPr>
    </w:pPr>
    <w:r>
      <w:rPr>
        <w:b/>
        <w:bCs/>
        <w:sz w:val="16"/>
        <w:szCs w:val="16"/>
      </w:rPr>
      <w:t>Einwohnergemeinde Erstfeld,</w:t>
    </w:r>
    <w:r w:rsidR="000F700C">
      <w:rPr>
        <w:b/>
        <w:bCs/>
        <w:sz w:val="16"/>
        <w:szCs w:val="16"/>
      </w:rPr>
      <w:t xml:space="preserve"> </w:t>
    </w:r>
    <w:r>
      <w:rPr>
        <w:b/>
        <w:bCs/>
        <w:sz w:val="16"/>
        <w:szCs w:val="16"/>
      </w:rPr>
      <w:t>Kanton Uri</w:t>
    </w:r>
    <w:r w:rsidR="006F0738">
      <w:tab/>
    </w:r>
    <w:r>
      <w:rPr>
        <w:b/>
        <w:bCs/>
        <w:sz w:val="16"/>
        <w:szCs w:val="16"/>
      </w:rPr>
      <w:t xml:space="preserve">Testplanung </w:t>
    </w:r>
    <w:r w:rsidR="005E04F6">
      <w:rPr>
        <w:b/>
        <w:bCs/>
        <w:sz w:val="16"/>
        <w:szCs w:val="16"/>
      </w:rPr>
      <w:t>Räumliche Entwicklung</w:t>
    </w:r>
    <w:r>
      <w:rPr>
        <w:b/>
        <w:bCs/>
        <w:sz w:val="16"/>
        <w:szCs w:val="16"/>
      </w:rPr>
      <w:t xml:space="preserve"> Zentrum Erstfeld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8517C" w14:textId="495D20AC" w:rsidR="007939F5" w:rsidRPr="005C7CD8" w:rsidRDefault="007939F5" w:rsidP="007939F5">
    <w:pPr>
      <w:tabs>
        <w:tab w:val="right" w:pos="9072"/>
      </w:tabs>
      <w:spacing w:after="40" w:line="260" w:lineRule="atLeast"/>
      <w:rPr>
        <w:sz w:val="14"/>
      </w:rPr>
    </w:pPr>
    <w:r>
      <w:rPr>
        <w:b/>
        <w:bCs/>
        <w:sz w:val="16"/>
        <w:szCs w:val="16"/>
      </w:rPr>
      <w:t>Einwohnergemeinde Erstfeld, Kanton Uri</w:t>
    </w:r>
    <w:r>
      <w:tab/>
    </w:r>
    <w:r>
      <w:rPr>
        <w:b/>
        <w:bCs/>
        <w:sz w:val="16"/>
        <w:szCs w:val="16"/>
      </w:rPr>
      <w:t xml:space="preserve">Testplanung </w:t>
    </w:r>
    <w:r w:rsidR="002F55AD">
      <w:rPr>
        <w:b/>
        <w:bCs/>
        <w:sz w:val="16"/>
        <w:szCs w:val="16"/>
      </w:rPr>
      <w:t>Räumliche Entwicklung</w:t>
    </w:r>
    <w:r>
      <w:rPr>
        <w:b/>
        <w:bCs/>
        <w:sz w:val="16"/>
        <w:szCs w:val="16"/>
      </w:rPr>
      <w:t xml:space="preserve"> Zentrum Erstfeld</w:t>
    </w:r>
  </w:p>
  <w:p w14:paraId="7CFA8C5C" w14:textId="3C952A2C" w:rsidR="00EA489B" w:rsidRPr="007448C6" w:rsidRDefault="00EA489B" w:rsidP="007448C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BB912" w14:textId="0A0BEFA1" w:rsidR="006F0738" w:rsidRDefault="006F0738">
    <w:pPr>
      <w:spacing w:line="260" w:lineRule="atLeast"/>
      <w:ind w:left="-703"/>
    </w:pPr>
    <w:r>
      <w:rPr>
        <w:noProof/>
      </w:rPr>
      <w:drawing>
        <wp:inline distT="0" distB="0" distL="0" distR="0" wp14:anchorId="0E320BC0" wp14:editId="3F0DA8A7">
          <wp:extent cx="1236980" cy="250190"/>
          <wp:effectExtent l="0" t="0" r="0" b="0"/>
          <wp:docPr id="6" name="Bild 6" descr="logo_stzh_TA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stzh_TA_sw_pos_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B7C366" w14:textId="77777777" w:rsidR="006F0738" w:rsidRDefault="006F07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11E"/>
    <w:multiLevelType w:val="multilevel"/>
    <w:tmpl w:val="44B08F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36FB1"/>
    <w:multiLevelType w:val="multilevel"/>
    <w:tmpl w:val="5A3E737E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60B0257"/>
    <w:multiLevelType w:val="multilevel"/>
    <w:tmpl w:val="C92C44D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953C05"/>
    <w:multiLevelType w:val="multilevel"/>
    <w:tmpl w:val="6D6AF6BE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503912"/>
    <w:multiLevelType w:val="multilevel"/>
    <w:tmpl w:val="9468F4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4564A"/>
    <w:multiLevelType w:val="multilevel"/>
    <w:tmpl w:val="1A70AAD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4DA245B"/>
    <w:multiLevelType w:val="multilevel"/>
    <w:tmpl w:val="251E5606"/>
    <w:lvl w:ilvl="0">
      <w:start w:val="2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5603F37"/>
    <w:multiLevelType w:val="multilevel"/>
    <w:tmpl w:val="C56AFCCE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87D1695"/>
    <w:multiLevelType w:val="multilevel"/>
    <w:tmpl w:val="D4E62A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B128F"/>
    <w:multiLevelType w:val="multilevel"/>
    <w:tmpl w:val="0407001F"/>
    <w:styleLink w:val="111111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D784151"/>
    <w:multiLevelType w:val="multilevel"/>
    <w:tmpl w:val="E55483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E30555C"/>
    <w:multiLevelType w:val="multilevel"/>
    <w:tmpl w:val="482E9FF0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none"/>
      <w:lvlText w:val="1.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0E41113"/>
    <w:multiLevelType w:val="multilevel"/>
    <w:tmpl w:val="13B6916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92821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D3C23C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D570D43"/>
    <w:multiLevelType w:val="hybridMultilevel"/>
    <w:tmpl w:val="D4E62ACA"/>
    <w:lvl w:ilvl="0" w:tplc="C81809A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7B7490"/>
    <w:multiLevelType w:val="multilevel"/>
    <w:tmpl w:val="304892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2C7D3C"/>
    <w:multiLevelType w:val="multilevel"/>
    <w:tmpl w:val="6294232E"/>
    <w:lvl w:ilvl="0">
      <w:start w:val="3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85960B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D45BB1"/>
    <w:multiLevelType w:val="multilevel"/>
    <w:tmpl w:val="DE04CE56"/>
    <w:lvl w:ilvl="0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407608"/>
    <w:multiLevelType w:val="hybridMultilevel"/>
    <w:tmpl w:val="A8A2C07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60302"/>
    <w:multiLevelType w:val="multilevel"/>
    <w:tmpl w:val="0407001F"/>
    <w:numStyleLink w:val="111111"/>
  </w:abstractNum>
  <w:abstractNum w:abstractNumId="22" w15:restartNumberingAfterBreak="0">
    <w:nsid w:val="3F211F6C"/>
    <w:multiLevelType w:val="multilevel"/>
    <w:tmpl w:val="58E24214"/>
    <w:lvl w:ilvl="0">
      <w:start w:val="3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F590A96"/>
    <w:multiLevelType w:val="multilevel"/>
    <w:tmpl w:val="5A3E737E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244770C"/>
    <w:multiLevelType w:val="multilevel"/>
    <w:tmpl w:val="13B6916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A7FD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A282859"/>
    <w:multiLevelType w:val="multilevel"/>
    <w:tmpl w:val="9468F4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F24FD"/>
    <w:multiLevelType w:val="multilevel"/>
    <w:tmpl w:val="2C46DAE8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DE8730B"/>
    <w:multiLevelType w:val="multilevel"/>
    <w:tmpl w:val="7B6088AE"/>
    <w:lvl w:ilvl="0">
      <w:start w:val="3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E333192"/>
    <w:multiLevelType w:val="multilevel"/>
    <w:tmpl w:val="13B6916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20572B"/>
    <w:multiLevelType w:val="multilevel"/>
    <w:tmpl w:val="55A2A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627468"/>
    <w:multiLevelType w:val="multilevel"/>
    <w:tmpl w:val="152A3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1109B9"/>
    <w:multiLevelType w:val="multilevel"/>
    <w:tmpl w:val="7B6088AE"/>
    <w:lvl w:ilvl="0">
      <w:start w:val="3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31597E"/>
    <w:multiLevelType w:val="multilevel"/>
    <w:tmpl w:val="F09E612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sz w:val="22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B8A124B"/>
    <w:multiLevelType w:val="multilevel"/>
    <w:tmpl w:val="44B08FA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D177F86"/>
    <w:multiLevelType w:val="multilevel"/>
    <w:tmpl w:val="FD0A3436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x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13A2FBA"/>
    <w:multiLevelType w:val="hybridMultilevel"/>
    <w:tmpl w:val="D208F248"/>
    <w:lvl w:ilvl="0" w:tplc="12DCE0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2B3731"/>
    <w:multiLevelType w:val="multilevel"/>
    <w:tmpl w:val="8FAEA818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F03830"/>
    <w:multiLevelType w:val="multilevel"/>
    <w:tmpl w:val="C56AFCCE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75B2061"/>
    <w:multiLevelType w:val="multilevel"/>
    <w:tmpl w:val="251E5606"/>
    <w:lvl w:ilvl="0">
      <w:start w:val="1"/>
      <w:numFmt w:val="decimal"/>
      <w:lvlText w:val="%1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9"/>
  </w:num>
  <w:num w:numId="3">
    <w:abstractNumId w:val="36"/>
  </w:num>
  <w:num w:numId="4">
    <w:abstractNumId w:val="30"/>
  </w:num>
  <w:num w:numId="5">
    <w:abstractNumId w:val="15"/>
  </w:num>
  <w:num w:numId="6">
    <w:abstractNumId w:val="37"/>
  </w:num>
  <w:num w:numId="7">
    <w:abstractNumId w:val="4"/>
  </w:num>
  <w:num w:numId="8">
    <w:abstractNumId w:val="26"/>
  </w:num>
  <w:num w:numId="9">
    <w:abstractNumId w:val="19"/>
  </w:num>
  <w:num w:numId="10">
    <w:abstractNumId w:val="24"/>
  </w:num>
  <w:num w:numId="11">
    <w:abstractNumId w:val="12"/>
  </w:num>
  <w:num w:numId="12">
    <w:abstractNumId w:val="2"/>
  </w:num>
  <w:num w:numId="13">
    <w:abstractNumId w:val="29"/>
  </w:num>
  <w:num w:numId="14">
    <w:abstractNumId w:val="8"/>
  </w:num>
  <w:num w:numId="15">
    <w:abstractNumId w:val="25"/>
  </w:num>
  <w:num w:numId="16">
    <w:abstractNumId w:val="28"/>
  </w:num>
  <w:num w:numId="17">
    <w:abstractNumId w:val="6"/>
  </w:num>
  <w:num w:numId="18">
    <w:abstractNumId w:val="10"/>
  </w:num>
  <w:num w:numId="19">
    <w:abstractNumId w:val="31"/>
  </w:num>
  <w:num w:numId="20">
    <w:abstractNumId w:val="32"/>
  </w:num>
  <w:num w:numId="21">
    <w:abstractNumId w:val="11"/>
  </w:num>
  <w:num w:numId="22">
    <w:abstractNumId w:val="16"/>
  </w:num>
  <w:num w:numId="23">
    <w:abstractNumId w:val="18"/>
  </w:num>
  <w:num w:numId="24">
    <w:abstractNumId w:val="17"/>
  </w:num>
  <w:num w:numId="25">
    <w:abstractNumId w:val="22"/>
  </w:num>
  <w:num w:numId="26">
    <w:abstractNumId w:val="3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11"/>
  </w:num>
  <w:num w:numId="30">
    <w:abstractNumId w:val="7"/>
  </w:num>
  <w:num w:numId="31">
    <w:abstractNumId w:val="11"/>
  </w:num>
  <w:num w:numId="32">
    <w:abstractNumId w:val="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35"/>
  </w:num>
  <w:num w:numId="36">
    <w:abstractNumId w:val="11"/>
  </w:num>
  <w:num w:numId="37">
    <w:abstractNumId w:val="27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13"/>
  </w:num>
  <w:num w:numId="41">
    <w:abstractNumId w:val="5"/>
  </w:num>
  <w:num w:numId="42">
    <w:abstractNumId w:val="14"/>
  </w:num>
  <w:num w:numId="43">
    <w:abstractNumId w:val="9"/>
  </w:num>
  <w:num w:numId="44">
    <w:abstractNumId w:val="21"/>
  </w:num>
  <w:num w:numId="45">
    <w:abstractNumId w:val="21"/>
  </w:num>
  <w:num w:numId="46">
    <w:abstractNumId w:val="21"/>
  </w:num>
  <w:num w:numId="47">
    <w:abstractNumId w:val="21"/>
  </w:num>
  <w:num w:numId="48">
    <w:abstractNumId w:val="21"/>
  </w:num>
  <w:num w:numId="49">
    <w:abstractNumId w:val="0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7D"/>
    <w:rsid w:val="00000492"/>
    <w:rsid w:val="000009C7"/>
    <w:rsid w:val="00024169"/>
    <w:rsid w:val="00024D58"/>
    <w:rsid w:val="000464E3"/>
    <w:rsid w:val="000805E0"/>
    <w:rsid w:val="00080E41"/>
    <w:rsid w:val="00087065"/>
    <w:rsid w:val="000A60D6"/>
    <w:rsid w:val="000C2ACB"/>
    <w:rsid w:val="000C7FFD"/>
    <w:rsid w:val="000F700C"/>
    <w:rsid w:val="001012E8"/>
    <w:rsid w:val="001035DA"/>
    <w:rsid w:val="00136E21"/>
    <w:rsid w:val="00145C18"/>
    <w:rsid w:val="00146ADD"/>
    <w:rsid w:val="00164F61"/>
    <w:rsid w:val="00170A18"/>
    <w:rsid w:val="00197DFB"/>
    <w:rsid w:val="001B1E35"/>
    <w:rsid w:val="001B2054"/>
    <w:rsid w:val="001C6EF3"/>
    <w:rsid w:val="001D32D5"/>
    <w:rsid w:val="001D5B01"/>
    <w:rsid w:val="001E15F2"/>
    <w:rsid w:val="001E351A"/>
    <w:rsid w:val="001F205E"/>
    <w:rsid w:val="001F24F2"/>
    <w:rsid w:val="001F3A83"/>
    <w:rsid w:val="002011C3"/>
    <w:rsid w:val="00226AD8"/>
    <w:rsid w:val="00241A3E"/>
    <w:rsid w:val="00280BDC"/>
    <w:rsid w:val="002B2D4D"/>
    <w:rsid w:val="002B57E6"/>
    <w:rsid w:val="002D083D"/>
    <w:rsid w:val="002E174A"/>
    <w:rsid w:val="002F3975"/>
    <w:rsid w:val="002F55AD"/>
    <w:rsid w:val="003128DC"/>
    <w:rsid w:val="00322FBF"/>
    <w:rsid w:val="00366380"/>
    <w:rsid w:val="003814A1"/>
    <w:rsid w:val="003B0663"/>
    <w:rsid w:val="003C6BD5"/>
    <w:rsid w:val="0040157D"/>
    <w:rsid w:val="00412925"/>
    <w:rsid w:val="00416970"/>
    <w:rsid w:val="00437BE4"/>
    <w:rsid w:val="00444E02"/>
    <w:rsid w:val="00462691"/>
    <w:rsid w:val="004776B3"/>
    <w:rsid w:val="0048201B"/>
    <w:rsid w:val="00485AA6"/>
    <w:rsid w:val="0049061E"/>
    <w:rsid w:val="00492827"/>
    <w:rsid w:val="004A7E7D"/>
    <w:rsid w:val="004C0A36"/>
    <w:rsid w:val="004C43F2"/>
    <w:rsid w:val="004D27D4"/>
    <w:rsid w:val="004E03B9"/>
    <w:rsid w:val="004E51AD"/>
    <w:rsid w:val="004F1693"/>
    <w:rsid w:val="00502046"/>
    <w:rsid w:val="00502D1F"/>
    <w:rsid w:val="005364FA"/>
    <w:rsid w:val="00577AE8"/>
    <w:rsid w:val="00577D07"/>
    <w:rsid w:val="0059314E"/>
    <w:rsid w:val="005A13A2"/>
    <w:rsid w:val="005A2AE7"/>
    <w:rsid w:val="005C7CD8"/>
    <w:rsid w:val="005E04F6"/>
    <w:rsid w:val="005F6A1B"/>
    <w:rsid w:val="006004AF"/>
    <w:rsid w:val="0061637B"/>
    <w:rsid w:val="00664913"/>
    <w:rsid w:val="006717A5"/>
    <w:rsid w:val="00672E4A"/>
    <w:rsid w:val="00696068"/>
    <w:rsid w:val="006A7C41"/>
    <w:rsid w:val="006B4086"/>
    <w:rsid w:val="006B6CDE"/>
    <w:rsid w:val="006C4320"/>
    <w:rsid w:val="006F0738"/>
    <w:rsid w:val="006F22AF"/>
    <w:rsid w:val="006F4578"/>
    <w:rsid w:val="00701B64"/>
    <w:rsid w:val="00702C15"/>
    <w:rsid w:val="007448C6"/>
    <w:rsid w:val="0074675E"/>
    <w:rsid w:val="00756367"/>
    <w:rsid w:val="007604A8"/>
    <w:rsid w:val="00765211"/>
    <w:rsid w:val="00774E5B"/>
    <w:rsid w:val="00782413"/>
    <w:rsid w:val="00783283"/>
    <w:rsid w:val="0079341A"/>
    <w:rsid w:val="007939F5"/>
    <w:rsid w:val="007A2C8F"/>
    <w:rsid w:val="007B6D7A"/>
    <w:rsid w:val="007E5714"/>
    <w:rsid w:val="007F5970"/>
    <w:rsid w:val="00812369"/>
    <w:rsid w:val="00835ECD"/>
    <w:rsid w:val="008412D8"/>
    <w:rsid w:val="00880A1F"/>
    <w:rsid w:val="008902B6"/>
    <w:rsid w:val="00895D00"/>
    <w:rsid w:val="008A1463"/>
    <w:rsid w:val="008D3602"/>
    <w:rsid w:val="008E5F63"/>
    <w:rsid w:val="008F3F79"/>
    <w:rsid w:val="00911362"/>
    <w:rsid w:val="00953060"/>
    <w:rsid w:val="0097661F"/>
    <w:rsid w:val="00983A26"/>
    <w:rsid w:val="009A2F51"/>
    <w:rsid w:val="009D6FCA"/>
    <w:rsid w:val="00A0061A"/>
    <w:rsid w:val="00A17A84"/>
    <w:rsid w:val="00A17CEC"/>
    <w:rsid w:val="00A70572"/>
    <w:rsid w:val="00AA321F"/>
    <w:rsid w:val="00AA3401"/>
    <w:rsid w:val="00AA4700"/>
    <w:rsid w:val="00AA58E8"/>
    <w:rsid w:val="00AA5E46"/>
    <w:rsid w:val="00AB0760"/>
    <w:rsid w:val="00AB582A"/>
    <w:rsid w:val="00AD706A"/>
    <w:rsid w:val="00B0404D"/>
    <w:rsid w:val="00B04702"/>
    <w:rsid w:val="00B06705"/>
    <w:rsid w:val="00B13930"/>
    <w:rsid w:val="00B15A5E"/>
    <w:rsid w:val="00B32E5A"/>
    <w:rsid w:val="00B44F7B"/>
    <w:rsid w:val="00B45E5D"/>
    <w:rsid w:val="00B643CD"/>
    <w:rsid w:val="00B649CE"/>
    <w:rsid w:val="00B65A04"/>
    <w:rsid w:val="00B90843"/>
    <w:rsid w:val="00B91009"/>
    <w:rsid w:val="00BB5453"/>
    <w:rsid w:val="00BE1D4F"/>
    <w:rsid w:val="00BF51BB"/>
    <w:rsid w:val="00C01244"/>
    <w:rsid w:val="00C02F8A"/>
    <w:rsid w:val="00C209A8"/>
    <w:rsid w:val="00C21C3C"/>
    <w:rsid w:val="00C34D3E"/>
    <w:rsid w:val="00C4103E"/>
    <w:rsid w:val="00C44C97"/>
    <w:rsid w:val="00C62961"/>
    <w:rsid w:val="00C8450C"/>
    <w:rsid w:val="00CA4D49"/>
    <w:rsid w:val="00CA5893"/>
    <w:rsid w:val="00CC6870"/>
    <w:rsid w:val="00CD57A3"/>
    <w:rsid w:val="00D42F1B"/>
    <w:rsid w:val="00D76787"/>
    <w:rsid w:val="00D91A1F"/>
    <w:rsid w:val="00DA0893"/>
    <w:rsid w:val="00DB2917"/>
    <w:rsid w:val="00E10B61"/>
    <w:rsid w:val="00E421A2"/>
    <w:rsid w:val="00E6644B"/>
    <w:rsid w:val="00E67C3B"/>
    <w:rsid w:val="00E953F4"/>
    <w:rsid w:val="00EA489B"/>
    <w:rsid w:val="00EA7A86"/>
    <w:rsid w:val="00EB0D8E"/>
    <w:rsid w:val="00EE1ACC"/>
    <w:rsid w:val="00EE712F"/>
    <w:rsid w:val="00F15E4F"/>
    <w:rsid w:val="00F61FB1"/>
    <w:rsid w:val="00F6462D"/>
    <w:rsid w:val="00F848FF"/>
    <w:rsid w:val="00FA5A48"/>
    <w:rsid w:val="00FB627B"/>
    <w:rsid w:val="00FB6FAB"/>
    <w:rsid w:val="00FC5ECC"/>
    <w:rsid w:val="00FC727C"/>
    <w:rsid w:val="00FE313E"/>
    <w:rsid w:val="00FE58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1C68F3A"/>
  <w14:defaultImageDpi w14:val="32767"/>
  <w15:docId w15:val="{F6E0EBE7-FD05-2D4D-A976-DC5C1706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5" w:semiHidden="1" w:unhideWhenUsed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04B42"/>
    <w:pPr>
      <w:spacing w:after="60"/>
    </w:pPr>
    <w:rPr>
      <w:rFonts w:ascii="Arial" w:hAnsi="Arial"/>
      <w:sz w:val="18"/>
      <w:szCs w:val="24"/>
      <w:lang w:val="de-CH" w:eastAsia="de-CH"/>
    </w:rPr>
  </w:style>
  <w:style w:type="paragraph" w:styleId="berschrift2">
    <w:name w:val="heading 2"/>
    <w:basedOn w:val="Standard"/>
    <w:next w:val="Standard"/>
    <w:qFormat/>
    <w:rsid w:val="002B2D4D"/>
    <w:pPr>
      <w:numPr>
        <w:ilvl w:val="1"/>
        <w:numId w:val="39"/>
      </w:numPr>
      <w:spacing w:before="360" w:after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rsid w:val="00732CF1"/>
    <w:pPr>
      <w:keepNext/>
      <w:numPr>
        <w:ilvl w:val="2"/>
        <w:numId w:val="39"/>
      </w:numPr>
      <w:spacing w:before="240"/>
      <w:outlineLvl w:val="2"/>
    </w:pPr>
    <w:rPr>
      <w:rFonts w:ascii="Calibri" w:hAnsi="Calibr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rsid w:val="00732CF1"/>
    <w:pPr>
      <w:keepNext/>
      <w:numPr>
        <w:ilvl w:val="3"/>
        <w:numId w:val="39"/>
      </w:numPr>
      <w:spacing w:before="240"/>
      <w:outlineLvl w:val="3"/>
    </w:pPr>
    <w:rPr>
      <w:rFonts w:ascii="Cambria" w:hAnsi="Cambria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rsid w:val="00732CF1"/>
    <w:pPr>
      <w:numPr>
        <w:ilvl w:val="4"/>
        <w:numId w:val="39"/>
      </w:numPr>
      <w:spacing w:before="240"/>
      <w:outlineLvl w:val="4"/>
    </w:pPr>
    <w:rPr>
      <w:rFonts w:ascii="Cambria" w:hAnsi="Cambria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732CF1"/>
    <w:pPr>
      <w:numPr>
        <w:ilvl w:val="5"/>
        <w:numId w:val="39"/>
      </w:numPr>
      <w:spacing w:before="240"/>
      <w:outlineLvl w:val="5"/>
    </w:pPr>
    <w:rPr>
      <w:rFonts w:ascii="Times New Roman" w:hAnsi="Times New Roman"/>
      <w:b/>
      <w:szCs w:val="22"/>
    </w:rPr>
  </w:style>
  <w:style w:type="paragraph" w:styleId="berschrift7">
    <w:name w:val="heading 7"/>
    <w:basedOn w:val="Standard"/>
    <w:next w:val="Standard"/>
    <w:qFormat/>
    <w:rsid w:val="00732CF1"/>
    <w:pPr>
      <w:numPr>
        <w:ilvl w:val="6"/>
        <w:numId w:val="39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732CF1"/>
    <w:pPr>
      <w:numPr>
        <w:ilvl w:val="7"/>
        <w:numId w:val="39"/>
      </w:numPr>
      <w:spacing w:before="240"/>
      <w:outlineLvl w:val="7"/>
    </w:pPr>
    <w:rPr>
      <w:rFonts w:ascii="Times New Roman" w:hAnsi="Times New Roman"/>
      <w:i/>
      <w:sz w:val="24"/>
    </w:rPr>
  </w:style>
  <w:style w:type="paragraph" w:styleId="berschrift9">
    <w:name w:val="heading 9"/>
    <w:basedOn w:val="Standard"/>
    <w:next w:val="Standard"/>
    <w:qFormat/>
    <w:rsid w:val="00732CF1"/>
    <w:pPr>
      <w:numPr>
        <w:ilvl w:val="8"/>
        <w:numId w:val="39"/>
      </w:numPr>
      <w:spacing w:before="24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F9493E"/>
    <w:pPr>
      <w:tabs>
        <w:tab w:val="center" w:pos="4536"/>
        <w:tab w:val="right" w:pos="9072"/>
      </w:tabs>
    </w:pPr>
    <w:rPr>
      <w:sz w:val="20"/>
    </w:rPr>
  </w:style>
  <w:style w:type="paragraph" w:styleId="Fuzeile">
    <w:name w:val="footer"/>
    <w:basedOn w:val="Kopfzeile"/>
    <w:semiHidden/>
    <w:rsid w:val="00F9493E"/>
    <w:pPr>
      <w:tabs>
        <w:tab w:val="clear" w:pos="4536"/>
        <w:tab w:val="clear" w:pos="9072"/>
      </w:tabs>
    </w:pPr>
    <w:rPr>
      <w:vanish/>
      <w:spacing w:val="-4"/>
      <w:sz w:val="14"/>
    </w:rPr>
  </w:style>
  <w:style w:type="table" w:styleId="Tabellenraster">
    <w:name w:val="Table Grid"/>
    <w:basedOn w:val="NormaleTabelle"/>
    <w:rsid w:val="00F9493E"/>
    <w:pPr>
      <w:spacing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blau">
    <w:name w:val="Ab_blau"/>
    <w:basedOn w:val="Standard"/>
    <w:rsid w:val="0025155F"/>
    <w:pPr>
      <w:spacing w:after="0" w:line="260" w:lineRule="atLeast"/>
    </w:pPr>
    <w:rPr>
      <w:bCs/>
      <w:color w:val="0000FF"/>
      <w:szCs w:val="20"/>
    </w:rPr>
  </w:style>
  <w:style w:type="paragraph" w:customStyle="1" w:styleId="Titel1a">
    <w:name w:val="Titel_1a"/>
    <w:basedOn w:val="Titel3"/>
    <w:rsid w:val="00F9493E"/>
    <w:pPr>
      <w:spacing w:before="0"/>
    </w:pPr>
  </w:style>
  <w:style w:type="paragraph" w:customStyle="1" w:styleId="Titel1">
    <w:name w:val="Titel_1"/>
    <w:basedOn w:val="Kopfzeile"/>
    <w:rsid w:val="00F9493E"/>
    <w:pPr>
      <w:pBdr>
        <w:bottom w:val="single" w:sz="4" w:space="3" w:color="auto"/>
      </w:pBdr>
      <w:spacing w:before="600" w:after="600"/>
      <w:jc w:val="right"/>
    </w:pPr>
    <w:rPr>
      <w:b/>
      <w:bCs/>
      <w:sz w:val="28"/>
      <w:szCs w:val="20"/>
    </w:rPr>
  </w:style>
  <w:style w:type="paragraph" w:customStyle="1" w:styleId="OrtDatumVor50pt">
    <w:name w:val="Ort_Datum_Vor:  50 pt"/>
    <w:basedOn w:val="Standard"/>
    <w:semiHidden/>
    <w:rsid w:val="00F9493E"/>
    <w:pPr>
      <w:spacing w:before="1000"/>
    </w:pPr>
    <w:rPr>
      <w:szCs w:val="20"/>
    </w:rPr>
  </w:style>
  <w:style w:type="paragraph" w:customStyle="1" w:styleId="OptionsfeldLinks0cmHngend063cm">
    <w:name w:val="Optionsfeld_Links:  0 cm Hängend:  0.63 cm"/>
    <w:basedOn w:val="Standard"/>
    <w:rsid w:val="00F9493E"/>
    <w:pPr>
      <w:ind w:left="360" w:hanging="360"/>
    </w:pPr>
    <w:rPr>
      <w:szCs w:val="20"/>
    </w:rPr>
  </w:style>
  <w:style w:type="paragraph" w:customStyle="1" w:styleId="PlatzhalterLinks063cm">
    <w:name w:val="Platzhalter_Links:  0.63 cm"/>
    <w:basedOn w:val="Standard"/>
    <w:rsid w:val="00F9493E"/>
    <w:pPr>
      <w:spacing w:after="0" w:line="260" w:lineRule="atLeast"/>
      <w:ind w:left="357"/>
    </w:pPr>
    <w:rPr>
      <w:color w:val="0000FF"/>
      <w:szCs w:val="22"/>
    </w:rPr>
  </w:style>
  <w:style w:type="paragraph" w:customStyle="1" w:styleId="11Absenderbezeichnung">
    <w:name w:val="1.1_Absenderbezeichnung"/>
    <w:basedOn w:val="Standard"/>
    <w:semiHidden/>
    <w:rsid w:val="00F9493E"/>
    <w:pPr>
      <w:spacing w:after="0" w:line="260" w:lineRule="exact"/>
    </w:pPr>
    <w:rPr>
      <w:b/>
      <w:spacing w:val="-4"/>
      <w:szCs w:val="20"/>
      <w:lang w:eastAsia="de-DE"/>
    </w:rPr>
  </w:style>
  <w:style w:type="paragraph" w:customStyle="1" w:styleId="12Behrde">
    <w:name w:val="1.2_Behörde"/>
    <w:basedOn w:val="Standard"/>
    <w:semiHidden/>
    <w:rsid w:val="00F9493E"/>
    <w:pPr>
      <w:spacing w:after="0" w:line="220" w:lineRule="exact"/>
    </w:pPr>
    <w:rPr>
      <w:b/>
      <w:spacing w:val="-4"/>
      <w:szCs w:val="20"/>
      <w:lang w:eastAsia="de-DE"/>
    </w:rPr>
  </w:style>
  <w:style w:type="paragraph" w:customStyle="1" w:styleId="31Absenderadresse">
    <w:name w:val="3.1_Absenderadresse"/>
    <w:basedOn w:val="Standard"/>
    <w:semiHidden/>
    <w:rsid w:val="00F9493E"/>
    <w:pPr>
      <w:spacing w:after="0" w:line="220" w:lineRule="exact"/>
    </w:pPr>
    <w:rPr>
      <w:spacing w:val="-4"/>
      <w:szCs w:val="20"/>
      <w:lang w:eastAsia="de-DE"/>
    </w:rPr>
  </w:style>
  <w:style w:type="paragraph" w:customStyle="1" w:styleId="32TelFax">
    <w:name w:val="3.2_Tel.Fax"/>
    <w:basedOn w:val="Standard"/>
    <w:semiHidden/>
    <w:rsid w:val="00F9493E"/>
    <w:pPr>
      <w:spacing w:after="0" w:line="220" w:lineRule="exact"/>
    </w:pPr>
    <w:rPr>
      <w:spacing w:val="-4"/>
      <w:szCs w:val="20"/>
      <w:lang w:eastAsia="de-DE"/>
    </w:rPr>
  </w:style>
  <w:style w:type="paragraph" w:customStyle="1" w:styleId="Titel2">
    <w:name w:val="Titel_2"/>
    <w:basedOn w:val="Abblau"/>
    <w:rsid w:val="00827CFE"/>
    <w:pPr>
      <w:spacing w:before="360" w:after="360" w:line="240" w:lineRule="auto"/>
    </w:pPr>
    <w:rPr>
      <w:b/>
      <w:color w:val="auto"/>
      <w:sz w:val="28"/>
    </w:rPr>
  </w:style>
  <w:style w:type="paragraph" w:customStyle="1" w:styleId="Titel3">
    <w:name w:val="Titel_3"/>
    <w:basedOn w:val="Standard"/>
    <w:rsid w:val="00F9493E"/>
    <w:pPr>
      <w:spacing w:before="840" w:after="360"/>
    </w:pPr>
    <w:rPr>
      <w:b/>
      <w:bCs/>
      <w:szCs w:val="20"/>
    </w:rPr>
  </w:style>
  <w:style w:type="paragraph" w:customStyle="1" w:styleId="AbObjekt">
    <w:name w:val="Ab_Objekt"/>
    <w:basedOn w:val="Standard"/>
    <w:rsid w:val="00F9493E"/>
    <w:pPr>
      <w:tabs>
        <w:tab w:val="left" w:pos="1418"/>
      </w:tabs>
      <w:spacing w:after="240"/>
    </w:pPr>
    <w:rPr>
      <w:b/>
    </w:rPr>
  </w:style>
  <w:style w:type="paragraph" w:customStyle="1" w:styleId="Titel3a">
    <w:name w:val="Titel_3a"/>
    <w:basedOn w:val="Titel3"/>
    <w:rsid w:val="00F9493E"/>
    <w:pPr>
      <w:spacing w:before="0"/>
    </w:pPr>
  </w:style>
  <w:style w:type="paragraph" w:customStyle="1" w:styleId="OrtDatum">
    <w:name w:val="Ort_Datum"/>
    <w:basedOn w:val="OrtDatumVor50pt"/>
    <w:rsid w:val="00F9493E"/>
    <w:pPr>
      <w:spacing w:after="80"/>
    </w:pPr>
    <w:rPr>
      <w:color w:val="0000FF"/>
    </w:rPr>
  </w:style>
  <w:style w:type="paragraph" w:customStyle="1" w:styleId="StadtZrichAdresse">
    <w:name w:val="Stadt Zürich Adresse"/>
    <w:basedOn w:val="Standard"/>
    <w:rsid w:val="00577A1F"/>
    <w:pPr>
      <w:framePr w:w="1967" w:h="1622" w:wrap="around" w:vAnchor="page" w:hAnchor="page" w:x="8251" w:y="540"/>
      <w:spacing w:after="0" w:line="200" w:lineRule="atLeast"/>
    </w:pPr>
    <w:rPr>
      <w:rFonts w:cs="Arial"/>
      <w:sz w:val="17"/>
      <w:szCs w:val="17"/>
    </w:rPr>
  </w:style>
  <w:style w:type="paragraph" w:customStyle="1" w:styleId="StadtZrichVerweis">
    <w:name w:val="Stadt Zürich Verweis"/>
    <w:basedOn w:val="Standard"/>
    <w:rsid w:val="00577A1F"/>
    <w:pPr>
      <w:framePr w:w="9072" w:h="1361" w:hRule="exact" w:wrap="around" w:vAnchor="page" w:hAnchor="page" w:x="1702" w:y="14913"/>
      <w:spacing w:after="0" w:line="260" w:lineRule="atLeast"/>
    </w:pPr>
    <w:rPr>
      <w:sz w:val="17"/>
    </w:rPr>
  </w:style>
  <w:style w:type="paragraph" w:customStyle="1" w:styleId="Untertitel1">
    <w:name w:val="Untertitel_1"/>
    <w:basedOn w:val="Standard"/>
    <w:link w:val="Untertitel1Char"/>
    <w:rsid w:val="006F40BB"/>
    <w:pPr>
      <w:spacing w:before="360" w:after="120"/>
    </w:pPr>
    <w:rPr>
      <w:b/>
      <w:bCs/>
    </w:rPr>
  </w:style>
  <w:style w:type="character" w:customStyle="1" w:styleId="Untertitel1Char">
    <w:name w:val="Untertitel_1 Char"/>
    <w:basedOn w:val="Absatz-Standardschriftart"/>
    <w:link w:val="Untertitel1"/>
    <w:rsid w:val="006F40BB"/>
    <w:rPr>
      <w:rFonts w:ascii="Arial" w:hAnsi="Arial"/>
      <w:b/>
      <w:bCs/>
      <w:sz w:val="22"/>
      <w:szCs w:val="24"/>
      <w:lang w:val="de-CH" w:eastAsia="de-CH" w:bidi="ar-SA"/>
    </w:rPr>
  </w:style>
  <w:style w:type="paragraph" w:customStyle="1" w:styleId="Hinweis">
    <w:name w:val="Hinweis"/>
    <w:basedOn w:val="Standard"/>
    <w:rsid w:val="006F40BB"/>
    <w:pPr>
      <w:spacing w:after="360"/>
    </w:pPr>
    <w:rPr>
      <w:b/>
      <w:szCs w:val="20"/>
    </w:rPr>
  </w:style>
  <w:style w:type="paragraph" w:customStyle="1" w:styleId="Absatz9ptNach6pt">
    <w:name w:val="Absatz_9pt_Nach:6 pt"/>
    <w:basedOn w:val="Standard"/>
    <w:rsid w:val="006F40BB"/>
    <w:pPr>
      <w:spacing w:after="120"/>
    </w:pPr>
    <w:rPr>
      <w:szCs w:val="18"/>
    </w:rPr>
  </w:style>
  <w:style w:type="paragraph" w:customStyle="1" w:styleId="AbsatzTabmehrere">
    <w:name w:val="Absatz_Tab mehrere"/>
    <w:basedOn w:val="Standard"/>
    <w:rsid w:val="006F40BB"/>
    <w:pPr>
      <w:tabs>
        <w:tab w:val="left" w:pos="720"/>
        <w:tab w:val="left" w:pos="2880"/>
        <w:tab w:val="left" w:pos="3780"/>
        <w:tab w:val="left" w:pos="5580"/>
        <w:tab w:val="left" w:pos="6480"/>
      </w:tabs>
      <w:spacing w:after="0" w:line="300" w:lineRule="atLeast"/>
    </w:pPr>
    <w:rPr>
      <w:szCs w:val="22"/>
    </w:rPr>
  </w:style>
  <w:style w:type="paragraph" w:customStyle="1" w:styleId="AbsatzTab">
    <w:name w:val="Absatz_Tab"/>
    <w:basedOn w:val="Standard"/>
    <w:rsid w:val="006F40BB"/>
    <w:pPr>
      <w:tabs>
        <w:tab w:val="left" w:pos="5103"/>
      </w:tabs>
      <w:spacing w:after="0" w:line="320" w:lineRule="atLeast"/>
      <w:ind w:left="5103" w:hanging="5103"/>
    </w:pPr>
  </w:style>
  <w:style w:type="character" w:customStyle="1" w:styleId="Zeichen9ptkursiv">
    <w:name w:val="Zeichen_9pt_kursiv"/>
    <w:basedOn w:val="Absatz-Standardschriftart"/>
    <w:rsid w:val="006F40BB"/>
    <w:rPr>
      <w:rFonts w:ascii="Arial" w:hAnsi="Arial"/>
      <w:i/>
      <w:sz w:val="18"/>
      <w:szCs w:val="18"/>
    </w:rPr>
  </w:style>
  <w:style w:type="paragraph" w:customStyle="1" w:styleId="Untertitel1a">
    <w:name w:val="Untertitel_1a"/>
    <w:basedOn w:val="Untertitel1"/>
    <w:rsid w:val="006F40BB"/>
    <w:pPr>
      <w:pageBreakBefore/>
      <w:spacing w:before="0" w:after="240"/>
    </w:pPr>
  </w:style>
  <w:style w:type="paragraph" w:styleId="Blocktext">
    <w:name w:val="Block Text"/>
    <w:basedOn w:val="Standard"/>
    <w:rsid w:val="00827CFE"/>
    <w:pPr>
      <w:overflowPunct w:val="0"/>
      <w:autoSpaceDE w:val="0"/>
      <w:autoSpaceDN w:val="0"/>
      <w:adjustRightInd w:val="0"/>
      <w:spacing w:after="0"/>
      <w:ind w:left="292" w:right="141"/>
      <w:textAlignment w:val="baseline"/>
    </w:pPr>
    <w:rPr>
      <w:b/>
      <w:szCs w:val="20"/>
      <w:lang w:eastAsia="de-DE"/>
    </w:rPr>
  </w:style>
  <w:style w:type="paragraph" w:customStyle="1" w:styleId="Standard9">
    <w:name w:val="Standard9"/>
    <w:basedOn w:val="Standard"/>
    <w:rsid w:val="00827CFE"/>
    <w:pPr>
      <w:overflowPunct w:val="0"/>
      <w:autoSpaceDE w:val="0"/>
      <w:autoSpaceDN w:val="0"/>
      <w:adjustRightInd w:val="0"/>
      <w:spacing w:after="0"/>
      <w:textAlignment w:val="baseline"/>
    </w:pPr>
    <w:rPr>
      <w:szCs w:val="20"/>
      <w:lang w:eastAsia="de-DE"/>
    </w:rPr>
  </w:style>
  <w:style w:type="paragraph" w:customStyle="1" w:styleId="Standard9V5">
    <w:name w:val="Standard9V5"/>
    <w:rsid w:val="00827CFE"/>
    <w:pPr>
      <w:spacing w:before="100"/>
    </w:pPr>
    <w:rPr>
      <w:rFonts w:ascii="Arial" w:hAnsi="Arial"/>
      <w:sz w:val="18"/>
      <w:lang w:val="de-CH"/>
    </w:rPr>
  </w:style>
  <w:style w:type="character" w:styleId="Seitenzahl">
    <w:name w:val="page number"/>
    <w:basedOn w:val="Absatz-Standardschriftart"/>
    <w:rsid w:val="005379CB"/>
  </w:style>
  <w:style w:type="paragraph" w:customStyle="1" w:styleId="SeitenTitel">
    <w:name w:val="SeitenTitel"/>
    <w:basedOn w:val="Titel1"/>
    <w:rsid w:val="005379CB"/>
    <w:pPr>
      <w:spacing w:before="0" w:after="360"/>
      <w:jc w:val="left"/>
    </w:pPr>
    <w:rPr>
      <w:rFonts w:cs="Arial"/>
    </w:rPr>
  </w:style>
  <w:style w:type="paragraph" w:customStyle="1" w:styleId="FliesstextAufzhlung">
    <w:name w:val="Fliesstext AufzŠhlung"/>
    <w:basedOn w:val="Standard"/>
    <w:rsid w:val="00985C03"/>
    <w:pPr>
      <w:widowControl w:val="0"/>
      <w:tabs>
        <w:tab w:val="left" w:pos="227"/>
        <w:tab w:val="left" w:pos="822"/>
        <w:tab w:val="left" w:pos="1644"/>
        <w:tab w:val="left" w:pos="2466"/>
        <w:tab w:val="left" w:pos="3288"/>
        <w:tab w:val="left" w:pos="4110"/>
        <w:tab w:val="left" w:pos="4932"/>
        <w:tab w:val="left" w:pos="5754"/>
        <w:tab w:val="left" w:pos="6576"/>
        <w:tab w:val="left" w:pos="7398"/>
        <w:tab w:val="left" w:pos="8220"/>
        <w:tab w:val="left" w:pos="9043"/>
        <w:tab w:val="left" w:pos="9865"/>
      </w:tabs>
      <w:suppressAutoHyphens/>
      <w:autoSpaceDE w:val="0"/>
      <w:autoSpaceDN w:val="0"/>
      <w:adjustRightInd w:val="0"/>
      <w:spacing w:after="0" w:line="280" w:lineRule="atLeast"/>
      <w:ind w:left="227" w:hanging="227"/>
      <w:textAlignment w:val="center"/>
    </w:pPr>
    <w:rPr>
      <w:rFonts w:ascii="ArialMT" w:hAnsi="ArialMT" w:cs="ArialMT"/>
      <w:color w:val="000000"/>
      <w:spacing w:val="11"/>
      <w:sz w:val="19"/>
      <w:szCs w:val="19"/>
      <w:lang w:val="de-DE" w:eastAsia="de-DE" w:bidi="de-DE"/>
    </w:rPr>
  </w:style>
  <w:style w:type="paragraph" w:customStyle="1" w:styleId="1">
    <w:name w:val="Ü1"/>
    <w:basedOn w:val="SeitenTitel"/>
    <w:rsid w:val="00732CF1"/>
    <w:pPr>
      <w:numPr>
        <w:numId w:val="39"/>
      </w:numPr>
      <w:pBdr>
        <w:bottom w:val="none" w:sz="0" w:space="0" w:color="auto"/>
      </w:pBdr>
      <w:tabs>
        <w:tab w:val="clear" w:pos="4536"/>
        <w:tab w:val="clear" w:pos="9072"/>
        <w:tab w:val="left" w:pos="709"/>
      </w:tabs>
      <w:spacing w:before="200"/>
    </w:pPr>
    <w:rPr>
      <w:spacing w:val="3"/>
    </w:rPr>
  </w:style>
  <w:style w:type="paragraph" w:styleId="Verzeichnis1">
    <w:name w:val="toc 1"/>
    <w:basedOn w:val="Standard"/>
    <w:next w:val="Standard"/>
    <w:autoRedefine/>
    <w:uiPriority w:val="39"/>
    <w:rsid w:val="00204B42"/>
    <w:pPr>
      <w:tabs>
        <w:tab w:val="left" w:pos="423"/>
        <w:tab w:val="right" w:leader="dot" w:pos="7371"/>
      </w:tabs>
      <w:spacing w:before="100"/>
    </w:pPr>
    <w:rPr>
      <w:b/>
      <w:noProof/>
      <w:spacing w:val="3"/>
    </w:rPr>
  </w:style>
  <w:style w:type="paragraph" w:customStyle="1" w:styleId="2">
    <w:name w:val="Ü2"/>
    <w:basedOn w:val="1"/>
    <w:rsid w:val="00732CF1"/>
    <w:pPr>
      <w:numPr>
        <w:numId w:val="44"/>
      </w:numPr>
      <w:tabs>
        <w:tab w:val="clear" w:pos="709"/>
      </w:tabs>
    </w:pPr>
    <w:rPr>
      <w:sz w:val="22"/>
    </w:rPr>
  </w:style>
  <w:style w:type="paragraph" w:customStyle="1" w:styleId="3">
    <w:name w:val="Ü3"/>
    <w:basedOn w:val="1"/>
    <w:rsid w:val="00204B42"/>
    <w:rPr>
      <w:sz w:val="22"/>
    </w:rPr>
  </w:style>
  <w:style w:type="paragraph" w:styleId="Verzeichnis2">
    <w:name w:val="toc 2"/>
    <w:basedOn w:val="Standard"/>
    <w:next w:val="Standard"/>
    <w:autoRedefine/>
    <w:uiPriority w:val="39"/>
    <w:semiHidden/>
    <w:rsid w:val="00204B42"/>
    <w:pPr>
      <w:tabs>
        <w:tab w:val="right" w:leader="dot" w:pos="7371"/>
      </w:tabs>
      <w:ind w:left="220"/>
    </w:pPr>
  </w:style>
  <w:style w:type="paragraph" w:styleId="Verzeichnis3">
    <w:name w:val="toc 3"/>
    <w:basedOn w:val="Standard"/>
    <w:next w:val="Standard"/>
    <w:autoRedefine/>
    <w:semiHidden/>
    <w:rsid w:val="00204B42"/>
    <w:pPr>
      <w:tabs>
        <w:tab w:val="right" w:leader="dot" w:pos="7371"/>
      </w:tabs>
      <w:ind w:left="440"/>
    </w:pPr>
  </w:style>
  <w:style w:type="paragraph" w:styleId="Verzeichnis4">
    <w:name w:val="toc 4"/>
    <w:basedOn w:val="Standard"/>
    <w:next w:val="Standard"/>
    <w:autoRedefine/>
    <w:semiHidden/>
    <w:rsid w:val="008B432A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B432A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B432A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B432A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B432A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B432A"/>
    <w:pPr>
      <w:ind w:left="1760"/>
    </w:pPr>
  </w:style>
  <w:style w:type="paragraph" w:customStyle="1" w:styleId="FliesstextAufzhlung0">
    <w:name w:val="Fliesstext Aufzählung"/>
    <w:basedOn w:val="Standard"/>
    <w:rsid w:val="00C345B1"/>
    <w:pPr>
      <w:widowControl w:val="0"/>
      <w:tabs>
        <w:tab w:val="left" w:pos="227"/>
        <w:tab w:val="left" w:pos="822"/>
        <w:tab w:val="left" w:pos="1644"/>
        <w:tab w:val="left" w:pos="2466"/>
        <w:tab w:val="left" w:pos="3288"/>
        <w:tab w:val="left" w:pos="4110"/>
        <w:tab w:val="left" w:pos="4932"/>
        <w:tab w:val="left" w:pos="5754"/>
        <w:tab w:val="left" w:pos="6576"/>
        <w:tab w:val="left" w:pos="7398"/>
        <w:tab w:val="left" w:pos="8220"/>
        <w:tab w:val="left" w:pos="9043"/>
        <w:tab w:val="left" w:pos="9865"/>
      </w:tabs>
      <w:autoSpaceDE w:val="0"/>
      <w:autoSpaceDN w:val="0"/>
      <w:adjustRightInd w:val="0"/>
      <w:spacing w:after="0" w:line="280" w:lineRule="atLeast"/>
      <w:ind w:left="227" w:hanging="227"/>
      <w:textAlignment w:val="center"/>
    </w:pPr>
    <w:rPr>
      <w:rFonts w:ascii="ArialMT" w:hAnsi="ArialMT"/>
      <w:color w:val="000000"/>
      <w:spacing w:val="11"/>
      <w:sz w:val="19"/>
      <w:szCs w:val="19"/>
      <w:lang w:eastAsia="de-DE"/>
    </w:rPr>
  </w:style>
  <w:style w:type="paragraph" w:customStyle="1" w:styleId="Fliesstext85ptlightListe">
    <w:name w:val="Fliesstext_8.5pt_light_Liste"/>
    <w:basedOn w:val="Standard"/>
    <w:uiPriority w:val="99"/>
    <w:rsid w:val="00B14E57"/>
    <w:pPr>
      <w:widowControl w:val="0"/>
      <w:tabs>
        <w:tab w:val="left" w:pos="0"/>
        <w:tab w:val="left" w:pos="822"/>
        <w:tab w:val="left" w:pos="1644"/>
        <w:tab w:val="left" w:pos="2466"/>
        <w:tab w:val="left" w:pos="3288"/>
        <w:tab w:val="left" w:pos="4110"/>
        <w:tab w:val="left" w:pos="4932"/>
        <w:tab w:val="left" w:pos="5754"/>
        <w:tab w:val="left" w:pos="6576"/>
        <w:tab w:val="left" w:pos="7398"/>
        <w:tab w:val="left" w:pos="8220"/>
        <w:tab w:val="left" w:pos="9043"/>
        <w:tab w:val="left" w:pos="9865"/>
      </w:tabs>
      <w:autoSpaceDE w:val="0"/>
      <w:autoSpaceDN w:val="0"/>
      <w:adjustRightInd w:val="0"/>
      <w:spacing w:after="0" w:line="300" w:lineRule="atLeast"/>
      <w:ind w:left="454" w:hanging="454"/>
      <w:textAlignment w:val="center"/>
    </w:pPr>
    <w:rPr>
      <w:rFonts w:ascii="VectoraLH-Light" w:hAnsi="VectoraLH-Light" w:cs="VectoraLH-Light"/>
      <w:color w:val="000000"/>
      <w:spacing w:val="10"/>
      <w:sz w:val="17"/>
      <w:szCs w:val="17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732CF1"/>
    <w:rPr>
      <w:rFonts w:ascii="Calibri" w:eastAsia="Times New Roman" w:hAnsi="Calibri" w:cs="Times New Roman"/>
      <w:b/>
      <w:bCs/>
      <w:sz w:val="26"/>
      <w:szCs w:val="26"/>
      <w:lang w:val="de-CH" w:eastAsia="de-CH"/>
    </w:rPr>
  </w:style>
  <w:style w:type="character" w:customStyle="1" w:styleId="berschrift4Zchn">
    <w:name w:val="Überschrift 4 Zchn"/>
    <w:basedOn w:val="Absatz-Standardschriftart"/>
    <w:link w:val="berschrift4"/>
    <w:rsid w:val="00732CF1"/>
    <w:rPr>
      <w:rFonts w:ascii="Cambria" w:eastAsia="Times New Roman" w:hAnsi="Cambria" w:cs="Times New Roman"/>
      <w:b/>
      <w:bCs/>
      <w:sz w:val="28"/>
      <w:szCs w:val="28"/>
      <w:lang w:val="de-CH" w:eastAsia="de-CH"/>
    </w:rPr>
  </w:style>
  <w:style w:type="character" w:customStyle="1" w:styleId="berschrift5Zchn">
    <w:name w:val="Überschrift 5 Zchn"/>
    <w:basedOn w:val="Absatz-Standardschriftart"/>
    <w:link w:val="berschrift5"/>
    <w:rsid w:val="00732CF1"/>
    <w:rPr>
      <w:rFonts w:ascii="Cambria" w:eastAsia="Times New Roman" w:hAnsi="Cambria" w:cs="Times New Roman"/>
      <w:b/>
      <w:bCs/>
      <w:i/>
      <w:iCs/>
      <w:sz w:val="26"/>
      <w:szCs w:val="26"/>
      <w:lang w:val="de-CH" w:eastAsia="de-CH"/>
    </w:rPr>
  </w:style>
  <w:style w:type="paragraph" w:customStyle="1" w:styleId="Fliesstext85ptlightListeAbstand">
    <w:name w:val="Fliesstext_8.5pt_light_Liste_Abstand"/>
    <w:basedOn w:val="Standard"/>
    <w:uiPriority w:val="99"/>
    <w:rsid w:val="00B14E57"/>
    <w:pPr>
      <w:widowControl w:val="0"/>
      <w:tabs>
        <w:tab w:val="left" w:pos="0"/>
        <w:tab w:val="left" w:pos="822"/>
        <w:tab w:val="left" w:pos="1644"/>
        <w:tab w:val="left" w:pos="2466"/>
        <w:tab w:val="left" w:pos="3288"/>
        <w:tab w:val="left" w:pos="4110"/>
        <w:tab w:val="left" w:pos="4932"/>
        <w:tab w:val="left" w:pos="5754"/>
        <w:tab w:val="left" w:pos="6576"/>
        <w:tab w:val="left" w:pos="7398"/>
        <w:tab w:val="left" w:pos="8220"/>
        <w:tab w:val="left" w:pos="9043"/>
        <w:tab w:val="left" w:pos="9865"/>
      </w:tabs>
      <w:autoSpaceDE w:val="0"/>
      <w:autoSpaceDN w:val="0"/>
      <w:adjustRightInd w:val="0"/>
      <w:spacing w:after="57" w:line="300" w:lineRule="atLeast"/>
      <w:ind w:left="454" w:hanging="454"/>
      <w:textAlignment w:val="center"/>
    </w:pPr>
    <w:rPr>
      <w:rFonts w:ascii="VectoraLH-Light" w:hAnsi="VectoraLH-Light" w:cs="VectoraLH-Light"/>
      <w:color w:val="000000"/>
      <w:spacing w:val="10"/>
      <w:sz w:val="17"/>
      <w:szCs w:val="17"/>
      <w:lang w:eastAsia="de-DE"/>
    </w:rPr>
  </w:style>
  <w:style w:type="numbering" w:styleId="111111">
    <w:name w:val="Outline List 2"/>
    <w:basedOn w:val="KeineListe"/>
    <w:rsid w:val="00732CF1"/>
    <w:pPr>
      <w:numPr>
        <w:numId w:val="43"/>
      </w:numPr>
    </w:pPr>
  </w:style>
  <w:style w:type="character" w:customStyle="1" w:styleId="Anpassungennotwendig">
    <w:name w:val="Anpassungen notwendig"/>
    <w:uiPriority w:val="99"/>
    <w:rsid w:val="00B14E57"/>
    <w:rPr>
      <w:color w:val="5496FF"/>
    </w:rPr>
  </w:style>
  <w:style w:type="paragraph" w:customStyle="1" w:styleId="Standardtext">
    <w:name w:val="Standardtext"/>
    <w:basedOn w:val="Standard"/>
    <w:rsid w:val="004C0A36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  <w:rPr>
      <w:sz w:val="22"/>
      <w:szCs w:val="20"/>
      <w:lang w:eastAsia="de-DE"/>
    </w:rPr>
  </w:style>
  <w:style w:type="paragraph" w:customStyle="1" w:styleId="Tabellentextblau">
    <w:name w:val="Tabellentext blau"/>
    <w:basedOn w:val="Tabellentext"/>
    <w:rsid w:val="004C0A36"/>
    <w:pPr>
      <w:spacing w:before="60" w:after="60"/>
    </w:pPr>
    <w:rPr>
      <w:color w:val="0000FF"/>
      <w:lang w:val="de-DE"/>
    </w:rPr>
  </w:style>
  <w:style w:type="paragraph" w:customStyle="1" w:styleId="Tabellentext">
    <w:name w:val="Tabellentext"/>
    <w:basedOn w:val="Standard"/>
    <w:qFormat/>
    <w:rsid w:val="004C0A36"/>
    <w:pPr>
      <w:keepNext/>
      <w:spacing w:before="20" w:after="20"/>
    </w:pPr>
    <w:rPr>
      <w:sz w:val="22"/>
      <w:lang w:eastAsia="de-DE"/>
    </w:rPr>
  </w:style>
  <w:style w:type="paragraph" w:customStyle="1" w:styleId="berschrift">
    <w:name w:val="Überschrift"/>
    <w:basedOn w:val="Standard"/>
    <w:rsid w:val="004C0A36"/>
    <w:pPr>
      <w:spacing w:before="480" w:after="120" w:line="280" w:lineRule="exact"/>
      <w:ind w:left="567"/>
      <w:jc w:val="both"/>
    </w:pPr>
    <w:rPr>
      <w:b/>
      <w:bCs/>
      <w:sz w:val="24"/>
      <w:lang w:val="de-DE" w:eastAsia="de-DE"/>
    </w:rPr>
  </w:style>
  <w:style w:type="paragraph" w:styleId="Sprechblasentext">
    <w:name w:val="Balloon Text"/>
    <w:basedOn w:val="Standard"/>
    <w:link w:val="SprechblasentextZchn"/>
    <w:rsid w:val="00087065"/>
    <w:pPr>
      <w:spacing w:after="0"/>
    </w:pPr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087065"/>
    <w:rPr>
      <w:rFonts w:ascii="Lucida Grande" w:hAnsi="Lucida Grande" w:cs="Lucida Grande"/>
      <w:sz w:val="18"/>
      <w:szCs w:val="18"/>
      <w:lang w:val="de-CH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VorlagenSammelmappen\Submission%20und%20Vertrag%20Bauunternehmen\Submission,%20Angaben%20zum%20Unternehmen.dot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10F411-11DA-4599-B950-AA3AAD53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Submission, Angaben zum Unternehmen.dot</Template>
  <TotalTime>0</TotalTime>
  <Pages>6</Pages>
  <Words>506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Eckhaus AG</Company>
  <LinksUpToDate>false</LinksUpToDate>
  <CharactersWithSpaces>4731</CharactersWithSpaces>
  <SharedDoc>false</SharedDoc>
  <HyperlinkBase/>
  <HLinks>
    <vt:vector size="18" baseType="variant">
      <vt:variant>
        <vt:i4>8192048</vt:i4>
      </vt:variant>
      <vt:variant>
        <vt:i4>12694</vt:i4>
      </vt:variant>
      <vt:variant>
        <vt:i4>1025</vt:i4>
      </vt:variant>
      <vt:variant>
        <vt:i4>1</vt:i4>
      </vt:variant>
      <vt:variant>
        <vt:lpwstr>Logo_farbig</vt:lpwstr>
      </vt:variant>
      <vt:variant>
        <vt:lpwstr/>
      </vt:variant>
      <vt:variant>
        <vt:i4>8192048</vt:i4>
      </vt:variant>
      <vt:variant>
        <vt:i4>12702</vt:i4>
      </vt:variant>
      <vt:variant>
        <vt:i4>1026</vt:i4>
      </vt:variant>
      <vt:variant>
        <vt:i4>1</vt:i4>
      </vt:variant>
      <vt:variant>
        <vt:lpwstr>Logo_farbig</vt:lpwstr>
      </vt:variant>
      <vt:variant>
        <vt:lpwstr/>
      </vt:variant>
      <vt:variant>
        <vt:i4>2818084</vt:i4>
      </vt:variant>
      <vt:variant>
        <vt:i4>12848</vt:i4>
      </vt:variant>
      <vt:variant>
        <vt:i4>1027</vt:i4>
      </vt:variant>
      <vt:variant>
        <vt:i4>1</vt:i4>
      </vt:variant>
      <vt:variant>
        <vt:lpwstr>logo_stzh_TA_sw_pos_3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 Philip</dc:creator>
  <cp:keywords/>
  <dc:description/>
  <cp:lastModifiedBy>Baumann Simon (Gde Erstfeld)</cp:lastModifiedBy>
  <cp:revision>7</cp:revision>
  <cp:lastPrinted>2017-07-10T11:41:00Z</cp:lastPrinted>
  <dcterms:created xsi:type="dcterms:W3CDTF">2022-01-17T14:13:00Z</dcterms:created>
  <dcterms:modified xsi:type="dcterms:W3CDTF">2022-01-20T18:09:00Z</dcterms:modified>
  <cp:category/>
</cp:coreProperties>
</file>