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F9ED2" w14:textId="77777777" w:rsidR="00F07AA1" w:rsidRDefault="00F07AA1" w:rsidP="00AA3044">
      <w:pPr>
        <w:rPr>
          <w:rFonts w:ascii="Arial" w:hAnsi="Arial" w:cs="Arial"/>
          <w:sz w:val="20"/>
          <w:lang w:val="de-CH"/>
        </w:rPr>
      </w:pPr>
    </w:p>
    <w:p w14:paraId="12434F75" w14:textId="77777777" w:rsidR="007C28FC" w:rsidRPr="00F33BA4" w:rsidRDefault="007C28FC" w:rsidP="007C28FC">
      <w:pPr>
        <w:tabs>
          <w:tab w:val="left" w:pos="3402"/>
        </w:tabs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Abwasserverband Region Frauenfeld</w:t>
      </w:r>
      <w:r w:rsidRPr="00CA15BB">
        <w:rPr>
          <w:rFonts w:ascii="Arial" w:hAnsi="Arial" w:cs="Arial"/>
          <w:b/>
          <w:sz w:val="32"/>
          <w:szCs w:val="32"/>
        </w:rPr>
        <w:t xml:space="preserve"> (</w:t>
      </w:r>
      <w:r>
        <w:rPr>
          <w:rFonts w:ascii="Arial" w:hAnsi="Arial" w:cs="Arial"/>
          <w:b/>
          <w:sz w:val="32"/>
          <w:szCs w:val="32"/>
        </w:rPr>
        <w:t>AVRF</w:t>
      </w:r>
      <w:r w:rsidRPr="00CA15BB">
        <w:rPr>
          <w:rFonts w:ascii="Arial" w:hAnsi="Arial" w:cs="Arial"/>
          <w:b/>
          <w:sz w:val="32"/>
          <w:szCs w:val="32"/>
        </w:rPr>
        <w:t>)</w:t>
      </w:r>
    </w:p>
    <w:p w14:paraId="3B4BEE88" w14:textId="77777777" w:rsidR="007C28FC" w:rsidRPr="001021A7" w:rsidRDefault="007C28FC" w:rsidP="007C28FC">
      <w:pPr>
        <w:tabs>
          <w:tab w:val="left" w:pos="3402"/>
        </w:tabs>
        <w:jc w:val="both"/>
        <w:rPr>
          <w:rFonts w:ascii="Arial" w:hAnsi="Arial" w:cs="Arial"/>
          <w:b/>
          <w:sz w:val="32"/>
          <w:szCs w:val="32"/>
        </w:rPr>
      </w:pPr>
      <w:bookmarkStart w:id="0" w:name="_Hlk40089456"/>
      <w:r w:rsidRPr="001021A7">
        <w:rPr>
          <w:rFonts w:ascii="Arial" w:hAnsi="Arial" w:cs="Arial"/>
          <w:b/>
          <w:sz w:val="32"/>
          <w:szCs w:val="32"/>
        </w:rPr>
        <w:t>Neubau der Stufe zur Elimination von Mikroverunreinigungen</w:t>
      </w:r>
      <w:bookmarkEnd w:id="0"/>
    </w:p>
    <w:p w14:paraId="6B0AA5A1" w14:textId="77777777" w:rsidR="007C28FC" w:rsidRDefault="007C28FC" w:rsidP="007C28FC">
      <w:pPr>
        <w:rPr>
          <w:rFonts w:ascii="Arial" w:hAnsi="Arial" w:cs="Arial"/>
          <w:sz w:val="20"/>
          <w:lang w:val="de-CH"/>
        </w:rPr>
      </w:pPr>
    </w:p>
    <w:p w14:paraId="7A741D5C" w14:textId="77777777" w:rsidR="007C28FC" w:rsidRPr="00985DFD" w:rsidRDefault="007C28FC" w:rsidP="007C28FC">
      <w:pPr>
        <w:tabs>
          <w:tab w:val="left" w:pos="3402"/>
        </w:tabs>
        <w:jc w:val="both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Submission Generalplaner</w:t>
      </w:r>
    </w:p>
    <w:p w14:paraId="462C7CB8" w14:textId="77777777" w:rsidR="00DB3236" w:rsidRDefault="00DB3236" w:rsidP="00DB3236">
      <w:pPr>
        <w:rPr>
          <w:rFonts w:ascii="Arial" w:hAnsi="Arial" w:cs="Arial"/>
          <w:sz w:val="20"/>
          <w:lang w:val="de-CH"/>
        </w:rPr>
      </w:pPr>
    </w:p>
    <w:p w14:paraId="13D88039" w14:textId="77777777" w:rsidR="00DB3236" w:rsidRPr="00F33BA4" w:rsidRDefault="00DB3236" w:rsidP="00DB3236">
      <w:pPr>
        <w:tabs>
          <w:tab w:val="left" w:pos="2268"/>
        </w:tabs>
        <w:jc w:val="both"/>
        <w:rPr>
          <w:rFonts w:ascii="Arial" w:hAnsi="Arial" w:cs="Arial"/>
          <w:b/>
          <w:sz w:val="32"/>
          <w:szCs w:val="32"/>
        </w:rPr>
      </w:pPr>
      <w:r w:rsidRPr="00F33BA4">
        <w:rPr>
          <w:rFonts w:ascii="Arial" w:hAnsi="Arial" w:cs="Arial"/>
          <w:b/>
          <w:sz w:val="20"/>
          <w:highlight w:val="lightGray"/>
        </w:rPr>
        <w:t xml:space="preserve">FORMULAR </w:t>
      </w:r>
      <w:r>
        <w:rPr>
          <w:rFonts w:ascii="Arial" w:hAnsi="Arial" w:cs="Arial"/>
          <w:b/>
          <w:sz w:val="20"/>
          <w:highlight w:val="lightGray"/>
        </w:rPr>
        <w:t>A</w:t>
      </w:r>
      <w:r w:rsidRPr="00F33BA4">
        <w:rPr>
          <w:rFonts w:ascii="Arial" w:hAnsi="Arial" w:cs="Arial"/>
          <w:b/>
          <w:sz w:val="20"/>
          <w:highlight w:val="lightGray"/>
        </w:rPr>
        <w:t>1</w:t>
      </w:r>
      <w:r w:rsidRPr="00F33BA4">
        <w:rPr>
          <w:rFonts w:ascii="Arial" w:hAnsi="Arial" w:cs="Arial"/>
          <w:b/>
          <w:sz w:val="32"/>
          <w:szCs w:val="32"/>
        </w:rPr>
        <w:tab/>
      </w:r>
      <w:r w:rsidRPr="00F33BA4">
        <w:rPr>
          <w:rFonts w:ascii="Arial" w:hAnsi="Arial" w:cs="Arial"/>
          <w:b/>
          <w:sz w:val="36"/>
          <w:szCs w:val="36"/>
        </w:rPr>
        <w:t>Deckblatt</w:t>
      </w:r>
      <w:r>
        <w:rPr>
          <w:rFonts w:ascii="Arial" w:hAnsi="Arial" w:cs="Arial"/>
          <w:b/>
          <w:sz w:val="36"/>
          <w:szCs w:val="36"/>
        </w:rPr>
        <w:t xml:space="preserve"> Angebot</w:t>
      </w:r>
    </w:p>
    <w:p w14:paraId="3E746E73" w14:textId="13BDFF7B" w:rsidR="001C4BEC" w:rsidRDefault="001C4BEC" w:rsidP="00C53EFA">
      <w:pPr>
        <w:rPr>
          <w:rFonts w:ascii="Arial" w:hAnsi="Arial" w:cs="Arial"/>
          <w:sz w:val="20"/>
          <w:lang w:val="de-CH"/>
        </w:rPr>
      </w:pPr>
    </w:p>
    <w:p w14:paraId="7AFED305" w14:textId="77777777" w:rsidR="001C4BEC" w:rsidRDefault="001C4BEC" w:rsidP="00C53EFA">
      <w:pPr>
        <w:rPr>
          <w:rFonts w:ascii="Arial" w:hAnsi="Arial" w:cs="Arial"/>
          <w:sz w:val="20"/>
          <w:lang w:val="de-CH"/>
        </w:rPr>
      </w:pPr>
    </w:p>
    <w:bookmarkStart w:id="1" w:name="_Toc384038263"/>
    <w:bookmarkStart w:id="2" w:name="_Toc386629852"/>
    <w:p w14:paraId="59D64E12" w14:textId="342E0FA9" w:rsidR="00985DFD" w:rsidRPr="003D157C" w:rsidRDefault="004435B9" w:rsidP="003D157C">
      <w:pPr>
        <w:pStyle w:val="Listenabsatz"/>
        <w:numPr>
          <w:ilvl w:val="0"/>
          <w:numId w:val="12"/>
        </w:numPr>
        <w:tabs>
          <w:tab w:val="num" w:pos="567"/>
        </w:tabs>
        <w:spacing w:after="120"/>
        <w:ind w:left="567" w:hanging="567"/>
        <w:contextualSpacing w:val="0"/>
        <w:rPr>
          <w:rFonts w:ascii="Arial" w:hAnsi="Arial" w:cs="Arial"/>
          <w:sz w:val="32"/>
          <w:szCs w:val="32"/>
          <w:lang w:val="de-CH"/>
        </w:rPr>
      </w:pPr>
      <w:r>
        <w:rPr>
          <w:rFonts w:ascii="Arial" w:hAnsi="Arial" w:cs="Arial"/>
          <w:noProof/>
          <w:sz w:val="20"/>
          <w:szCs w:val="24"/>
          <w:lang w:val="de-CH" w:eastAsia="de-CH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5FFEABD" wp14:editId="7730CA31">
                <wp:simplePos x="0" y="0"/>
                <wp:positionH relativeFrom="column">
                  <wp:posOffset>71301</wp:posOffset>
                </wp:positionH>
                <wp:positionV relativeFrom="paragraph">
                  <wp:posOffset>3134995</wp:posOffset>
                </wp:positionV>
                <wp:extent cx="867410" cy="0"/>
                <wp:effectExtent l="0" t="0" r="0" b="0"/>
                <wp:wrapNone/>
                <wp:docPr id="4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6741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F89642" id="Gerade Verbindung 3" o:spid="_x0000_s1026" style="position:absolute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6pt,246.85pt" to="73.9pt,2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" strokecolor="windowText" strokeweight="1.5pt"/>
            </w:pict>
          </mc:Fallback>
        </mc:AlternateContent>
      </w:r>
      <w:r>
        <w:rPr>
          <w:rFonts w:ascii="Arial" w:hAnsi="Arial" w:cs="Arial"/>
          <w:noProof/>
          <w:sz w:val="20"/>
          <w:szCs w:val="24"/>
          <w:lang w:val="de-CH" w:eastAsia="de-CH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E921BFF" wp14:editId="661B9DD5">
                <wp:simplePos x="0" y="0"/>
                <wp:positionH relativeFrom="column">
                  <wp:posOffset>67945</wp:posOffset>
                </wp:positionH>
                <wp:positionV relativeFrom="paragraph">
                  <wp:posOffset>2535555</wp:posOffset>
                </wp:positionV>
                <wp:extent cx="867410" cy="0"/>
                <wp:effectExtent l="0" t="0" r="0" b="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6741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B6B4BE" id="Gerade Verbindung 3" o:spid="_x0000_s1026" style="position:absolute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35pt,199.65pt" to="73.65pt,19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" strokecolor="black [3213]" strokeweight=".5pt"/>
            </w:pict>
          </mc:Fallback>
        </mc:AlternateContent>
      </w:r>
      <w:r w:rsidR="00985DFD" w:rsidRPr="003D157C">
        <w:rPr>
          <w:rFonts w:ascii="Arial" w:hAnsi="Arial" w:cs="Arial"/>
          <w:sz w:val="32"/>
          <w:szCs w:val="32"/>
          <w:lang w:val="de-CH"/>
        </w:rPr>
        <w:t>Eingabesumme</w:t>
      </w:r>
      <w:bookmarkEnd w:id="1"/>
      <w:bookmarkEnd w:id="2"/>
    </w:p>
    <w:tbl>
      <w:tblPr>
        <w:tblStyle w:val="Tabellenraster1"/>
        <w:tblW w:w="95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71"/>
        <w:gridCol w:w="2882"/>
        <w:gridCol w:w="2693"/>
        <w:gridCol w:w="2580"/>
      </w:tblGrid>
      <w:tr w:rsidR="00DB3236" w:rsidRPr="00985DFD" w14:paraId="17525A6C" w14:textId="77777777" w:rsidTr="00DB3236">
        <w:trPr>
          <w:trHeight w:val="596"/>
        </w:trPr>
        <w:tc>
          <w:tcPr>
            <w:tcW w:w="1371" w:type="dxa"/>
            <w:tcBorders>
              <w:bottom w:val="single" w:sz="4" w:space="0" w:color="auto"/>
            </w:tcBorders>
          </w:tcPr>
          <w:p w14:paraId="0D7DF590" w14:textId="77777777" w:rsidR="00DB3236" w:rsidRPr="00985DFD" w:rsidRDefault="00DB3236" w:rsidP="002A4541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  <w:lang w:val="de-CH"/>
              </w:rPr>
            </w:pPr>
          </w:p>
          <w:p w14:paraId="344253CE" w14:textId="77777777" w:rsidR="00DB3236" w:rsidRPr="00985DFD" w:rsidRDefault="00DB3236" w:rsidP="002A4541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  <w:lang w:val="de-CH"/>
              </w:rPr>
            </w:pPr>
            <w:r w:rsidRPr="00985DFD">
              <w:rPr>
                <w:rFonts w:ascii="Arial" w:hAnsi="Arial" w:cs="Arial"/>
                <w:b/>
                <w:sz w:val="18"/>
                <w:szCs w:val="18"/>
                <w:lang w:val="de-CH"/>
              </w:rPr>
              <w:t>Vergütung</w:t>
            </w:r>
          </w:p>
          <w:p w14:paraId="6F95CC0B" w14:textId="77777777" w:rsidR="00DB3236" w:rsidRPr="00985DFD" w:rsidRDefault="00DB3236" w:rsidP="002A454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de-CH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  <w:vAlign w:val="center"/>
          </w:tcPr>
          <w:p w14:paraId="60C1A367" w14:textId="77777777" w:rsidR="00DB3236" w:rsidRPr="00985DFD" w:rsidRDefault="00DB3236" w:rsidP="002A454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de-CH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0F5E7"/>
            <w:vAlign w:val="center"/>
          </w:tcPr>
          <w:p w14:paraId="3256ACDB" w14:textId="77777777" w:rsidR="00DB3236" w:rsidRPr="00985DFD" w:rsidRDefault="00DB3236" w:rsidP="0042795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de-CH"/>
              </w:rPr>
            </w:pPr>
            <w:r w:rsidRPr="00985DFD">
              <w:rPr>
                <w:rFonts w:ascii="Arial" w:hAnsi="Arial" w:cs="Arial"/>
                <w:b/>
                <w:sz w:val="18"/>
                <w:szCs w:val="18"/>
                <w:lang w:val="de-CH"/>
              </w:rPr>
              <w:t xml:space="preserve">Vom Anbieter </w:t>
            </w:r>
            <w:r>
              <w:rPr>
                <w:rFonts w:ascii="Arial" w:hAnsi="Arial" w:cs="Arial"/>
                <w:b/>
                <w:sz w:val="18"/>
                <w:szCs w:val="18"/>
                <w:lang w:val="de-CH"/>
              </w:rPr>
              <w:t>auszufüllen</w:t>
            </w:r>
          </w:p>
        </w:tc>
        <w:tc>
          <w:tcPr>
            <w:tcW w:w="2580" w:type="dxa"/>
            <w:tcBorders>
              <w:bottom w:val="single" w:sz="4" w:space="0" w:color="auto"/>
            </w:tcBorders>
            <w:vAlign w:val="center"/>
          </w:tcPr>
          <w:p w14:paraId="42321B69" w14:textId="77777777" w:rsidR="00DB3236" w:rsidRPr="00985DFD" w:rsidRDefault="00DB3236" w:rsidP="002A454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de-CH"/>
              </w:rPr>
            </w:pPr>
            <w:r w:rsidRPr="00985DFD">
              <w:rPr>
                <w:rFonts w:ascii="Arial" w:hAnsi="Arial" w:cs="Arial"/>
                <w:b/>
                <w:sz w:val="18"/>
                <w:szCs w:val="18"/>
                <w:lang w:val="de-CH"/>
              </w:rPr>
              <w:t>Geprüfter Angebotspreis</w:t>
            </w:r>
          </w:p>
        </w:tc>
      </w:tr>
      <w:tr w:rsidR="00DB3236" w:rsidRPr="007C28FC" w14:paraId="1B4F4532" w14:textId="77777777" w:rsidTr="00DB3236">
        <w:trPr>
          <w:trHeight w:val="454"/>
        </w:trPr>
        <w:tc>
          <w:tcPr>
            <w:tcW w:w="1371" w:type="dxa"/>
            <w:vMerge w:val="restart"/>
            <w:tcBorders>
              <w:top w:val="nil"/>
            </w:tcBorders>
          </w:tcPr>
          <w:p w14:paraId="4D639B74" w14:textId="77777777" w:rsidR="00DB3236" w:rsidRPr="003131AA" w:rsidRDefault="00DB3236" w:rsidP="00B22792">
            <w:pPr>
              <w:spacing w:before="120"/>
              <w:rPr>
                <w:rFonts w:ascii="Arial" w:hAnsi="Arial" w:cs="Arial"/>
                <w:b/>
                <w:bCs/>
                <w:sz w:val="20"/>
                <w:szCs w:val="24"/>
                <w:lang w:val="de-CH"/>
              </w:rPr>
            </w:pPr>
          </w:p>
          <w:p w14:paraId="014F9027" w14:textId="77777777" w:rsidR="00DB3236" w:rsidRPr="003131AA" w:rsidRDefault="00DB3236" w:rsidP="00B22792">
            <w:pPr>
              <w:rPr>
                <w:rFonts w:ascii="Arial" w:hAnsi="Arial" w:cs="Arial"/>
                <w:b/>
                <w:bCs/>
                <w:sz w:val="20"/>
                <w:szCs w:val="24"/>
                <w:lang w:val="de-CH"/>
              </w:rPr>
            </w:pPr>
            <w:r w:rsidRPr="003131AA">
              <w:rPr>
                <w:rFonts w:ascii="Arial" w:hAnsi="Arial" w:cs="Arial"/>
                <w:b/>
                <w:bCs/>
                <w:sz w:val="20"/>
                <w:szCs w:val="24"/>
                <w:lang w:val="de-CH"/>
              </w:rPr>
              <w:t>pauschal</w:t>
            </w:r>
          </w:p>
        </w:tc>
        <w:tc>
          <w:tcPr>
            <w:tcW w:w="2882" w:type="dxa"/>
            <w:tcBorders>
              <w:top w:val="single" w:sz="4" w:space="0" w:color="auto"/>
            </w:tcBorders>
            <w:vAlign w:val="center"/>
          </w:tcPr>
          <w:p w14:paraId="6459E7EE" w14:textId="0038CE5F" w:rsidR="00DB3236" w:rsidRPr="003131AA" w:rsidRDefault="00DB3236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3131AA">
              <w:rPr>
                <w:rFonts w:ascii="Arial" w:hAnsi="Arial" w:cs="Arial"/>
                <w:sz w:val="20"/>
                <w:szCs w:val="24"/>
                <w:lang w:val="de-CH"/>
              </w:rPr>
              <w:t>Phase 32, brutto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0F5E7"/>
            <w:vAlign w:val="center"/>
          </w:tcPr>
          <w:p w14:paraId="35C1B3F5" w14:textId="77777777" w:rsidR="00DB3236" w:rsidRPr="003131AA" w:rsidRDefault="00DB3236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3131AA"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  <w:tc>
          <w:tcPr>
            <w:tcW w:w="2580" w:type="dxa"/>
            <w:tcBorders>
              <w:top w:val="single" w:sz="4" w:space="0" w:color="auto"/>
            </w:tcBorders>
            <w:vAlign w:val="center"/>
          </w:tcPr>
          <w:p w14:paraId="63219B4A" w14:textId="77777777" w:rsidR="00DB3236" w:rsidRPr="003B6EA0" w:rsidRDefault="00DB3236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3B6EA0"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</w:tr>
      <w:tr w:rsidR="00DB3236" w:rsidRPr="003521B5" w14:paraId="5A5E5C96" w14:textId="77777777" w:rsidTr="00DB3236">
        <w:trPr>
          <w:trHeight w:val="454"/>
        </w:trPr>
        <w:tc>
          <w:tcPr>
            <w:tcW w:w="1371" w:type="dxa"/>
            <w:vMerge/>
          </w:tcPr>
          <w:p w14:paraId="4B1E4470" w14:textId="77777777" w:rsidR="00DB3236" w:rsidRPr="003131AA" w:rsidRDefault="00DB3236" w:rsidP="00B22792">
            <w:pPr>
              <w:spacing w:before="120"/>
              <w:rPr>
                <w:rFonts w:ascii="Arial" w:hAnsi="Arial" w:cs="Arial"/>
                <w:sz w:val="20"/>
                <w:szCs w:val="24"/>
                <w:lang w:val="de-CH"/>
              </w:rPr>
            </w:pPr>
          </w:p>
        </w:tc>
        <w:tc>
          <w:tcPr>
            <w:tcW w:w="2882" w:type="dxa"/>
            <w:tcBorders>
              <w:top w:val="single" w:sz="4" w:space="0" w:color="auto"/>
            </w:tcBorders>
            <w:vAlign w:val="center"/>
          </w:tcPr>
          <w:p w14:paraId="63345C25" w14:textId="3F7C0B3C" w:rsidR="00DB3236" w:rsidRPr="003131AA" w:rsidRDefault="00DB3236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3131AA">
              <w:rPr>
                <w:rFonts w:ascii="Arial" w:hAnsi="Arial" w:cs="Arial"/>
                <w:sz w:val="20"/>
                <w:szCs w:val="24"/>
                <w:lang w:val="de-CH"/>
              </w:rPr>
              <w:t>Phase 33, brutto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0F5E7"/>
            <w:vAlign w:val="center"/>
          </w:tcPr>
          <w:p w14:paraId="5E282DAB" w14:textId="77777777" w:rsidR="00DB3236" w:rsidRPr="003131AA" w:rsidRDefault="00DB3236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3131AA"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  <w:tc>
          <w:tcPr>
            <w:tcW w:w="2580" w:type="dxa"/>
            <w:tcBorders>
              <w:top w:val="single" w:sz="4" w:space="0" w:color="auto"/>
            </w:tcBorders>
            <w:vAlign w:val="center"/>
          </w:tcPr>
          <w:p w14:paraId="466CE372" w14:textId="77777777" w:rsidR="00DB3236" w:rsidRPr="003521B5" w:rsidRDefault="00DB3236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</w:tr>
      <w:tr w:rsidR="00FD4E95" w:rsidRPr="003521B5" w14:paraId="6148EA3F" w14:textId="77777777" w:rsidTr="00DB3236">
        <w:trPr>
          <w:trHeight w:val="454"/>
        </w:trPr>
        <w:tc>
          <w:tcPr>
            <w:tcW w:w="1371" w:type="dxa"/>
            <w:vMerge w:val="restart"/>
            <w:tcBorders>
              <w:top w:val="nil"/>
            </w:tcBorders>
          </w:tcPr>
          <w:p w14:paraId="7112CDF7" w14:textId="77777777" w:rsidR="00FD4E95" w:rsidRPr="003131AA" w:rsidRDefault="00FD4E95" w:rsidP="00B22792">
            <w:pPr>
              <w:spacing w:before="120"/>
              <w:rPr>
                <w:rFonts w:ascii="Arial" w:hAnsi="Arial" w:cs="Arial"/>
                <w:sz w:val="20"/>
                <w:szCs w:val="24"/>
                <w:lang w:val="de-CH"/>
              </w:rPr>
            </w:pPr>
          </w:p>
          <w:p w14:paraId="040698B7" w14:textId="77777777" w:rsidR="00FD4E95" w:rsidRPr="003131AA" w:rsidRDefault="00FD4E95" w:rsidP="00B22792">
            <w:pPr>
              <w:spacing w:before="120"/>
              <w:rPr>
                <w:rFonts w:ascii="Arial" w:hAnsi="Arial" w:cs="Arial"/>
                <w:sz w:val="20"/>
                <w:szCs w:val="24"/>
                <w:lang w:val="de-CH"/>
              </w:rPr>
            </w:pPr>
          </w:p>
          <w:p w14:paraId="0C1D6A3E" w14:textId="3A423B01" w:rsidR="00FD4E95" w:rsidRPr="003131AA" w:rsidRDefault="00FD4E95" w:rsidP="00B22792">
            <w:pPr>
              <w:spacing w:before="120"/>
              <w:rPr>
                <w:rFonts w:ascii="Arial" w:hAnsi="Arial" w:cs="Arial"/>
                <w:b/>
                <w:sz w:val="20"/>
                <w:szCs w:val="24"/>
                <w:lang w:val="de-CH"/>
              </w:rPr>
            </w:pPr>
            <w:r w:rsidRPr="003131AA">
              <w:rPr>
                <w:rFonts w:ascii="Arial" w:hAnsi="Arial" w:cs="Arial"/>
                <w:b/>
                <w:sz w:val="20"/>
                <w:szCs w:val="24"/>
                <w:lang w:val="de-CH"/>
              </w:rPr>
              <w:t>global</w:t>
            </w:r>
          </w:p>
          <w:p w14:paraId="201C13FF" w14:textId="08146CFB" w:rsidR="00FD4E95" w:rsidRPr="003131AA" w:rsidRDefault="00FD4E95" w:rsidP="004435B9">
            <w:pPr>
              <w:spacing w:before="120"/>
              <w:rPr>
                <w:rFonts w:ascii="Arial" w:hAnsi="Arial" w:cs="Arial"/>
                <w:bCs/>
                <w:strike/>
                <w:sz w:val="20"/>
                <w:lang w:val="de-CH"/>
              </w:rPr>
            </w:pPr>
          </w:p>
          <w:p w14:paraId="12A58FF6" w14:textId="74907B60" w:rsidR="004435B9" w:rsidRPr="003131AA" w:rsidRDefault="004435B9" w:rsidP="004435B9">
            <w:pPr>
              <w:spacing w:before="120"/>
              <w:rPr>
                <w:rFonts w:ascii="Arial" w:hAnsi="Arial" w:cs="Arial"/>
                <w:bCs/>
                <w:strike/>
                <w:sz w:val="20"/>
                <w:lang w:val="de-CH"/>
              </w:rPr>
            </w:pPr>
          </w:p>
          <w:p w14:paraId="65D9F5C1" w14:textId="75B5CBE5" w:rsidR="004435B9" w:rsidRPr="003131AA" w:rsidRDefault="004435B9" w:rsidP="004435B9">
            <w:pPr>
              <w:spacing w:before="120"/>
              <w:rPr>
                <w:rFonts w:ascii="Arial" w:hAnsi="Arial" w:cs="Arial"/>
                <w:bCs/>
                <w:strike/>
                <w:sz w:val="20"/>
                <w:lang w:val="de-CH"/>
              </w:rPr>
            </w:pPr>
          </w:p>
          <w:p w14:paraId="5A5C07C7" w14:textId="6B658924" w:rsidR="004435B9" w:rsidRPr="003131AA" w:rsidRDefault="004435B9" w:rsidP="004435B9">
            <w:pPr>
              <w:spacing w:before="120"/>
              <w:rPr>
                <w:rFonts w:ascii="Arial" w:hAnsi="Arial" w:cs="Arial"/>
                <w:b/>
                <w:sz w:val="20"/>
                <w:lang w:val="de-CH"/>
              </w:rPr>
            </w:pPr>
            <w:r w:rsidRPr="003131AA">
              <w:rPr>
                <w:rFonts w:ascii="Arial" w:hAnsi="Arial" w:cs="Arial"/>
                <w:b/>
                <w:sz w:val="20"/>
                <w:lang w:val="de-CH"/>
              </w:rPr>
              <w:t>im Aufwand</w:t>
            </w:r>
          </w:p>
          <w:p w14:paraId="6AF16BBF" w14:textId="04085D67" w:rsidR="004435B9" w:rsidRPr="003131AA" w:rsidRDefault="004435B9" w:rsidP="004435B9">
            <w:pPr>
              <w:spacing w:before="120"/>
              <w:rPr>
                <w:rFonts w:ascii="Arial" w:hAnsi="Arial" w:cs="Arial"/>
                <w:bCs/>
                <w:strike/>
                <w:sz w:val="20"/>
                <w:lang w:val="de-CH"/>
              </w:rPr>
            </w:pPr>
          </w:p>
          <w:p w14:paraId="7037D4DB" w14:textId="379A841F" w:rsidR="00FD4E95" w:rsidRPr="003131AA" w:rsidRDefault="00FD4E95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</w:p>
        </w:tc>
        <w:tc>
          <w:tcPr>
            <w:tcW w:w="2882" w:type="dxa"/>
            <w:tcBorders>
              <w:top w:val="single" w:sz="4" w:space="0" w:color="auto"/>
            </w:tcBorders>
            <w:vAlign w:val="center"/>
          </w:tcPr>
          <w:p w14:paraId="28EDD0BE" w14:textId="7BA17356" w:rsidR="00FD4E95" w:rsidRPr="003131AA" w:rsidRDefault="00FD4E95" w:rsidP="002A4541">
            <w:pPr>
              <w:rPr>
                <w:rFonts w:ascii="Arial" w:hAnsi="Arial" w:cs="Arial"/>
                <w:strike/>
                <w:sz w:val="20"/>
                <w:szCs w:val="24"/>
                <w:highlight w:val="yellow"/>
                <w:lang w:val="de-CH"/>
              </w:rPr>
            </w:pPr>
            <w:r w:rsidRPr="003131AA">
              <w:rPr>
                <w:rFonts w:ascii="Arial" w:hAnsi="Arial" w:cs="Arial"/>
                <w:sz w:val="20"/>
                <w:szCs w:val="24"/>
                <w:lang w:val="de-CH"/>
              </w:rPr>
              <w:t>Phase 41, brutto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0F5E7"/>
            <w:vAlign w:val="center"/>
          </w:tcPr>
          <w:p w14:paraId="7E71A34D" w14:textId="7BD29ED4" w:rsidR="00FD4E95" w:rsidRPr="003131AA" w:rsidRDefault="00FD4E95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highlight w:val="yellow"/>
                <w:lang w:val="de-CH"/>
              </w:rPr>
            </w:pPr>
            <w:r w:rsidRPr="003131AA"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  <w:tc>
          <w:tcPr>
            <w:tcW w:w="2580" w:type="dxa"/>
            <w:tcBorders>
              <w:top w:val="single" w:sz="4" w:space="0" w:color="auto"/>
            </w:tcBorders>
            <w:vAlign w:val="center"/>
          </w:tcPr>
          <w:p w14:paraId="6892C2D2" w14:textId="5A241D21" w:rsidR="00FD4E95" w:rsidRPr="00062A17" w:rsidRDefault="00FD4E95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highlight w:val="yellow"/>
                <w:lang w:val="de-CH"/>
              </w:rPr>
            </w:pPr>
            <w:r w:rsidRPr="00062A17"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</w:tr>
      <w:tr w:rsidR="00FD4E95" w:rsidRPr="003521B5" w14:paraId="7184858F" w14:textId="77777777" w:rsidTr="006C2B64">
        <w:trPr>
          <w:trHeight w:val="454"/>
        </w:trPr>
        <w:tc>
          <w:tcPr>
            <w:tcW w:w="1371" w:type="dxa"/>
            <w:vMerge/>
          </w:tcPr>
          <w:p w14:paraId="454F6BAC" w14:textId="77777777" w:rsidR="00FD4E95" w:rsidRPr="003131AA" w:rsidRDefault="00FD4E95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</w:p>
        </w:tc>
        <w:tc>
          <w:tcPr>
            <w:tcW w:w="2882" w:type="dxa"/>
            <w:vAlign w:val="center"/>
          </w:tcPr>
          <w:p w14:paraId="12E277D5" w14:textId="2B37F045" w:rsidR="00FD4E95" w:rsidRPr="003131AA" w:rsidRDefault="00FD4E95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3131AA">
              <w:rPr>
                <w:rFonts w:ascii="Arial" w:hAnsi="Arial" w:cs="Arial"/>
                <w:sz w:val="20"/>
                <w:szCs w:val="24"/>
                <w:lang w:val="de-CH"/>
              </w:rPr>
              <w:t>Phase 51, brutto</w:t>
            </w:r>
          </w:p>
        </w:tc>
        <w:tc>
          <w:tcPr>
            <w:tcW w:w="2693" w:type="dxa"/>
            <w:shd w:val="clear" w:color="auto" w:fill="F0F5E7"/>
            <w:vAlign w:val="center"/>
          </w:tcPr>
          <w:p w14:paraId="6C166EF9" w14:textId="2D6D4640" w:rsidR="00FD4E95" w:rsidRPr="003131AA" w:rsidRDefault="00FD4E95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3131AA"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  <w:tc>
          <w:tcPr>
            <w:tcW w:w="2580" w:type="dxa"/>
            <w:vAlign w:val="center"/>
          </w:tcPr>
          <w:p w14:paraId="33AC3BF2" w14:textId="55B9E695" w:rsidR="00FD4E95" w:rsidRPr="00062A17" w:rsidRDefault="00FD4E95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062A17"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</w:tr>
      <w:tr w:rsidR="00FD4E95" w:rsidRPr="003521B5" w14:paraId="45E316E0" w14:textId="77777777" w:rsidTr="006C2B64">
        <w:trPr>
          <w:trHeight w:val="454"/>
        </w:trPr>
        <w:tc>
          <w:tcPr>
            <w:tcW w:w="1371" w:type="dxa"/>
            <w:vMerge/>
          </w:tcPr>
          <w:p w14:paraId="0404A634" w14:textId="77777777" w:rsidR="00FD4E95" w:rsidRPr="003131AA" w:rsidRDefault="00FD4E95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  <w:vAlign w:val="center"/>
          </w:tcPr>
          <w:p w14:paraId="4168D80E" w14:textId="58901D93" w:rsidR="00FD4E95" w:rsidRPr="003131AA" w:rsidRDefault="00FD4E95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3131AA">
              <w:rPr>
                <w:rFonts w:ascii="Arial" w:hAnsi="Arial" w:cs="Arial"/>
                <w:sz w:val="20"/>
                <w:szCs w:val="24"/>
                <w:lang w:val="de-CH"/>
              </w:rPr>
              <w:t>Phase 52, brutto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0F5E7"/>
            <w:vAlign w:val="center"/>
          </w:tcPr>
          <w:p w14:paraId="1308EFA0" w14:textId="35E59C21" w:rsidR="00FD4E95" w:rsidRPr="003131AA" w:rsidRDefault="00FD4E95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3131AA"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  <w:tc>
          <w:tcPr>
            <w:tcW w:w="2580" w:type="dxa"/>
            <w:tcBorders>
              <w:bottom w:val="single" w:sz="4" w:space="0" w:color="auto"/>
            </w:tcBorders>
            <w:vAlign w:val="center"/>
          </w:tcPr>
          <w:p w14:paraId="58DD8924" w14:textId="4A05C20E" w:rsidR="00FD4E95" w:rsidRPr="00062A17" w:rsidRDefault="00FD4E95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062A17"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</w:tr>
      <w:tr w:rsidR="00FD4E95" w:rsidRPr="003521B5" w14:paraId="62C64145" w14:textId="77777777" w:rsidTr="00DB3236">
        <w:trPr>
          <w:trHeight w:val="454"/>
        </w:trPr>
        <w:tc>
          <w:tcPr>
            <w:tcW w:w="1371" w:type="dxa"/>
            <w:vMerge/>
          </w:tcPr>
          <w:p w14:paraId="33F15F53" w14:textId="77777777" w:rsidR="00FD4E95" w:rsidRPr="003131AA" w:rsidRDefault="00FD4E95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  <w:vAlign w:val="center"/>
          </w:tcPr>
          <w:p w14:paraId="4DE2C5B9" w14:textId="453B06E8" w:rsidR="00FD4E95" w:rsidRPr="003131AA" w:rsidRDefault="00FD4E95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3131AA">
              <w:rPr>
                <w:rFonts w:ascii="Arial" w:hAnsi="Arial" w:cs="Arial"/>
                <w:sz w:val="20"/>
                <w:szCs w:val="24"/>
                <w:lang w:val="de-CH"/>
              </w:rPr>
              <w:t>Phase 53, brutto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0F5E7"/>
            <w:vAlign w:val="center"/>
          </w:tcPr>
          <w:p w14:paraId="0D12E6EA" w14:textId="7563D542" w:rsidR="00FD4E95" w:rsidRPr="003131AA" w:rsidRDefault="00FD4E95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3131AA"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  <w:tc>
          <w:tcPr>
            <w:tcW w:w="2580" w:type="dxa"/>
            <w:tcBorders>
              <w:bottom w:val="single" w:sz="4" w:space="0" w:color="auto"/>
            </w:tcBorders>
            <w:vAlign w:val="center"/>
          </w:tcPr>
          <w:p w14:paraId="293148E5" w14:textId="62991F03" w:rsidR="00FD4E95" w:rsidRPr="00062A17" w:rsidRDefault="004435B9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062A17"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</w:tr>
      <w:tr w:rsidR="004435B9" w:rsidRPr="003521B5" w14:paraId="6E57CB7D" w14:textId="77777777" w:rsidTr="00DB3236">
        <w:trPr>
          <w:trHeight w:val="454"/>
        </w:trPr>
        <w:tc>
          <w:tcPr>
            <w:tcW w:w="1371" w:type="dxa"/>
            <w:vMerge/>
          </w:tcPr>
          <w:p w14:paraId="69691C67" w14:textId="77777777" w:rsidR="004435B9" w:rsidRPr="003131AA" w:rsidRDefault="004435B9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  <w:vAlign w:val="center"/>
          </w:tcPr>
          <w:p w14:paraId="00737902" w14:textId="4995FA34" w:rsidR="004435B9" w:rsidRPr="003131AA" w:rsidRDefault="002E1C7F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3131AA">
              <w:rPr>
                <w:rFonts w:ascii="Arial" w:hAnsi="Arial" w:cs="Arial"/>
                <w:sz w:val="20"/>
                <w:szCs w:val="24"/>
                <w:lang w:val="de-CH"/>
              </w:rPr>
              <w:t>Spezial</w:t>
            </w:r>
            <w:r w:rsidR="004435B9" w:rsidRPr="003131AA">
              <w:rPr>
                <w:rFonts w:ascii="Arial" w:hAnsi="Arial" w:cs="Arial"/>
                <w:sz w:val="20"/>
                <w:szCs w:val="24"/>
                <w:lang w:val="de-CH"/>
              </w:rPr>
              <w:t>leistungen, brutto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0F5E7"/>
            <w:vAlign w:val="center"/>
          </w:tcPr>
          <w:p w14:paraId="68F5F02E" w14:textId="1710DDA0" w:rsidR="004435B9" w:rsidRPr="003131AA" w:rsidRDefault="004435B9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3131AA"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  <w:tc>
          <w:tcPr>
            <w:tcW w:w="2580" w:type="dxa"/>
            <w:tcBorders>
              <w:bottom w:val="single" w:sz="4" w:space="0" w:color="auto"/>
            </w:tcBorders>
            <w:vAlign w:val="center"/>
          </w:tcPr>
          <w:p w14:paraId="3E0C063B" w14:textId="007D04AD" w:rsidR="004435B9" w:rsidRPr="00062A17" w:rsidRDefault="004435B9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062A17"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</w:tr>
      <w:tr w:rsidR="004435B9" w:rsidRPr="003521B5" w14:paraId="1CE2F02B" w14:textId="77777777" w:rsidTr="00DB3236">
        <w:trPr>
          <w:trHeight w:val="454"/>
        </w:trPr>
        <w:tc>
          <w:tcPr>
            <w:tcW w:w="1371" w:type="dxa"/>
            <w:vMerge/>
          </w:tcPr>
          <w:p w14:paraId="0C421CD7" w14:textId="77777777" w:rsidR="004435B9" w:rsidRPr="003131AA" w:rsidRDefault="004435B9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  <w:vAlign w:val="center"/>
          </w:tcPr>
          <w:p w14:paraId="5F590E37" w14:textId="34D0C447" w:rsidR="004435B9" w:rsidRPr="003131AA" w:rsidRDefault="004435B9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3131AA">
              <w:rPr>
                <w:rFonts w:ascii="Arial" w:hAnsi="Arial" w:cs="Arial"/>
                <w:sz w:val="20"/>
                <w:szCs w:val="24"/>
                <w:lang w:val="de-CH"/>
              </w:rPr>
              <w:t>Nebenkosten, brutto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0F5E7"/>
            <w:vAlign w:val="center"/>
          </w:tcPr>
          <w:p w14:paraId="768330F7" w14:textId="535F1A70" w:rsidR="004435B9" w:rsidRPr="003131AA" w:rsidRDefault="004435B9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3131AA"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  <w:tc>
          <w:tcPr>
            <w:tcW w:w="2580" w:type="dxa"/>
            <w:tcBorders>
              <w:bottom w:val="single" w:sz="4" w:space="0" w:color="auto"/>
            </w:tcBorders>
            <w:vAlign w:val="center"/>
          </w:tcPr>
          <w:p w14:paraId="21FA5D88" w14:textId="1C43EE46" w:rsidR="004435B9" w:rsidRPr="00062A17" w:rsidRDefault="004435B9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062A17"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</w:tr>
      <w:tr w:rsidR="004A4ADE" w:rsidRPr="003521B5" w14:paraId="059F7F2A" w14:textId="77777777" w:rsidTr="00BA7435">
        <w:trPr>
          <w:trHeight w:val="454"/>
        </w:trPr>
        <w:tc>
          <w:tcPr>
            <w:tcW w:w="1371" w:type="dxa"/>
            <w:vMerge/>
          </w:tcPr>
          <w:p w14:paraId="6AC2EA3A" w14:textId="77777777" w:rsidR="004A4ADE" w:rsidRPr="003521B5" w:rsidRDefault="004A4ADE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</w:p>
        </w:tc>
        <w:tc>
          <w:tcPr>
            <w:tcW w:w="28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2A09E11" w14:textId="1873FA38" w:rsidR="004A4ADE" w:rsidRPr="003521B5" w:rsidRDefault="004A4ADE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711292">
              <w:rPr>
                <w:rFonts w:ascii="Arial" w:hAnsi="Arial" w:cs="Arial"/>
                <w:b/>
                <w:sz w:val="22"/>
                <w:szCs w:val="22"/>
                <w:lang w:val="de-CH"/>
              </w:rPr>
              <w:t>Total brutto</w:t>
            </w:r>
            <w:r>
              <w:rPr>
                <w:rFonts w:ascii="Arial" w:hAnsi="Arial" w:cs="Arial"/>
                <w:b/>
                <w:sz w:val="22"/>
                <w:szCs w:val="22"/>
                <w:lang w:val="de-CH"/>
              </w:rPr>
              <w:t xml:space="preserve"> exkl. MwSt.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4" w:space="0" w:color="auto"/>
            </w:tcBorders>
            <w:shd w:val="clear" w:color="auto" w:fill="F0F5E7"/>
            <w:vAlign w:val="center"/>
          </w:tcPr>
          <w:p w14:paraId="11BEEDC8" w14:textId="6D9E7AEA" w:rsidR="004A4ADE" w:rsidRPr="003521B5" w:rsidRDefault="004A4ADE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711292">
              <w:rPr>
                <w:rFonts w:ascii="Arial" w:hAnsi="Arial" w:cs="Arial"/>
                <w:b/>
                <w:sz w:val="22"/>
                <w:szCs w:val="22"/>
                <w:lang w:val="de-CH"/>
              </w:rPr>
              <w:t>Fr.</w:t>
            </w:r>
          </w:p>
        </w:tc>
        <w:tc>
          <w:tcPr>
            <w:tcW w:w="25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4B4C2BB" w14:textId="31C26C22" w:rsidR="004A4ADE" w:rsidRPr="003521B5" w:rsidRDefault="004A4ADE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711292">
              <w:rPr>
                <w:rFonts w:ascii="Arial" w:hAnsi="Arial" w:cs="Arial"/>
                <w:b/>
                <w:sz w:val="22"/>
                <w:szCs w:val="22"/>
                <w:lang w:val="de-CH"/>
              </w:rPr>
              <w:t>Fr.</w:t>
            </w:r>
          </w:p>
        </w:tc>
      </w:tr>
      <w:tr w:rsidR="004A4ADE" w:rsidRPr="003521B5" w14:paraId="06A439BC" w14:textId="77777777" w:rsidTr="00BA7435">
        <w:trPr>
          <w:trHeight w:val="454"/>
        </w:trPr>
        <w:tc>
          <w:tcPr>
            <w:tcW w:w="1371" w:type="dxa"/>
            <w:vMerge/>
          </w:tcPr>
          <w:p w14:paraId="52DE3211" w14:textId="77777777" w:rsidR="004A4ADE" w:rsidRPr="003521B5" w:rsidRDefault="004A4ADE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</w:p>
        </w:tc>
        <w:tc>
          <w:tcPr>
            <w:tcW w:w="2882" w:type="dxa"/>
            <w:tcBorders>
              <w:bottom w:val="single" w:sz="12" w:space="0" w:color="auto"/>
            </w:tcBorders>
            <w:vAlign w:val="center"/>
          </w:tcPr>
          <w:p w14:paraId="31339EC7" w14:textId="467E06CA" w:rsidR="004A4ADE" w:rsidRPr="00096BED" w:rsidRDefault="004A4ADE" w:rsidP="002A4541">
            <w:pPr>
              <w:rPr>
                <w:rFonts w:ascii="Arial" w:hAnsi="Arial" w:cs="Arial"/>
                <w:strike/>
                <w:sz w:val="20"/>
                <w:szCs w:val="24"/>
                <w:lang w:val="de-CH"/>
              </w:rPr>
            </w:pPr>
            <w:r w:rsidRPr="003521B5">
              <w:rPr>
                <w:rFonts w:ascii="Arial" w:hAnsi="Arial" w:cs="Arial"/>
                <w:sz w:val="20"/>
                <w:szCs w:val="24"/>
                <w:lang w:val="de-CH"/>
              </w:rPr>
              <w:t>Rabatt</w:t>
            </w:r>
            <w:r>
              <w:rPr>
                <w:rFonts w:ascii="Arial" w:hAnsi="Arial" w:cs="Arial"/>
                <w:sz w:val="20"/>
                <w:szCs w:val="24"/>
                <w:lang w:val="de-CH"/>
              </w:rPr>
              <w:t xml:space="preserve"> ………%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F0F5E7"/>
            <w:vAlign w:val="center"/>
          </w:tcPr>
          <w:p w14:paraId="6BCF1079" w14:textId="3BAF2CEB" w:rsidR="004A4ADE" w:rsidRPr="00096BED" w:rsidRDefault="004A4ADE" w:rsidP="002A4541">
            <w:pPr>
              <w:spacing w:line="276" w:lineRule="auto"/>
              <w:rPr>
                <w:rFonts w:ascii="Arial" w:hAnsi="Arial" w:cs="Arial"/>
                <w:strike/>
                <w:sz w:val="20"/>
                <w:szCs w:val="24"/>
                <w:lang w:val="de-CH"/>
              </w:rPr>
            </w:pPr>
            <w:r w:rsidRPr="003521B5"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  <w:tc>
          <w:tcPr>
            <w:tcW w:w="2580" w:type="dxa"/>
            <w:tcBorders>
              <w:bottom w:val="single" w:sz="12" w:space="0" w:color="auto"/>
            </w:tcBorders>
            <w:vAlign w:val="center"/>
          </w:tcPr>
          <w:p w14:paraId="01B7E3A1" w14:textId="1F7040D0" w:rsidR="004A4ADE" w:rsidRPr="00096BED" w:rsidRDefault="004A4ADE" w:rsidP="002A4541">
            <w:pPr>
              <w:spacing w:line="276" w:lineRule="auto"/>
              <w:rPr>
                <w:rFonts w:ascii="Arial" w:hAnsi="Arial" w:cs="Arial"/>
                <w:strike/>
                <w:sz w:val="20"/>
                <w:szCs w:val="24"/>
                <w:lang w:val="de-CH"/>
              </w:rPr>
            </w:pPr>
            <w:r w:rsidRPr="003521B5"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</w:tr>
      <w:tr w:rsidR="004A4ADE" w:rsidRPr="003521B5" w14:paraId="2146F421" w14:textId="77777777" w:rsidTr="00BA7435">
        <w:trPr>
          <w:trHeight w:val="454"/>
        </w:trPr>
        <w:tc>
          <w:tcPr>
            <w:tcW w:w="1371" w:type="dxa"/>
            <w:vMerge/>
          </w:tcPr>
          <w:p w14:paraId="65479526" w14:textId="77777777" w:rsidR="004A4ADE" w:rsidRPr="003521B5" w:rsidRDefault="004A4ADE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</w:p>
        </w:tc>
        <w:tc>
          <w:tcPr>
            <w:tcW w:w="288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631B7F4" w14:textId="4D6EBDCD" w:rsidR="004A4ADE" w:rsidRPr="003521B5" w:rsidRDefault="004A4ADE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711292">
              <w:rPr>
                <w:rFonts w:ascii="Arial" w:hAnsi="Arial" w:cs="Arial"/>
                <w:b/>
                <w:sz w:val="22"/>
                <w:szCs w:val="22"/>
                <w:lang w:val="de-CH"/>
              </w:rPr>
              <w:t>Total netto exkl. MwSt.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4" w:space="0" w:color="auto"/>
            </w:tcBorders>
            <w:shd w:val="clear" w:color="auto" w:fill="F0F5E7"/>
            <w:vAlign w:val="center"/>
          </w:tcPr>
          <w:p w14:paraId="65247FBA" w14:textId="03C92A15" w:rsidR="004A4ADE" w:rsidRPr="003521B5" w:rsidRDefault="004A4ADE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711292">
              <w:rPr>
                <w:rFonts w:ascii="Arial" w:hAnsi="Arial" w:cs="Arial"/>
                <w:b/>
                <w:sz w:val="22"/>
                <w:szCs w:val="22"/>
                <w:lang w:val="de-CH"/>
              </w:rPr>
              <w:t>Fr.</w:t>
            </w:r>
          </w:p>
        </w:tc>
        <w:tc>
          <w:tcPr>
            <w:tcW w:w="25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444DFB5" w14:textId="1B0882FC" w:rsidR="004A4ADE" w:rsidRPr="003521B5" w:rsidRDefault="004A4ADE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711292">
              <w:rPr>
                <w:rFonts w:ascii="Arial" w:hAnsi="Arial" w:cs="Arial"/>
                <w:b/>
                <w:sz w:val="22"/>
                <w:szCs w:val="22"/>
                <w:lang w:val="de-CH"/>
              </w:rPr>
              <w:t>Fr.</w:t>
            </w:r>
          </w:p>
        </w:tc>
      </w:tr>
      <w:tr w:rsidR="004A4ADE" w:rsidRPr="003521B5" w14:paraId="1FCC61A3" w14:textId="77777777" w:rsidTr="00BA7435">
        <w:trPr>
          <w:trHeight w:val="567"/>
        </w:trPr>
        <w:tc>
          <w:tcPr>
            <w:tcW w:w="1371" w:type="dxa"/>
            <w:vMerge/>
          </w:tcPr>
          <w:p w14:paraId="3A105381" w14:textId="77777777" w:rsidR="004A4ADE" w:rsidRPr="003521B5" w:rsidRDefault="004A4ADE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</w:p>
        </w:tc>
        <w:tc>
          <w:tcPr>
            <w:tcW w:w="2882" w:type="dxa"/>
            <w:tcBorders>
              <w:bottom w:val="single" w:sz="12" w:space="0" w:color="auto"/>
            </w:tcBorders>
            <w:vAlign w:val="center"/>
          </w:tcPr>
          <w:p w14:paraId="1F605A93" w14:textId="7D9D57D8" w:rsidR="004A4ADE" w:rsidRPr="00711292" w:rsidRDefault="004A4ADE" w:rsidP="002A4541">
            <w:pPr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3521B5">
              <w:rPr>
                <w:rFonts w:ascii="Arial" w:hAnsi="Arial" w:cs="Arial"/>
                <w:sz w:val="20"/>
                <w:szCs w:val="24"/>
                <w:lang w:val="de-CH"/>
              </w:rPr>
              <w:t xml:space="preserve">MwSt. </w:t>
            </w:r>
            <w:r>
              <w:rPr>
                <w:rFonts w:ascii="Arial" w:hAnsi="Arial" w:cs="Arial"/>
                <w:sz w:val="20"/>
                <w:szCs w:val="24"/>
                <w:lang w:val="de-CH"/>
              </w:rPr>
              <w:t>7.7</w:t>
            </w:r>
            <w:r w:rsidRPr="003521B5">
              <w:rPr>
                <w:rFonts w:ascii="Arial" w:hAnsi="Arial" w:cs="Arial"/>
                <w:sz w:val="20"/>
                <w:szCs w:val="24"/>
                <w:lang w:val="de-CH"/>
              </w:rPr>
              <w:t xml:space="preserve"> %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F0F5E7"/>
            <w:vAlign w:val="center"/>
          </w:tcPr>
          <w:p w14:paraId="0CEA9E19" w14:textId="6715675A" w:rsidR="004A4ADE" w:rsidRPr="00711292" w:rsidRDefault="004A4ADE" w:rsidP="002A45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3521B5"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  <w:tc>
          <w:tcPr>
            <w:tcW w:w="2580" w:type="dxa"/>
            <w:tcBorders>
              <w:bottom w:val="single" w:sz="12" w:space="0" w:color="auto"/>
            </w:tcBorders>
            <w:vAlign w:val="center"/>
          </w:tcPr>
          <w:p w14:paraId="1FBFE54C" w14:textId="774E9CE3" w:rsidR="004A4ADE" w:rsidRPr="00711292" w:rsidRDefault="004A4ADE" w:rsidP="002A45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3521B5">
              <w:rPr>
                <w:rFonts w:ascii="Arial" w:hAnsi="Arial" w:cs="Arial"/>
                <w:sz w:val="20"/>
                <w:szCs w:val="24"/>
                <w:lang w:val="de-CH"/>
              </w:rPr>
              <w:t>Fr.</w:t>
            </w:r>
          </w:p>
        </w:tc>
      </w:tr>
      <w:tr w:rsidR="004A4ADE" w:rsidRPr="003521B5" w14:paraId="36028778" w14:textId="77777777" w:rsidTr="004A4ADE">
        <w:trPr>
          <w:trHeight w:val="788"/>
        </w:trPr>
        <w:tc>
          <w:tcPr>
            <w:tcW w:w="1371" w:type="dxa"/>
          </w:tcPr>
          <w:p w14:paraId="7ECA798F" w14:textId="77777777" w:rsidR="004A4ADE" w:rsidRPr="003521B5" w:rsidRDefault="004A4ADE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</w:p>
        </w:tc>
        <w:tc>
          <w:tcPr>
            <w:tcW w:w="2882" w:type="dxa"/>
            <w:tcBorders>
              <w:top w:val="single" w:sz="12" w:space="0" w:color="auto"/>
              <w:bottom w:val="thinThickMediumGap" w:sz="24" w:space="0" w:color="auto"/>
            </w:tcBorders>
            <w:vAlign w:val="center"/>
          </w:tcPr>
          <w:p w14:paraId="38A670DD" w14:textId="10C875A9" w:rsidR="004A4ADE" w:rsidRPr="003521B5" w:rsidRDefault="004A4ADE" w:rsidP="002A4541">
            <w:pPr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711292">
              <w:rPr>
                <w:rFonts w:ascii="Arial" w:hAnsi="Arial" w:cs="Arial"/>
                <w:b/>
                <w:sz w:val="22"/>
                <w:szCs w:val="22"/>
                <w:lang w:val="de-CH"/>
              </w:rPr>
              <w:t xml:space="preserve">GESAMTPREIS, inkl. MwSt. </w:t>
            </w:r>
          </w:p>
        </w:tc>
        <w:tc>
          <w:tcPr>
            <w:tcW w:w="2693" w:type="dxa"/>
            <w:tcBorders>
              <w:top w:val="single" w:sz="12" w:space="0" w:color="auto"/>
              <w:bottom w:val="thinThickMediumGap" w:sz="24" w:space="0" w:color="auto"/>
            </w:tcBorders>
            <w:shd w:val="clear" w:color="auto" w:fill="F0F5E7"/>
            <w:vAlign w:val="center"/>
          </w:tcPr>
          <w:p w14:paraId="3920A33A" w14:textId="147EDDFD" w:rsidR="004A4ADE" w:rsidRPr="003521B5" w:rsidRDefault="004A4ADE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711292">
              <w:rPr>
                <w:rFonts w:ascii="Arial" w:hAnsi="Arial" w:cs="Arial"/>
                <w:b/>
                <w:sz w:val="22"/>
                <w:szCs w:val="22"/>
                <w:lang w:val="de-CH"/>
              </w:rPr>
              <w:t>Fr.</w:t>
            </w:r>
          </w:p>
        </w:tc>
        <w:tc>
          <w:tcPr>
            <w:tcW w:w="2580" w:type="dxa"/>
            <w:tcBorders>
              <w:top w:val="single" w:sz="12" w:space="0" w:color="auto"/>
              <w:bottom w:val="thinThickMediumGap" w:sz="24" w:space="0" w:color="auto"/>
            </w:tcBorders>
            <w:vAlign w:val="center"/>
          </w:tcPr>
          <w:p w14:paraId="3422CC40" w14:textId="232F7A09" w:rsidR="004A4ADE" w:rsidRPr="003521B5" w:rsidRDefault="004A4ADE" w:rsidP="002A4541">
            <w:pPr>
              <w:spacing w:line="276" w:lineRule="auto"/>
              <w:rPr>
                <w:rFonts w:ascii="Arial" w:hAnsi="Arial" w:cs="Arial"/>
                <w:sz w:val="20"/>
                <w:szCs w:val="24"/>
                <w:lang w:val="de-CH"/>
              </w:rPr>
            </w:pPr>
            <w:r w:rsidRPr="00711292">
              <w:rPr>
                <w:rFonts w:ascii="Arial" w:hAnsi="Arial" w:cs="Arial"/>
                <w:b/>
                <w:sz w:val="22"/>
                <w:szCs w:val="22"/>
                <w:lang w:val="de-CH"/>
              </w:rPr>
              <w:t>Fr.</w:t>
            </w:r>
          </w:p>
        </w:tc>
      </w:tr>
    </w:tbl>
    <w:p w14:paraId="25C86ED3" w14:textId="77777777" w:rsidR="00985DFD" w:rsidRDefault="00985DFD" w:rsidP="00985DFD">
      <w:pPr>
        <w:spacing w:line="276" w:lineRule="auto"/>
        <w:jc w:val="both"/>
        <w:rPr>
          <w:rFonts w:ascii="Arial" w:eastAsia="Times New Roman" w:hAnsi="Arial" w:cs="Arial"/>
          <w:sz w:val="12"/>
          <w:szCs w:val="12"/>
          <w:lang w:val="de-CH"/>
        </w:rPr>
      </w:pPr>
    </w:p>
    <w:p w14:paraId="0C763103" w14:textId="77777777" w:rsidR="004A4ADE" w:rsidRPr="007D3697" w:rsidRDefault="004A4ADE" w:rsidP="00985DFD">
      <w:pPr>
        <w:spacing w:line="276" w:lineRule="auto"/>
        <w:jc w:val="both"/>
        <w:rPr>
          <w:rFonts w:ascii="Arial" w:eastAsia="Times New Roman" w:hAnsi="Arial" w:cs="Arial"/>
          <w:sz w:val="20"/>
          <w:lang w:val="de-CH"/>
        </w:rPr>
      </w:pPr>
    </w:p>
    <w:p w14:paraId="2E627A39" w14:textId="77777777" w:rsidR="00C53EFA" w:rsidRPr="00C53EFA" w:rsidRDefault="00C53EFA" w:rsidP="00401E48">
      <w:pPr>
        <w:tabs>
          <w:tab w:val="left" w:pos="3402"/>
        </w:tabs>
        <w:spacing w:after="120"/>
        <w:jc w:val="both"/>
        <w:rPr>
          <w:rFonts w:ascii="Arial" w:hAnsi="Arial" w:cs="Arial"/>
          <w:b/>
          <w:sz w:val="32"/>
          <w:szCs w:val="32"/>
        </w:rPr>
      </w:pPr>
      <w:bookmarkStart w:id="3" w:name="_Toc384038262"/>
      <w:bookmarkStart w:id="4" w:name="_Toc386629851"/>
      <w:r w:rsidRPr="00C53EFA">
        <w:rPr>
          <w:rFonts w:ascii="Arial" w:hAnsi="Arial" w:cs="Arial"/>
          <w:b/>
          <w:sz w:val="32"/>
          <w:szCs w:val="32"/>
        </w:rPr>
        <w:t>Anbieter</w:t>
      </w:r>
      <w:bookmarkEnd w:id="3"/>
      <w:bookmarkEnd w:id="4"/>
    </w:p>
    <w:p w14:paraId="12F7B473" w14:textId="77777777" w:rsidR="00C53EFA" w:rsidRPr="00472D8D" w:rsidRDefault="00C53EFA" w:rsidP="0061704D">
      <w:pPr>
        <w:tabs>
          <w:tab w:val="right" w:pos="8931"/>
        </w:tabs>
        <w:spacing w:after="240"/>
        <w:jc w:val="both"/>
        <w:rPr>
          <w:rFonts w:ascii="Arial" w:eastAsia="Times New Roman" w:hAnsi="Arial" w:cs="Arial"/>
          <w:sz w:val="20"/>
          <w:szCs w:val="24"/>
          <w:lang w:val="de-CH"/>
        </w:rPr>
      </w:pPr>
      <w:r w:rsidRPr="00472D8D">
        <w:rPr>
          <w:rFonts w:ascii="Arial" w:eastAsia="Times New Roman" w:hAnsi="Arial" w:cs="Arial"/>
          <w:sz w:val="20"/>
          <w:szCs w:val="24"/>
          <w:lang w:val="de-CH"/>
        </w:rPr>
        <w:t>Name/Firma:</w:t>
      </w:r>
      <w:r w:rsidR="00524F3F">
        <w:rPr>
          <w:rFonts w:ascii="Arial" w:eastAsia="Times New Roman" w:hAnsi="Arial" w:cs="Arial"/>
          <w:sz w:val="20"/>
          <w:szCs w:val="24"/>
          <w:lang w:val="de-CH"/>
        </w:rPr>
        <w:tab/>
      </w:r>
      <w:r w:rsidR="00624A3F">
        <w:rPr>
          <w:rFonts w:ascii="Arial" w:eastAsia="Times New Roman" w:hAnsi="Arial" w:cs="Arial"/>
          <w:sz w:val="20"/>
          <w:szCs w:val="24"/>
          <w:lang w:val="de-CH"/>
        </w:rPr>
        <w:t>….</w:t>
      </w:r>
      <w:r w:rsidRPr="00472D8D">
        <w:rPr>
          <w:rFonts w:ascii="Arial" w:eastAsia="Times New Roman" w:hAnsi="Arial" w:cs="Arial"/>
          <w:sz w:val="20"/>
          <w:szCs w:val="24"/>
          <w:lang w:val="de-CH"/>
        </w:rPr>
        <w:t>……</w:t>
      </w:r>
      <w:r w:rsidR="00524F3F">
        <w:rPr>
          <w:rFonts w:ascii="Arial" w:eastAsia="Times New Roman" w:hAnsi="Arial" w:cs="Arial"/>
          <w:sz w:val="20"/>
          <w:szCs w:val="24"/>
          <w:lang w:val="de-CH"/>
        </w:rPr>
        <w:t>….……….</w:t>
      </w:r>
      <w:r w:rsidRPr="00472D8D">
        <w:rPr>
          <w:rFonts w:ascii="Arial" w:eastAsia="Times New Roman" w:hAnsi="Arial" w:cs="Arial"/>
          <w:sz w:val="20"/>
          <w:szCs w:val="24"/>
          <w:lang w:val="de-CH"/>
        </w:rPr>
        <w:t>……………………………….</w:t>
      </w:r>
    </w:p>
    <w:p w14:paraId="43D26E27" w14:textId="77777777" w:rsidR="00C53EFA" w:rsidRPr="00472D8D" w:rsidRDefault="00C53EFA" w:rsidP="0061704D">
      <w:pPr>
        <w:tabs>
          <w:tab w:val="right" w:pos="8931"/>
        </w:tabs>
        <w:spacing w:after="240"/>
        <w:jc w:val="both"/>
        <w:rPr>
          <w:rFonts w:ascii="Arial" w:eastAsia="Times New Roman" w:hAnsi="Arial" w:cs="Arial"/>
          <w:sz w:val="20"/>
          <w:szCs w:val="24"/>
          <w:lang w:val="de-CH"/>
        </w:rPr>
      </w:pPr>
      <w:r w:rsidRPr="00472D8D">
        <w:rPr>
          <w:rFonts w:ascii="Arial" w:eastAsia="Times New Roman" w:hAnsi="Arial" w:cs="Arial"/>
          <w:sz w:val="20"/>
          <w:szCs w:val="24"/>
          <w:lang w:val="de-CH"/>
        </w:rPr>
        <w:t>Adresse:</w:t>
      </w:r>
      <w:r w:rsidR="0061704D" w:rsidRPr="0061704D">
        <w:rPr>
          <w:rFonts w:ascii="Arial" w:eastAsia="Times New Roman" w:hAnsi="Arial" w:cs="Arial"/>
          <w:sz w:val="20"/>
          <w:szCs w:val="24"/>
          <w:lang w:val="de-CH"/>
        </w:rPr>
        <w:tab/>
        <w:t>….……….……….……………………………….</w:t>
      </w:r>
    </w:p>
    <w:p w14:paraId="7AD8A7DB" w14:textId="77777777" w:rsidR="00C53EFA" w:rsidRPr="00472D8D" w:rsidRDefault="00C53EFA" w:rsidP="0061704D">
      <w:pPr>
        <w:tabs>
          <w:tab w:val="right" w:pos="8931"/>
        </w:tabs>
        <w:spacing w:after="240"/>
        <w:jc w:val="both"/>
        <w:rPr>
          <w:rFonts w:ascii="Arial" w:eastAsia="Times New Roman" w:hAnsi="Arial" w:cs="Arial"/>
          <w:sz w:val="20"/>
          <w:szCs w:val="24"/>
          <w:lang w:val="de-CH"/>
        </w:rPr>
      </w:pPr>
      <w:r w:rsidRPr="00472D8D">
        <w:rPr>
          <w:rFonts w:ascii="Arial" w:eastAsia="Times New Roman" w:hAnsi="Arial" w:cs="Arial"/>
          <w:sz w:val="20"/>
          <w:szCs w:val="24"/>
          <w:lang w:val="de-CH"/>
        </w:rPr>
        <w:t>Sachbearbeiter/in:</w:t>
      </w:r>
      <w:r w:rsidR="0061704D" w:rsidRPr="0061704D">
        <w:rPr>
          <w:rFonts w:ascii="Arial" w:eastAsia="Times New Roman" w:hAnsi="Arial" w:cs="Arial"/>
          <w:sz w:val="20"/>
          <w:szCs w:val="24"/>
          <w:lang w:val="de-CH"/>
        </w:rPr>
        <w:tab/>
        <w:t>….……….……….……………………………….</w:t>
      </w:r>
    </w:p>
    <w:p w14:paraId="64AC66A8" w14:textId="77777777" w:rsidR="00C53EFA" w:rsidRDefault="00524F3F" w:rsidP="0061704D">
      <w:pPr>
        <w:tabs>
          <w:tab w:val="right" w:pos="8931"/>
        </w:tabs>
        <w:spacing w:after="240"/>
        <w:jc w:val="both"/>
        <w:rPr>
          <w:rFonts w:ascii="Arial" w:eastAsia="Times New Roman" w:hAnsi="Arial" w:cs="Arial"/>
          <w:sz w:val="20"/>
          <w:szCs w:val="24"/>
          <w:lang w:val="de-CH"/>
        </w:rPr>
      </w:pPr>
      <w:r>
        <w:rPr>
          <w:rFonts w:ascii="Arial" w:eastAsia="Times New Roman" w:hAnsi="Arial" w:cs="Arial"/>
          <w:sz w:val="20"/>
          <w:szCs w:val="24"/>
          <w:lang w:val="de-CH"/>
        </w:rPr>
        <w:t>Tel.</w:t>
      </w:r>
      <w:r w:rsidR="0061704D">
        <w:t>:</w:t>
      </w:r>
      <w:r w:rsidR="0061704D" w:rsidRPr="0061704D">
        <w:rPr>
          <w:rFonts w:ascii="Arial" w:eastAsia="Times New Roman" w:hAnsi="Arial" w:cs="Arial"/>
          <w:sz w:val="20"/>
          <w:szCs w:val="24"/>
          <w:lang w:val="de-CH"/>
        </w:rPr>
        <w:tab/>
        <w:t>….……….……….……………………………….</w:t>
      </w:r>
    </w:p>
    <w:p w14:paraId="44EB1CAA" w14:textId="77777777" w:rsidR="00C53EFA" w:rsidRDefault="00C53EFA" w:rsidP="0061704D">
      <w:pPr>
        <w:tabs>
          <w:tab w:val="right" w:pos="8931"/>
        </w:tabs>
        <w:spacing w:after="240"/>
        <w:jc w:val="both"/>
        <w:rPr>
          <w:rFonts w:ascii="Arial" w:eastAsia="Times New Roman" w:hAnsi="Arial" w:cs="Arial"/>
          <w:sz w:val="20"/>
          <w:szCs w:val="24"/>
          <w:lang w:val="de-CH"/>
        </w:rPr>
      </w:pPr>
      <w:proofErr w:type="spellStart"/>
      <w:r>
        <w:rPr>
          <w:rFonts w:ascii="Arial" w:eastAsia="Times New Roman" w:hAnsi="Arial" w:cs="Arial"/>
          <w:sz w:val="20"/>
          <w:szCs w:val="24"/>
          <w:lang w:val="de-CH"/>
        </w:rPr>
        <w:t>e</w:t>
      </w:r>
      <w:r w:rsidRPr="00472D8D">
        <w:rPr>
          <w:rFonts w:ascii="Arial" w:eastAsia="Times New Roman" w:hAnsi="Arial" w:cs="Arial"/>
          <w:sz w:val="20"/>
          <w:szCs w:val="24"/>
          <w:lang w:val="de-CH"/>
        </w:rPr>
        <w:t>-</w:t>
      </w:r>
      <w:r>
        <w:rPr>
          <w:rFonts w:ascii="Arial" w:eastAsia="Times New Roman" w:hAnsi="Arial" w:cs="Arial"/>
          <w:sz w:val="20"/>
          <w:szCs w:val="24"/>
          <w:lang w:val="de-CH"/>
        </w:rPr>
        <w:t>m</w:t>
      </w:r>
      <w:r w:rsidRPr="00472D8D">
        <w:rPr>
          <w:rFonts w:ascii="Arial" w:eastAsia="Times New Roman" w:hAnsi="Arial" w:cs="Arial"/>
          <w:sz w:val="20"/>
          <w:szCs w:val="24"/>
          <w:lang w:val="de-CH"/>
        </w:rPr>
        <w:t>ail</w:t>
      </w:r>
      <w:proofErr w:type="spellEnd"/>
      <w:r w:rsidR="0061704D">
        <w:rPr>
          <w:rFonts w:ascii="Arial" w:eastAsia="Times New Roman" w:hAnsi="Arial" w:cs="Arial"/>
          <w:sz w:val="20"/>
          <w:szCs w:val="24"/>
          <w:lang w:val="de-CH"/>
        </w:rPr>
        <w:t>:</w:t>
      </w:r>
      <w:r w:rsidR="0061704D" w:rsidRPr="0061704D">
        <w:rPr>
          <w:rFonts w:ascii="Arial" w:eastAsia="Times New Roman" w:hAnsi="Arial" w:cs="Arial"/>
          <w:sz w:val="20"/>
          <w:szCs w:val="24"/>
          <w:lang w:val="de-CH"/>
        </w:rPr>
        <w:tab/>
        <w:t>….……….……….……………………………….</w:t>
      </w:r>
    </w:p>
    <w:p w14:paraId="0AB7733D" w14:textId="77777777" w:rsidR="003D157C" w:rsidRDefault="003D157C" w:rsidP="0061704D">
      <w:pPr>
        <w:tabs>
          <w:tab w:val="right" w:pos="8931"/>
        </w:tabs>
        <w:spacing w:after="240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3ACC9798" w14:textId="77777777" w:rsidR="003D157C" w:rsidRDefault="003D157C" w:rsidP="0061704D">
      <w:pPr>
        <w:tabs>
          <w:tab w:val="right" w:pos="8931"/>
        </w:tabs>
        <w:spacing w:after="240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55E0710B" w14:textId="223B36BD" w:rsidR="003D157C" w:rsidRDefault="003D157C" w:rsidP="003D157C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54AFBEBC" w14:textId="77777777" w:rsidR="00C805DA" w:rsidRPr="003D157C" w:rsidRDefault="00C805DA" w:rsidP="003D157C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1E5D9022" w14:textId="77777777" w:rsidR="003D157C" w:rsidRPr="003D157C" w:rsidRDefault="003D157C" w:rsidP="003D157C">
      <w:pPr>
        <w:pStyle w:val="Listenabsatz"/>
        <w:numPr>
          <w:ilvl w:val="0"/>
          <w:numId w:val="12"/>
        </w:numPr>
        <w:tabs>
          <w:tab w:val="num" w:pos="851"/>
        </w:tabs>
        <w:spacing w:after="120"/>
        <w:ind w:left="851" w:hanging="851"/>
        <w:contextualSpacing w:val="0"/>
        <w:rPr>
          <w:rFonts w:ascii="Arial" w:hAnsi="Arial" w:cs="Arial"/>
          <w:sz w:val="32"/>
          <w:szCs w:val="32"/>
          <w:lang w:val="de-CH"/>
        </w:rPr>
      </w:pPr>
      <w:r w:rsidRPr="003D157C">
        <w:rPr>
          <w:rFonts w:ascii="Arial" w:hAnsi="Arial" w:cs="Arial"/>
          <w:sz w:val="32"/>
          <w:szCs w:val="32"/>
          <w:lang w:val="de-CH"/>
        </w:rPr>
        <w:t>Unterschrift</w:t>
      </w:r>
    </w:p>
    <w:p w14:paraId="066F39BA" w14:textId="77777777" w:rsidR="003D157C" w:rsidRPr="003D157C" w:rsidRDefault="003D157C" w:rsidP="003D157C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74065215" w14:textId="646B05CF" w:rsidR="003D157C" w:rsidRPr="003D157C" w:rsidRDefault="003D157C" w:rsidP="003D157C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  <w:r w:rsidRPr="003D157C">
        <w:rPr>
          <w:rFonts w:ascii="Arial" w:eastAsia="Times New Roman" w:hAnsi="Arial" w:cs="Arial"/>
          <w:sz w:val="20"/>
          <w:szCs w:val="24"/>
          <w:lang w:val="de-CH"/>
        </w:rPr>
        <w:t xml:space="preserve">Die unterzeichnende </w:t>
      </w:r>
      <w:r w:rsidR="007C28FC">
        <w:rPr>
          <w:rFonts w:ascii="Arial" w:eastAsia="Times New Roman" w:hAnsi="Arial" w:cs="Arial"/>
          <w:sz w:val="20"/>
          <w:szCs w:val="24"/>
          <w:lang w:val="de-CH"/>
        </w:rPr>
        <w:t>Unternehmung</w:t>
      </w:r>
      <w:r w:rsidRPr="003D157C">
        <w:rPr>
          <w:rFonts w:ascii="Arial" w:eastAsia="Times New Roman" w:hAnsi="Arial" w:cs="Arial"/>
          <w:sz w:val="20"/>
          <w:szCs w:val="24"/>
          <w:lang w:val="de-CH"/>
        </w:rPr>
        <w:t xml:space="preserve"> bestätigt die Richtigkeit aller in den abgegebenen Unterlagen gemachten Angaben und erklärt </w:t>
      </w:r>
      <w:r w:rsidR="0090071E">
        <w:rPr>
          <w:rFonts w:ascii="Arial" w:eastAsia="Times New Roman" w:hAnsi="Arial" w:cs="Arial"/>
          <w:sz w:val="20"/>
          <w:szCs w:val="24"/>
          <w:lang w:val="de-CH"/>
        </w:rPr>
        <w:t xml:space="preserve">mit dieser rechtsgültigen Unterschrift </w:t>
      </w:r>
      <w:r w:rsidRPr="003D157C">
        <w:rPr>
          <w:rFonts w:ascii="Arial" w:eastAsia="Times New Roman" w:hAnsi="Arial" w:cs="Arial"/>
          <w:sz w:val="20"/>
          <w:szCs w:val="24"/>
          <w:lang w:val="de-CH"/>
        </w:rPr>
        <w:t>ausdrücklich Ihr Einverständnis mit den Ausschreibungsunterlagen samt allen Beilagen und Anhängen.</w:t>
      </w:r>
    </w:p>
    <w:p w14:paraId="3187F4B4" w14:textId="77777777" w:rsidR="003D157C" w:rsidRPr="003D157C" w:rsidRDefault="003D157C" w:rsidP="003D157C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47C367A5" w14:textId="77777777" w:rsidR="003D157C" w:rsidRPr="003D157C" w:rsidRDefault="003D157C" w:rsidP="003D157C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2E6BFF02" w14:textId="77777777" w:rsidR="003D157C" w:rsidRPr="003D157C" w:rsidRDefault="003D157C" w:rsidP="003D157C">
      <w:pPr>
        <w:tabs>
          <w:tab w:val="left" w:pos="4536"/>
        </w:tabs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  <w:r w:rsidRPr="003D157C">
        <w:rPr>
          <w:rFonts w:ascii="Arial" w:eastAsia="Times New Roman" w:hAnsi="Arial" w:cs="Arial"/>
          <w:sz w:val="20"/>
          <w:szCs w:val="24"/>
          <w:lang w:val="de-CH"/>
        </w:rPr>
        <w:t>Ort und Datum:</w:t>
      </w:r>
      <w:r w:rsidRPr="003D157C">
        <w:rPr>
          <w:rFonts w:ascii="Arial" w:eastAsia="Times New Roman" w:hAnsi="Arial" w:cs="Arial"/>
          <w:sz w:val="20"/>
          <w:szCs w:val="24"/>
          <w:lang w:val="de-CH"/>
        </w:rPr>
        <w:tab/>
        <w:t>Firmenstempel und rechtsgültige Unterschrift</w:t>
      </w:r>
      <w:r>
        <w:rPr>
          <w:rFonts w:ascii="Arial" w:eastAsia="Times New Roman" w:hAnsi="Arial" w:cs="Arial"/>
          <w:sz w:val="20"/>
          <w:szCs w:val="24"/>
          <w:lang w:val="de-CH"/>
        </w:rPr>
        <w:t>(en)</w:t>
      </w:r>
      <w:r w:rsidRPr="003D157C">
        <w:rPr>
          <w:rFonts w:ascii="Arial" w:eastAsia="Times New Roman" w:hAnsi="Arial" w:cs="Arial"/>
          <w:sz w:val="20"/>
          <w:szCs w:val="24"/>
          <w:lang w:val="de-CH"/>
        </w:rPr>
        <w:t>:</w:t>
      </w:r>
    </w:p>
    <w:p w14:paraId="0022AFF2" w14:textId="77777777" w:rsidR="003D157C" w:rsidRPr="003D157C" w:rsidRDefault="003D157C" w:rsidP="003D157C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4DC47D94" w14:textId="77777777" w:rsidR="003D157C" w:rsidRDefault="003D157C" w:rsidP="003D157C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0612661F" w14:textId="77777777" w:rsidR="003D157C" w:rsidRDefault="003D157C" w:rsidP="003D157C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0AE45C7A" w14:textId="77777777" w:rsidR="003D157C" w:rsidRPr="003D157C" w:rsidRDefault="003D157C" w:rsidP="003D157C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75BC640C" w14:textId="77777777" w:rsidR="003D157C" w:rsidRPr="003D157C" w:rsidRDefault="003D157C" w:rsidP="003D157C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5757153F" w14:textId="77777777" w:rsidR="003D157C" w:rsidRPr="003D157C" w:rsidRDefault="003D157C" w:rsidP="003D157C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42D6F983" w14:textId="77777777" w:rsidR="003D157C" w:rsidRPr="00A10C14" w:rsidRDefault="003D157C" w:rsidP="003D157C">
      <w:pPr>
        <w:tabs>
          <w:tab w:val="left" w:pos="4536"/>
        </w:tabs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  <w:r w:rsidRPr="00A10C14">
        <w:rPr>
          <w:rFonts w:ascii="Arial" w:eastAsia="Times New Roman" w:hAnsi="Arial" w:cs="Arial"/>
          <w:sz w:val="20"/>
          <w:szCs w:val="24"/>
          <w:lang w:val="de-CH"/>
        </w:rPr>
        <w:t>……………………………..</w:t>
      </w:r>
      <w:r w:rsidRPr="00A10C14">
        <w:rPr>
          <w:rFonts w:ascii="Arial" w:eastAsia="Times New Roman" w:hAnsi="Arial" w:cs="Arial"/>
          <w:sz w:val="20"/>
          <w:szCs w:val="24"/>
          <w:lang w:val="de-CH"/>
        </w:rPr>
        <w:tab/>
        <w:t>……………………………………………………..</w:t>
      </w:r>
    </w:p>
    <w:p w14:paraId="4C2EF872" w14:textId="77777777" w:rsidR="003D157C" w:rsidRPr="00D11369" w:rsidRDefault="003D157C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40FE0FCC" w14:textId="77777777" w:rsidR="003D157C" w:rsidRPr="00D11369" w:rsidRDefault="003D157C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6DB0CB8A" w14:textId="77777777"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327D6372" w14:textId="77777777"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0F5CDF10" w14:textId="77777777"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78E629B2" w14:textId="77777777"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30DA9D68" w14:textId="77777777"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4DD56F7A" w14:textId="77777777"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10228D37" w14:textId="77777777"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18902E0E" w14:textId="77777777"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6E4395F7" w14:textId="77777777"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31DD1E7D" w14:textId="77777777"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0AE781B2" w14:textId="77777777"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6E674CCC" w14:textId="77777777"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0BFA24B9" w14:textId="77777777"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165F955E" w14:textId="77777777"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6BF1E78D" w14:textId="77777777"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3A4CF31A" w14:textId="77777777" w:rsidR="00AE6D26" w:rsidRPr="00D11369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3516EF0F" w14:textId="3D4944C9" w:rsidR="00AE6D26" w:rsidRDefault="00AE6D26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3EE09CE6" w14:textId="49F00124" w:rsidR="004A4ADE" w:rsidRDefault="004A4ADE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176896E6" w14:textId="2271C0B6" w:rsidR="004A4ADE" w:rsidRDefault="004A4ADE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00FAC0B7" w14:textId="2EBFE19B" w:rsidR="004A4ADE" w:rsidRDefault="004A4ADE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79F4220F" w14:textId="25CB9C93" w:rsidR="004A4ADE" w:rsidRDefault="004A4ADE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0F428873" w14:textId="06795D7A" w:rsidR="004A4ADE" w:rsidRDefault="004A4ADE" w:rsidP="00D11369">
      <w:pPr>
        <w:spacing w:line="276" w:lineRule="auto"/>
        <w:ind w:left="851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784B442A" w14:textId="144D13DB" w:rsidR="00AE6D26" w:rsidRPr="00D11369" w:rsidRDefault="00AE6D26" w:rsidP="004D1AD9">
      <w:pPr>
        <w:spacing w:line="276" w:lineRule="auto"/>
        <w:jc w:val="both"/>
        <w:rPr>
          <w:rFonts w:ascii="Arial" w:eastAsia="Times New Roman" w:hAnsi="Arial" w:cs="Arial"/>
          <w:sz w:val="20"/>
          <w:szCs w:val="24"/>
          <w:lang w:val="de-CH"/>
        </w:rPr>
      </w:pPr>
    </w:p>
    <w:p w14:paraId="7A8302E7" w14:textId="0B847950" w:rsidR="00AE6D26" w:rsidRPr="004A4ADE" w:rsidRDefault="00A93FC1" w:rsidP="00AE6D26">
      <w:pPr>
        <w:tabs>
          <w:tab w:val="left" w:pos="1418"/>
        </w:tabs>
        <w:rPr>
          <w:rFonts w:ascii="Arial" w:hAnsi="Arial" w:cs="Arial"/>
          <w:sz w:val="16"/>
          <w:szCs w:val="16"/>
          <w:lang w:val="de-CH"/>
        </w:rPr>
      </w:pPr>
      <w:r w:rsidRPr="00CE3709">
        <w:rPr>
          <w:rFonts w:ascii="Arial" w:hAnsi="Arial" w:cs="Arial"/>
          <w:sz w:val="16"/>
          <w:szCs w:val="16"/>
          <w:lang w:val="de-CH"/>
        </w:rPr>
        <w:t>2</w:t>
      </w:r>
      <w:r w:rsidR="00CE3709" w:rsidRPr="00CE3709">
        <w:rPr>
          <w:rFonts w:ascii="Arial" w:hAnsi="Arial" w:cs="Arial"/>
          <w:sz w:val="16"/>
          <w:szCs w:val="16"/>
          <w:lang w:val="de-CH"/>
        </w:rPr>
        <w:t>9</w:t>
      </w:r>
      <w:r w:rsidRPr="00CE3709">
        <w:rPr>
          <w:rFonts w:ascii="Arial" w:hAnsi="Arial" w:cs="Arial"/>
          <w:sz w:val="16"/>
          <w:szCs w:val="16"/>
          <w:lang w:val="de-CH"/>
        </w:rPr>
        <w:t>.11</w:t>
      </w:r>
      <w:r w:rsidR="007C28FC" w:rsidRPr="00CE3709">
        <w:rPr>
          <w:rFonts w:ascii="Arial" w:hAnsi="Arial" w:cs="Arial"/>
          <w:sz w:val="16"/>
          <w:szCs w:val="16"/>
          <w:lang w:val="de-CH"/>
        </w:rPr>
        <w:t>.2021</w:t>
      </w:r>
      <w:r w:rsidR="00AE6D26" w:rsidRPr="00CE3709">
        <w:rPr>
          <w:rFonts w:ascii="Arial" w:hAnsi="Arial" w:cs="Arial"/>
          <w:sz w:val="16"/>
          <w:szCs w:val="16"/>
          <w:lang w:val="de-CH"/>
        </w:rPr>
        <w:t xml:space="preserve"> / WF</w:t>
      </w:r>
    </w:p>
    <w:sectPr w:rsidR="00AE6D26" w:rsidRPr="004A4ADE" w:rsidSect="00D02BCB">
      <w:headerReference w:type="default" r:id="rId8"/>
      <w:footerReference w:type="default" r:id="rId9"/>
      <w:pgSz w:w="11907" w:h="16840" w:code="9"/>
      <w:pgMar w:top="851" w:right="680" w:bottom="851" w:left="1191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071E1" w14:textId="77777777" w:rsidR="003A6443" w:rsidRDefault="003A6443">
      <w:r>
        <w:separator/>
      </w:r>
    </w:p>
  </w:endnote>
  <w:endnote w:type="continuationSeparator" w:id="0">
    <w:p w14:paraId="5C53638E" w14:textId="77777777" w:rsidR="003A6443" w:rsidRDefault="003A6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Condensed Light">
    <w:altName w:val="Univers Condensed Light"/>
    <w:panose1 w:val="00000400000000000000"/>
    <w:charset w:val="00"/>
    <w:family w:val="swiss"/>
    <w:pitch w:val="variable"/>
    <w:sig w:usb0="80000287" w:usb1="00000000" w:usb2="00000000" w:usb3="00000000" w:csb0="0000000F" w:csb1="00000000"/>
  </w:font>
  <w:font w:name="Univers Condensed">
    <w:panose1 w:val="00000400000000000000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Condensed Bold">
    <w:altName w:val="Univers Condensed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9EE44" w14:textId="77777777" w:rsidR="003A6443" w:rsidRDefault="003A6443" w:rsidP="00357C26">
    <w:pPr>
      <w:pStyle w:val="Fuzeile"/>
      <w:tabs>
        <w:tab w:val="clear" w:pos="4536"/>
        <w:tab w:val="clear" w:pos="9072"/>
        <w:tab w:val="right" w:pos="10065"/>
      </w:tabs>
      <w:ind w:right="-37"/>
      <w:rPr>
        <w:rFonts w:ascii="Univers Condensed Light" w:eastAsia="Times New Roman" w:hAnsi="Univers Condensed Light"/>
        <w:sz w:val="17"/>
      </w:rPr>
    </w:pPr>
    <w:r>
      <w:rPr>
        <w:rFonts w:ascii="Univers Condensed Light" w:eastAsia="Times New Roman" w:hAnsi="Univers Condensed Light"/>
        <w:noProof/>
        <w:sz w:val="17"/>
        <w:lang w:val="de-CH" w:eastAsia="de-CH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FB2D48C" wp14:editId="7A90BA0D">
              <wp:simplePos x="0" y="0"/>
              <wp:positionH relativeFrom="column">
                <wp:posOffset>0</wp:posOffset>
              </wp:positionH>
              <wp:positionV relativeFrom="paragraph">
                <wp:posOffset>80010</wp:posOffset>
              </wp:positionV>
              <wp:extent cx="6361200" cy="0"/>
              <wp:effectExtent l="0" t="0" r="20955" b="19050"/>
              <wp:wrapNone/>
              <wp:docPr id="12" name="Gerade Verbindung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61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94C3B3C" id="Gerade Verbindung 1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6.3pt" to="500.9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" strokecolor="black [3213]" strokeweight=".25pt"/>
          </w:pict>
        </mc:Fallback>
      </mc:AlternateContent>
    </w:r>
  </w:p>
  <w:p w14:paraId="52E679B9" w14:textId="61C640C1" w:rsidR="003A6443" w:rsidRPr="00472D8D" w:rsidRDefault="00B52B65" w:rsidP="00357C26">
    <w:pPr>
      <w:pStyle w:val="Fuzeile"/>
      <w:tabs>
        <w:tab w:val="clear" w:pos="4536"/>
        <w:tab w:val="clear" w:pos="9072"/>
        <w:tab w:val="right" w:pos="10065"/>
      </w:tabs>
      <w:ind w:right="-37"/>
      <w:rPr>
        <w:rFonts w:ascii="Arial" w:hAnsi="Arial" w:cs="Arial"/>
        <w:sz w:val="16"/>
        <w:szCs w:val="16"/>
      </w:rPr>
    </w:pPr>
    <w:r>
      <w:rPr>
        <w:rFonts w:ascii="Univers Condensed Light" w:eastAsia="Times New Roman" w:hAnsi="Univers Condensed Light"/>
        <w:noProof/>
        <w:sz w:val="17"/>
        <w:lang w:val="de-CH" w:eastAsia="de-CH"/>
      </w:rPr>
      <w:drawing>
        <wp:inline distT="0" distB="0" distL="0" distR="0" wp14:anchorId="1D3E7199" wp14:editId="7F98AB35">
          <wp:extent cx="1329055" cy="201295"/>
          <wp:effectExtent l="0" t="0" r="4445" b="8255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9055" cy="201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3A6443">
      <w:rPr>
        <w:rFonts w:ascii="Univers Condensed Light" w:eastAsia="Times New Roman" w:hAnsi="Univers Condensed Light"/>
        <w:sz w:val="17"/>
      </w:rPr>
      <w:tab/>
    </w:r>
    <w:r w:rsidR="003A6443" w:rsidRPr="00472D8D">
      <w:rPr>
        <w:rFonts w:ascii="Arial" w:eastAsia="Times New Roman" w:hAnsi="Arial" w:cs="Arial"/>
        <w:sz w:val="16"/>
        <w:szCs w:val="16"/>
      </w:rPr>
      <w:fldChar w:fldCharType="begin"/>
    </w:r>
    <w:r w:rsidR="003A6443" w:rsidRPr="00472D8D">
      <w:rPr>
        <w:rFonts w:ascii="Arial" w:eastAsia="Times New Roman" w:hAnsi="Arial" w:cs="Arial"/>
        <w:sz w:val="16"/>
        <w:szCs w:val="16"/>
      </w:rPr>
      <w:instrText xml:space="preserve"> FILENAME  \* MERGEFORMAT </w:instrText>
    </w:r>
    <w:r w:rsidR="003A6443" w:rsidRPr="00472D8D">
      <w:rPr>
        <w:rFonts w:ascii="Arial" w:eastAsia="Times New Roman" w:hAnsi="Arial" w:cs="Arial"/>
        <w:sz w:val="16"/>
        <w:szCs w:val="16"/>
      </w:rPr>
      <w:fldChar w:fldCharType="separate"/>
    </w:r>
    <w:r w:rsidR="002E1C7F">
      <w:rPr>
        <w:rFonts w:ascii="Arial" w:eastAsia="Times New Roman" w:hAnsi="Arial" w:cs="Arial"/>
        <w:noProof/>
        <w:sz w:val="16"/>
        <w:szCs w:val="16"/>
      </w:rPr>
      <w:t>5918_FORMULAR_A1_DECKBLATT_210805.docx</w:t>
    </w:r>
    <w:r w:rsidR="003A6443" w:rsidRPr="00472D8D">
      <w:rPr>
        <w:rFonts w:ascii="Arial" w:eastAsia="Times New Roman" w:hAnsi="Arial" w:cs="Arial"/>
        <w:sz w:val="16"/>
        <w:szCs w:val="16"/>
      </w:rPr>
      <w:fldChar w:fldCharType="end"/>
    </w:r>
    <w:r w:rsidR="003A6443" w:rsidRPr="00472D8D">
      <w:rPr>
        <w:rFonts w:ascii="Arial" w:eastAsia="Times New Roman" w:hAnsi="Arial" w:cs="Arial"/>
        <w:sz w:val="16"/>
        <w:szCs w:val="16"/>
      </w:rPr>
      <w:t xml:space="preserve">    </w:t>
    </w:r>
    <w:r w:rsidR="003A6443" w:rsidRPr="00472D8D">
      <w:rPr>
        <w:rFonts w:ascii="Arial" w:eastAsia="Times New Roman" w:hAnsi="Arial" w:cs="Arial"/>
        <w:sz w:val="16"/>
        <w:szCs w:val="16"/>
      </w:rPr>
      <w:fldChar w:fldCharType="begin"/>
    </w:r>
    <w:r w:rsidR="003A6443" w:rsidRPr="00472D8D">
      <w:rPr>
        <w:rFonts w:ascii="Arial" w:eastAsia="Times New Roman" w:hAnsi="Arial" w:cs="Arial"/>
        <w:sz w:val="16"/>
        <w:szCs w:val="16"/>
      </w:rPr>
      <w:instrText xml:space="preserve"> PAGE  \* MERGEFORMAT </w:instrText>
    </w:r>
    <w:r w:rsidR="003A6443" w:rsidRPr="00472D8D">
      <w:rPr>
        <w:rFonts w:ascii="Arial" w:eastAsia="Times New Roman" w:hAnsi="Arial" w:cs="Arial"/>
        <w:sz w:val="16"/>
        <w:szCs w:val="16"/>
      </w:rPr>
      <w:fldChar w:fldCharType="separate"/>
    </w:r>
    <w:r w:rsidR="00D64BC3">
      <w:rPr>
        <w:rFonts w:ascii="Arial" w:eastAsia="Times New Roman" w:hAnsi="Arial" w:cs="Arial"/>
        <w:noProof/>
        <w:sz w:val="16"/>
        <w:szCs w:val="16"/>
      </w:rPr>
      <w:t>2</w:t>
    </w:r>
    <w:r w:rsidR="003A6443" w:rsidRPr="00472D8D">
      <w:rPr>
        <w:rFonts w:ascii="Arial" w:eastAsia="Times New Roman" w:hAnsi="Arial" w:cs="Arial"/>
        <w:sz w:val="16"/>
        <w:szCs w:val="16"/>
      </w:rPr>
      <w:fldChar w:fldCharType="end"/>
    </w:r>
    <w:r w:rsidR="003A6443" w:rsidRPr="00472D8D">
      <w:rPr>
        <w:rStyle w:val="Seitenzahl"/>
        <w:rFonts w:ascii="Arial" w:hAnsi="Arial" w:cs="Arial"/>
        <w:sz w:val="16"/>
        <w:szCs w:val="16"/>
      </w:rPr>
      <w:t>/</w:t>
    </w:r>
    <w:r w:rsidR="003A6443" w:rsidRPr="00472D8D">
      <w:rPr>
        <w:rStyle w:val="Seitenzahl"/>
        <w:rFonts w:ascii="Arial" w:hAnsi="Arial" w:cs="Arial"/>
        <w:sz w:val="16"/>
        <w:szCs w:val="16"/>
      </w:rPr>
      <w:fldChar w:fldCharType="begin"/>
    </w:r>
    <w:r w:rsidR="003A6443" w:rsidRPr="00472D8D">
      <w:rPr>
        <w:rStyle w:val="Seitenzahl"/>
        <w:rFonts w:ascii="Arial" w:hAnsi="Arial" w:cs="Arial"/>
        <w:sz w:val="16"/>
        <w:szCs w:val="16"/>
      </w:rPr>
      <w:instrText xml:space="preserve"> NUMPAGES </w:instrText>
    </w:r>
    <w:r w:rsidR="003A6443" w:rsidRPr="00472D8D">
      <w:rPr>
        <w:rStyle w:val="Seitenzahl"/>
        <w:rFonts w:ascii="Arial" w:hAnsi="Arial" w:cs="Arial"/>
        <w:sz w:val="16"/>
        <w:szCs w:val="16"/>
      </w:rPr>
      <w:fldChar w:fldCharType="separate"/>
    </w:r>
    <w:r w:rsidR="00D64BC3">
      <w:rPr>
        <w:rStyle w:val="Seitenzahl"/>
        <w:rFonts w:ascii="Arial" w:hAnsi="Arial" w:cs="Arial"/>
        <w:noProof/>
        <w:sz w:val="16"/>
        <w:szCs w:val="16"/>
      </w:rPr>
      <w:t>2</w:t>
    </w:r>
    <w:r w:rsidR="003A6443" w:rsidRPr="00472D8D">
      <w:rPr>
        <w:rStyle w:val="Seitenzahl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E4A84" w14:textId="77777777" w:rsidR="003A6443" w:rsidRDefault="003A6443">
      <w:r>
        <w:separator/>
      </w:r>
    </w:p>
  </w:footnote>
  <w:footnote w:type="continuationSeparator" w:id="0">
    <w:p w14:paraId="34D0A19C" w14:textId="77777777" w:rsidR="003A6443" w:rsidRDefault="003A6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F25CA" w14:textId="3496100B" w:rsidR="003A6443" w:rsidRDefault="007C28FC" w:rsidP="00357C26">
    <w:pPr>
      <w:pStyle w:val="Kopfzeile"/>
      <w:tabs>
        <w:tab w:val="clear" w:pos="4536"/>
        <w:tab w:val="center" w:pos="5103"/>
      </w:tabs>
    </w:pPr>
    <w:r>
      <w:rPr>
        <w:noProof/>
      </w:rPr>
      <w:drawing>
        <wp:inline distT="0" distB="0" distL="0" distR="0" wp14:anchorId="7182D80A" wp14:editId="67E0C297">
          <wp:extent cx="2158365" cy="481330"/>
          <wp:effectExtent l="0" t="0" r="0" b="0"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836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0025F9E" w14:textId="6F2943D1" w:rsidR="00DB3236" w:rsidRPr="00DA5367" w:rsidRDefault="003A6443" w:rsidP="00DA5367">
    <w:pPr>
      <w:pStyle w:val="Kopfzeile"/>
      <w:tabs>
        <w:tab w:val="clear" w:pos="4536"/>
        <w:tab w:val="center" w:pos="5103"/>
      </w:tabs>
      <w:rPr>
        <w:rFonts w:ascii="Arial" w:hAnsi="Arial" w:cs="Arial"/>
        <w:b/>
        <w:sz w:val="22"/>
        <w:szCs w:val="22"/>
      </w:rPr>
    </w:pPr>
    <w:r w:rsidRPr="00DA5367">
      <w:rPr>
        <w:b/>
        <w:noProof/>
        <w:sz w:val="22"/>
        <w:szCs w:val="22"/>
        <w:lang w:val="de-CH" w:eastAsia="de-CH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CD414FC" wp14:editId="5F35D82B">
              <wp:simplePos x="0" y="0"/>
              <wp:positionH relativeFrom="column">
                <wp:posOffset>0</wp:posOffset>
              </wp:positionH>
              <wp:positionV relativeFrom="paragraph">
                <wp:posOffset>273685</wp:posOffset>
              </wp:positionV>
              <wp:extent cx="6361200" cy="0"/>
              <wp:effectExtent l="0" t="0" r="20955" b="19050"/>
              <wp:wrapNone/>
              <wp:docPr id="10" name="Gerade Verbindung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61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5E052B" id="Gerade Verbindung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21.55pt" to="500.9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" strokecolor="black [3213]" strokeweight="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46BF7"/>
    <w:multiLevelType w:val="multilevel"/>
    <w:tmpl w:val="EEDAB12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00964EC"/>
    <w:multiLevelType w:val="hybridMultilevel"/>
    <w:tmpl w:val="13F61D32"/>
    <w:lvl w:ilvl="0" w:tplc="89B8CA54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8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45B1B8A"/>
    <w:multiLevelType w:val="hybridMultilevel"/>
    <w:tmpl w:val="2ED85F94"/>
    <w:lvl w:ilvl="0" w:tplc="89B8CA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63EDB2A">
      <w:numFmt w:val="bullet"/>
      <w:lvlText w:val="•"/>
      <w:lvlJc w:val="left"/>
      <w:pPr>
        <w:ind w:left="1635" w:hanging="555"/>
      </w:pPr>
      <w:rPr>
        <w:rFonts w:ascii="Arial" w:eastAsia="Times New Roman" w:hAnsi="Arial" w:cs="Arial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C1CC7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CD713EB"/>
    <w:multiLevelType w:val="multilevel"/>
    <w:tmpl w:val="10585174"/>
    <w:styleLink w:val="Formatvorlage1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sz w:val="24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3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D7C66DE"/>
    <w:multiLevelType w:val="multilevel"/>
    <w:tmpl w:val="C12A1470"/>
    <w:styleLink w:val="UES"/>
    <w:lvl w:ilvl="0">
      <w:start w:val="1"/>
      <w:numFmt w:val="decimal"/>
      <w:lvlText w:val="%1.1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" w15:restartNumberingAfterBreak="0">
    <w:nsid w:val="2C5575FF"/>
    <w:multiLevelType w:val="singleLevel"/>
    <w:tmpl w:val="248C5F92"/>
    <w:lvl w:ilvl="0">
      <w:start w:val="1"/>
      <w:numFmt w:val="bullet"/>
      <w:lvlText w:val="-"/>
      <w:lvlJc w:val="left"/>
      <w:pPr>
        <w:tabs>
          <w:tab w:val="num" w:pos="1413"/>
        </w:tabs>
        <w:ind w:left="1413" w:hanging="705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33EF15C4"/>
    <w:multiLevelType w:val="multilevel"/>
    <w:tmpl w:val="6214F8F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345B4B86"/>
    <w:multiLevelType w:val="hybridMultilevel"/>
    <w:tmpl w:val="6812D5C0"/>
    <w:lvl w:ilvl="0" w:tplc="CE1CBAF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500" w:hanging="360"/>
      </w:pPr>
    </w:lvl>
    <w:lvl w:ilvl="2" w:tplc="0807001B" w:tentative="1">
      <w:start w:val="1"/>
      <w:numFmt w:val="lowerRoman"/>
      <w:lvlText w:val="%3."/>
      <w:lvlJc w:val="right"/>
      <w:pPr>
        <w:ind w:left="2220" w:hanging="180"/>
      </w:pPr>
    </w:lvl>
    <w:lvl w:ilvl="3" w:tplc="0807000F" w:tentative="1">
      <w:start w:val="1"/>
      <w:numFmt w:val="decimal"/>
      <w:lvlText w:val="%4."/>
      <w:lvlJc w:val="left"/>
      <w:pPr>
        <w:ind w:left="2940" w:hanging="360"/>
      </w:pPr>
    </w:lvl>
    <w:lvl w:ilvl="4" w:tplc="08070019" w:tentative="1">
      <w:start w:val="1"/>
      <w:numFmt w:val="lowerLetter"/>
      <w:lvlText w:val="%5."/>
      <w:lvlJc w:val="left"/>
      <w:pPr>
        <w:ind w:left="3660" w:hanging="360"/>
      </w:pPr>
    </w:lvl>
    <w:lvl w:ilvl="5" w:tplc="0807001B" w:tentative="1">
      <w:start w:val="1"/>
      <w:numFmt w:val="lowerRoman"/>
      <w:lvlText w:val="%6."/>
      <w:lvlJc w:val="right"/>
      <w:pPr>
        <w:ind w:left="4380" w:hanging="180"/>
      </w:pPr>
    </w:lvl>
    <w:lvl w:ilvl="6" w:tplc="0807000F" w:tentative="1">
      <w:start w:val="1"/>
      <w:numFmt w:val="decimal"/>
      <w:lvlText w:val="%7."/>
      <w:lvlJc w:val="left"/>
      <w:pPr>
        <w:ind w:left="5100" w:hanging="360"/>
      </w:pPr>
    </w:lvl>
    <w:lvl w:ilvl="7" w:tplc="08070019" w:tentative="1">
      <w:start w:val="1"/>
      <w:numFmt w:val="lowerLetter"/>
      <w:lvlText w:val="%8."/>
      <w:lvlJc w:val="left"/>
      <w:pPr>
        <w:ind w:left="5820" w:hanging="360"/>
      </w:pPr>
    </w:lvl>
    <w:lvl w:ilvl="8" w:tplc="080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3B014913"/>
    <w:multiLevelType w:val="hybridMultilevel"/>
    <w:tmpl w:val="48BCDD0E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350889"/>
    <w:multiLevelType w:val="hybridMultilevel"/>
    <w:tmpl w:val="D52E0520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B00F6"/>
    <w:multiLevelType w:val="hybridMultilevel"/>
    <w:tmpl w:val="FE5E2766"/>
    <w:lvl w:ilvl="0" w:tplc="89B8CA54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8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E061B03"/>
    <w:multiLevelType w:val="hybridMultilevel"/>
    <w:tmpl w:val="57F02942"/>
    <w:lvl w:ilvl="0" w:tplc="7E62F4D6">
      <w:start w:val="6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788" w:hanging="360"/>
      </w:pPr>
    </w:lvl>
    <w:lvl w:ilvl="2" w:tplc="0807001B" w:tentative="1">
      <w:start w:val="1"/>
      <w:numFmt w:val="lowerRoman"/>
      <w:lvlText w:val="%3."/>
      <w:lvlJc w:val="right"/>
      <w:pPr>
        <w:ind w:left="2508" w:hanging="180"/>
      </w:pPr>
    </w:lvl>
    <w:lvl w:ilvl="3" w:tplc="0807000F" w:tentative="1">
      <w:start w:val="1"/>
      <w:numFmt w:val="decimal"/>
      <w:lvlText w:val="%4."/>
      <w:lvlJc w:val="left"/>
      <w:pPr>
        <w:ind w:left="3228" w:hanging="360"/>
      </w:pPr>
    </w:lvl>
    <w:lvl w:ilvl="4" w:tplc="08070019" w:tentative="1">
      <w:start w:val="1"/>
      <w:numFmt w:val="lowerLetter"/>
      <w:lvlText w:val="%5."/>
      <w:lvlJc w:val="left"/>
      <w:pPr>
        <w:ind w:left="3948" w:hanging="360"/>
      </w:pPr>
    </w:lvl>
    <w:lvl w:ilvl="5" w:tplc="0807001B" w:tentative="1">
      <w:start w:val="1"/>
      <w:numFmt w:val="lowerRoman"/>
      <w:lvlText w:val="%6."/>
      <w:lvlJc w:val="right"/>
      <w:pPr>
        <w:ind w:left="4668" w:hanging="180"/>
      </w:pPr>
    </w:lvl>
    <w:lvl w:ilvl="6" w:tplc="0807000F" w:tentative="1">
      <w:start w:val="1"/>
      <w:numFmt w:val="decimal"/>
      <w:lvlText w:val="%7."/>
      <w:lvlJc w:val="left"/>
      <w:pPr>
        <w:ind w:left="5388" w:hanging="360"/>
      </w:pPr>
    </w:lvl>
    <w:lvl w:ilvl="7" w:tplc="08070019" w:tentative="1">
      <w:start w:val="1"/>
      <w:numFmt w:val="lowerLetter"/>
      <w:lvlText w:val="%8."/>
      <w:lvlJc w:val="left"/>
      <w:pPr>
        <w:ind w:left="6108" w:hanging="360"/>
      </w:pPr>
    </w:lvl>
    <w:lvl w:ilvl="8" w:tplc="08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F38174B"/>
    <w:multiLevelType w:val="hybridMultilevel"/>
    <w:tmpl w:val="C0A868CE"/>
    <w:lvl w:ilvl="0" w:tplc="15F6EE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16E69F4"/>
    <w:multiLevelType w:val="hybridMultilevel"/>
    <w:tmpl w:val="86D057EA"/>
    <w:lvl w:ilvl="0" w:tplc="26F872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931" w:hanging="360"/>
      </w:pPr>
    </w:lvl>
    <w:lvl w:ilvl="2" w:tplc="0807001B" w:tentative="1">
      <w:start w:val="1"/>
      <w:numFmt w:val="lowerRoman"/>
      <w:lvlText w:val="%3."/>
      <w:lvlJc w:val="right"/>
      <w:pPr>
        <w:ind w:left="2651" w:hanging="180"/>
      </w:pPr>
    </w:lvl>
    <w:lvl w:ilvl="3" w:tplc="0807000F" w:tentative="1">
      <w:start w:val="1"/>
      <w:numFmt w:val="decimal"/>
      <w:lvlText w:val="%4."/>
      <w:lvlJc w:val="left"/>
      <w:pPr>
        <w:ind w:left="3371" w:hanging="360"/>
      </w:pPr>
    </w:lvl>
    <w:lvl w:ilvl="4" w:tplc="08070019" w:tentative="1">
      <w:start w:val="1"/>
      <w:numFmt w:val="lowerLetter"/>
      <w:lvlText w:val="%5."/>
      <w:lvlJc w:val="left"/>
      <w:pPr>
        <w:ind w:left="4091" w:hanging="360"/>
      </w:pPr>
    </w:lvl>
    <w:lvl w:ilvl="5" w:tplc="0807001B" w:tentative="1">
      <w:start w:val="1"/>
      <w:numFmt w:val="lowerRoman"/>
      <w:lvlText w:val="%6."/>
      <w:lvlJc w:val="right"/>
      <w:pPr>
        <w:ind w:left="4811" w:hanging="180"/>
      </w:pPr>
    </w:lvl>
    <w:lvl w:ilvl="6" w:tplc="0807000F" w:tentative="1">
      <w:start w:val="1"/>
      <w:numFmt w:val="decimal"/>
      <w:lvlText w:val="%7."/>
      <w:lvlJc w:val="left"/>
      <w:pPr>
        <w:ind w:left="5531" w:hanging="360"/>
      </w:pPr>
    </w:lvl>
    <w:lvl w:ilvl="7" w:tplc="08070019" w:tentative="1">
      <w:start w:val="1"/>
      <w:numFmt w:val="lowerLetter"/>
      <w:lvlText w:val="%8."/>
      <w:lvlJc w:val="left"/>
      <w:pPr>
        <w:ind w:left="6251" w:hanging="360"/>
      </w:pPr>
    </w:lvl>
    <w:lvl w:ilvl="8" w:tplc="08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8E426DC"/>
    <w:multiLevelType w:val="hybridMultilevel"/>
    <w:tmpl w:val="FB9C5376"/>
    <w:lvl w:ilvl="0" w:tplc="5158FECA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8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F5A78B9"/>
    <w:multiLevelType w:val="hybridMultilevel"/>
    <w:tmpl w:val="6D862A6E"/>
    <w:lvl w:ilvl="0" w:tplc="15F6EE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15F6EEA8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8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0701C2A"/>
    <w:multiLevelType w:val="hybridMultilevel"/>
    <w:tmpl w:val="7B3E9058"/>
    <w:lvl w:ilvl="0" w:tplc="0360B4A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6"/>
        <w:szCs w:val="16"/>
      </w:rPr>
    </w:lvl>
    <w:lvl w:ilvl="1" w:tplc="E19CD522">
      <w:numFmt w:val="bullet"/>
      <w:lvlText w:val="-"/>
      <w:lvlJc w:val="left"/>
      <w:pPr>
        <w:ind w:left="1635" w:hanging="555"/>
      </w:pPr>
      <w:rPr>
        <w:rFonts w:ascii="Arial" w:eastAsia="Times New Roman" w:hAnsi="Arial" w:cs="Arial" w:hint="default"/>
      </w:rPr>
    </w:lvl>
    <w:lvl w:ilvl="2" w:tplc="72D861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643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74B2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25C3B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1CD7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D680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18B1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C4D2E"/>
    <w:multiLevelType w:val="hybridMultilevel"/>
    <w:tmpl w:val="36745020"/>
    <w:lvl w:ilvl="0" w:tplc="15F6EEA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A1816CE"/>
    <w:multiLevelType w:val="hybridMultilevel"/>
    <w:tmpl w:val="390E4AC6"/>
    <w:lvl w:ilvl="0" w:tplc="15F6EE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12D9E"/>
    <w:multiLevelType w:val="hybridMultilevel"/>
    <w:tmpl w:val="9A94B0B8"/>
    <w:lvl w:ilvl="0" w:tplc="08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5A4A1A9D"/>
    <w:multiLevelType w:val="hybridMultilevel"/>
    <w:tmpl w:val="700C1364"/>
    <w:lvl w:ilvl="0" w:tplc="08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5B8B32A2"/>
    <w:multiLevelType w:val="hybridMultilevel"/>
    <w:tmpl w:val="38A68786"/>
    <w:lvl w:ilvl="0" w:tplc="80D623C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DF287B50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CA626C4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B1349DE6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01A37EC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99496F0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DD1C0A12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ACA25D86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D94B7D0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5EA64708"/>
    <w:multiLevelType w:val="hybridMultilevel"/>
    <w:tmpl w:val="1B6412C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B8CA5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C27A8D"/>
    <w:multiLevelType w:val="hybridMultilevel"/>
    <w:tmpl w:val="AF1C7B7A"/>
    <w:lvl w:ilvl="0" w:tplc="7C16F682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8FCC0B6A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7925180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58D2E6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8E646F6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A66E6E42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75BAEFD4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264ACDE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5A64D02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6ACC6610"/>
    <w:multiLevelType w:val="hybridMultilevel"/>
    <w:tmpl w:val="9C3088D2"/>
    <w:lvl w:ilvl="0" w:tplc="15F6E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63EDB2A">
      <w:numFmt w:val="bullet"/>
      <w:lvlText w:val="•"/>
      <w:lvlJc w:val="left"/>
      <w:pPr>
        <w:ind w:left="1635" w:hanging="555"/>
      </w:pPr>
      <w:rPr>
        <w:rFonts w:ascii="Arial" w:eastAsia="Times New Roman" w:hAnsi="Arial" w:cs="Arial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F45DDC"/>
    <w:multiLevelType w:val="hybridMultilevel"/>
    <w:tmpl w:val="2E7A6B56"/>
    <w:lvl w:ilvl="0" w:tplc="2574354C">
      <w:start w:val="6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931" w:hanging="360"/>
      </w:pPr>
    </w:lvl>
    <w:lvl w:ilvl="2" w:tplc="0807001B" w:tentative="1">
      <w:start w:val="1"/>
      <w:numFmt w:val="lowerRoman"/>
      <w:lvlText w:val="%3."/>
      <w:lvlJc w:val="right"/>
      <w:pPr>
        <w:ind w:left="2651" w:hanging="180"/>
      </w:pPr>
    </w:lvl>
    <w:lvl w:ilvl="3" w:tplc="0807000F" w:tentative="1">
      <w:start w:val="1"/>
      <w:numFmt w:val="decimal"/>
      <w:lvlText w:val="%4."/>
      <w:lvlJc w:val="left"/>
      <w:pPr>
        <w:ind w:left="3371" w:hanging="360"/>
      </w:pPr>
    </w:lvl>
    <w:lvl w:ilvl="4" w:tplc="08070019" w:tentative="1">
      <w:start w:val="1"/>
      <w:numFmt w:val="lowerLetter"/>
      <w:lvlText w:val="%5."/>
      <w:lvlJc w:val="left"/>
      <w:pPr>
        <w:ind w:left="4091" w:hanging="360"/>
      </w:pPr>
    </w:lvl>
    <w:lvl w:ilvl="5" w:tplc="0807001B" w:tentative="1">
      <w:start w:val="1"/>
      <w:numFmt w:val="lowerRoman"/>
      <w:lvlText w:val="%6."/>
      <w:lvlJc w:val="right"/>
      <w:pPr>
        <w:ind w:left="4811" w:hanging="180"/>
      </w:pPr>
    </w:lvl>
    <w:lvl w:ilvl="6" w:tplc="0807000F" w:tentative="1">
      <w:start w:val="1"/>
      <w:numFmt w:val="decimal"/>
      <w:lvlText w:val="%7."/>
      <w:lvlJc w:val="left"/>
      <w:pPr>
        <w:ind w:left="5531" w:hanging="360"/>
      </w:pPr>
    </w:lvl>
    <w:lvl w:ilvl="7" w:tplc="08070019" w:tentative="1">
      <w:start w:val="1"/>
      <w:numFmt w:val="lowerLetter"/>
      <w:lvlText w:val="%8."/>
      <w:lvlJc w:val="left"/>
      <w:pPr>
        <w:ind w:left="6251" w:hanging="360"/>
      </w:pPr>
    </w:lvl>
    <w:lvl w:ilvl="8" w:tplc="08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B2F37D9"/>
    <w:multiLevelType w:val="hybridMultilevel"/>
    <w:tmpl w:val="95068D80"/>
    <w:lvl w:ilvl="0" w:tplc="15F6EE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70E83A0F"/>
    <w:multiLevelType w:val="hybridMultilevel"/>
    <w:tmpl w:val="29144A50"/>
    <w:lvl w:ilvl="0" w:tplc="08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7103540F"/>
    <w:multiLevelType w:val="hybridMultilevel"/>
    <w:tmpl w:val="D3C24B6A"/>
    <w:lvl w:ilvl="0" w:tplc="5158FE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70003" w:tentative="1">
      <w:start w:val="1"/>
      <w:numFmt w:val="lowerLetter"/>
      <w:lvlText w:val="%2."/>
      <w:lvlJc w:val="left"/>
      <w:pPr>
        <w:ind w:left="1931" w:hanging="360"/>
      </w:pPr>
    </w:lvl>
    <w:lvl w:ilvl="2" w:tplc="08070005" w:tentative="1">
      <w:start w:val="1"/>
      <w:numFmt w:val="lowerRoman"/>
      <w:lvlText w:val="%3."/>
      <w:lvlJc w:val="right"/>
      <w:pPr>
        <w:ind w:left="2651" w:hanging="180"/>
      </w:pPr>
    </w:lvl>
    <w:lvl w:ilvl="3" w:tplc="08070001" w:tentative="1">
      <w:start w:val="1"/>
      <w:numFmt w:val="decimal"/>
      <w:lvlText w:val="%4."/>
      <w:lvlJc w:val="left"/>
      <w:pPr>
        <w:ind w:left="3371" w:hanging="360"/>
      </w:pPr>
    </w:lvl>
    <w:lvl w:ilvl="4" w:tplc="08070003" w:tentative="1">
      <w:start w:val="1"/>
      <w:numFmt w:val="lowerLetter"/>
      <w:lvlText w:val="%5."/>
      <w:lvlJc w:val="left"/>
      <w:pPr>
        <w:ind w:left="4091" w:hanging="360"/>
      </w:pPr>
    </w:lvl>
    <w:lvl w:ilvl="5" w:tplc="08070005" w:tentative="1">
      <w:start w:val="1"/>
      <w:numFmt w:val="lowerRoman"/>
      <w:lvlText w:val="%6."/>
      <w:lvlJc w:val="right"/>
      <w:pPr>
        <w:ind w:left="4811" w:hanging="180"/>
      </w:pPr>
    </w:lvl>
    <w:lvl w:ilvl="6" w:tplc="08070001" w:tentative="1">
      <w:start w:val="1"/>
      <w:numFmt w:val="decimal"/>
      <w:lvlText w:val="%7."/>
      <w:lvlJc w:val="left"/>
      <w:pPr>
        <w:ind w:left="5531" w:hanging="360"/>
      </w:pPr>
    </w:lvl>
    <w:lvl w:ilvl="7" w:tplc="08070003" w:tentative="1">
      <w:start w:val="1"/>
      <w:numFmt w:val="lowerLetter"/>
      <w:lvlText w:val="%8."/>
      <w:lvlJc w:val="left"/>
      <w:pPr>
        <w:ind w:left="6251" w:hanging="360"/>
      </w:pPr>
    </w:lvl>
    <w:lvl w:ilvl="8" w:tplc="08070005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7D963B89"/>
    <w:multiLevelType w:val="hybridMultilevel"/>
    <w:tmpl w:val="8518503C"/>
    <w:lvl w:ilvl="0" w:tplc="15F6EE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89B8CA54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  <w:sz w:val="16"/>
      </w:rPr>
    </w:lvl>
    <w:lvl w:ilvl="2" w:tplc="6A082578">
      <w:start w:val="1"/>
      <w:numFmt w:val="bullet"/>
      <w:lvlText w:val="-"/>
      <w:lvlJc w:val="left"/>
      <w:pPr>
        <w:ind w:left="3011" w:hanging="360"/>
      </w:pPr>
      <w:rPr>
        <w:rFonts w:ascii="Arial" w:eastAsia="Times New Roman" w:hAnsi="Arial" w:cs="Arial" w:hint="default"/>
      </w:rPr>
    </w:lvl>
    <w:lvl w:ilvl="3" w:tplc="08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7F105D17"/>
    <w:multiLevelType w:val="multilevel"/>
    <w:tmpl w:val="5E927E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23"/>
  </w:num>
  <w:num w:numId="3">
    <w:abstractNumId w:val="0"/>
  </w:num>
  <w:num w:numId="4">
    <w:abstractNumId w:val="5"/>
  </w:num>
  <w:num w:numId="5">
    <w:abstractNumId w:val="29"/>
  </w:num>
  <w:num w:numId="6">
    <w:abstractNumId w:val="2"/>
  </w:num>
  <w:num w:numId="7">
    <w:abstractNumId w:val="22"/>
  </w:num>
  <w:num w:numId="8">
    <w:abstractNumId w:val="1"/>
  </w:num>
  <w:num w:numId="9">
    <w:abstractNumId w:val="24"/>
  </w:num>
  <w:num w:numId="10">
    <w:abstractNumId w:val="15"/>
  </w:num>
  <w:num w:numId="11">
    <w:abstractNumId w:val="4"/>
  </w:num>
  <w:num w:numId="12">
    <w:abstractNumId w:val="3"/>
  </w:num>
  <w:num w:numId="13">
    <w:abstractNumId w:val="13"/>
  </w:num>
  <w:num w:numId="14">
    <w:abstractNumId w:val="16"/>
  </w:num>
  <w:num w:numId="15">
    <w:abstractNumId w:val="30"/>
  </w:num>
  <w:num w:numId="16">
    <w:abstractNumId w:val="18"/>
  </w:num>
  <w:num w:numId="17">
    <w:abstractNumId w:val="25"/>
  </w:num>
  <w:num w:numId="18">
    <w:abstractNumId w:val="31"/>
  </w:num>
  <w:num w:numId="19">
    <w:abstractNumId w:val="26"/>
  </w:num>
  <w:num w:numId="20">
    <w:abstractNumId w:val="12"/>
  </w:num>
  <w:num w:numId="21">
    <w:abstractNumId w:val="14"/>
  </w:num>
  <w:num w:numId="22">
    <w:abstractNumId w:val="10"/>
  </w:num>
  <w:num w:numId="23">
    <w:abstractNumId w:val="9"/>
  </w:num>
  <w:num w:numId="24">
    <w:abstractNumId w:val="8"/>
  </w:num>
  <w:num w:numId="25">
    <w:abstractNumId w:val="21"/>
  </w:num>
  <w:num w:numId="26">
    <w:abstractNumId w:val="20"/>
  </w:num>
  <w:num w:numId="27">
    <w:abstractNumId w:val="28"/>
  </w:num>
  <w:num w:numId="28">
    <w:abstractNumId w:val="11"/>
  </w:num>
  <w:num w:numId="29">
    <w:abstractNumId w:val="27"/>
  </w:num>
  <w:num w:numId="30">
    <w:abstractNumId w:val="19"/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de-DE" w:vendorID="9" w:dllVersion="512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60C"/>
    <w:rsid w:val="00004EDE"/>
    <w:rsid w:val="00014007"/>
    <w:rsid w:val="00016AC9"/>
    <w:rsid w:val="00034CDF"/>
    <w:rsid w:val="00035360"/>
    <w:rsid w:val="00035A04"/>
    <w:rsid w:val="00037CDE"/>
    <w:rsid w:val="00045CE9"/>
    <w:rsid w:val="00062751"/>
    <w:rsid w:val="00062A17"/>
    <w:rsid w:val="000649CE"/>
    <w:rsid w:val="00066A0A"/>
    <w:rsid w:val="000702AC"/>
    <w:rsid w:val="000772E0"/>
    <w:rsid w:val="0008086E"/>
    <w:rsid w:val="00091A83"/>
    <w:rsid w:val="00091B51"/>
    <w:rsid w:val="00092A08"/>
    <w:rsid w:val="000967A6"/>
    <w:rsid w:val="00096BED"/>
    <w:rsid w:val="000A1730"/>
    <w:rsid w:val="000B72C4"/>
    <w:rsid w:val="000E29A2"/>
    <w:rsid w:val="000E47EA"/>
    <w:rsid w:val="000E68C3"/>
    <w:rsid w:val="000F06E2"/>
    <w:rsid w:val="000F6321"/>
    <w:rsid w:val="000F6895"/>
    <w:rsid w:val="00105BFF"/>
    <w:rsid w:val="001143FB"/>
    <w:rsid w:val="00116AA0"/>
    <w:rsid w:val="00133487"/>
    <w:rsid w:val="00135DEE"/>
    <w:rsid w:val="00136B47"/>
    <w:rsid w:val="00146135"/>
    <w:rsid w:val="00147ACA"/>
    <w:rsid w:val="00160DC9"/>
    <w:rsid w:val="00161627"/>
    <w:rsid w:val="00163EBB"/>
    <w:rsid w:val="00164E6A"/>
    <w:rsid w:val="00170CB3"/>
    <w:rsid w:val="00170E05"/>
    <w:rsid w:val="001713C3"/>
    <w:rsid w:val="001717BB"/>
    <w:rsid w:val="00180E9D"/>
    <w:rsid w:val="00186BA9"/>
    <w:rsid w:val="0018763E"/>
    <w:rsid w:val="001919E5"/>
    <w:rsid w:val="00192BD9"/>
    <w:rsid w:val="00194A9A"/>
    <w:rsid w:val="001A2170"/>
    <w:rsid w:val="001A7ED3"/>
    <w:rsid w:val="001C103D"/>
    <w:rsid w:val="001C3733"/>
    <w:rsid w:val="001C4BEC"/>
    <w:rsid w:val="001D01D9"/>
    <w:rsid w:val="001D0576"/>
    <w:rsid w:val="001D076A"/>
    <w:rsid w:val="001D0B78"/>
    <w:rsid w:val="001D2DAA"/>
    <w:rsid w:val="001D6501"/>
    <w:rsid w:val="001D7733"/>
    <w:rsid w:val="001E5787"/>
    <w:rsid w:val="001E5F77"/>
    <w:rsid w:val="001F02FD"/>
    <w:rsid w:val="001F1351"/>
    <w:rsid w:val="001F142B"/>
    <w:rsid w:val="0020113E"/>
    <w:rsid w:val="00205845"/>
    <w:rsid w:val="002110D2"/>
    <w:rsid w:val="0022127B"/>
    <w:rsid w:val="00223BA6"/>
    <w:rsid w:val="00225B30"/>
    <w:rsid w:val="00227D13"/>
    <w:rsid w:val="00230CE6"/>
    <w:rsid w:val="00232E60"/>
    <w:rsid w:val="002332EB"/>
    <w:rsid w:val="002354FD"/>
    <w:rsid w:val="00236FA0"/>
    <w:rsid w:val="00242BD0"/>
    <w:rsid w:val="00253D9D"/>
    <w:rsid w:val="00255628"/>
    <w:rsid w:val="00255977"/>
    <w:rsid w:val="00256F25"/>
    <w:rsid w:val="002613C8"/>
    <w:rsid w:val="00267F3A"/>
    <w:rsid w:val="0027093F"/>
    <w:rsid w:val="00274960"/>
    <w:rsid w:val="00276ACC"/>
    <w:rsid w:val="0027763A"/>
    <w:rsid w:val="00291ABF"/>
    <w:rsid w:val="002A0607"/>
    <w:rsid w:val="002A1AD7"/>
    <w:rsid w:val="002A4541"/>
    <w:rsid w:val="002A6C8C"/>
    <w:rsid w:val="002B01E4"/>
    <w:rsid w:val="002B0DD8"/>
    <w:rsid w:val="002B1635"/>
    <w:rsid w:val="002C1A37"/>
    <w:rsid w:val="002C3454"/>
    <w:rsid w:val="002C3A54"/>
    <w:rsid w:val="002C4DF3"/>
    <w:rsid w:val="002C5502"/>
    <w:rsid w:val="002D232D"/>
    <w:rsid w:val="002D2A8E"/>
    <w:rsid w:val="002E0B29"/>
    <w:rsid w:val="002E1C7F"/>
    <w:rsid w:val="002E3C1D"/>
    <w:rsid w:val="002E457A"/>
    <w:rsid w:val="002F5221"/>
    <w:rsid w:val="002F76CD"/>
    <w:rsid w:val="00300D72"/>
    <w:rsid w:val="00300FDC"/>
    <w:rsid w:val="0030217F"/>
    <w:rsid w:val="003047FC"/>
    <w:rsid w:val="00305A7A"/>
    <w:rsid w:val="00307794"/>
    <w:rsid w:val="003131AA"/>
    <w:rsid w:val="00313559"/>
    <w:rsid w:val="00314A77"/>
    <w:rsid w:val="00315CD5"/>
    <w:rsid w:val="003165C7"/>
    <w:rsid w:val="0032073A"/>
    <w:rsid w:val="00321436"/>
    <w:rsid w:val="0032271E"/>
    <w:rsid w:val="00323770"/>
    <w:rsid w:val="00325ED1"/>
    <w:rsid w:val="003274F1"/>
    <w:rsid w:val="0033677F"/>
    <w:rsid w:val="00340A60"/>
    <w:rsid w:val="0034389A"/>
    <w:rsid w:val="003440F4"/>
    <w:rsid w:val="00344AC6"/>
    <w:rsid w:val="003521B5"/>
    <w:rsid w:val="00357C26"/>
    <w:rsid w:val="0036192C"/>
    <w:rsid w:val="00364A52"/>
    <w:rsid w:val="00366E9D"/>
    <w:rsid w:val="00371A50"/>
    <w:rsid w:val="00374753"/>
    <w:rsid w:val="003753C7"/>
    <w:rsid w:val="00376569"/>
    <w:rsid w:val="003816C8"/>
    <w:rsid w:val="003819D2"/>
    <w:rsid w:val="00383C47"/>
    <w:rsid w:val="00386FC4"/>
    <w:rsid w:val="003873FB"/>
    <w:rsid w:val="003879C0"/>
    <w:rsid w:val="00393DD7"/>
    <w:rsid w:val="00394BF3"/>
    <w:rsid w:val="00394E69"/>
    <w:rsid w:val="00395B2E"/>
    <w:rsid w:val="003A1171"/>
    <w:rsid w:val="003A6443"/>
    <w:rsid w:val="003A7786"/>
    <w:rsid w:val="003B6506"/>
    <w:rsid w:val="003B6EA0"/>
    <w:rsid w:val="003C2148"/>
    <w:rsid w:val="003C3C9E"/>
    <w:rsid w:val="003C472E"/>
    <w:rsid w:val="003C603E"/>
    <w:rsid w:val="003D157C"/>
    <w:rsid w:val="003E1818"/>
    <w:rsid w:val="003F648D"/>
    <w:rsid w:val="003F7DE2"/>
    <w:rsid w:val="00401E48"/>
    <w:rsid w:val="00403301"/>
    <w:rsid w:val="00407AFE"/>
    <w:rsid w:val="00412536"/>
    <w:rsid w:val="00413B5E"/>
    <w:rsid w:val="00414743"/>
    <w:rsid w:val="00422573"/>
    <w:rsid w:val="0042674B"/>
    <w:rsid w:val="0042795F"/>
    <w:rsid w:val="0043202B"/>
    <w:rsid w:val="00440077"/>
    <w:rsid w:val="0044044C"/>
    <w:rsid w:val="00441BD0"/>
    <w:rsid w:val="004435B9"/>
    <w:rsid w:val="004456ED"/>
    <w:rsid w:val="00450AC6"/>
    <w:rsid w:val="00450FC9"/>
    <w:rsid w:val="00453D76"/>
    <w:rsid w:val="004553BA"/>
    <w:rsid w:val="00456D5A"/>
    <w:rsid w:val="004572E3"/>
    <w:rsid w:val="00464872"/>
    <w:rsid w:val="004663B2"/>
    <w:rsid w:val="00466D65"/>
    <w:rsid w:val="00472D8D"/>
    <w:rsid w:val="00475D85"/>
    <w:rsid w:val="00483036"/>
    <w:rsid w:val="00483F02"/>
    <w:rsid w:val="00485091"/>
    <w:rsid w:val="00487EBD"/>
    <w:rsid w:val="00497236"/>
    <w:rsid w:val="004A4ADE"/>
    <w:rsid w:val="004B1266"/>
    <w:rsid w:val="004B1C33"/>
    <w:rsid w:val="004B2C75"/>
    <w:rsid w:val="004B774F"/>
    <w:rsid w:val="004C3405"/>
    <w:rsid w:val="004C7EBD"/>
    <w:rsid w:val="004D1AD9"/>
    <w:rsid w:val="004D3079"/>
    <w:rsid w:val="004D5A0A"/>
    <w:rsid w:val="004D72A5"/>
    <w:rsid w:val="004E0B09"/>
    <w:rsid w:val="004E3DAC"/>
    <w:rsid w:val="004E432C"/>
    <w:rsid w:val="004E7B80"/>
    <w:rsid w:val="004F45C4"/>
    <w:rsid w:val="004F64E7"/>
    <w:rsid w:val="004F7124"/>
    <w:rsid w:val="0051385B"/>
    <w:rsid w:val="005168F3"/>
    <w:rsid w:val="00520EB8"/>
    <w:rsid w:val="00524F3F"/>
    <w:rsid w:val="00530772"/>
    <w:rsid w:val="00530DC6"/>
    <w:rsid w:val="00531F21"/>
    <w:rsid w:val="00533978"/>
    <w:rsid w:val="0053613D"/>
    <w:rsid w:val="0053779E"/>
    <w:rsid w:val="00540AF9"/>
    <w:rsid w:val="00545671"/>
    <w:rsid w:val="00553862"/>
    <w:rsid w:val="00563B12"/>
    <w:rsid w:val="00564A28"/>
    <w:rsid w:val="00570C2D"/>
    <w:rsid w:val="00574795"/>
    <w:rsid w:val="00577681"/>
    <w:rsid w:val="00584DB5"/>
    <w:rsid w:val="005938BC"/>
    <w:rsid w:val="0059483C"/>
    <w:rsid w:val="00595443"/>
    <w:rsid w:val="00595F4F"/>
    <w:rsid w:val="00596142"/>
    <w:rsid w:val="005974E2"/>
    <w:rsid w:val="005A3326"/>
    <w:rsid w:val="005A3812"/>
    <w:rsid w:val="005A3997"/>
    <w:rsid w:val="005B07B3"/>
    <w:rsid w:val="005B1488"/>
    <w:rsid w:val="005B3995"/>
    <w:rsid w:val="005B41EF"/>
    <w:rsid w:val="005B5322"/>
    <w:rsid w:val="005C0181"/>
    <w:rsid w:val="005C17B4"/>
    <w:rsid w:val="005C2996"/>
    <w:rsid w:val="005C418A"/>
    <w:rsid w:val="005C437A"/>
    <w:rsid w:val="005C4C34"/>
    <w:rsid w:val="005C5749"/>
    <w:rsid w:val="005C5DB4"/>
    <w:rsid w:val="005C74B6"/>
    <w:rsid w:val="005D09C5"/>
    <w:rsid w:val="005E676F"/>
    <w:rsid w:val="005F2D70"/>
    <w:rsid w:val="005F3691"/>
    <w:rsid w:val="005F5783"/>
    <w:rsid w:val="00601EAF"/>
    <w:rsid w:val="006040F7"/>
    <w:rsid w:val="006066BD"/>
    <w:rsid w:val="00607C4A"/>
    <w:rsid w:val="0061136B"/>
    <w:rsid w:val="006119BF"/>
    <w:rsid w:val="00611A77"/>
    <w:rsid w:val="00611D16"/>
    <w:rsid w:val="00612184"/>
    <w:rsid w:val="0061704D"/>
    <w:rsid w:val="0062007C"/>
    <w:rsid w:val="00621F60"/>
    <w:rsid w:val="0062207F"/>
    <w:rsid w:val="006245DC"/>
    <w:rsid w:val="00624A3F"/>
    <w:rsid w:val="00627C38"/>
    <w:rsid w:val="00631A00"/>
    <w:rsid w:val="00634AC4"/>
    <w:rsid w:val="006352EE"/>
    <w:rsid w:val="00635492"/>
    <w:rsid w:val="006357DC"/>
    <w:rsid w:val="00640C0F"/>
    <w:rsid w:val="00646F9D"/>
    <w:rsid w:val="00651E80"/>
    <w:rsid w:val="0066428F"/>
    <w:rsid w:val="00665F67"/>
    <w:rsid w:val="00671C6F"/>
    <w:rsid w:val="00676EBF"/>
    <w:rsid w:val="00687389"/>
    <w:rsid w:val="00694474"/>
    <w:rsid w:val="006B565A"/>
    <w:rsid w:val="006B572E"/>
    <w:rsid w:val="006C17EA"/>
    <w:rsid w:val="006C6F81"/>
    <w:rsid w:val="006D361E"/>
    <w:rsid w:val="006D5070"/>
    <w:rsid w:val="006D5DBA"/>
    <w:rsid w:val="006E795F"/>
    <w:rsid w:val="006F1CD6"/>
    <w:rsid w:val="006F68B2"/>
    <w:rsid w:val="007012F4"/>
    <w:rsid w:val="007030F8"/>
    <w:rsid w:val="00705FA8"/>
    <w:rsid w:val="00707C1E"/>
    <w:rsid w:val="00711292"/>
    <w:rsid w:val="00713A75"/>
    <w:rsid w:val="00715473"/>
    <w:rsid w:val="00717630"/>
    <w:rsid w:val="00720336"/>
    <w:rsid w:val="0072174F"/>
    <w:rsid w:val="007263A7"/>
    <w:rsid w:val="00727492"/>
    <w:rsid w:val="00733BFE"/>
    <w:rsid w:val="00735398"/>
    <w:rsid w:val="00736382"/>
    <w:rsid w:val="007420FF"/>
    <w:rsid w:val="0074426A"/>
    <w:rsid w:val="0074454B"/>
    <w:rsid w:val="00745215"/>
    <w:rsid w:val="00746B52"/>
    <w:rsid w:val="0075085B"/>
    <w:rsid w:val="00750F49"/>
    <w:rsid w:val="00752DE7"/>
    <w:rsid w:val="0075407B"/>
    <w:rsid w:val="007600F1"/>
    <w:rsid w:val="0076322C"/>
    <w:rsid w:val="00772DC2"/>
    <w:rsid w:val="00775177"/>
    <w:rsid w:val="00776BEF"/>
    <w:rsid w:val="00776F5E"/>
    <w:rsid w:val="00780736"/>
    <w:rsid w:val="00784A9D"/>
    <w:rsid w:val="00790921"/>
    <w:rsid w:val="00793178"/>
    <w:rsid w:val="007943BC"/>
    <w:rsid w:val="00795602"/>
    <w:rsid w:val="00796715"/>
    <w:rsid w:val="007971AE"/>
    <w:rsid w:val="007975E8"/>
    <w:rsid w:val="007A18F0"/>
    <w:rsid w:val="007A2C6C"/>
    <w:rsid w:val="007A59EA"/>
    <w:rsid w:val="007A66F1"/>
    <w:rsid w:val="007B4B46"/>
    <w:rsid w:val="007C28FC"/>
    <w:rsid w:val="007C50DD"/>
    <w:rsid w:val="007C73D9"/>
    <w:rsid w:val="007C798C"/>
    <w:rsid w:val="007D16E5"/>
    <w:rsid w:val="007D3697"/>
    <w:rsid w:val="007E392E"/>
    <w:rsid w:val="007E4D44"/>
    <w:rsid w:val="007F392D"/>
    <w:rsid w:val="007F4FB8"/>
    <w:rsid w:val="007F58EF"/>
    <w:rsid w:val="007F636C"/>
    <w:rsid w:val="00807299"/>
    <w:rsid w:val="00810706"/>
    <w:rsid w:val="00811EFF"/>
    <w:rsid w:val="00813B80"/>
    <w:rsid w:val="008158B6"/>
    <w:rsid w:val="00815ED1"/>
    <w:rsid w:val="00822F0C"/>
    <w:rsid w:val="00825ECA"/>
    <w:rsid w:val="00830313"/>
    <w:rsid w:val="00834C06"/>
    <w:rsid w:val="00834F0F"/>
    <w:rsid w:val="008405AA"/>
    <w:rsid w:val="00842708"/>
    <w:rsid w:val="00846E8B"/>
    <w:rsid w:val="00850C06"/>
    <w:rsid w:val="008513AB"/>
    <w:rsid w:val="0086189B"/>
    <w:rsid w:val="00863B5D"/>
    <w:rsid w:val="00865FA6"/>
    <w:rsid w:val="008663FC"/>
    <w:rsid w:val="00866D1C"/>
    <w:rsid w:val="00866DF1"/>
    <w:rsid w:val="008678B2"/>
    <w:rsid w:val="00871059"/>
    <w:rsid w:val="00873944"/>
    <w:rsid w:val="00874EFF"/>
    <w:rsid w:val="008844A0"/>
    <w:rsid w:val="0089330B"/>
    <w:rsid w:val="00897E9F"/>
    <w:rsid w:val="008A37E8"/>
    <w:rsid w:val="008A4348"/>
    <w:rsid w:val="008B2C08"/>
    <w:rsid w:val="008C2653"/>
    <w:rsid w:val="008C2D26"/>
    <w:rsid w:val="008C3DE5"/>
    <w:rsid w:val="008C4637"/>
    <w:rsid w:val="008C55CE"/>
    <w:rsid w:val="008C6F11"/>
    <w:rsid w:val="008C729B"/>
    <w:rsid w:val="008D29CF"/>
    <w:rsid w:val="008D45D5"/>
    <w:rsid w:val="008D4648"/>
    <w:rsid w:val="008D563D"/>
    <w:rsid w:val="008D5955"/>
    <w:rsid w:val="008E228C"/>
    <w:rsid w:val="008E55D3"/>
    <w:rsid w:val="008F0D71"/>
    <w:rsid w:val="008F2205"/>
    <w:rsid w:val="008F2D8D"/>
    <w:rsid w:val="008F2DCD"/>
    <w:rsid w:val="008F3F29"/>
    <w:rsid w:val="008F7DAC"/>
    <w:rsid w:val="0090071E"/>
    <w:rsid w:val="00904D53"/>
    <w:rsid w:val="00905FDD"/>
    <w:rsid w:val="0090689A"/>
    <w:rsid w:val="0091229F"/>
    <w:rsid w:val="00915D86"/>
    <w:rsid w:val="00922B90"/>
    <w:rsid w:val="00925AEA"/>
    <w:rsid w:val="009264E4"/>
    <w:rsid w:val="00926BB3"/>
    <w:rsid w:val="00927A64"/>
    <w:rsid w:val="00931845"/>
    <w:rsid w:val="00932D13"/>
    <w:rsid w:val="0093652C"/>
    <w:rsid w:val="00936B35"/>
    <w:rsid w:val="00940A83"/>
    <w:rsid w:val="0094149A"/>
    <w:rsid w:val="00941D45"/>
    <w:rsid w:val="00941EB1"/>
    <w:rsid w:val="00950198"/>
    <w:rsid w:val="009554FD"/>
    <w:rsid w:val="00961007"/>
    <w:rsid w:val="00961DA1"/>
    <w:rsid w:val="0096342E"/>
    <w:rsid w:val="009713FC"/>
    <w:rsid w:val="00974FEB"/>
    <w:rsid w:val="00980732"/>
    <w:rsid w:val="00982CE2"/>
    <w:rsid w:val="00985B48"/>
    <w:rsid w:val="00985DFD"/>
    <w:rsid w:val="00991A79"/>
    <w:rsid w:val="00997141"/>
    <w:rsid w:val="00997E95"/>
    <w:rsid w:val="009A0AFA"/>
    <w:rsid w:val="009A1497"/>
    <w:rsid w:val="009A187B"/>
    <w:rsid w:val="009A2CA1"/>
    <w:rsid w:val="009A5DAB"/>
    <w:rsid w:val="009A756A"/>
    <w:rsid w:val="009C5379"/>
    <w:rsid w:val="009D4477"/>
    <w:rsid w:val="009D4F21"/>
    <w:rsid w:val="009E3F4C"/>
    <w:rsid w:val="009E4D9F"/>
    <w:rsid w:val="009E51E5"/>
    <w:rsid w:val="009E6036"/>
    <w:rsid w:val="009E7A91"/>
    <w:rsid w:val="00A10C14"/>
    <w:rsid w:val="00A10D44"/>
    <w:rsid w:val="00A1426D"/>
    <w:rsid w:val="00A16435"/>
    <w:rsid w:val="00A21909"/>
    <w:rsid w:val="00A23504"/>
    <w:rsid w:val="00A24864"/>
    <w:rsid w:val="00A24DE4"/>
    <w:rsid w:val="00A257DE"/>
    <w:rsid w:val="00A33D46"/>
    <w:rsid w:val="00A3495D"/>
    <w:rsid w:val="00A36B82"/>
    <w:rsid w:val="00A41E90"/>
    <w:rsid w:val="00A43F36"/>
    <w:rsid w:val="00A4439D"/>
    <w:rsid w:val="00A46391"/>
    <w:rsid w:val="00A46A9D"/>
    <w:rsid w:val="00A52D5D"/>
    <w:rsid w:val="00A54C41"/>
    <w:rsid w:val="00A55DD0"/>
    <w:rsid w:val="00A61013"/>
    <w:rsid w:val="00A63094"/>
    <w:rsid w:val="00A6553B"/>
    <w:rsid w:val="00A71595"/>
    <w:rsid w:val="00A71EEC"/>
    <w:rsid w:val="00A73CD0"/>
    <w:rsid w:val="00A75967"/>
    <w:rsid w:val="00A873CB"/>
    <w:rsid w:val="00A8740A"/>
    <w:rsid w:val="00A90D3F"/>
    <w:rsid w:val="00A93645"/>
    <w:rsid w:val="00A93671"/>
    <w:rsid w:val="00A93773"/>
    <w:rsid w:val="00A93FC1"/>
    <w:rsid w:val="00A969D4"/>
    <w:rsid w:val="00A97A3B"/>
    <w:rsid w:val="00AA0DBB"/>
    <w:rsid w:val="00AA3044"/>
    <w:rsid w:val="00AB0D0C"/>
    <w:rsid w:val="00AB2418"/>
    <w:rsid w:val="00AB3493"/>
    <w:rsid w:val="00AC335A"/>
    <w:rsid w:val="00AC733E"/>
    <w:rsid w:val="00AD0E62"/>
    <w:rsid w:val="00AD5825"/>
    <w:rsid w:val="00AE2515"/>
    <w:rsid w:val="00AE3171"/>
    <w:rsid w:val="00AE4730"/>
    <w:rsid w:val="00AE6D26"/>
    <w:rsid w:val="00AF08E2"/>
    <w:rsid w:val="00AF1E79"/>
    <w:rsid w:val="00AF7E6F"/>
    <w:rsid w:val="00B00F61"/>
    <w:rsid w:val="00B01C2D"/>
    <w:rsid w:val="00B058CB"/>
    <w:rsid w:val="00B06780"/>
    <w:rsid w:val="00B068DE"/>
    <w:rsid w:val="00B107F1"/>
    <w:rsid w:val="00B11623"/>
    <w:rsid w:val="00B13B97"/>
    <w:rsid w:val="00B169EA"/>
    <w:rsid w:val="00B16C40"/>
    <w:rsid w:val="00B22792"/>
    <w:rsid w:val="00B23A2B"/>
    <w:rsid w:val="00B23F11"/>
    <w:rsid w:val="00B24500"/>
    <w:rsid w:val="00B246A2"/>
    <w:rsid w:val="00B24A21"/>
    <w:rsid w:val="00B35BFD"/>
    <w:rsid w:val="00B35F8C"/>
    <w:rsid w:val="00B36A9D"/>
    <w:rsid w:val="00B413C2"/>
    <w:rsid w:val="00B42A7E"/>
    <w:rsid w:val="00B43B5B"/>
    <w:rsid w:val="00B52B65"/>
    <w:rsid w:val="00B5460C"/>
    <w:rsid w:val="00B54D25"/>
    <w:rsid w:val="00B556A0"/>
    <w:rsid w:val="00B559D4"/>
    <w:rsid w:val="00B562C3"/>
    <w:rsid w:val="00B60DA8"/>
    <w:rsid w:val="00B72CE7"/>
    <w:rsid w:val="00B83868"/>
    <w:rsid w:val="00B8540F"/>
    <w:rsid w:val="00B85657"/>
    <w:rsid w:val="00B85E6D"/>
    <w:rsid w:val="00BA393F"/>
    <w:rsid w:val="00BA5A0E"/>
    <w:rsid w:val="00BB5877"/>
    <w:rsid w:val="00BB5919"/>
    <w:rsid w:val="00BC0AAE"/>
    <w:rsid w:val="00BC17F7"/>
    <w:rsid w:val="00BC5D7B"/>
    <w:rsid w:val="00BC6F92"/>
    <w:rsid w:val="00BC75C2"/>
    <w:rsid w:val="00BC778E"/>
    <w:rsid w:val="00BD074F"/>
    <w:rsid w:val="00BD4818"/>
    <w:rsid w:val="00BE007D"/>
    <w:rsid w:val="00BE14CB"/>
    <w:rsid w:val="00BE222C"/>
    <w:rsid w:val="00BE4595"/>
    <w:rsid w:val="00BE65D8"/>
    <w:rsid w:val="00BF35EA"/>
    <w:rsid w:val="00BF632F"/>
    <w:rsid w:val="00C01295"/>
    <w:rsid w:val="00C01872"/>
    <w:rsid w:val="00C14344"/>
    <w:rsid w:val="00C16CA6"/>
    <w:rsid w:val="00C22853"/>
    <w:rsid w:val="00C23519"/>
    <w:rsid w:val="00C30FC0"/>
    <w:rsid w:val="00C31988"/>
    <w:rsid w:val="00C343D4"/>
    <w:rsid w:val="00C352EF"/>
    <w:rsid w:val="00C3658C"/>
    <w:rsid w:val="00C41561"/>
    <w:rsid w:val="00C42751"/>
    <w:rsid w:val="00C44B8A"/>
    <w:rsid w:val="00C4638D"/>
    <w:rsid w:val="00C4708F"/>
    <w:rsid w:val="00C4730A"/>
    <w:rsid w:val="00C479D7"/>
    <w:rsid w:val="00C51789"/>
    <w:rsid w:val="00C53EFA"/>
    <w:rsid w:val="00C566E6"/>
    <w:rsid w:val="00C67138"/>
    <w:rsid w:val="00C722F3"/>
    <w:rsid w:val="00C75A8A"/>
    <w:rsid w:val="00C805DA"/>
    <w:rsid w:val="00C8066F"/>
    <w:rsid w:val="00C869AE"/>
    <w:rsid w:val="00C8736D"/>
    <w:rsid w:val="00C935DA"/>
    <w:rsid w:val="00C94BE6"/>
    <w:rsid w:val="00C95695"/>
    <w:rsid w:val="00C95EEF"/>
    <w:rsid w:val="00C96ED3"/>
    <w:rsid w:val="00C9768C"/>
    <w:rsid w:val="00CA1436"/>
    <w:rsid w:val="00CA250C"/>
    <w:rsid w:val="00CA783C"/>
    <w:rsid w:val="00CB0144"/>
    <w:rsid w:val="00CB202E"/>
    <w:rsid w:val="00CB3FA7"/>
    <w:rsid w:val="00CB476B"/>
    <w:rsid w:val="00CB57F0"/>
    <w:rsid w:val="00CC0E9E"/>
    <w:rsid w:val="00CC3F0C"/>
    <w:rsid w:val="00CD2FCE"/>
    <w:rsid w:val="00CE26F7"/>
    <w:rsid w:val="00CE3709"/>
    <w:rsid w:val="00CE4EEE"/>
    <w:rsid w:val="00CE5A33"/>
    <w:rsid w:val="00CF02B7"/>
    <w:rsid w:val="00CF1577"/>
    <w:rsid w:val="00CF1ABB"/>
    <w:rsid w:val="00CF64ED"/>
    <w:rsid w:val="00D02BCB"/>
    <w:rsid w:val="00D061F8"/>
    <w:rsid w:val="00D107E8"/>
    <w:rsid w:val="00D11369"/>
    <w:rsid w:val="00D119DA"/>
    <w:rsid w:val="00D12FE2"/>
    <w:rsid w:val="00D156C6"/>
    <w:rsid w:val="00D20257"/>
    <w:rsid w:val="00D26214"/>
    <w:rsid w:val="00D26E28"/>
    <w:rsid w:val="00D30FDF"/>
    <w:rsid w:val="00D31FEC"/>
    <w:rsid w:val="00D42155"/>
    <w:rsid w:val="00D45CE8"/>
    <w:rsid w:val="00D4744E"/>
    <w:rsid w:val="00D503A5"/>
    <w:rsid w:val="00D55390"/>
    <w:rsid w:val="00D578DB"/>
    <w:rsid w:val="00D61219"/>
    <w:rsid w:val="00D64BC3"/>
    <w:rsid w:val="00D72B6A"/>
    <w:rsid w:val="00D75D34"/>
    <w:rsid w:val="00D7622C"/>
    <w:rsid w:val="00D80615"/>
    <w:rsid w:val="00D834B0"/>
    <w:rsid w:val="00D870B1"/>
    <w:rsid w:val="00D91F18"/>
    <w:rsid w:val="00D940F8"/>
    <w:rsid w:val="00DA5367"/>
    <w:rsid w:val="00DB00CD"/>
    <w:rsid w:val="00DB3236"/>
    <w:rsid w:val="00DB388B"/>
    <w:rsid w:val="00DC08D8"/>
    <w:rsid w:val="00DC48DC"/>
    <w:rsid w:val="00DC6F04"/>
    <w:rsid w:val="00DD4842"/>
    <w:rsid w:val="00DE6648"/>
    <w:rsid w:val="00DF0B25"/>
    <w:rsid w:val="00E02324"/>
    <w:rsid w:val="00E0538D"/>
    <w:rsid w:val="00E13B9B"/>
    <w:rsid w:val="00E15509"/>
    <w:rsid w:val="00E1677F"/>
    <w:rsid w:val="00E16B0B"/>
    <w:rsid w:val="00E22895"/>
    <w:rsid w:val="00E22EE5"/>
    <w:rsid w:val="00E25969"/>
    <w:rsid w:val="00E40A26"/>
    <w:rsid w:val="00E42433"/>
    <w:rsid w:val="00E44159"/>
    <w:rsid w:val="00E4447F"/>
    <w:rsid w:val="00E44E21"/>
    <w:rsid w:val="00E4566A"/>
    <w:rsid w:val="00E46CC0"/>
    <w:rsid w:val="00E46D43"/>
    <w:rsid w:val="00E50E3E"/>
    <w:rsid w:val="00E55487"/>
    <w:rsid w:val="00E5620C"/>
    <w:rsid w:val="00E6211F"/>
    <w:rsid w:val="00E62C14"/>
    <w:rsid w:val="00E62D44"/>
    <w:rsid w:val="00E65B94"/>
    <w:rsid w:val="00E671E9"/>
    <w:rsid w:val="00E7321D"/>
    <w:rsid w:val="00E75994"/>
    <w:rsid w:val="00E75DED"/>
    <w:rsid w:val="00E76B35"/>
    <w:rsid w:val="00E814AE"/>
    <w:rsid w:val="00E821F4"/>
    <w:rsid w:val="00E90C8E"/>
    <w:rsid w:val="00E937D2"/>
    <w:rsid w:val="00E94040"/>
    <w:rsid w:val="00EA09FB"/>
    <w:rsid w:val="00EA3258"/>
    <w:rsid w:val="00EA51AC"/>
    <w:rsid w:val="00EA582D"/>
    <w:rsid w:val="00EB0A61"/>
    <w:rsid w:val="00EB5E14"/>
    <w:rsid w:val="00EB6055"/>
    <w:rsid w:val="00EC2789"/>
    <w:rsid w:val="00EC3D7C"/>
    <w:rsid w:val="00EC7BE4"/>
    <w:rsid w:val="00ED5A29"/>
    <w:rsid w:val="00ED6090"/>
    <w:rsid w:val="00ED7391"/>
    <w:rsid w:val="00EE3906"/>
    <w:rsid w:val="00EE5407"/>
    <w:rsid w:val="00EE6945"/>
    <w:rsid w:val="00F004AD"/>
    <w:rsid w:val="00F07AA1"/>
    <w:rsid w:val="00F11137"/>
    <w:rsid w:val="00F12BD0"/>
    <w:rsid w:val="00F14B42"/>
    <w:rsid w:val="00F21F76"/>
    <w:rsid w:val="00F262AB"/>
    <w:rsid w:val="00F33BA4"/>
    <w:rsid w:val="00F348B6"/>
    <w:rsid w:val="00F3656F"/>
    <w:rsid w:val="00F40152"/>
    <w:rsid w:val="00F507CC"/>
    <w:rsid w:val="00F547FE"/>
    <w:rsid w:val="00F54818"/>
    <w:rsid w:val="00F61D68"/>
    <w:rsid w:val="00F64923"/>
    <w:rsid w:val="00F664A1"/>
    <w:rsid w:val="00F66F32"/>
    <w:rsid w:val="00F70666"/>
    <w:rsid w:val="00F743E8"/>
    <w:rsid w:val="00F82ED3"/>
    <w:rsid w:val="00F836C2"/>
    <w:rsid w:val="00F8583C"/>
    <w:rsid w:val="00F85BBD"/>
    <w:rsid w:val="00F87F5F"/>
    <w:rsid w:val="00F934D2"/>
    <w:rsid w:val="00FA24E9"/>
    <w:rsid w:val="00FA7E32"/>
    <w:rsid w:val="00FB197A"/>
    <w:rsid w:val="00FB2246"/>
    <w:rsid w:val="00FC05C7"/>
    <w:rsid w:val="00FC10C3"/>
    <w:rsid w:val="00FC1EF0"/>
    <w:rsid w:val="00FC2DAC"/>
    <w:rsid w:val="00FD48A5"/>
    <w:rsid w:val="00FD4E95"/>
    <w:rsid w:val="00FD7E80"/>
    <w:rsid w:val="00FE03DA"/>
    <w:rsid w:val="00FE10E4"/>
    <w:rsid w:val="00FE2AEF"/>
    <w:rsid w:val="00FE373B"/>
    <w:rsid w:val="00FE4FCD"/>
    <w:rsid w:val="00FE609D"/>
    <w:rsid w:val="00FF2776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1"/>
    <o:shapelayout v:ext="edit">
      <o:idmap v:ext="edit" data="1"/>
    </o:shapelayout>
  </w:shapeDefaults>
  <w:decimalSymbol w:val="."/>
  <w:listSeparator w:val=";"/>
  <w14:docId w14:val="06F391CF"/>
  <w15:docId w15:val="{106488EC-1990-47BF-A3EE-0383F0338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C2789"/>
    <w:rPr>
      <w:sz w:val="24"/>
      <w:lang w:val="de-DE" w:eastAsia="de-DE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360" w:lineRule="auto"/>
      <w:outlineLvl w:val="0"/>
    </w:pPr>
    <w:rPr>
      <w:rFonts w:ascii="Univers Condensed Light" w:hAnsi="Univers Condensed Light"/>
      <w:sz w:val="40"/>
    </w:rPr>
  </w:style>
  <w:style w:type="paragraph" w:styleId="berschrift2">
    <w:name w:val="heading 2"/>
    <w:basedOn w:val="Standard"/>
    <w:next w:val="Standard"/>
    <w:link w:val="berschrift2Zchn"/>
    <w:qFormat/>
    <w:pPr>
      <w:keepNext/>
      <w:outlineLvl w:val="1"/>
    </w:pPr>
    <w:rPr>
      <w:rFonts w:ascii="Univers Condensed" w:hAnsi="Univers Condensed"/>
      <w:sz w:val="4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3"/>
      </w:numPr>
      <w:spacing w:before="240" w:after="60"/>
      <w:outlineLvl w:val="2"/>
    </w:pPr>
    <w:rPr>
      <w:rFonts w:ascii="Univers Condensed Light" w:hAnsi="Univers Condensed Light"/>
      <w:lang w:val="de-CH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3"/>
      </w:numPr>
      <w:tabs>
        <w:tab w:val="left" w:pos="2835"/>
        <w:tab w:val="right" w:pos="8505"/>
      </w:tabs>
      <w:outlineLvl w:val="3"/>
    </w:pPr>
    <w:rPr>
      <w:rFonts w:ascii="Univers Condensed Light" w:hAnsi="Univers Condensed Light"/>
      <w:sz w:val="36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472D8D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qFormat/>
    <w:rsid w:val="00E65B94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472D8D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472D8D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472D8D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rPr>
      <w:rFonts w:ascii="Univers Condensed Light" w:hAnsi="Univers Condensed Light"/>
      <w:spacing w:val="5"/>
      <w:sz w:val="22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character" w:styleId="Seitenzahl">
    <w:name w:val="page number"/>
    <w:basedOn w:val="Absatz-Standardschriftart"/>
    <w:rPr>
      <w:rFonts w:ascii="Univers Condensed" w:hAnsi="Univers Condensed"/>
    </w:rPr>
  </w:style>
  <w:style w:type="paragraph" w:styleId="Textkrper2">
    <w:name w:val="Body Text 2"/>
    <w:basedOn w:val="Standard"/>
    <w:pPr>
      <w:spacing w:line="360" w:lineRule="auto"/>
    </w:pPr>
    <w:rPr>
      <w:rFonts w:ascii="Univers Condensed Bold" w:hAnsi="Univers Condensed Bold"/>
      <w:sz w:val="40"/>
      <w:lang w:val="de-CH"/>
    </w:rPr>
  </w:style>
  <w:style w:type="paragraph" w:styleId="Textkrper3">
    <w:name w:val="Body Text 3"/>
    <w:basedOn w:val="Standard"/>
    <w:rPr>
      <w:rFonts w:ascii="Univers Condensed Light" w:hAnsi="Univers Condensed Light"/>
      <w:sz w:val="40"/>
      <w:lang w:val="de-CH"/>
    </w:rPr>
  </w:style>
  <w:style w:type="paragraph" w:styleId="Index1">
    <w:name w:val="index 1"/>
    <w:basedOn w:val="Standard"/>
    <w:next w:val="Standard"/>
    <w:autoRedefine/>
    <w:semiHidden/>
    <w:pPr>
      <w:ind w:left="240" w:hanging="240"/>
    </w:pPr>
    <w:rPr>
      <w:rFonts w:ascii="Univers Condensed Light" w:hAnsi="Univers Condensed Light"/>
      <w:color w:val="808080"/>
      <w:sz w:val="40"/>
      <w:lang w:val="de-CH"/>
    </w:rPr>
  </w:style>
  <w:style w:type="paragraph" w:styleId="Index2">
    <w:name w:val="index 2"/>
    <w:basedOn w:val="Standard"/>
    <w:next w:val="Standard"/>
    <w:autoRedefine/>
    <w:semiHidden/>
    <w:pPr>
      <w:ind w:left="480" w:hanging="240"/>
    </w:pPr>
    <w:rPr>
      <w:rFonts w:ascii="Times New Roman" w:hAnsi="Times New Roman"/>
      <w:sz w:val="18"/>
    </w:rPr>
  </w:style>
  <w:style w:type="paragraph" w:styleId="Index3">
    <w:name w:val="index 3"/>
    <w:basedOn w:val="Standard"/>
    <w:next w:val="Standard"/>
    <w:autoRedefine/>
    <w:semiHidden/>
    <w:pPr>
      <w:ind w:left="720" w:hanging="240"/>
    </w:pPr>
    <w:rPr>
      <w:rFonts w:ascii="Times New Roman" w:hAnsi="Times New Roman"/>
      <w:sz w:val="18"/>
    </w:rPr>
  </w:style>
  <w:style w:type="paragraph" w:styleId="Index4">
    <w:name w:val="index 4"/>
    <w:basedOn w:val="Standard"/>
    <w:next w:val="Standard"/>
    <w:autoRedefine/>
    <w:semiHidden/>
    <w:pPr>
      <w:ind w:left="960" w:hanging="240"/>
    </w:pPr>
    <w:rPr>
      <w:rFonts w:ascii="Times New Roman" w:hAnsi="Times New Roman"/>
      <w:sz w:val="18"/>
    </w:rPr>
  </w:style>
  <w:style w:type="paragraph" w:styleId="Index5">
    <w:name w:val="index 5"/>
    <w:basedOn w:val="Standard"/>
    <w:next w:val="Standard"/>
    <w:autoRedefine/>
    <w:semiHidden/>
    <w:pPr>
      <w:ind w:left="1200" w:hanging="240"/>
    </w:pPr>
    <w:rPr>
      <w:rFonts w:ascii="Times New Roman" w:hAnsi="Times New Roman"/>
      <w:sz w:val="18"/>
    </w:rPr>
  </w:style>
  <w:style w:type="paragraph" w:styleId="Index6">
    <w:name w:val="index 6"/>
    <w:basedOn w:val="Standard"/>
    <w:next w:val="Standard"/>
    <w:autoRedefine/>
    <w:semiHidden/>
    <w:pPr>
      <w:ind w:left="1440" w:hanging="240"/>
    </w:pPr>
    <w:rPr>
      <w:rFonts w:ascii="Times New Roman" w:hAnsi="Times New Roman"/>
      <w:sz w:val="18"/>
    </w:rPr>
  </w:style>
  <w:style w:type="paragraph" w:styleId="Index7">
    <w:name w:val="index 7"/>
    <w:basedOn w:val="Standard"/>
    <w:next w:val="Standard"/>
    <w:autoRedefine/>
    <w:semiHidden/>
    <w:pPr>
      <w:ind w:left="1680" w:hanging="240"/>
    </w:pPr>
    <w:rPr>
      <w:rFonts w:ascii="Times New Roman" w:hAnsi="Times New Roman"/>
      <w:sz w:val="18"/>
    </w:rPr>
  </w:style>
  <w:style w:type="paragraph" w:styleId="Index8">
    <w:name w:val="index 8"/>
    <w:basedOn w:val="Standard"/>
    <w:next w:val="Standard"/>
    <w:autoRedefine/>
    <w:semiHidden/>
    <w:pPr>
      <w:ind w:left="1920" w:hanging="240"/>
    </w:pPr>
    <w:rPr>
      <w:rFonts w:ascii="Times New Roman" w:hAnsi="Times New Roman"/>
      <w:sz w:val="18"/>
    </w:rPr>
  </w:style>
  <w:style w:type="paragraph" w:styleId="Index9">
    <w:name w:val="index 9"/>
    <w:basedOn w:val="Standard"/>
    <w:next w:val="Standard"/>
    <w:autoRedefine/>
    <w:semiHidden/>
    <w:pPr>
      <w:ind w:left="2160" w:hanging="240"/>
    </w:pPr>
    <w:rPr>
      <w:rFonts w:ascii="Times New Roman" w:hAnsi="Times New Roman"/>
      <w:sz w:val="18"/>
    </w:rPr>
  </w:style>
  <w:style w:type="paragraph" w:styleId="Indexberschrift">
    <w:name w:val="index heading"/>
    <w:basedOn w:val="Standard"/>
    <w:next w:val="Index1"/>
    <w:semiHidden/>
    <w:pPr>
      <w:spacing w:before="240" w:after="120"/>
      <w:jc w:val="center"/>
    </w:pPr>
    <w:rPr>
      <w:rFonts w:ascii="Times New Roman" w:hAnsi="Times New Roman"/>
      <w:b/>
      <w:sz w:val="26"/>
    </w:rPr>
  </w:style>
  <w:style w:type="paragraph" w:styleId="Verzeichnis1">
    <w:name w:val="toc 1"/>
    <w:basedOn w:val="Standard"/>
    <w:next w:val="Standard"/>
    <w:autoRedefine/>
    <w:semiHidden/>
    <w:pPr>
      <w:tabs>
        <w:tab w:val="right" w:leader="underscore" w:pos="10018"/>
      </w:tabs>
      <w:spacing w:before="120"/>
    </w:pPr>
    <w:rPr>
      <w:rFonts w:ascii="Times New Roman" w:hAnsi="Times New Roman"/>
      <w:b/>
      <w:noProof/>
      <w:snapToGrid w:val="0"/>
    </w:rPr>
  </w:style>
  <w:style w:type="paragraph" w:styleId="Verzeichnis2">
    <w:name w:val="toc 2"/>
    <w:basedOn w:val="Standard"/>
    <w:next w:val="Standard"/>
    <w:autoRedefine/>
    <w:semiHidden/>
    <w:pPr>
      <w:spacing w:before="120"/>
      <w:ind w:left="240"/>
    </w:pPr>
    <w:rPr>
      <w:rFonts w:ascii="Times New Roman" w:hAnsi="Times New Roman"/>
      <w:b/>
      <w:sz w:val="22"/>
    </w:rPr>
  </w:style>
  <w:style w:type="paragraph" w:styleId="Verzeichnis3">
    <w:name w:val="toc 3"/>
    <w:basedOn w:val="Standard"/>
    <w:next w:val="Standard"/>
    <w:autoRedefine/>
    <w:semiHidden/>
    <w:pPr>
      <w:ind w:left="480"/>
    </w:pPr>
    <w:rPr>
      <w:rFonts w:ascii="Times New Roman" w:hAnsi="Times New Roman"/>
      <w:sz w:val="20"/>
    </w:rPr>
  </w:style>
  <w:style w:type="paragraph" w:styleId="Verzeichnis4">
    <w:name w:val="toc 4"/>
    <w:basedOn w:val="Standard"/>
    <w:next w:val="Standard"/>
    <w:autoRedefine/>
    <w:semiHidden/>
    <w:pPr>
      <w:ind w:left="720"/>
    </w:pPr>
    <w:rPr>
      <w:rFonts w:ascii="Times New Roman" w:hAnsi="Times New Roman"/>
      <w:sz w:val="20"/>
    </w:rPr>
  </w:style>
  <w:style w:type="paragraph" w:styleId="Verzeichnis5">
    <w:name w:val="toc 5"/>
    <w:basedOn w:val="Standard"/>
    <w:next w:val="Standard"/>
    <w:autoRedefine/>
    <w:semiHidden/>
    <w:pPr>
      <w:ind w:left="960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autoRedefine/>
    <w:semiHidden/>
    <w:pPr>
      <w:ind w:left="1200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semiHidden/>
    <w:pPr>
      <w:ind w:left="1440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semiHidden/>
    <w:pPr>
      <w:ind w:left="1680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semiHidden/>
    <w:pPr>
      <w:ind w:left="1920"/>
    </w:pPr>
    <w:rPr>
      <w:rFonts w:ascii="Times New Roman" w:hAnsi="Times New Roman"/>
      <w:sz w:val="20"/>
    </w:rPr>
  </w:style>
  <w:style w:type="paragraph" w:styleId="Textkrper-Zeileneinzug">
    <w:name w:val="Body Text Indent"/>
    <w:basedOn w:val="Standard"/>
    <w:pPr>
      <w:ind w:left="2268" w:hanging="2268"/>
    </w:pPr>
    <w:rPr>
      <w:rFonts w:ascii="Arial" w:hAnsi="Arial"/>
      <w:snapToGrid w:val="0"/>
      <w:sz w:val="18"/>
    </w:rPr>
  </w:style>
  <w:style w:type="paragraph" w:customStyle="1" w:styleId="devis1">
    <w:name w:val="devis1"/>
    <w:basedOn w:val="Standard"/>
    <w:pPr>
      <w:tabs>
        <w:tab w:val="left" w:pos="567"/>
        <w:tab w:val="left" w:pos="4820"/>
        <w:tab w:val="right" w:pos="6379"/>
        <w:tab w:val="right" w:pos="7371"/>
        <w:tab w:val="left" w:pos="8222"/>
      </w:tabs>
    </w:pPr>
    <w:rPr>
      <w:rFonts w:ascii="Arial" w:eastAsia="Times New Roman" w:hAnsi="Arial"/>
      <w:sz w:val="20"/>
    </w:rPr>
  </w:style>
  <w:style w:type="paragraph" w:customStyle="1" w:styleId="Standard0">
    <w:name w:val=". Standard"/>
    <w:basedOn w:val="Standard"/>
    <w:rsid w:val="00305A7A"/>
    <w:pPr>
      <w:autoSpaceDE w:val="0"/>
      <w:autoSpaceDN w:val="0"/>
      <w:spacing w:after="120"/>
      <w:ind w:left="426"/>
      <w:jc w:val="both"/>
    </w:pPr>
    <w:rPr>
      <w:rFonts w:ascii="Arial" w:eastAsia="Times New Roman" w:hAnsi="Arial" w:cs="Arial"/>
      <w:sz w:val="22"/>
      <w:szCs w:val="22"/>
    </w:rPr>
  </w:style>
  <w:style w:type="character" w:styleId="Hyperlink">
    <w:name w:val="Hyperlink"/>
    <w:basedOn w:val="Absatz-Standardschriftart"/>
    <w:rsid w:val="005168F3"/>
    <w:rPr>
      <w:color w:val="0000FF"/>
      <w:u w:val="single"/>
    </w:rPr>
  </w:style>
  <w:style w:type="character" w:customStyle="1" w:styleId="textservicebold">
    <w:name w:val="textservicebold"/>
    <w:basedOn w:val="Absatz-Standardschriftart"/>
    <w:rsid w:val="00611A77"/>
  </w:style>
  <w:style w:type="table" w:styleId="Tabellenraster">
    <w:name w:val="Table Grid"/>
    <w:basedOn w:val="NormaleTabelle"/>
    <w:uiPriority w:val="59"/>
    <w:rsid w:val="00FD48A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rsid w:val="002A1AD7"/>
    <w:pPr>
      <w:spacing w:before="100" w:beforeAutospacing="1" w:after="100" w:afterAutospacing="1"/>
    </w:pPr>
    <w:rPr>
      <w:rFonts w:ascii="Times New Roman" w:eastAsia="Times New Roman" w:hAnsi="Times New Roman"/>
      <w:szCs w:val="24"/>
      <w:lang w:val="de-CH" w:eastAsia="de-CH"/>
    </w:rPr>
  </w:style>
  <w:style w:type="paragraph" w:styleId="Sprechblasentext">
    <w:name w:val="Balloon Text"/>
    <w:basedOn w:val="Standard"/>
    <w:link w:val="SprechblasentextZchn"/>
    <w:rsid w:val="00CB014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CB0144"/>
    <w:rPr>
      <w:rFonts w:ascii="Tahoma" w:hAnsi="Tahoma" w:cs="Tahoma"/>
      <w:sz w:val="16"/>
      <w:szCs w:val="16"/>
      <w:lang w:val="de-DE" w:eastAsia="de-DE"/>
    </w:rPr>
  </w:style>
  <w:style w:type="paragraph" w:styleId="Listenabsatz">
    <w:name w:val="List Paragraph"/>
    <w:basedOn w:val="Standard"/>
    <w:uiPriority w:val="34"/>
    <w:qFormat/>
    <w:rsid w:val="00472D8D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rsid w:val="00472D8D"/>
    <w:rPr>
      <w:rFonts w:asciiTheme="majorHAnsi" w:eastAsiaTheme="majorEastAsia" w:hAnsiTheme="majorHAnsi" w:cstheme="majorBidi"/>
      <w:color w:val="243F60" w:themeColor="accent1" w:themeShade="7F"/>
      <w:sz w:val="24"/>
      <w:lang w:val="de-DE" w:eastAsia="de-DE"/>
    </w:rPr>
  </w:style>
  <w:style w:type="character" w:customStyle="1" w:styleId="berschrift7Zchn">
    <w:name w:val="Überschrift 7 Zchn"/>
    <w:basedOn w:val="Absatz-Standardschriftart"/>
    <w:link w:val="berschrift7"/>
    <w:rsid w:val="00472D8D"/>
    <w:rPr>
      <w:rFonts w:asciiTheme="majorHAnsi" w:eastAsiaTheme="majorEastAsia" w:hAnsiTheme="majorHAnsi" w:cstheme="majorBidi"/>
      <w:i/>
      <w:iCs/>
      <w:color w:val="404040" w:themeColor="text1" w:themeTint="BF"/>
      <w:sz w:val="24"/>
      <w:lang w:val="de-DE" w:eastAsia="de-DE"/>
    </w:rPr>
  </w:style>
  <w:style w:type="character" w:customStyle="1" w:styleId="berschrift8Zchn">
    <w:name w:val="Überschrift 8 Zchn"/>
    <w:basedOn w:val="Absatz-Standardschriftart"/>
    <w:link w:val="berschrift8"/>
    <w:rsid w:val="00472D8D"/>
    <w:rPr>
      <w:rFonts w:asciiTheme="majorHAnsi" w:eastAsiaTheme="majorEastAsia" w:hAnsiTheme="majorHAnsi" w:cstheme="majorBidi"/>
      <w:color w:val="404040" w:themeColor="text1" w:themeTint="BF"/>
      <w:lang w:val="de-DE" w:eastAsia="de-DE"/>
    </w:rPr>
  </w:style>
  <w:style w:type="character" w:customStyle="1" w:styleId="berschrift9Zchn">
    <w:name w:val="Überschrift 9 Zchn"/>
    <w:basedOn w:val="Absatz-Standardschriftart"/>
    <w:link w:val="berschrift9"/>
    <w:rsid w:val="00472D8D"/>
    <w:rPr>
      <w:rFonts w:asciiTheme="majorHAnsi" w:eastAsiaTheme="majorEastAsia" w:hAnsiTheme="majorHAnsi" w:cstheme="majorBidi"/>
      <w:i/>
      <w:iCs/>
      <w:color w:val="404040" w:themeColor="text1" w:themeTint="BF"/>
      <w:lang w:val="de-DE" w:eastAsia="de-DE"/>
    </w:rPr>
  </w:style>
  <w:style w:type="numbering" w:customStyle="1" w:styleId="UES">
    <w:name w:val="UES"/>
    <w:uiPriority w:val="99"/>
    <w:rsid w:val="00472D8D"/>
    <w:pPr>
      <w:numPr>
        <w:numId w:val="4"/>
      </w:numPr>
    </w:pPr>
  </w:style>
  <w:style w:type="table" w:customStyle="1" w:styleId="Tabellenraster1">
    <w:name w:val="Tabellenraster1"/>
    <w:basedOn w:val="NormaleTabelle"/>
    <w:next w:val="Tabellenraster"/>
    <w:uiPriority w:val="59"/>
    <w:rsid w:val="003521B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C53EFA"/>
    <w:rPr>
      <w:rFonts w:ascii="Univers Condensed" w:hAnsi="Univers Condensed"/>
      <w:sz w:val="48"/>
      <w:lang w:val="de-DE" w:eastAsia="de-DE"/>
    </w:rPr>
  </w:style>
  <w:style w:type="character" w:customStyle="1" w:styleId="berschrift1Zchn">
    <w:name w:val="Überschrift 1 Zchn"/>
    <w:basedOn w:val="Absatz-Standardschriftart"/>
    <w:link w:val="berschrift1"/>
    <w:rsid w:val="00530772"/>
    <w:rPr>
      <w:rFonts w:ascii="Univers Condensed Light" w:hAnsi="Univers Condensed Light"/>
      <w:sz w:val="40"/>
      <w:lang w:val="de-DE" w:eastAsia="de-DE"/>
    </w:rPr>
  </w:style>
  <w:style w:type="numbering" w:customStyle="1" w:styleId="Formatvorlage1">
    <w:name w:val="Formatvorlage1"/>
    <w:uiPriority w:val="99"/>
    <w:rsid w:val="00530772"/>
    <w:pPr>
      <w:numPr>
        <w:numId w:val="11"/>
      </w:numPr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3495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CH"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e\Microsoft%20Office\Vorlagen\Briefe%20&amp;%20Faxe\Fischer_HJ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E9A11-A0D4-472B-9E56-AFE445267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Fischer_HJ.dot</Template>
  <TotalTime>0</TotalTime>
  <Pages>2</Pages>
  <Words>148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Pendenzenliste / 27</vt:lpstr>
    </vt:vector>
  </TitlesOfParts>
  <Company>Erat Design Group edg*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Pendenzenliste / 27</dc:title>
  <dc:creator>operator</dc:creator>
  <cp:lastModifiedBy>Werner Federer</cp:lastModifiedBy>
  <cp:revision>3</cp:revision>
  <cp:lastPrinted>2021-08-05T09:13:00Z</cp:lastPrinted>
  <dcterms:created xsi:type="dcterms:W3CDTF">2021-11-29T13:32:00Z</dcterms:created>
  <dcterms:modified xsi:type="dcterms:W3CDTF">2021-11-29T13:32:00Z</dcterms:modified>
</cp:coreProperties>
</file>