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66B2C1" w14:textId="77777777" w:rsidR="005B66DD" w:rsidRPr="00BD5549" w:rsidRDefault="005B66DD" w:rsidP="005B66DD">
      <w:pPr>
        <w:rPr>
          <w:rFonts w:asciiTheme="minorHAnsi" w:hAnsiTheme="minorHAnsi"/>
          <w:lang w:val="de-DE"/>
        </w:rPr>
      </w:pPr>
    </w:p>
    <w:p w14:paraId="20E45AE6" w14:textId="77777777" w:rsidR="005B66DD" w:rsidRPr="00BD5549" w:rsidRDefault="005B66DD" w:rsidP="005B66DD">
      <w:pPr>
        <w:rPr>
          <w:rFonts w:asciiTheme="minorHAnsi" w:hAnsiTheme="minorHAnsi"/>
          <w:lang w:val="de-DE"/>
        </w:rPr>
      </w:pPr>
    </w:p>
    <w:p w14:paraId="28B34950" w14:textId="5648CD38" w:rsidR="005B66DD" w:rsidRPr="00BD5549" w:rsidRDefault="00EB13F1" w:rsidP="005B66DD">
      <w:pPr>
        <w:framePr w:w="9356" w:h="6886" w:hRule="exact" w:hSpace="142" w:wrap="around" w:vAnchor="page" w:hAnchor="page" w:x="1702" w:y="4452"/>
        <w:spacing w:line="400" w:lineRule="exact"/>
        <w:rPr>
          <w:rFonts w:asciiTheme="minorHAnsi" w:hAnsiTheme="minorHAnsi" w:cs="Arial"/>
          <w:b/>
          <w:sz w:val="32"/>
          <w:szCs w:val="32"/>
          <w:lang w:val="de-DE"/>
        </w:rPr>
      </w:pPr>
      <w:r w:rsidRPr="00BD5549">
        <w:rPr>
          <w:rFonts w:asciiTheme="minorHAnsi" w:hAnsiTheme="minorHAnsi" w:cs="Arial"/>
          <w:b/>
          <w:sz w:val="32"/>
          <w:szCs w:val="32"/>
          <w:lang w:val="de-DE"/>
        </w:rPr>
        <w:t xml:space="preserve">Bachsanierung </w:t>
      </w:r>
      <w:proofErr w:type="spellStart"/>
      <w:r w:rsidRPr="00BD5549">
        <w:rPr>
          <w:rFonts w:asciiTheme="minorHAnsi" w:hAnsiTheme="minorHAnsi" w:cs="Arial"/>
          <w:b/>
          <w:sz w:val="32"/>
          <w:szCs w:val="32"/>
          <w:lang w:val="de-DE"/>
        </w:rPr>
        <w:t>Steinach</w:t>
      </w:r>
      <w:proofErr w:type="spellEnd"/>
    </w:p>
    <w:p w14:paraId="01104FFE" w14:textId="77777777" w:rsidR="005B66DD" w:rsidRPr="00BD5549" w:rsidRDefault="005B66DD" w:rsidP="005B66DD">
      <w:pPr>
        <w:framePr w:w="9356" w:h="6886" w:hRule="exact" w:hSpace="142" w:wrap="around" w:vAnchor="page" w:hAnchor="page" w:x="1702" w:y="4452"/>
        <w:spacing w:line="840" w:lineRule="exact"/>
        <w:rPr>
          <w:rFonts w:asciiTheme="minorHAnsi" w:hAnsiTheme="minorHAnsi" w:cs="Arial"/>
          <w:bCs/>
          <w:sz w:val="32"/>
          <w:szCs w:val="32"/>
          <w:lang w:val="de-DE"/>
        </w:rPr>
      </w:pPr>
      <w:r w:rsidRPr="00BD5549">
        <w:rPr>
          <w:rFonts w:asciiTheme="minorHAnsi" w:hAnsiTheme="minorHAnsi" w:cs="Arial"/>
          <w:bCs/>
          <w:sz w:val="32"/>
          <w:szCs w:val="32"/>
          <w:lang w:val="de-DE"/>
        </w:rPr>
        <w:t>Formular für die Angaben zum Angebot (Nr. 02)</w:t>
      </w:r>
    </w:p>
    <w:p w14:paraId="69D97327" w14:textId="474389DA" w:rsidR="005B66DD" w:rsidRPr="00BD5549" w:rsidRDefault="00EB13F1" w:rsidP="005B66DD">
      <w:pPr>
        <w:framePr w:w="9356" w:h="6886" w:hRule="exact" w:hSpace="142" w:wrap="around" w:vAnchor="page" w:hAnchor="page" w:x="1702" w:y="4452"/>
        <w:spacing w:line="840" w:lineRule="exact"/>
        <w:rPr>
          <w:rFonts w:asciiTheme="minorHAnsi" w:hAnsiTheme="minorHAnsi" w:cs="Arial"/>
          <w:b/>
          <w:sz w:val="32"/>
          <w:szCs w:val="32"/>
          <w:lang w:val="de-DE"/>
        </w:rPr>
      </w:pPr>
      <w:r w:rsidRPr="00BD5549">
        <w:rPr>
          <w:rFonts w:asciiTheme="minorHAnsi" w:hAnsiTheme="minorHAnsi" w:cs="Arial"/>
          <w:b/>
          <w:sz w:val="32"/>
          <w:szCs w:val="32"/>
          <w:lang w:val="de-DE"/>
        </w:rPr>
        <w:t>Ausschreibung Planungs</w:t>
      </w:r>
      <w:r w:rsidR="005B66DD" w:rsidRPr="00BD5549">
        <w:rPr>
          <w:rFonts w:asciiTheme="minorHAnsi" w:hAnsiTheme="minorHAnsi" w:cs="Arial"/>
          <w:b/>
          <w:sz w:val="32"/>
          <w:szCs w:val="32"/>
          <w:lang w:val="de-DE"/>
        </w:rPr>
        <w:t>leistungen</w:t>
      </w:r>
    </w:p>
    <w:p w14:paraId="56237BA1" w14:textId="698AEBA9" w:rsidR="005B66DD" w:rsidRPr="00BD5549" w:rsidRDefault="00EB13F1" w:rsidP="005B66DD">
      <w:pPr>
        <w:pStyle w:val="Listenabsatz"/>
        <w:framePr w:w="9356" w:h="6886" w:hRule="exact" w:hSpace="142" w:wrap="around" w:vAnchor="page" w:hAnchor="page" w:x="1702" w:y="4452"/>
        <w:numPr>
          <w:ilvl w:val="0"/>
          <w:numId w:val="34"/>
        </w:numPr>
        <w:rPr>
          <w:rFonts w:asciiTheme="minorHAnsi" w:hAnsiTheme="minorHAnsi" w:cs="Arial"/>
          <w:sz w:val="28"/>
          <w:szCs w:val="32"/>
          <w:lang w:val="de-DE"/>
        </w:rPr>
      </w:pPr>
      <w:r w:rsidRPr="00BD5549">
        <w:rPr>
          <w:rFonts w:asciiTheme="minorHAnsi" w:hAnsiTheme="minorHAnsi" w:cs="Arial"/>
          <w:sz w:val="28"/>
          <w:szCs w:val="32"/>
          <w:lang w:val="de-DE"/>
        </w:rPr>
        <w:t>Wasserbau</w:t>
      </w:r>
    </w:p>
    <w:p w14:paraId="2A4ABA56" w14:textId="25C038A1" w:rsidR="005B66DD" w:rsidRPr="00BD5549" w:rsidRDefault="00EB13F1" w:rsidP="005B66DD">
      <w:pPr>
        <w:pStyle w:val="Listenabsatz"/>
        <w:framePr w:w="9356" w:h="6886" w:hRule="exact" w:hSpace="142" w:wrap="around" w:vAnchor="page" w:hAnchor="page" w:x="1702" w:y="4452"/>
        <w:numPr>
          <w:ilvl w:val="0"/>
          <w:numId w:val="34"/>
        </w:numPr>
        <w:rPr>
          <w:rFonts w:asciiTheme="minorHAnsi" w:hAnsiTheme="minorHAnsi" w:cs="Arial"/>
          <w:sz w:val="28"/>
          <w:szCs w:val="32"/>
          <w:lang w:val="de-DE"/>
        </w:rPr>
      </w:pPr>
      <w:r w:rsidRPr="00BD5549">
        <w:rPr>
          <w:rFonts w:asciiTheme="minorHAnsi" w:hAnsiTheme="minorHAnsi" w:cs="Arial"/>
          <w:sz w:val="28"/>
          <w:szCs w:val="32"/>
          <w:lang w:val="de-DE"/>
        </w:rPr>
        <w:t>Tiefbau</w:t>
      </w:r>
    </w:p>
    <w:p w14:paraId="0FDB4FD5" w14:textId="23C7A6F8" w:rsidR="005B66DD" w:rsidRPr="00BD5549" w:rsidRDefault="00EB13F1" w:rsidP="005B66DD">
      <w:pPr>
        <w:pStyle w:val="Listenabsatz"/>
        <w:framePr w:w="9356" w:h="6886" w:hRule="exact" w:hSpace="142" w:wrap="around" w:vAnchor="page" w:hAnchor="page" w:x="1702" w:y="4452"/>
        <w:numPr>
          <w:ilvl w:val="0"/>
          <w:numId w:val="34"/>
        </w:numPr>
        <w:rPr>
          <w:rFonts w:asciiTheme="minorHAnsi" w:hAnsiTheme="minorHAnsi" w:cs="Arial"/>
          <w:sz w:val="28"/>
          <w:szCs w:val="32"/>
          <w:lang w:val="de-DE"/>
        </w:rPr>
      </w:pPr>
      <w:r w:rsidRPr="00BD5549">
        <w:rPr>
          <w:rFonts w:asciiTheme="minorHAnsi" w:hAnsiTheme="minorHAnsi" w:cs="Arial"/>
          <w:sz w:val="28"/>
          <w:szCs w:val="32"/>
          <w:lang w:val="de-DE"/>
        </w:rPr>
        <w:t>Ökologie</w:t>
      </w:r>
    </w:p>
    <w:p w14:paraId="6AD34844" w14:textId="1E9CA854" w:rsidR="005B66DD" w:rsidRPr="00BD5549" w:rsidRDefault="00EB13F1" w:rsidP="00EB13F1">
      <w:pPr>
        <w:pStyle w:val="Listenabsatz"/>
        <w:framePr w:w="9356" w:h="6886" w:hRule="exact" w:hSpace="142" w:wrap="around" w:vAnchor="page" w:hAnchor="page" w:x="1702" w:y="4452"/>
        <w:numPr>
          <w:ilvl w:val="0"/>
          <w:numId w:val="34"/>
        </w:numPr>
        <w:rPr>
          <w:rFonts w:asciiTheme="minorHAnsi" w:hAnsiTheme="minorHAnsi" w:cs="Arial"/>
          <w:sz w:val="28"/>
          <w:szCs w:val="32"/>
          <w:lang w:val="de-DE"/>
        </w:rPr>
      </w:pPr>
      <w:r w:rsidRPr="00BD5549">
        <w:rPr>
          <w:rFonts w:asciiTheme="minorHAnsi" w:hAnsiTheme="minorHAnsi" w:cs="Arial"/>
          <w:sz w:val="28"/>
          <w:szCs w:val="32"/>
          <w:lang w:val="de-DE"/>
        </w:rPr>
        <w:t>Freiraumplanung</w:t>
      </w:r>
    </w:p>
    <w:p w14:paraId="4688511D" w14:textId="77777777" w:rsidR="005B66DD" w:rsidRPr="00BD5549" w:rsidRDefault="005B66DD" w:rsidP="005B66DD">
      <w:pPr>
        <w:framePr w:w="9356" w:h="6886" w:hRule="exact" w:hSpace="142" w:wrap="around" w:vAnchor="page" w:hAnchor="page" w:x="1702" w:y="4452"/>
        <w:spacing w:line="840" w:lineRule="exact"/>
        <w:rPr>
          <w:rFonts w:asciiTheme="minorHAnsi" w:hAnsiTheme="minorHAnsi" w:cs="Arial"/>
          <w:b/>
          <w:sz w:val="32"/>
          <w:szCs w:val="32"/>
          <w:lang w:val="de-DE"/>
        </w:rPr>
      </w:pPr>
      <w:r w:rsidRPr="00BD5549">
        <w:rPr>
          <w:rFonts w:asciiTheme="minorHAnsi" w:hAnsiTheme="minorHAnsi" w:cs="Arial"/>
          <w:b/>
          <w:sz w:val="32"/>
          <w:szCs w:val="32"/>
          <w:lang w:val="de-DE"/>
        </w:rPr>
        <w:t>Verfahrensart</w:t>
      </w:r>
    </w:p>
    <w:p w14:paraId="5B4B6F4B" w14:textId="77777777" w:rsidR="00EB13F1" w:rsidRPr="00BD5549" w:rsidRDefault="005B66DD" w:rsidP="00EB13F1">
      <w:pPr>
        <w:pStyle w:val="Listenabsatz"/>
        <w:framePr w:w="9356" w:h="6886" w:hRule="exact" w:hSpace="142" w:wrap="around" w:vAnchor="page" w:hAnchor="page" w:x="1702" w:y="4452"/>
        <w:numPr>
          <w:ilvl w:val="0"/>
          <w:numId w:val="34"/>
        </w:numPr>
        <w:rPr>
          <w:rFonts w:asciiTheme="minorHAnsi" w:hAnsiTheme="minorHAnsi" w:cs="Arial"/>
          <w:sz w:val="28"/>
          <w:szCs w:val="32"/>
          <w:lang w:val="de-DE"/>
        </w:rPr>
      </w:pPr>
      <w:r w:rsidRPr="00BD5549">
        <w:rPr>
          <w:rFonts w:asciiTheme="minorHAnsi" w:hAnsiTheme="minorHAnsi" w:cs="Arial"/>
          <w:sz w:val="28"/>
          <w:szCs w:val="32"/>
          <w:lang w:val="de-DE"/>
        </w:rPr>
        <w:t>offenes Verfahren</w:t>
      </w:r>
    </w:p>
    <w:p w14:paraId="78013DA9" w14:textId="77F97E50" w:rsidR="00EB13F1" w:rsidRPr="00BD5549" w:rsidRDefault="00EB13F1" w:rsidP="00EB13F1">
      <w:pPr>
        <w:pStyle w:val="Listenabsatz"/>
        <w:framePr w:w="9356" w:h="6886" w:hRule="exact" w:hSpace="142" w:wrap="around" w:vAnchor="page" w:hAnchor="page" w:x="1702" w:y="4452"/>
        <w:numPr>
          <w:ilvl w:val="0"/>
          <w:numId w:val="34"/>
        </w:numPr>
        <w:rPr>
          <w:rFonts w:asciiTheme="minorHAnsi" w:hAnsiTheme="minorHAnsi" w:cs="Arial"/>
          <w:sz w:val="28"/>
          <w:szCs w:val="32"/>
          <w:lang w:val="de-DE"/>
        </w:rPr>
      </w:pPr>
      <w:r w:rsidRPr="00BD5549">
        <w:rPr>
          <w:rFonts w:asciiTheme="minorHAnsi" w:hAnsiTheme="minorHAnsi" w:cs="Arial"/>
          <w:sz w:val="28"/>
          <w:szCs w:val="32"/>
          <w:lang w:val="de-DE"/>
        </w:rPr>
        <w:t>Phase Bau- Auflageprojekt (32 - 33) mit Optionen (41 - 53)</w:t>
      </w:r>
    </w:p>
    <w:p w14:paraId="3B910E04" w14:textId="46D39581" w:rsidR="00B5639B" w:rsidRPr="00BD5549" w:rsidRDefault="00B5639B" w:rsidP="00DD165E">
      <w:pPr>
        <w:rPr>
          <w:rFonts w:asciiTheme="minorHAnsi" w:hAnsiTheme="minorHAnsi"/>
          <w:lang w:val="de-DE"/>
        </w:rPr>
      </w:pPr>
    </w:p>
    <w:p w14:paraId="52D9B327" w14:textId="77777777" w:rsidR="005B66DD" w:rsidRPr="00BD5549" w:rsidRDefault="005B66DD" w:rsidP="00DD165E">
      <w:pPr>
        <w:rPr>
          <w:rFonts w:asciiTheme="minorHAnsi" w:hAnsiTheme="minorHAnsi"/>
          <w:lang w:val="de-DE"/>
        </w:rPr>
      </w:pPr>
    </w:p>
    <w:p w14:paraId="58DEA366" w14:textId="77777777" w:rsidR="005B66DD" w:rsidRPr="00BD5549" w:rsidRDefault="005B66DD" w:rsidP="00DD165E">
      <w:pPr>
        <w:rPr>
          <w:rFonts w:asciiTheme="minorHAnsi" w:hAnsiTheme="minorHAnsi"/>
          <w:lang w:val="de-DE"/>
        </w:rPr>
      </w:pPr>
    </w:p>
    <w:p w14:paraId="702F6415" w14:textId="77777777" w:rsidR="005B66DD" w:rsidRPr="00BD5549" w:rsidRDefault="005B66DD" w:rsidP="00DD165E">
      <w:pPr>
        <w:rPr>
          <w:rFonts w:asciiTheme="minorHAnsi" w:hAnsiTheme="minorHAnsi"/>
          <w:lang w:val="de-DE"/>
        </w:rPr>
      </w:pPr>
    </w:p>
    <w:p w14:paraId="651F6646" w14:textId="77777777" w:rsidR="005B66DD" w:rsidRPr="00BD5549" w:rsidRDefault="005B66DD" w:rsidP="00DD165E">
      <w:pPr>
        <w:rPr>
          <w:rFonts w:asciiTheme="minorHAnsi" w:hAnsiTheme="minorHAnsi"/>
          <w:lang w:val="de-DE"/>
        </w:rPr>
      </w:pPr>
    </w:p>
    <w:p w14:paraId="00A373F5" w14:textId="77777777" w:rsidR="005B66DD" w:rsidRPr="00BD5549" w:rsidRDefault="005B66DD" w:rsidP="00DD165E">
      <w:pPr>
        <w:rPr>
          <w:rFonts w:asciiTheme="minorHAnsi" w:hAnsiTheme="minorHAnsi"/>
          <w:lang w:val="de-DE"/>
        </w:rPr>
      </w:pPr>
    </w:p>
    <w:p w14:paraId="19A44065" w14:textId="77777777" w:rsidR="005B66DD" w:rsidRPr="00BD5549" w:rsidRDefault="005B66DD" w:rsidP="00DD165E">
      <w:pPr>
        <w:rPr>
          <w:rFonts w:asciiTheme="minorHAnsi" w:hAnsiTheme="minorHAnsi"/>
          <w:lang w:val="de-DE"/>
        </w:rPr>
      </w:pPr>
    </w:p>
    <w:p w14:paraId="4D47139F" w14:textId="77777777" w:rsidR="005B66DD" w:rsidRPr="00BD5549" w:rsidRDefault="005B66DD" w:rsidP="00DD165E">
      <w:pPr>
        <w:rPr>
          <w:rFonts w:asciiTheme="minorHAnsi" w:hAnsiTheme="minorHAnsi"/>
          <w:lang w:val="de-DE"/>
        </w:rPr>
      </w:pPr>
    </w:p>
    <w:p w14:paraId="32E32709" w14:textId="77777777" w:rsidR="005B66DD" w:rsidRPr="00BD5549" w:rsidRDefault="005B66DD" w:rsidP="005B66DD">
      <w:pPr>
        <w:rPr>
          <w:rFonts w:asciiTheme="minorHAnsi" w:hAnsiTheme="minorHAnsi"/>
          <w:lang w:val="de-DE"/>
        </w:rPr>
      </w:pPr>
    </w:p>
    <w:tbl>
      <w:tblPr>
        <w:tblpPr w:leftFromText="141" w:rightFromText="141" w:vertAnchor="text" w:tblpY="116"/>
        <w:tblW w:w="9356" w:type="dxa"/>
        <w:tblLook w:val="01E0" w:firstRow="1" w:lastRow="1" w:firstColumn="1" w:lastColumn="1" w:noHBand="0" w:noVBand="0"/>
      </w:tblPr>
      <w:tblGrid>
        <w:gridCol w:w="9356"/>
      </w:tblGrid>
      <w:tr w:rsidR="005B66DD" w:rsidRPr="00BD5549" w14:paraId="49C562CE" w14:textId="77777777" w:rsidTr="00EB13F1">
        <w:trPr>
          <w:cantSplit/>
          <w:trHeight w:hRule="exact" w:val="1134"/>
        </w:trPr>
        <w:tc>
          <w:tcPr>
            <w:tcW w:w="9356" w:type="dxa"/>
            <w:vAlign w:val="center"/>
          </w:tcPr>
          <w:p w14:paraId="4F5D4FA6" w14:textId="5FD657CA" w:rsidR="005B66DD" w:rsidRPr="00BD5549" w:rsidRDefault="00EB13F1" w:rsidP="00EB13F1">
            <w:pPr>
              <w:ind w:left="-104" w:firstLine="104"/>
              <w:rPr>
                <w:rStyle w:val="Bericht-Art"/>
                <w:rFonts w:asciiTheme="minorHAnsi" w:hAnsiTheme="minorHAnsi" w:cs="Arial"/>
                <w:szCs w:val="28"/>
              </w:rPr>
            </w:pPr>
            <w:r w:rsidRPr="00BD5549">
              <w:rPr>
                <w:rStyle w:val="Bericht-Art"/>
                <w:rFonts w:asciiTheme="minorHAnsi" w:hAnsiTheme="minorHAnsi" w:cs="Arial"/>
                <w:szCs w:val="28"/>
              </w:rPr>
              <w:t>Anbietende Firma</w:t>
            </w:r>
            <w:r w:rsidR="005B66DD" w:rsidRPr="00BD5549">
              <w:rPr>
                <w:rStyle w:val="Bericht-Art"/>
                <w:rFonts w:asciiTheme="minorHAnsi" w:hAnsiTheme="minorHAnsi" w:cs="Arial"/>
                <w:szCs w:val="28"/>
              </w:rPr>
              <w:t xml:space="preserve">: </w:t>
            </w:r>
            <w:r w:rsidR="005B66DD" w:rsidRPr="00BD5549">
              <w:rPr>
                <w:rFonts w:asciiTheme="minorHAnsi" w:hAnsiTheme="minorHAnsi" w:cs="Arial"/>
                <w:i/>
                <w:color w:val="2E74B5"/>
                <w:sz w:val="28"/>
                <w:szCs w:val="28"/>
              </w:rPr>
              <w:t>[= Angabe der federführenden Firma]</w:t>
            </w:r>
          </w:p>
        </w:tc>
      </w:tr>
    </w:tbl>
    <w:p w14:paraId="346C47F6" w14:textId="77777777" w:rsidR="005B66DD" w:rsidRPr="00BD5549" w:rsidRDefault="005B66DD" w:rsidP="005B66DD">
      <w:pPr>
        <w:rPr>
          <w:rFonts w:asciiTheme="minorHAnsi" w:hAnsiTheme="minorHAnsi"/>
          <w:lang w:val="de-DE"/>
        </w:rPr>
      </w:pPr>
    </w:p>
    <w:p w14:paraId="39117B04" w14:textId="77777777" w:rsidR="005B66DD" w:rsidRPr="00BD5549" w:rsidRDefault="005B66DD" w:rsidP="005B66DD">
      <w:pPr>
        <w:rPr>
          <w:rFonts w:asciiTheme="minorHAnsi" w:hAnsiTheme="minorHAnsi"/>
          <w:lang w:val="de-DE"/>
        </w:rPr>
      </w:pPr>
    </w:p>
    <w:p w14:paraId="3AC89131" w14:textId="77777777" w:rsidR="005B66DD" w:rsidRPr="00BD5549" w:rsidRDefault="005B66DD" w:rsidP="00DD165E">
      <w:pPr>
        <w:rPr>
          <w:rFonts w:asciiTheme="minorHAnsi" w:hAnsiTheme="minorHAnsi"/>
          <w:lang w:val="de-DE"/>
        </w:rPr>
      </w:pPr>
    </w:p>
    <w:p w14:paraId="3B76DF77" w14:textId="77777777" w:rsidR="005B66DD" w:rsidRPr="00BD5549" w:rsidRDefault="005B66DD" w:rsidP="00DD165E">
      <w:pPr>
        <w:rPr>
          <w:rFonts w:asciiTheme="minorHAnsi" w:hAnsiTheme="minorHAnsi"/>
          <w:lang w:val="de-DE"/>
        </w:rPr>
      </w:pPr>
    </w:p>
    <w:p w14:paraId="5A67A9D3" w14:textId="77777777" w:rsidR="005B66DD" w:rsidRPr="00BD5549" w:rsidRDefault="005B66DD" w:rsidP="00DD165E">
      <w:pPr>
        <w:rPr>
          <w:rFonts w:asciiTheme="minorHAnsi" w:hAnsiTheme="minorHAnsi"/>
          <w:lang w:val="de-DE"/>
        </w:rPr>
      </w:pPr>
    </w:p>
    <w:p w14:paraId="55EAFC70" w14:textId="77777777" w:rsidR="005B66DD" w:rsidRPr="00BD5549" w:rsidRDefault="005B66DD" w:rsidP="00DD165E">
      <w:pPr>
        <w:rPr>
          <w:rFonts w:asciiTheme="minorHAnsi" w:hAnsiTheme="minorHAnsi"/>
          <w:lang w:val="de-DE"/>
        </w:rPr>
      </w:pPr>
    </w:p>
    <w:p w14:paraId="3E1B5ED7" w14:textId="77777777" w:rsidR="00B5639B" w:rsidRPr="00BD5549" w:rsidRDefault="00B5639B" w:rsidP="00DD165E">
      <w:pPr>
        <w:rPr>
          <w:rFonts w:asciiTheme="minorHAnsi" w:hAnsiTheme="minorHAnsi"/>
          <w:lang w:val="de-DE"/>
        </w:rPr>
      </w:pPr>
    </w:p>
    <w:p w14:paraId="5CED8A26" w14:textId="77777777" w:rsidR="00F65E2C" w:rsidRPr="00BD5549" w:rsidRDefault="00F65E2C" w:rsidP="00F51099">
      <w:pPr>
        <w:rPr>
          <w:rFonts w:asciiTheme="minorHAnsi" w:hAnsiTheme="minorHAnsi"/>
        </w:rPr>
        <w:sectPr w:rsidR="00F65E2C" w:rsidRPr="00BD5549" w:rsidSect="0067310A">
          <w:footerReference w:type="default" r:id="rId8"/>
          <w:headerReference w:type="first" r:id="rId9"/>
          <w:footerReference w:type="first" r:id="rId10"/>
          <w:pgSz w:w="11907" w:h="16840" w:code="9"/>
          <w:pgMar w:top="1418" w:right="1418" w:bottom="1134" w:left="1418" w:header="709" w:footer="709" w:gutter="284"/>
          <w:cols w:space="720"/>
          <w:titlePg/>
          <w:docGrid w:linePitch="71"/>
        </w:sectPr>
      </w:pPr>
    </w:p>
    <w:p w14:paraId="3CAA13FC" w14:textId="77777777" w:rsidR="000B480C" w:rsidRPr="00BD5549" w:rsidRDefault="000B480C" w:rsidP="009F0EFF">
      <w:pPr>
        <w:pStyle w:val="TitelInhaltsverzeichnis"/>
        <w:spacing w:before="360" w:after="120"/>
        <w:outlineLvl w:val="0"/>
        <w:rPr>
          <w:rFonts w:asciiTheme="minorHAnsi" w:hAnsiTheme="minorHAnsi"/>
        </w:rPr>
      </w:pPr>
    </w:p>
    <w:p w14:paraId="1FD9ADF2" w14:textId="77777777" w:rsidR="00B96FAA" w:rsidRPr="00BD5549" w:rsidRDefault="007D2188" w:rsidP="009F0EFF">
      <w:pPr>
        <w:pStyle w:val="TitelInhaltsverzeichnis"/>
        <w:spacing w:before="360" w:after="120"/>
        <w:outlineLvl w:val="0"/>
        <w:rPr>
          <w:rFonts w:asciiTheme="minorHAnsi" w:hAnsiTheme="minorHAnsi"/>
        </w:rPr>
      </w:pPr>
      <w:r w:rsidRPr="00BD5549">
        <w:rPr>
          <w:rFonts w:asciiTheme="minorHAnsi" w:hAnsiTheme="minorHAnsi"/>
        </w:rPr>
        <w:t>Inhaltsverzeichnis</w:t>
      </w:r>
    </w:p>
    <w:p w14:paraId="5B86EC00" w14:textId="77777777" w:rsidR="00394B06" w:rsidRPr="00BD5549" w:rsidRDefault="00394B06" w:rsidP="009F0EFF">
      <w:pPr>
        <w:pStyle w:val="TitelInhaltsverzeichnis"/>
        <w:spacing w:before="360" w:after="120"/>
        <w:outlineLvl w:val="0"/>
        <w:rPr>
          <w:rFonts w:asciiTheme="minorHAnsi" w:hAnsiTheme="minorHAnsi"/>
        </w:rPr>
      </w:pPr>
    </w:p>
    <w:p w14:paraId="5CB2FA1E" w14:textId="77777777" w:rsidR="00AB26D6" w:rsidRPr="00BD5549" w:rsidRDefault="002A68C2">
      <w:pPr>
        <w:pStyle w:val="Verzeichnis1"/>
        <w:rPr>
          <w:rFonts w:eastAsiaTheme="minorEastAsia" w:cstheme="minorBidi"/>
          <w:color w:val="auto"/>
          <w:sz w:val="22"/>
          <w:szCs w:val="22"/>
          <w:lang w:eastAsia="de-CH"/>
        </w:rPr>
      </w:pPr>
      <w:r w:rsidRPr="00BD5549">
        <w:fldChar w:fldCharType="begin"/>
      </w:r>
      <w:r w:rsidRPr="00BD5549">
        <w:instrText xml:space="preserve"> TOC \o "2-2" \t "Überschrift 1;1;Überschrift 5;4" </w:instrText>
      </w:r>
      <w:r w:rsidRPr="00BD5549">
        <w:fldChar w:fldCharType="separate"/>
      </w:r>
      <w:r w:rsidR="00AB26D6" w:rsidRPr="00BD5549">
        <w:t>1</w:t>
      </w:r>
      <w:r w:rsidR="00AB26D6" w:rsidRPr="00BD5549">
        <w:rPr>
          <w:rFonts w:eastAsiaTheme="minorEastAsia" w:cstheme="minorBidi"/>
          <w:color w:val="auto"/>
          <w:sz w:val="22"/>
          <w:szCs w:val="22"/>
          <w:lang w:eastAsia="de-CH"/>
        </w:rPr>
        <w:tab/>
      </w:r>
      <w:r w:rsidR="00AB26D6" w:rsidRPr="00BD5549">
        <w:t>Angaben der Anbietenden</w:t>
      </w:r>
      <w:r w:rsidR="00AB26D6" w:rsidRPr="00BD5549">
        <w:tab/>
      </w:r>
      <w:r w:rsidR="00AB26D6" w:rsidRPr="00BD5549">
        <w:fldChar w:fldCharType="begin"/>
      </w:r>
      <w:r w:rsidR="00AB26D6" w:rsidRPr="00BD5549">
        <w:instrText xml:space="preserve"> PAGEREF _Toc86228726 \h </w:instrText>
      </w:r>
      <w:r w:rsidR="00AB26D6" w:rsidRPr="00BD5549">
        <w:fldChar w:fldCharType="separate"/>
      </w:r>
      <w:r w:rsidR="009A2E3B">
        <w:t>1</w:t>
      </w:r>
      <w:r w:rsidR="00AB26D6" w:rsidRPr="00BD5549">
        <w:fldChar w:fldCharType="end"/>
      </w:r>
    </w:p>
    <w:p w14:paraId="59324689" w14:textId="77777777" w:rsidR="00AB26D6" w:rsidRPr="00BD5549" w:rsidRDefault="00AB26D6">
      <w:pPr>
        <w:pStyle w:val="Verzeichnis2"/>
        <w:rPr>
          <w:rFonts w:asciiTheme="minorHAnsi" w:eastAsiaTheme="minorEastAsia" w:hAnsiTheme="minorHAnsi" w:cstheme="minorBidi"/>
          <w:color w:val="auto"/>
          <w:sz w:val="22"/>
          <w:szCs w:val="22"/>
          <w:lang w:eastAsia="de-CH"/>
        </w:rPr>
      </w:pPr>
      <w:r w:rsidRPr="00BD5549">
        <w:rPr>
          <w:rFonts w:asciiTheme="minorHAnsi" w:hAnsiTheme="minorHAnsi"/>
        </w:rPr>
        <w:t>1.1</w:t>
      </w:r>
      <w:r w:rsidRPr="00BD5549">
        <w:rPr>
          <w:rFonts w:asciiTheme="minorHAnsi" w:eastAsiaTheme="minorEastAsia" w:hAnsiTheme="minorHAnsi" w:cstheme="minorBidi"/>
          <w:color w:val="auto"/>
          <w:sz w:val="22"/>
          <w:szCs w:val="22"/>
          <w:lang w:eastAsia="de-CH"/>
        </w:rPr>
        <w:tab/>
      </w:r>
      <w:r w:rsidRPr="00BD5549">
        <w:rPr>
          <w:rFonts w:asciiTheme="minorHAnsi" w:hAnsiTheme="minorHAnsi"/>
        </w:rPr>
        <w:t>Name der anbietenden Firma</w:t>
      </w:r>
      <w:r w:rsidRPr="00BD5549">
        <w:rPr>
          <w:rFonts w:asciiTheme="minorHAnsi" w:hAnsiTheme="minorHAnsi"/>
        </w:rPr>
        <w:tab/>
      </w:r>
      <w:r w:rsidRPr="00BD5549">
        <w:rPr>
          <w:rFonts w:asciiTheme="minorHAnsi" w:hAnsiTheme="minorHAnsi"/>
        </w:rPr>
        <w:fldChar w:fldCharType="begin"/>
      </w:r>
      <w:r w:rsidRPr="00BD5549">
        <w:rPr>
          <w:rFonts w:asciiTheme="minorHAnsi" w:hAnsiTheme="minorHAnsi"/>
        </w:rPr>
        <w:instrText xml:space="preserve"> PAGEREF _Toc86228727 \h </w:instrText>
      </w:r>
      <w:r w:rsidRPr="00BD5549">
        <w:rPr>
          <w:rFonts w:asciiTheme="minorHAnsi" w:hAnsiTheme="minorHAnsi"/>
        </w:rPr>
      </w:r>
      <w:r w:rsidRPr="00BD5549">
        <w:rPr>
          <w:rFonts w:asciiTheme="minorHAnsi" w:hAnsiTheme="minorHAnsi"/>
        </w:rPr>
        <w:fldChar w:fldCharType="separate"/>
      </w:r>
      <w:r w:rsidR="009A2E3B">
        <w:rPr>
          <w:rFonts w:asciiTheme="minorHAnsi" w:hAnsiTheme="minorHAnsi"/>
        </w:rPr>
        <w:t>1</w:t>
      </w:r>
      <w:r w:rsidRPr="00BD5549">
        <w:rPr>
          <w:rFonts w:asciiTheme="minorHAnsi" w:hAnsiTheme="minorHAnsi"/>
        </w:rPr>
        <w:fldChar w:fldCharType="end"/>
      </w:r>
    </w:p>
    <w:p w14:paraId="78C8D659" w14:textId="77777777" w:rsidR="00AB26D6" w:rsidRPr="00BD5549" w:rsidRDefault="00AB26D6">
      <w:pPr>
        <w:pStyle w:val="Verzeichnis2"/>
        <w:rPr>
          <w:rFonts w:asciiTheme="minorHAnsi" w:eastAsiaTheme="minorEastAsia" w:hAnsiTheme="minorHAnsi" w:cstheme="minorBidi"/>
          <w:color w:val="auto"/>
          <w:sz w:val="22"/>
          <w:szCs w:val="22"/>
          <w:lang w:eastAsia="de-CH"/>
        </w:rPr>
      </w:pPr>
      <w:r w:rsidRPr="00BD5549">
        <w:rPr>
          <w:rFonts w:asciiTheme="minorHAnsi" w:hAnsiTheme="minorHAnsi"/>
        </w:rPr>
        <w:t>1.2</w:t>
      </w:r>
      <w:r w:rsidRPr="00BD5549">
        <w:rPr>
          <w:rFonts w:asciiTheme="minorHAnsi" w:eastAsiaTheme="minorEastAsia" w:hAnsiTheme="minorHAnsi" w:cstheme="minorBidi"/>
          <w:color w:val="auto"/>
          <w:sz w:val="22"/>
          <w:szCs w:val="22"/>
          <w:lang w:eastAsia="de-CH"/>
        </w:rPr>
        <w:tab/>
      </w:r>
      <w:r w:rsidRPr="00BD5549">
        <w:rPr>
          <w:rFonts w:asciiTheme="minorHAnsi" w:hAnsiTheme="minorHAnsi"/>
        </w:rPr>
        <w:t>Bietergemeinschaft / Subunternehmungen</w:t>
      </w:r>
      <w:r w:rsidRPr="00BD5549">
        <w:rPr>
          <w:rFonts w:asciiTheme="minorHAnsi" w:hAnsiTheme="minorHAnsi"/>
        </w:rPr>
        <w:tab/>
      </w:r>
      <w:r w:rsidRPr="00BD5549">
        <w:rPr>
          <w:rFonts w:asciiTheme="minorHAnsi" w:hAnsiTheme="minorHAnsi"/>
        </w:rPr>
        <w:fldChar w:fldCharType="begin"/>
      </w:r>
      <w:r w:rsidRPr="00BD5549">
        <w:rPr>
          <w:rFonts w:asciiTheme="minorHAnsi" w:hAnsiTheme="minorHAnsi"/>
        </w:rPr>
        <w:instrText xml:space="preserve"> PAGEREF _Toc86228728 \h </w:instrText>
      </w:r>
      <w:r w:rsidRPr="00BD5549">
        <w:rPr>
          <w:rFonts w:asciiTheme="minorHAnsi" w:hAnsiTheme="minorHAnsi"/>
        </w:rPr>
      </w:r>
      <w:r w:rsidRPr="00BD5549">
        <w:rPr>
          <w:rFonts w:asciiTheme="minorHAnsi" w:hAnsiTheme="minorHAnsi"/>
        </w:rPr>
        <w:fldChar w:fldCharType="separate"/>
      </w:r>
      <w:r w:rsidR="009A2E3B">
        <w:rPr>
          <w:rFonts w:asciiTheme="minorHAnsi" w:hAnsiTheme="minorHAnsi"/>
        </w:rPr>
        <w:t>1</w:t>
      </w:r>
      <w:r w:rsidRPr="00BD5549">
        <w:rPr>
          <w:rFonts w:asciiTheme="minorHAnsi" w:hAnsiTheme="minorHAnsi"/>
        </w:rPr>
        <w:fldChar w:fldCharType="end"/>
      </w:r>
    </w:p>
    <w:p w14:paraId="4BD419B4" w14:textId="77777777" w:rsidR="00AB26D6" w:rsidRPr="00BD5549" w:rsidRDefault="00AB26D6">
      <w:pPr>
        <w:pStyle w:val="Verzeichnis1"/>
        <w:rPr>
          <w:rFonts w:eastAsiaTheme="minorEastAsia" w:cstheme="minorBidi"/>
          <w:color w:val="auto"/>
          <w:sz w:val="22"/>
          <w:szCs w:val="22"/>
          <w:lang w:eastAsia="de-CH"/>
        </w:rPr>
      </w:pPr>
      <w:r w:rsidRPr="00BD5549">
        <w:t>2</w:t>
      </w:r>
      <w:r w:rsidRPr="00BD5549">
        <w:rPr>
          <w:rFonts w:eastAsiaTheme="minorEastAsia" w:cstheme="minorBidi"/>
          <w:color w:val="auto"/>
          <w:sz w:val="22"/>
          <w:szCs w:val="22"/>
          <w:lang w:eastAsia="de-CH"/>
        </w:rPr>
        <w:tab/>
      </w:r>
      <w:r w:rsidRPr="00BD5549">
        <w:t>Eignungskriterien (EK)</w:t>
      </w:r>
      <w:r w:rsidRPr="00BD5549">
        <w:tab/>
      </w:r>
      <w:r w:rsidRPr="00BD5549">
        <w:fldChar w:fldCharType="begin"/>
      </w:r>
      <w:r w:rsidRPr="00BD5549">
        <w:instrText xml:space="preserve"> PAGEREF _Toc86228729 \h </w:instrText>
      </w:r>
      <w:r w:rsidRPr="00BD5549">
        <w:fldChar w:fldCharType="separate"/>
      </w:r>
      <w:r w:rsidR="009A2E3B">
        <w:t>2</w:t>
      </w:r>
      <w:r w:rsidRPr="00BD5549">
        <w:fldChar w:fldCharType="end"/>
      </w:r>
    </w:p>
    <w:p w14:paraId="22EAF485" w14:textId="77777777" w:rsidR="00AB26D6" w:rsidRPr="00BD5549" w:rsidRDefault="00AB26D6">
      <w:pPr>
        <w:pStyle w:val="Verzeichnis2"/>
        <w:rPr>
          <w:rFonts w:asciiTheme="minorHAnsi" w:eastAsiaTheme="minorEastAsia" w:hAnsiTheme="minorHAnsi" w:cstheme="minorBidi"/>
          <w:color w:val="auto"/>
          <w:sz w:val="22"/>
          <w:szCs w:val="22"/>
          <w:lang w:eastAsia="de-CH"/>
        </w:rPr>
      </w:pPr>
      <w:r w:rsidRPr="00BD5549">
        <w:rPr>
          <w:rFonts w:asciiTheme="minorHAnsi" w:hAnsiTheme="minorHAnsi"/>
        </w:rPr>
        <w:t>2.1</w:t>
      </w:r>
      <w:r w:rsidRPr="00BD5549">
        <w:rPr>
          <w:rFonts w:asciiTheme="minorHAnsi" w:eastAsiaTheme="minorEastAsia" w:hAnsiTheme="minorHAnsi" w:cstheme="minorBidi"/>
          <w:color w:val="auto"/>
          <w:sz w:val="22"/>
          <w:szCs w:val="22"/>
          <w:lang w:eastAsia="de-CH"/>
        </w:rPr>
        <w:tab/>
      </w:r>
      <w:r w:rsidRPr="00BD5549">
        <w:rPr>
          <w:rFonts w:asciiTheme="minorHAnsi" w:hAnsiTheme="minorHAnsi"/>
        </w:rPr>
        <w:t>EK1: Firmenreferenz für Leistungsfähigkeitsnachweis der Anbietenden</w:t>
      </w:r>
      <w:r w:rsidRPr="00BD5549">
        <w:rPr>
          <w:rFonts w:asciiTheme="minorHAnsi" w:hAnsiTheme="minorHAnsi"/>
        </w:rPr>
        <w:tab/>
      </w:r>
      <w:r w:rsidRPr="00BD5549">
        <w:rPr>
          <w:rFonts w:asciiTheme="minorHAnsi" w:hAnsiTheme="minorHAnsi"/>
        </w:rPr>
        <w:fldChar w:fldCharType="begin"/>
      </w:r>
      <w:r w:rsidRPr="00BD5549">
        <w:rPr>
          <w:rFonts w:asciiTheme="minorHAnsi" w:hAnsiTheme="minorHAnsi"/>
        </w:rPr>
        <w:instrText xml:space="preserve"> PAGEREF _Toc86228730 \h </w:instrText>
      </w:r>
      <w:r w:rsidRPr="00BD5549">
        <w:rPr>
          <w:rFonts w:asciiTheme="minorHAnsi" w:hAnsiTheme="minorHAnsi"/>
        </w:rPr>
      </w:r>
      <w:r w:rsidRPr="00BD5549">
        <w:rPr>
          <w:rFonts w:asciiTheme="minorHAnsi" w:hAnsiTheme="minorHAnsi"/>
        </w:rPr>
        <w:fldChar w:fldCharType="separate"/>
      </w:r>
      <w:r w:rsidR="009A2E3B">
        <w:rPr>
          <w:rFonts w:asciiTheme="minorHAnsi" w:hAnsiTheme="minorHAnsi"/>
        </w:rPr>
        <w:t>2</w:t>
      </w:r>
      <w:r w:rsidRPr="00BD5549">
        <w:rPr>
          <w:rFonts w:asciiTheme="minorHAnsi" w:hAnsiTheme="minorHAnsi"/>
        </w:rPr>
        <w:fldChar w:fldCharType="end"/>
      </w:r>
    </w:p>
    <w:p w14:paraId="2AB35BE6" w14:textId="77777777" w:rsidR="00AB26D6" w:rsidRPr="00BD5549" w:rsidRDefault="00AB26D6">
      <w:pPr>
        <w:pStyle w:val="Verzeichnis1"/>
        <w:rPr>
          <w:rFonts w:eastAsiaTheme="minorEastAsia" w:cstheme="minorBidi"/>
          <w:color w:val="auto"/>
          <w:sz w:val="22"/>
          <w:szCs w:val="22"/>
          <w:lang w:eastAsia="de-CH"/>
        </w:rPr>
      </w:pPr>
      <w:r w:rsidRPr="00BD5549">
        <w:t>3</w:t>
      </w:r>
      <w:r w:rsidRPr="00BD5549">
        <w:rPr>
          <w:rFonts w:eastAsiaTheme="minorEastAsia" w:cstheme="minorBidi"/>
          <w:color w:val="auto"/>
          <w:sz w:val="22"/>
          <w:szCs w:val="22"/>
          <w:lang w:eastAsia="de-CH"/>
        </w:rPr>
        <w:tab/>
      </w:r>
      <w:r w:rsidRPr="00BD5549">
        <w:t>Zuschlagskriterien (ZK)</w:t>
      </w:r>
      <w:r w:rsidRPr="00BD5549">
        <w:tab/>
      </w:r>
      <w:r w:rsidRPr="00BD5549">
        <w:fldChar w:fldCharType="begin"/>
      </w:r>
      <w:r w:rsidRPr="00BD5549">
        <w:instrText xml:space="preserve"> PAGEREF _Toc86228731 \h </w:instrText>
      </w:r>
      <w:r w:rsidRPr="00BD5549">
        <w:fldChar w:fldCharType="separate"/>
      </w:r>
      <w:r w:rsidR="009A2E3B">
        <w:t>3</w:t>
      </w:r>
      <w:r w:rsidRPr="00BD5549">
        <w:fldChar w:fldCharType="end"/>
      </w:r>
    </w:p>
    <w:p w14:paraId="3DD94844" w14:textId="77777777" w:rsidR="00AB26D6" w:rsidRPr="00BD5549" w:rsidRDefault="00AB26D6">
      <w:pPr>
        <w:pStyle w:val="Verzeichnis2"/>
        <w:rPr>
          <w:rFonts w:asciiTheme="minorHAnsi" w:eastAsiaTheme="minorEastAsia" w:hAnsiTheme="minorHAnsi" w:cstheme="minorBidi"/>
          <w:color w:val="auto"/>
          <w:sz w:val="22"/>
          <w:szCs w:val="22"/>
          <w:lang w:eastAsia="de-CH"/>
        </w:rPr>
      </w:pPr>
      <w:r w:rsidRPr="00BD5549">
        <w:rPr>
          <w:rFonts w:asciiTheme="minorHAnsi" w:hAnsiTheme="minorHAnsi"/>
        </w:rPr>
        <w:t>3.1</w:t>
      </w:r>
      <w:r w:rsidRPr="00BD5549">
        <w:rPr>
          <w:rFonts w:asciiTheme="minorHAnsi" w:eastAsiaTheme="minorEastAsia" w:hAnsiTheme="minorHAnsi" w:cstheme="minorBidi"/>
          <w:color w:val="auto"/>
          <w:sz w:val="22"/>
          <w:szCs w:val="22"/>
          <w:lang w:eastAsia="de-CH"/>
        </w:rPr>
        <w:tab/>
      </w:r>
      <w:r w:rsidRPr="00BD5549">
        <w:rPr>
          <w:rFonts w:asciiTheme="minorHAnsi" w:hAnsiTheme="minorHAnsi"/>
        </w:rPr>
        <w:t>ZK1: Fachkompetenz Schlüsselperson und Organisation (Gewichtung 40 %)</w:t>
      </w:r>
      <w:r w:rsidRPr="00BD5549">
        <w:rPr>
          <w:rFonts w:asciiTheme="minorHAnsi" w:hAnsiTheme="minorHAnsi"/>
        </w:rPr>
        <w:tab/>
      </w:r>
      <w:r w:rsidRPr="00BD5549">
        <w:rPr>
          <w:rFonts w:asciiTheme="minorHAnsi" w:hAnsiTheme="minorHAnsi"/>
        </w:rPr>
        <w:fldChar w:fldCharType="begin"/>
      </w:r>
      <w:r w:rsidRPr="00BD5549">
        <w:rPr>
          <w:rFonts w:asciiTheme="minorHAnsi" w:hAnsiTheme="minorHAnsi"/>
        </w:rPr>
        <w:instrText xml:space="preserve"> PAGEREF _Toc86228732 \h </w:instrText>
      </w:r>
      <w:r w:rsidRPr="00BD5549">
        <w:rPr>
          <w:rFonts w:asciiTheme="minorHAnsi" w:hAnsiTheme="minorHAnsi"/>
        </w:rPr>
      </w:r>
      <w:r w:rsidRPr="00BD5549">
        <w:rPr>
          <w:rFonts w:asciiTheme="minorHAnsi" w:hAnsiTheme="minorHAnsi"/>
        </w:rPr>
        <w:fldChar w:fldCharType="separate"/>
      </w:r>
      <w:r w:rsidR="009A2E3B">
        <w:rPr>
          <w:rFonts w:asciiTheme="minorHAnsi" w:hAnsiTheme="minorHAnsi"/>
        </w:rPr>
        <w:t>3</w:t>
      </w:r>
      <w:r w:rsidRPr="00BD5549">
        <w:rPr>
          <w:rFonts w:asciiTheme="minorHAnsi" w:hAnsiTheme="minorHAnsi"/>
        </w:rPr>
        <w:fldChar w:fldCharType="end"/>
      </w:r>
    </w:p>
    <w:p w14:paraId="53B63E01" w14:textId="77777777" w:rsidR="00AB26D6" w:rsidRPr="00BD5549" w:rsidRDefault="00AB26D6">
      <w:pPr>
        <w:pStyle w:val="Verzeichnis2"/>
        <w:rPr>
          <w:rFonts w:asciiTheme="minorHAnsi" w:eastAsiaTheme="minorEastAsia" w:hAnsiTheme="minorHAnsi" w:cstheme="minorBidi"/>
          <w:color w:val="auto"/>
          <w:sz w:val="22"/>
          <w:szCs w:val="22"/>
          <w:lang w:eastAsia="de-CH"/>
        </w:rPr>
      </w:pPr>
      <w:r w:rsidRPr="00BD5549">
        <w:rPr>
          <w:rFonts w:asciiTheme="minorHAnsi" w:hAnsiTheme="minorHAnsi"/>
        </w:rPr>
        <w:t>3.2</w:t>
      </w:r>
      <w:r w:rsidRPr="00BD5549">
        <w:rPr>
          <w:rFonts w:asciiTheme="minorHAnsi" w:eastAsiaTheme="minorEastAsia" w:hAnsiTheme="minorHAnsi" w:cstheme="minorBidi"/>
          <w:color w:val="auto"/>
          <w:sz w:val="22"/>
          <w:szCs w:val="22"/>
          <w:lang w:eastAsia="de-CH"/>
        </w:rPr>
        <w:tab/>
      </w:r>
      <w:r w:rsidRPr="00BD5549">
        <w:rPr>
          <w:rFonts w:asciiTheme="minorHAnsi" w:hAnsiTheme="minorHAnsi"/>
        </w:rPr>
        <w:t>ZK 2: Auftragsanalyse, Vorgehensvorschlag (Gewichtung 30 %)</w:t>
      </w:r>
      <w:r w:rsidRPr="00BD5549">
        <w:rPr>
          <w:rFonts w:asciiTheme="minorHAnsi" w:hAnsiTheme="minorHAnsi"/>
        </w:rPr>
        <w:tab/>
      </w:r>
      <w:r w:rsidRPr="00BD5549">
        <w:rPr>
          <w:rFonts w:asciiTheme="minorHAnsi" w:hAnsiTheme="minorHAnsi"/>
        </w:rPr>
        <w:fldChar w:fldCharType="begin"/>
      </w:r>
      <w:r w:rsidRPr="00BD5549">
        <w:rPr>
          <w:rFonts w:asciiTheme="minorHAnsi" w:hAnsiTheme="minorHAnsi"/>
        </w:rPr>
        <w:instrText xml:space="preserve"> PAGEREF _Toc86228733 \h </w:instrText>
      </w:r>
      <w:r w:rsidRPr="00BD5549">
        <w:rPr>
          <w:rFonts w:asciiTheme="minorHAnsi" w:hAnsiTheme="minorHAnsi"/>
        </w:rPr>
      </w:r>
      <w:r w:rsidRPr="00BD5549">
        <w:rPr>
          <w:rFonts w:asciiTheme="minorHAnsi" w:hAnsiTheme="minorHAnsi"/>
        </w:rPr>
        <w:fldChar w:fldCharType="separate"/>
      </w:r>
      <w:r w:rsidR="009A2E3B">
        <w:rPr>
          <w:rFonts w:asciiTheme="minorHAnsi" w:hAnsiTheme="minorHAnsi"/>
        </w:rPr>
        <w:t>8</w:t>
      </w:r>
      <w:r w:rsidRPr="00BD5549">
        <w:rPr>
          <w:rFonts w:asciiTheme="minorHAnsi" w:hAnsiTheme="minorHAnsi"/>
        </w:rPr>
        <w:fldChar w:fldCharType="end"/>
      </w:r>
    </w:p>
    <w:p w14:paraId="11759C62" w14:textId="77777777" w:rsidR="00AB26D6" w:rsidRPr="00BD5549" w:rsidRDefault="00AB26D6">
      <w:pPr>
        <w:pStyle w:val="Verzeichnis2"/>
        <w:rPr>
          <w:rFonts w:asciiTheme="minorHAnsi" w:eastAsiaTheme="minorEastAsia" w:hAnsiTheme="minorHAnsi" w:cstheme="minorBidi"/>
          <w:color w:val="auto"/>
          <w:sz w:val="22"/>
          <w:szCs w:val="22"/>
          <w:lang w:eastAsia="de-CH"/>
        </w:rPr>
      </w:pPr>
      <w:r w:rsidRPr="00BD5549">
        <w:rPr>
          <w:rFonts w:asciiTheme="minorHAnsi" w:hAnsiTheme="minorHAnsi"/>
        </w:rPr>
        <w:t>3.3</w:t>
      </w:r>
      <w:r w:rsidRPr="00BD5549">
        <w:rPr>
          <w:rFonts w:asciiTheme="minorHAnsi" w:eastAsiaTheme="minorEastAsia" w:hAnsiTheme="minorHAnsi" w:cstheme="minorBidi"/>
          <w:color w:val="auto"/>
          <w:sz w:val="22"/>
          <w:szCs w:val="22"/>
          <w:lang w:eastAsia="de-CH"/>
        </w:rPr>
        <w:tab/>
      </w:r>
      <w:r w:rsidRPr="00BD5549">
        <w:rPr>
          <w:rFonts w:asciiTheme="minorHAnsi" w:hAnsiTheme="minorHAnsi"/>
        </w:rPr>
        <w:t>ZK 3: Preisangebot (Gewichtung 30%)</w:t>
      </w:r>
      <w:r w:rsidRPr="00BD5549">
        <w:rPr>
          <w:rFonts w:asciiTheme="minorHAnsi" w:hAnsiTheme="minorHAnsi"/>
        </w:rPr>
        <w:tab/>
      </w:r>
      <w:r w:rsidRPr="00BD5549">
        <w:rPr>
          <w:rFonts w:asciiTheme="minorHAnsi" w:hAnsiTheme="minorHAnsi"/>
        </w:rPr>
        <w:fldChar w:fldCharType="begin"/>
      </w:r>
      <w:r w:rsidRPr="00BD5549">
        <w:rPr>
          <w:rFonts w:asciiTheme="minorHAnsi" w:hAnsiTheme="minorHAnsi"/>
        </w:rPr>
        <w:instrText xml:space="preserve"> PAGEREF _Toc86228734 \h </w:instrText>
      </w:r>
      <w:r w:rsidRPr="00BD5549">
        <w:rPr>
          <w:rFonts w:asciiTheme="minorHAnsi" w:hAnsiTheme="minorHAnsi"/>
        </w:rPr>
      </w:r>
      <w:r w:rsidRPr="00BD5549">
        <w:rPr>
          <w:rFonts w:asciiTheme="minorHAnsi" w:hAnsiTheme="minorHAnsi"/>
        </w:rPr>
        <w:fldChar w:fldCharType="separate"/>
      </w:r>
      <w:r w:rsidR="009A2E3B">
        <w:rPr>
          <w:rFonts w:asciiTheme="minorHAnsi" w:hAnsiTheme="minorHAnsi"/>
        </w:rPr>
        <w:t>8</w:t>
      </w:r>
      <w:r w:rsidRPr="00BD5549">
        <w:rPr>
          <w:rFonts w:asciiTheme="minorHAnsi" w:hAnsiTheme="minorHAnsi"/>
        </w:rPr>
        <w:fldChar w:fldCharType="end"/>
      </w:r>
    </w:p>
    <w:p w14:paraId="67FD2448" w14:textId="77777777" w:rsidR="00AB26D6" w:rsidRPr="00BD5549" w:rsidRDefault="00AB26D6">
      <w:pPr>
        <w:pStyle w:val="Verzeichnis1"/>
        <w:rPr>
          <w:rFonts w:eastAsiaTheme="minorEastAsia" w:cstheme="minorBidi"/>
          <w:color w:val="auto"/>
          <w:sz w:val="22"/>
          <w:szCs w:val="22"/>
          <w:lang w:eastAsia="de-CH"/>
        </w:rPr>
      </w:pPr>
      <w:r w:rsidRPr="00BD5549">
        <w:t>4</w:t>
      </w:r>
      <w:r w:rsidRPr="00BD5549">
        <w:rPr>
          <w:rFonts w:eastAsiaTheme="minorEastAsia" w:cstheme="minorBidi"/>
          <w:color w:val="auto"/>
          <w:sz w:val="22"/>
          <w:szCs w:val="22"/>
          <w:lang w:eastAsia="de-CH"/>
        </w:rPr>
        <w:tab/>
      </w:r>
      <w:r w:rsidRPr="00BD5549">
        <w:t>Unterschriften und Schlussbestimmungen</w:t>
      </w:r>
      <w:r w:rsidRPr="00BD5549">
        <w:tab/>
      </w:r>
      <w:r w:rsidRPr="00BD5549">
        <w:fldChar w:fldCharType="begin"/>
      </w:r>
      <w:r w:rsidRPr="00BD5549">
        <w:instrText xml:space="preserve"> PAGEREF _Toc86228735 \h </w:instrText>
      </w:r>
      <w:r w:rsidRPr="00BD5549">
        <w:fldChar w:fldCharType="separate"/>
      </w:r>
      <w:r w:rsidR="009A2E3B">
        <w:t>9</w:t>
      </w:r>
      <w:r w:rsidRPr="00BD5549">
        <w:fldChar w:fldCharType="end"/>
      </w:r>
    </w:p>
    <w:p w14:paraId="7565BF56" w14:textId="77777777" w:rsidR="00AB26D6" w:rsidRPr="00BD5549" w:rsidRDefault="00AB26D6">
      <w:pPr>
        <w:pStyle w:val="Verzeichnis2"/>
        <w:rPr>
          <w:rFonts w:asciiTheme="minorHAnsi" w:eastAsiaTheme="minorEastAsia" w:hAnsiTheme="minorHAnsi" w:cstheme="minorBidi"/>
          <w:color w:val="auto"/>
          <w:sz w:val="22"/>
          <w:szCs w:val="22"/>
          <w:lang w:eastAsia="de-CH"/>
        </w:rPr>
      </w:pPr>
      <w:r w:rsidRPr="00BD5549">
        <w:rPr>
          <w:rFonts w:asciiTheme="minorHAnsi" w:hAnsiTheme="minorHAnsi"/>
        </w:rPr>
        <w:t>4.1</w:t>
      </w:r>
      <w:r w:rsidRPr="00BD5549">
        <w:rPr>
          <w:rFonts w:asciiTheme="minorHAnsi" w:eastAsiaTheme="minorEastAsia" w:hAnsiTheme="minorHAnsi" w:cstheme="minorBidi"/>
          <w:color w:val="auto"/>
          <w:sz w:val="22"/>
          <w:szCs w:val="22"/>
          <w:lang w:eastAsia="de-CH"/>
        </w:rPr>
        <w:tab/>
      </w:r>
      <w:r w:rsidRPr="00BD5549">
        <w:rPr>
          <w:rFonts w:asciiTheme="minorHAnsi" w:hAnsiTheme="minorHAnsi"/>
        </w:rPr>
        <w:t>Verbindlichkeit</w:t>
      </w:r>
      <w:r w:rsidRPr="00BD5549">
        <w:rPr>
          <w:rFonts w:asciiTheme="minorHAnsi" w:hAnsiTheme="minorHAnsi"/>
        </w:rPr>
        <w:tab/>
      </w:r>
      <w:r w:rsidRPr="00BD5549">
        <w:rPr>
          <w:rFonts w:asciiTheme="minorHAnsi" w:hAnsiTheme="minorHAnsi"/>
        </w:rPr>
        <w:fldChar w:fldCharType="begin"/>
      </w:r>
      <w:r w:rsidRPr="00BD5549">
        <w:rPr>
          <w:rFonts w:asciiTheme="minorHAnsi" w:hAnsiTheme="minorHAnsi"/>
        </w:rPr>
        <w:instrText xml:space="preserve"> PAGEREF _Toc86228736 \h </w:instrText>
      </w:r>
      <w:r w:rsidRPr="00BD5549">
        <w:rPr>
          <w:rFonts w:asciiTheme="minorHAnsi" w:hAnsiTheme="minorHAnsi"/>
        </w:rPr>
      </w:r>
      <w:r w:rsidRPr="00BD5549">
        <w:rPr>
          <w:rFonts w:asciiTheme="minorHAnsi" w:hAnsiTheme="minorHAnsi"/>
        </w:rPr>
        <w:fldChar w:fldCharType="separate"/>
      </w:r>
      <w:r w:rsidR="009A2E3B">
        <w:rPr>
          <w:rFonts w:asciiTheme="minorHAnsi" w:hAnsiTheme="minorHAnsi"/>
        </w:rPr>
        <w:t>9</w:t>
      </w:r>
      <w:r w:rsidRPr="00BD5549">
        <w:rPr>
          <w:rFonts w:asciiTheme="minorHAnsi" w:hAnsiTheme="minorHAnsi"/>
        </w:rPr>
        <w:fldChar w:fldCharType="end"/>
      </w:r>
    </w:p>
    <w:p w14:paraId="2D39534F" w14:textId="77777777" w:rsidR="00BD5549" w:rsidRDefault="00BD5549">
      <w:pPr>
        <w:pStyle w:val="Verzeichnis4"/>
        <w:rPr>
          <w:rFonts w:asciiTheme="minorHAnsi" w:hAnsiTheme="minorHAnsi"/>
          <w:noProof/>
          <w:color w:val="000000"/>
        </w:rPr>
      </w:pPr>
    </w:p>
    <w:p w14:paraId="5B6A36A2" w14:textId="77777777" w:rsidR="00AB26D6" w:rsidRPr="00BD5549" w:rsidRDefault="00AB26D6">
      <w:pPr>
        <w:pStyle w:val="Verzeichnis4"/>
        <w:rPr>
          <w:rFonts w:asciiTheme="minorHAnsi" w:eastAsiaTheme="minorEastAsia" w:hAnsiTheme="minorHAnsi" w:cstheme="minorBidi"/>
          <w:noProof/>
          <w:sz w:val="22"/>
          <w:szCs w:val="22"/>
          <w:lang w:eastAsia="de-CH"/>
        </w:rPr>
      </w:pPr>
      <w:r w:rsidRPr="00BD5549">
        <w:rPr>
          <w:rFonts w:asciiTheme="minorHAnsi" w:hAnsiTheme="minorHAnsi"/>
          <w:noProof/>
          <w:color w:val="000000"/>
        </w:rPr>
        <w:t>Anhang A</w:t>
      </w:r>
      <w:r w:rsidRPr="00BD5549">
        <w:rPr>
          <w:rFonts w:asciiTheme="minorHAnsi" w:eastAsiaTheme="minorEastAsia" w:hAnsiTheme="minorHAnsi" w:cstheme="minorBidi"/>
          <w:noProof/>
          <w:sz w:val="22"/>
          <w:szCs w:val="22"/>
          <w:lang w:eastAsia="de-CH"/>
        </w:rPr>
        <w:tab/>
      </w:r>
      <w:r w:rsidRPr="00BD5549">
        <w:rPr>
          <w:rFonts w:asciiTheme="minorHAnsi" w:hAnsiTheme="minorHAnsi"/>
          <w:noProof/>
        </w:rPr>
        <w:t>Lebenslauf Schlüsselperson PL und PL Stv., ZK 1.1</w:t>
      </w:r>
      <w:r w:rsidRPr="00BD5549">
        <w:rPr>
          <w:rFonts w:asciiTheme="minorHAnsi" w:hAnsiTheme="minorHAnsi"/>
          <w:noProof/>
        </w:rPr>
        <w:tab/>
      </w:r>
      <w:r w:rsidRPr="00BD5549">
        <w:rPr>
          <w:rFonts w:asciiTheme="minorHAnsi" w:hAnsiTheme="minorHAnsi"/>
          <w:noProof/>
        </w:rPr>
        <w:fldChar w:fldCharType="begin"/>
      </w:r>
      <w:r w:rsidRPr="00BD5549">
        <w:rPr>
          <w:rFonts w:asciiTheme="minorHAnsi" w:hAnsiTheme="minorHAnsi"/>
          <w:noProof/>
        </w:rPr>
        <w:instrText xml:space="preserve"> PAGEREF _Toc86228737 \h </w:instrText>
      </w:r>
      <w:r w:rsidRPr="00BD5549">
        <w:rPr>
          <w:rFonts w:asciiTheme="minorHAnsi" w:hAnsiTheme="minorHAnsi"/>
          <w:noProof/>
        </w:rPr>
      </w:r>
      <w:r w:rsidRPr="00BD5549">
        <w:rPr>
          <w:rFonts w:asciiTheme="minorHAnsi" w:hAnsiTheme="minorHAnsi"/>
          <w:noProof/>
        </w:rPr>
        <w:fldChar w:fldCharType="separate"/>
      </w:r>
      <w:r w:rsidR="009A2E3B">
        <w:rPr>
          <w:rFonts w:asciiTheme="minorHAnsi" w:hAnsiTheme="minorHAnsi"/>
          <w:noProof/>
        </w:rPr>
        <w:t>A</w:t>
      </w:r>
      <w:r w:rsidRPr="00BD5549">
        <w:rPr>
          <w:rFonts w:asciiTheme="minorHAnsi" w:hAnsiTheme="minorHAnsi"/>
          <w:noProof/>
        </w:rPr>
        <w:fldChar w:fldCharType="end"/>
      </w:r>
    </w:p>
    <w:p w14:paraId="14BED060" w14:textId="77777777" w:rsidR="00AB26D6" w:rsidRPr="00BD5549" w:rsidRDefault="00AB26D6">
      <w:pPr>
        <w:pStyle w:val="Verzeichnis4"/>
        <w:rPr>
          <w:rFonts w:asciiTheme="minorHAnsi" w:eastAsiaTheme="minorEastAsia" w:hAnsiTheme="minorHAnsi" w:cstheme="minorBidi"/>
          <w:noProof/>
          <w:sz w:val="22"/>
          <w:szCs w:val="22"/>
          <w:lang w:eastAsia="de-CH"/>
        </w:rPr>
      </w:pPr>
      <w:r w:rsidRPr="00BD5549">
        <w:rPr>
          <w:rFonts w:asciiTheme="minorHAnsi" w:hAnsiTheme="minorHAnsi"/>
          <w:noProof/>
          <w:color w:val="000000"/>
        </w:rPr>
        <w:t>Anhang B</w:t>
      </w:r>
      <w:r w:rsidRPr="00BD5549">
        <w:rPr>
          <w:rFonts w:asciiTheme="minorHAnsi" w:eastAsiaTheme="minorEastAsia" w:hAnsiTheme="minorHAnsi" w:cstheme="minorBidi"/>
          <w:noProof/>
          <w:sz w:val="22"/>
          <w:szCs w:val="22"/>
          <w:lang w:eastAsia="de-CH"/>
        </w:rPr>
        <w:tab/>
      </w:r>
      <w:r w:rsidRPr="00BD5549">
        <w:rPr>
          <w:rFonts w:asciiTheme="minorHAnsi" w:hAnsiTheme="minorHAnsi"/>
          <w:noProof/>
        </w:rPr>
        <w:t>Projektorganigramm, ZK 1.2</w:t>
      </w:r>
      <w:r w:rsidRPr="00BD5549">
        <w:rPr>
          <w:rFonts w:asciiTheme="minorHAnsi" w:hAnsiTheme="minorHAnsi"/>
          <w:noProof/>
        </w:rPr>
        <w:tab/>
      </w:r>
      <w:r w:rsidRPr="00BD5549">
        <w:rPr>
          <w:rFonts w:asciiTheme="minorHAnsi" w:hAnsiTheme="minorHAnsi"/>
          <w:noProof/>
        </w:rPr>
        <w:fldChar w:fldCharType="begin"/>
      </w:r>
      <w:r w:rsidRPr="00BD5549">
        <w:rPr>
          <w:rFonts w:asciiTheme="minorHAnsi" w:hAnsiTheme="minorHAnsi"/>
          <w:noProof/>
        </w:rPr>
        <w:instrText xml:space="preserve"> PAGEREF _Toc86228738 \h </w:instrText>
      </w:r>
      <w:r w:rsidRPr="00BD5549">
        <w:rPr>
          <w:rFonts w:asciiTheme="minorHAnsi" w:hAnsiTheme="minorHAnsi"/>
          <w:noProof/>
        </w:rPr>
      </w:r>
      <w:r w:rsidRPr="00BD5549">
        <w:rPr>
          <w:rFonts w:asciiTheme="minorHAnsi" w:hAnsiTheme="minorHAnsi"/>
          <w:noProof/>
        </w:rPr>
        <w:fldChar w:fldCharType="separate"/>
      </w:r>
      <w:r w:rsidR="009A2E3B">
        <w:rPr>
          <w:rFonts w:asciiTheme="minorHAnsi" w:hAnsiTheme="minorHAnsi"/>
          <w:noProof/>
        </w:rPr>
        <w:t>B</w:t>
      </w:r>
      <w:r w:rsidRPr="00BD5549">
        <w:rPr>
          <w:rFonts w:asciiTheme="minorHAnsi" w:hAnsiTheme="minorHAnsi"/>
          <w:noProof/>
        </w:rPr>
        <w:fldChar w:fldCharType="end"/>
      </w:r>
    </w:p>
    <w:p w14:paraId="774CBF73" w14:textId="77777777" w:rsidR="00AB26D6" w:rsidRPr="00BD5549" w:rsidRDefault="00AB26D6">
      <w:pPr>
        <w:pStyle w:val="Verzeichnis4"/>
        <w:rPr>
          <w:rFonts w:asciiTheme="minorHAnsi" w:eastAsiaTheme="minorEastAsia" w:hAnsiTheme="minorHAnsi" w:cstheme="minorBidi"/>
          <w:noProof/>
          <w:sz w:val="22"/>
          <w:szCs w:val="22"/>
          <w:lang w:eastAsia="de-CH"/>
        </w:rPr>
      </w:pPr>
      <w:r w:rsidRPr="00BD5549">
        <w:rPr>
          <w:rFonts w:asciiTheme="minorHAnsi" w:hAnsiTheme="minorHAnsi"/>
          <w:noProof/>
          <w:color w:val="000000"/>
        </w:rPr>
        <w:t>Anhang C</w:t>
      </w:r>
      <w:r w:rsidRPr="00BD5549">
        <w:rPr>
          <w:rFonts w:asciiTheme="minorHAnsi" w:eastAsiaTheme="minorEastAsia" w:hAnsiTheme="minorHAnsi" w:cstheme="minorBidi"/>
          <w:noProof/>
          <w:sz w:val="22"/>
          <w:szCs w:val="22"/>
          <w:lang w:eastAsia="de-CH"/>
        </w:rPr>
        <w:tab/>
      </w:r>
      <w:r w:rsidRPr="00BD5549">
        <w:rPr>
          <w:rFonts w:asciiTheme="minorHAnsi" w:hAnsiTheme="minorHAnsi"/>
          <w:noProof/>
        </w:rPr>
        <w:t>Auftragsanalyse, Vorgehensvorschlag, ZK 2</w:t>
      </w:r>
      <w:r w:rsidRPr="00BD5549">
        <w:rPr>
          <w:rFonts w:asciiTheme="minorHAnsi" w:hAnsiTheme="minorHAnsi"/>
          <w:noProof/>
        </w:rPr>
        <w:tab/>
      </w:r>
      <w:r w:rsidRPr="00BD5549">
        <w:rPr>
          <w:rFonts w:asciiTheme="minorHAnsi" w:hAnsiTheme="minorHAnsi"/>
          <w:noProof/>
        </w:rPr>
        <w:fldChar w:fldCharType="begin"/>
      </w:r>
      <w:r w:rsidRPr="00BD5549">
        <w:rPr>
          <w:rFonts w:asciiTheme="minorHAnsi" w:hAnsiTheme="minorHAnsi"/>
          <w:noProof/>
        </w:rPr>
        <w:instrText xml:space="preserve"> PAGEREF _Toc86228739 \h </w:instrText>
      </w:r>
      <w:r w:rsidRPr="00BD5549">
        <w:rPr>
          <w:rFonts w:asciiTheme="minorHAnsi" w:hAnsiTheme="minorHAnsi"/>
          <w:noProof/>
        </w:rPr>
      </w:r>
      <w:r w:rsidRPr="00BD5549">
        <w:rPr>
          <w:rFonts w:asciiTheme="minorHAnsi" w:hAnsiTheme="minorHAnsi"/>
          <w:noProof/>
        </w:rPr>
        <w:fldChar w:fldCharType="separate"/>
      </w:r>
      <w:r w:rsidR="009A2E3B">
        <w:rPr>
          <w:rFonts w:asciiTheme="minorHAnsi" w:hAnsiTheme="minorHAnsi"/>
          <w:noProof/>
        </w:rPr>
        <w:t>C</w:t>
      </w:r>
      <w:r w:rsidRPr="00BD5549">
        <w:rPr>
          <w:rFonts w:asciiTheme="minorHAnsi" w:hAnsiTheme="minorHAnsi"/>
          <w:noProof/>
        </w:rPr>
        <w:fldChar w:fldCharType="end"/>
      </w:r>
    </w:p>
    <w:p w14:paraId="300DF477" w14:textId="5FB719EE" w:rsidR="00955DF7" w:rsidRPr="00BD5549" w:rsidRDefault="002A68C2" w:rsidP="007D2188">
      <w:pPr>
        <w:rPr>
          <w:rFonts w:asciiTheme="minorHAnsi" w:hAnsiTheme="minorHAnsi"/>
        </w:rPr>
      </w:pPr>
      <w:r w:rsidRPr="00BD5549">
        <w:rPr>
          <w:rFonts w:asciiTheme="minorHAnsi" w:hAnsiTheme="minorHAnsi"/>
          <w:noProof/>
          <w:color w:val="000000"/>
        </w:rPr>
        <w:fldChar w:fldCharType="end"/>
      </w:r>
    </w:p>
    <w:p w14:paraId="2268440C" w14:textId="77777777" w:rsidR="009032B3" w:rsidRPr="00BD5549" w:rsidRDefault="009032B3" w:rsidP="009032B3">
      <w:pPr>
        <w:rPr>
          <w:rFonts w:asciiTheme="minorHAnsi" w:hAnsiTheme="minorHAnsi"/>
        </w:rPr>
      </w:pPr>
    </w:p>
    <w:p w14:paraId="555A20ED" w14:textId="77777777" w:rsidR="006F7D65" w:rsidRPr="00BD5549" w:rsidRDefault="006F7D65" w:rsidP="009C2B98">
      <w:pPr>
        <w:pStyle w:val="Fliesstext"/>
        <w:rPr>
          <w:rFonts w:asciiTheme="minorHAnsi" w:hAnsiTheme="minorHAnsi"/>
        </w:rPr>
      </w:pPr>
    </w:p>
    <w:p w14:paraId="2BAAA2E6" w14:textId="77777777" w:rsidR="00393389" w:rsidRPr="00BD5549" w:rsidRDefault="00393389" w:rsidP="007D2188">
      <w:pPr>
        <w:rPr>
          <w:rFonts w:asciiTheme="minorHAnsi" w:hAnsiTheme="minorHAnsi"/>
        </w:rPr>
      </w:pPr>
    </w:p>
    <w:p w14:paraId="4C3816F0" w14:textId="77777777" w:rsidR="00947AD0" w:rsidRPr="00BD5549" w:rsidRDefault="00947AD0" w:rsidP="00947AD0">
      <w:pPr>
        <w:rPr>
          <w:rFonts w:asciiTheme="minorHAnsi" w:hAnsiTheme="minorHAnsi"/>
        </w:rPr>
      </w:pPr>
    </w:p>
    <w:p w14:paraId="1ED4D6AC" w14:textId="77777777" w:rsidR="00545D3B" w:rsidRPr="00BD5549" w:rsidRDefault="00545D3B" w:rsidP="007A2F9E">
      <w:pPr>
        <w:pStyle w:val="berschrift1"/>
        <w:sectPr w:rsidR="00545D3B" w:rsidRPr="00BD5549" w:rsidSect="00F4461A">
          <w:headerReference w:type="even" r:id="rId11"/>
          <w:headerReference w:type="default" r:id="rId12"/>
          <w:headerReference w:type="first" r:id="rId13"/>
          <w:footerReference w:type="first" r:id="rId14"/>
          <w:pgSz w:w="11907" w:h="16840" w:code="9"/>
          <w:pgMar w:top="1530" w:right="1134" w:bottom="851" w:left="2977" w:header="709" w:footer="357" w:gutter="284"/>
          <w:pgNumType w:fmt="lowerRoman" w:start="1"/>
          <w:cols w:space="720"/>
          <w:docGrid w:linePitch="71"/>
        </w:sectPr>
      </w:pPr>
    </w:p>
    <w:p w14:paraId="663C4406" w14:textId="305BA1E7" w:rsidR="00091085" w:rsidRPr="00BD5549" w:rsidRDefault="00900BE6" w:rsidP="00FD01E6">
      <w:pPr>
        <w:pStyle w:val="berschrift1"/>
      </w:pPr>
      <w:bookmarkStart w:id="0" w:name="_Toc86228726"/>
      <w:r w:rsidRPr="00BD5549">
        <w:lastRenderedPageBreak/>
        <w:t xml:space="preserve">Angaben </w:t>
      </w:r>
      <w:r w:rsidR="00EB13F1" w:rsidRPr="00BD5549">
        <w:t>der Anbietenden</w:t>
      </w:r>
      <w:bookmarkEnd w:id="0"/>
    </w:p>
    <w:p w14:paraId="793FB36A" w14:textId="1FB01787" w:rsidR="00900BE6" w:rsidRDefault="00900BE6" w:rsidP="00FD01E6">
      <w:pPr>
        <w:pStyle w:val="berschrift2"/>
      </w:pPr>
      <w:bookmarkStart w:id="1" w:name="_Toc86228727"/>
      <w:r w:rsidRPr="00BD5549">
        <w:t>Name de</w:t>
      </w:r>
      <w:r w:rsidR="00EB13F1" w:rsidRPr="00BD5549">
        <w:t>r anbietenden Firma</w:t>
      </w:r>
      <w:bookmarkEnd w:id="1"/>
    </w:p>
    <w:p w14:paraId="00E817D3" w14:textId="56373969" w:rsidR="00BD5549" w:rsidRPr="00BD5549" w:rsidRDefault="00BD5549" w:rsidP="00BD5549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Bei einer </w:t>
      </w:r>
      <w:proofErr w:type="spellStart"/>
      <w:r>
        <w:rPr>
          <w:rFonts w:asciiTheme="minorHAnsi" w:hAnsiTheme="minorHAnsi"/>
          <w:i/>
        </w:rPr>
        <w:t>Planergemeinschaft</w:t>
      </w:r>
      <w:proofErr w:type="spellEnd"/>
      <w:r>
        <w:rPr>
          <w:rFonts w:asciiTheme="minorHAnsi" w:hAnsiTheme="minorHAnsi"/>
          <w:i/>
        </w:rPr>
        <w:t xml:space="preserve"> ist eine federführende Firma zu bestimmen. Die Auftragsvergabe erfolgt an die federführende Firma.</w:t>
      </w:r>
    </w:p>
    <w:p w14:paraId="43F74A3E" w14:textId="77777777" w:rsidR="00BD5549" w:rsidRPr="00BD5549" w:rsidRDefault="00BD5549" w:rsidP="00BD5549">
      <w:pPr>
        <w:pStyle w:val="Fliesstex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5"/>
        <w:gridCol w:w="5166"/>
      </w:tblGrid>
      <w:tr w:rsidR="00900BE6" w:rsidRPr="00BD5549" w14:paraId="43BB5F8E" w14:textId="77777777" w:rsidTr="00900BE6">
        <w:tc>
          <w:tcPr>
            <w:tcW w:w="2205" w:type="dxa"/>
            <w:shd w:val="clear" w:color="auto" w:fill="auto"/>
          </w:tcPr>
          <w:p w14:paraId="1BD2F40E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  <w:b/>
              </w:rPr>
            </w:pPr>
            <w:r w:rsidRPr="00BD5549">
              <w:rPr>
                <w:rFonts w:asciiTheme="minorHAnsi" w:hAnsiTheme="minorHAnsi" w:cs="Arial"/>
                <w:b/>
              </w:rPr>
              <w:t>Firma:</w:t>
            </w:r>
          </w:p>
        </w:tc>
        <w:tc>
          <w:tcPr>
            <w:tcW w:w="5166" w:type="dxa"/>
            <w:shd w:val="clear" w:color="auto" w:fill="auto"/>
          </w:tcPr>
          <w:p w14:paraId="06E96B05" w14:textId="77777777" w:rsidR="00900BE6" w:rsidRPr="00BD5549" w:rsidRDefault="00900BE6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i/>
                <w:color w:val="2E74B5"/>
              </w:rPr>
            </w:pPr>
            <w:r w:rsidRPr="00BD5549">
              <w:rPr>
                <w:rFonts w:asciiTheme="minorHAnsi" w:hAnsiTheme="minorHAnsi" w:cs="Arial"/>
                <w:i/>
                <w:color w:val="2E74B5"/>
              </w:rPr>
              <w:t>[= Federführung]</w:t>
            </w:r>
          </w:p>
        </w:tc>
      </w:tr>
      <w:tr w:rsidR="00900BE6" w:rsidRPr="00BD5549" w14:paraId="20B4E2F5" w14:textId="77777777" w:rsidTr="00900BE6">
        <w:tc>
          <w:tcPr>
            <w:tcW w:w="2205" w:type="dxa"/>
            <w:shd w:val="clear" w:color="auto" w:fill="auto"/>
          </w:tcPr>
          <w:p w14:paraId="064DA208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Adresse:</w:t>
            </w:r>
          </w:p>
        </w:tc>
        <w:tc>
          <w:tcPr>
            <w:tcW w:w="5166" w:type="dxa"/>
            <w:shd w:val="clear" w:color="auto" w:fill="auto"/>
          </w:tcPr>
          <w:p w14:paraId="6B4DBF68" w14:textId="77777777" w:rsidR="00900BE6" w:rsidRPr="00BD5549" w:rsidRDefault="0003030B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089146CE" w14:textId="77777777" w:rsidTr="00900BE6">
        <w:tc>
          <w:tcPr>
            <w:tcW w:w="2205" w:type="dxa"/>
            <w:shd w:val="clear" w:color="auto" w:fill="auto"/>
          </w:tcPr>
          <w:p w14:paraId="56739350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PLZ/Ort:</w:t>
            </w:r>
          </w:p>
        </w:tc>
        <w:tc>
          <w:tcPr>
            <w:tcW w:w="5166" w:type="dxa"/>
            <w:shd w:val="clear" w:color="auto" w:fill="auto"/>
          </w:tcPr>
          <w:p w14:paraId="2AE75AC0" w14:textId="77777777" w:rsidR="00900BE6" w:rsidRPr="00BD5549" w:rsidRDefault="0003030B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0149AE5B" w14:textId="77777777" w:rsidTr="00900BE6">
        <w:tc>
          <w:tcPr>
            <w:tcW w:w="2205" w:type="dxa"/>
            <w:shd w:val="clear" w:color="auto" w:fill="auto"/>
          </w:tcPr>
          <w:p w14:paraId="4855F226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Kontaktperson:</w:t>
            </w:r>
          </w:p>
        </w:tc>
        <w:tc>
          <w:tcPr>
            <w:tcW w:w="5166" w:type="dxa"/>
            <w:shd w:val="clear" w:color="auto" w:fill="auto"/>
          </w:tcPr>
          <w:p w14:paraId="2437872E" w14:textId="77777777" w:rsidR="00900BE6" w:rsidRPr="00BD5549" w:rsidRDefault="0003030B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1015A541" w14:textId="77777777" w:rsidTr="00900BE6">
        <w:tc>
          <w:tcPr>
            <w:tcW w:w="2205" w:type="dxa"/>
            <w:shd w:val="clear" w:color="auto" w:fill="auto"/>
          </w:tcPr>
          <w:p w14:paraId="02B286D8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E-Mail:</w:t>
            </w:r>
          </w:p>
        </w:tc>
        <w:tc>
          <w:tcPr>
            <w:tcW w:w="5166" w:type="dxa"/>
            <w:shd w:val="clear" w:color="auto" w:fill="auto"/>
          </w:tcPr>
          <w:p w14:paraId="15EBBF46" w14:textId="77777777" w:rsidR="00900BE6" w:rsidRPr="00BD5549" w:rsidRDefault="0003030B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476FE9A3" w14:textId="77777777" w:rsidTr="00900BE6">
        <w:tc>
          <w:tcPr>
            <w:tcW w:w="2205" w:type="dxa"/>
            <w:shd w:val="clear" w:color="auto" w:fill="auto"/>
          </w:tcPr>
          <w:p w14:paraId="29715803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Telefon:</w:t>
            </w:r>
          </w:p>
        </w:tc>
        <w:tc>
          <w:tcPr>
            <w:tcW w:w="5166" w:type="dxa"/>
            <w:shd w:val="clear" w:color="auto" w:fill="auto"/>
          </w:tcPr>
          <w:p w14:paraId="7C4A3F6B" w14:textId="77777777" w:rsidR="00900BE6" w:rsidRPr="00BD5549" w:rsidRDefault="0003030B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1DAE2038" w14:textId="77777777" w:rsidTr="00900BE6">
        <w:tc>
          <w:tcPr>
            <w:tcW w:w="2205" w:type="dxa"/>
            <w:shd w:val="clear" w:color="auto" w:fill="auto"/>
          </w:tcPr>
          <w:p w14:paraId="2B62FAE4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Federführung Anbieter:</w:t>
            </w:r>
          </w:p>
        </w:tc>
        <w:tc>
          <w:tcPr>
            <w:tcW w:w="5166" w:type="dxa"/>
            <w:shd w:val="clear" w:color="auto" w:fill="auto"/>
          </w:tcPr>
          <w:p w14:paraId="0F3FCD28" w14:textId="77777777" w:rsidR="00900BE6" w:rsidRPr="00BD5549" w:rsidRDefault="009A2E3B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524679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0BE6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900BE6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ja</w:t>
            </w:r>
            <w:r w:rsidR="00900BE6" w:rsidRPr="00BD5549">
              <w:rPr>
                <w:rFonts w:asciiTheme="minorHAnsi" w:hAnsiTheme="minorHAnsi" w:cs="Arial"/>
                <w:color w:val="2E74B5" w:themeColor="accent1" w:themeShade="BF"/>
              </w:rPr>
              <w:tab/>
            </w: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1420988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0BE6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900BE6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nein</w:t>
            </w:r>
          </w:p>
        </w:tc>
      </w:tr>
    </w:tbl>
    <w:p w14:paraId="1FA2588C" w14:textId="77777777" w:rsidR="00BD5549" w:rsidRDefault="00BD5549" w:rsidP="00BD5549">
      <w:pPr>
        <w:pStyle w:val="Fliesstext"/>
      </w:pPr>
      <w:bookmarkStart w:id="2" w:name="_Toc509407734"/>
      <w:bookmarkStart w:id="3" w:name="_Toc509407751"/>
      <w:bookmarkStart w:id="4" w:name="_Toc509408201"/>
      <w:bookmarkStart w:id="5" w:name="_Toc509408806"/>
      <w:bookmarkStart w:id="6" w:name="_Toc509409588"/>
      <w:bookmarkStart w:id="7" w:name="_Toc509409651"/>
      <w:bookmarkStart w:id="8" w:name="_Toc511827388"/>
      <w:bookmarkStart w:id="9" w:name="_Toc86228728"/>
    </w:p>
    <w:p w14:paraId="0A4E3DCC" w14:textId="73E3BB41" w:rsidR="00900BE6" w:rsidRPr="00BD5549" w:rsidRDefault="0049498E" w:rsidP="00FD01E6">
      <w:pPr>
        <w:pStyle w:val="berschrift2"/>
      </w:pPr>
      <w:r w:rsidRPr="00BD5549">
        <w:t>Bieter</w:t>
      </w:r>
      <w:r w:rsidR="007B2285" w:rsidRPr="00BD5549">
        <w:t>gemeinschaft</w:t>
      </w:r>
      <w:bookmarkEnd w:id="2"/>
      <w:bookmarkEnd w:id="3"/>
      <w:bookmarkEnd w:id="4"/>
      <w:bookmarkEnd w:id="5"/>
      <w:bookmarkEnd w:id="6"/>
      <w:bookmarkEnd w:id="7"/>
      <w:bookmarkEnd w:id="8"/>
      <w:r w:rsidR="003320C3" w:rsidRPr="00BD5549">
        <w:t xml:space="preserve"> / Subunternehmungen</w:t>
      </w:r>
      <w:bookmarkEnd w:id="9"/>
    </w:p>
    <w:p w14:paraId="76A58031" w14:textId="7AA2EED1" w:rsidR="00900BE6" w:rsidRPr="00BD5549" w:rsidRDefault="00900BE6" w:rsidP="00AE0589">
      <w:pPr>
        <w:rPr>
          <w:rFonts w:asciiTheme="minorHAnsi" w:hAnsiTheme="minorHAnsi"/>
          <w:i/>
        </w:rPr>
      </w:pPr>
      <w:r w:rsidRPr="00BD5549">
        <w:rPr>
          <w:rFonts w:asciiTheme="minorHAnsi" w:hAnsiTheme="minorHAnsi"/>
          <w:i/>
        </w:rPr>
        <w:t xml:space="preserve">Die nachfolgende Tabelle ist durch alle Mitglieder der </w:t>
      </w:r>
      <w:r w:rsidR="003320C3" w:rsidRPr="00BD5549">
        <w:rPr>
          <w:rFonts w:asciiTheme="minorHAnsi" w:hAnsiTheme="minorHAnsi"/>
          <w:i/>
        </w:rPr>
        <w:t>Bietergemeinschaft</w:t>
      </w:r>
      <w:r w:rsidRPr="00BD5549">
        <w:rPr>
          <w:rFonts w:asciiTheme="minorHAnsi" w:hAnsiTheme="minorHAnsi"/>
          <w:i/>
        </w:rPr>
        <w:t xml:space="preserve"> / Subunternehmungen separat auszufüllen (Tabelle bei Bedarf kopieren)</w:t>
      </w:r>
    </w:p>
    <w:p w14:paraId="4633C3C6" w14:textId="77777777" w:rsidR="00900BE6" w:rsidRPr="00BD5549" w:rsidRDefault="00900BE6" w:rsidP="00900BE6">
      <w:pPr>
        <w:pStyle w:val="Fliesstext"/>
        <w:rPr>
          <w:rFonts w:asciiTheme="minorHAnsi" w:hAnsiTheme="minorHAnsi" w:cs="Arial"/>
          <w:i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5"/>
        <w:gridCol w:w="5166"/>
      </w:tblGrid>
      <w:tr w:rsidR="00900BE6" w:rsidRPr="00BD5549" w14:paraId="3E8E0EC4" w14:textId="77777777" w:rsidTr="00900BE6">
        <w:tc>
          <w:tcPr>
            <w:tcW w:w="2205" w:type="dxa"/>
            <w:shd w:val="clear" w:color="auto" w:fill="auto"/>
          </w:tcPr>
          <w:p w14:paraId="4AEA5307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  <w:b/>
              </w:rPr>
            </w:pPr>
            <w:r w:rsidRPr="00BD5549">
              <w:rPr>
                <w:rFonts w:asciiTheme="minorHAnsi" w:hAnsiTheme="minorHAnsi" w:cs="Arial"/>
                <w:b/>
              </w:rPr>
              <w:t>Firma:</w:t>
            </w:r>
          </w:p>
        </w:tc>
        <w:tc>
          <w:tcPr>
            <w:tcW w:w="5166" w:type="dxa"/>
            <w:shd w:val="clear" w:color="auto" w:fill="auto"/>
          </w:tcPr>
          <w:p w14:paraId="1A80140E" w14:textId="77777777" w:rsidR="00900BE6" w:rsidRPr="00BD5549" w:rsidRDefault="0003030B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236C89A0" w14:textId="77777777" w:rsidTr="00900BE6">
        <w:tc>
          <w:tcPr>
            <w:tcW w:w="2205" w:type="dxa"/>
            <w:shd w:val="clear" w:color="auto" w:fill="auto"/>
          </w:tcPr>
          <w:p w14:paraId="6AD93916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Adresse:</w:t>
            </w:r>
          </w:p>
        </w:tc>
        <w:tc>
          <w:tcPr>
            <w:tcW w:w="5166" w:type="dxa"/>
            <w:shd w:val="clear" w:color="auto" w:fill="auto"/>
          </w:tcPr>
          <w:p w14:paraId="2A6FF090" w14:textId="77777777" w:rsidR="00900BE6" w:rsidRPr="00BD5549" w:rsidRDefault="0003030B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0951F2CF" w14:textId="77777777" w:rsidTr="00900BE6">
        <w:tc>
          <w:tcPr>
            <w:tcW w:w="2205" w:type="dxa"/>
            <w:shd w:val="clear" w:color="auto" w:fill="auto"/>
          </w:tcPr>
          <w:p w14:paraId="15E87347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PLZ/Ort:</w:t>
            </w:r>
          </w:p>
        </w:tc>
        <w:tc>
          <w:tcPr>
            <w:tcW w:w="5166" w:type="dxa"/>
            <w:shd w:val="clear" w:color="auto" w:fill="auto"/>
          </w:tcPr>
          <w:p w14:paraId="119B2E75" w14:textId="77777777" w:rsidR="00900BE6" w:rsidRPr="00BD5549" w:rsidRDefault="0003030B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63FB7FBB" w14:textId="77777777" w:rsidTr="00900BE6">
        <w:tc>
          <w:tcPr>
            <w:tcW w:w="2205" w:type="dxa"/>
            <w:shd w:val="clear" w:color="auto" w:fill="auto"/>
          </w:tcPr>
          <w:p w14:paraId="27DC9A6F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Kontaktperson:</w:t>
            </w:r>
          </w:p>
        </w:tc>
        <w:tc>
          <w:tcPr>
            <w:tcW w:w="5166" w:type="dxa"/>
            <w:shd w:val="clear" w:color="auto" w:fill="auto"/>
          </w:tcPr>
          <w:p w14:paraId="551D66BF" w14:textId="77777777" w:rsidR="00900BE6" w:rsidRPr="00BD5549" w:rsidRDefault="0003030B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2EBADB75" w14:textId="77777777" w:rsidTr="00900BE6">
        <w:tc>
          <w:tcPr>
            <w:tcW w:w="2205" w:type="dxa"/>
            <w:shd w:val="clear" w:color="auto" w:fill="auto"/>
          </w:tcPr>
          <w:p w14:paraId="42601AAD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E-Mail:</w:t>
            </w:r>
          </w:p>
        </w:tc>
        <w:tc>
          <w:tcPr>
            <w:tcW w:w="5166" w:type="dxa"/>
            <w:shd w:val="clear" w:color="auto" w:fill="auto"/>
          </w:tcPr>
          <w:p w14:paraId="7BEC2E58" w14:textId="77777777" w:rsidR="00900BE6" w:rsidRPr="00BD5549" w:rsidRDefault="0003030B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32494D77" w14:textId="77777777" w:rsidTr="00900BE6">
        <w:tc>
          <w:tcPr>
            <w:tcW w:w="2205" w:type="dxa"/>
            <w:shd w:val="clear" w:color="auto" w:fill="auto"/>
          </w:tcPr>
          <w:p w14:paraId="5181EA26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Telefon:</w:t>
            </w:r>
          </w:p>
        </w:tc>
        <w:tc>
          <w:tcPr>
            <w:tcW w:w="5166" w:type="dxa"/>
            <w:shd w:val="clear" w:color="auto" w:fill="auto"/>
          </w:tcPr>
          <w:p w14:paraId="00009B0F" w14:textId="77777777" w:rsidR="00900BE6" w:rsidRPr="00BD5549" w:rsidRDefault="0003030B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7D6CD4A8" w14:textId="77777777" w:rsidTr="00900BE6">
        <w:tc>
          <w:tcPr>
            <w:tcW w:w="2205" w:type="dxa"/>
            <w:shd w:val="clear" w:color="auto" w:fill="auto"/>
          </w:tcPr>
          <w:p w14:paraId="412D9EDB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Stellung Anbieter:</w:t>
            </w:r>
          </w:p>
        </w:tc>
        <w:tc>
          <w:tcPr>
            <w:tcW w:w="5166" w:type="dxa"/>
            <w:shd w:val="clear" w:color="auto" w:fill="auto"/>
          </w:tcPr>
          <w:p w14:paraId="0E3409E8" w14:textId="665BE336" w:rsidR="00900BE6" w:rsidRPr="00BD5549" w:rsidRDefault="009A2E3B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-968822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0BE6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900BE6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Teil der </w:t>
            </w:r>
            <w:r w:rsidR="003320C3" w:rsidRPr="00BD5549">
              <w:rPr>
                <w:rFonts w:asciiTheme="minorHAnsi" w:hAnsiTheme="minorHAnsi" w:cs="Arial"/>
                <w:color w:val="2E74B5" w:themeColor="accent1" w:themeShade="BF"/>
              </w:rPr>
              <w:t>Bietergemeinschaft</w:t>
            </w:r>
            <w:r w:rsidR="00900BE6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</w:t>
            </w:r>
            <w:r w:rsidR="00900BE6" w:rsidRPr="00BD5549">
              <w:rPr>
                <w:rFonts w:asciiTheme="minorHAnsi" w:hAnsiTheme="minorHAnsi" w:cs="Arial"/>
                <w:color w:val="2E74B5" w:themeColor="accent1" w:themeShade="BF"/>
              </w:rPr>
              <w:tab/>
            </w: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872342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0BE6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900BE6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</w:t>
            </w:r>
            <w:r w:rsidR="003320C3" w:rsidRPr="00BD5549">
              <w:rPr>
                <w:rFonts w:asciiTheme="minorHAnsi" w:hAnsiTheme="minorHAnsi" w:cs="Arial"/>
                <w:color w:val="2E74B5" w:themeColor="accent1" w:themeShade="BF"/>
              </w:rPr>
              <w:t>Subunternehm</w:t>
            </w:r>
            <w:r w:rsidR="00683B86" w:rsidRPr="00BD5549">
              <w:rPr>
                <w:rFonts w:asciiTheme="minorHAnsi" w:hAnsiTheme="minorHAnsi" w:cs="Arial"/>
                <w:color w:val="2E74B5" w:themeColor="accent1" w:themeShade="BF"/>
              </w:rPr>
              <w:t>ung</w:t>
            </w:r>
          </w:p>
        </w:tc>
      </w:tr>
      <w:tr w:rsidR="00900BE6" w:rsidRPr="00BD5549" w14:paraId="5613280E" w14:textId="77777777" w:rsidTr="00900BE6">
        <w:tc>
          <w:tcPr>
            <w:tcW w:w="2205" w:type="dxa"/>
            <w:shd w:val="clear" w:color="auto" w:fill="auto"/>
          </w:tcPr>
          <w:p w14:paraId="532726E5" w14:textId="77777777" w:rsidR="00900BE6" w:rsidRPr="00BD5549" w:rsidRDefault="00900BE6" w:rsidP="00900BE6">
            <w:pPr>
              <w:pStyle w:val="Fliesstext"/>
              <w:jc w:val="lef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Vorgesehene Leistungen im Projekt:</w:t>
            </w:r>
          </w:p>
        </w:tc>
        <w:tc>
          <w:tcPr>
            <w:tcW w:w="5166" w:type="dxa"/>
            <w:shd w:val="clear" w:color="auto" w:fill="auto"/>
          </w:tcPr>
          <w:p w14:paraId="200BEE65" w14:textId="4A578640" w:rsidR="00E27BA9" w:rsidRDefault="009A2E3B" w:rsidP="00E27BA9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 w:themeColor="accent1" w:themeShade="BF"/>
              </w:rPr>
            </w:pP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-567187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BA9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E27BA9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</w:t>
            </w:r>
            <w:r w:rsidR="00BD5549">
              <w:rPr>
                <w:rFonts w:asciiTheme="minorHAnsi" w:hAnsiTheme="minorHAnsi" w:cs="Arial"/>
                <w:color w:val="2E74B5" w:themeColor="accent1" w:themeShade="BF"/>
              </w:rPr>
              <w:t>Wasserbau Modellierung</w:t>
            </w:r>
          </w:p>
          <w:p w14:paraId="5CA6A7BA" w14:textId="5F92B000" w:rsidR="00BD5549" w:rsidRDefault="009A2E3B" w:rsidP="00BD5549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 w:themeColor="accent1" w:themeShade="BF"/>
              </w:rPr>
            </w:pP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-932358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5549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BD5549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Tiefbau</w:t>
            </w:r>
          </w:p>
          <w:p w14:paraId="04C54BF2" w14:textId="09A47527" w:rsidR="00900BE6" w:rsidRPr="00BD5549" w:rsidRDefault="009A2E3B" w:rsidP="00E27BA9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 w:themeColor="accent1" w:themeShade="BF"/>
              </w:rPr>
            </w:pP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-168099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BA9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E27BA9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</w:t>
            </w:r>
            <w:r w:rsidR="00116152" w:rsidRPr="00BD5549">
              <w:rPr>
                <w:rFonts w:asciiTheme="minorHAnsi" w:hAnsiTheme="minorHAnsi" w:cs="Arial"/>
                <w:color w:val="2E74B5" w:themeColor="accent1" w:themeShade="BF"/>
              </w:rPr>
              <w:t>Ökologie</w:t>
            </w:r>
          </w:p>
          <w:p w14:paraId="1FFF3FAF" w14:textId="47BB5EE1" w:rsidR="00E27BA9" w:rsidRPr="00BD5549" w:rsidRDefault="009A2E3B" w:rsidP="00E27BA9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 w:themeColor="accent1" w:themeShade="BF"/>
              </w:rPr>
            </w:pP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-1536581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BA9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7B2285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</w:t>
            </w:r>
            <w:r w:rsidR="00116152" w:rsidRPr="00BD5549">
              <w:rPr>
                <w:rFonts w:asciiTheme="minorHAnsi" w:hAnsiTheme="minorHAnsi" w:cs="Arial"/>
                <w:color w:val="2E74B5" w:themeColor="accent1" w:themeShade="BF"/>
              </w:rPr>
              <w:t>Freiraumplanung</w:t>
            </w:r>
          </w:p>
          <w:p w14:paraId="1E3ADBF7" w14:textId="2D09E3CC" w:rsidR="00E27BA9" w:rsidRPr="00BD5549" w:rsidRDefault="009A2E3B" w:rsidP="00E27BA9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 w:themeColor="accent1" w:themeShade="BF"/>
              </w:rPr>
            </w:pP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-636106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BA9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7B2285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</w:t>
            </w:r>
            <w:r w:rsidR="00116152" w:rsidRPr="00BD5549">
              <w:rPr>
                <w:rFonts w:asciiTheme="minorHAnsi" w:hAnsiTheme="minorHAnsi" w:cs="Arial"/>
                <w:color w:val="2E74B5" w:themeColor="accent1" w:themeShade="BF"/>
              </w:rPr>
              <w:t>andere</w:t>
            </w:r>
          </w:p>
          <w:p w14:paraId="760A44B1" w14:textId="77777777" w:rsidR="007B2285" w:rsidRPr="00BD5549" w:rsidRDefault="007B2285" w:rsidP="00E27BA9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 w:themeColor="accent1" w:themeShade="BF"/>
              </w:rPr>
            </w:pPr>
          </w:p>
          <w:p w14:paraId="02FA4419" w14:textId="77777777" w:rsidR="00E27BA9" w:rsidRPr="00BD5549" w:rsidRDefault="00E27BA9" w:rsidP="00E27BA9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</w:p>
        </w:tc>
      </w:tr>
    </w:tbl>
    <w:p w14:paraId="37F48B0A" w14:textId="3B843F78" w:rsidR="00900BE6" w:rsidRPr="00BD5549" w:rsidRDefault="00900BE6" w:rsidP="00900BE6">
      <w:pPr>
        <w:pStyle w:val="Fliesstext"/>
        <w:rPr>
          <w:rFonts w:asciiTheme="minorHAnsi" w:hAnsiTheme="minorHAnsi"/>
        </w:rPr>
      </w:pPr>
    </w:p>
    <w:p w14:paraId="3B86C2F8" w14:textId="77777777" w:rsidR="00900BE6" w:rsidRPr="00BD5549" w:rsidRDefault="00900BE6">
      <w:pPr>
        <w:rPr>
          <w:rFonts w:asciiTheme="minorHAnsi" w:hAnsiTheme="minorHAnsi"/>
          <w:color w:val="000000"/>
        </w:rPr>
      </w:pPr>
      <w:r w:rsidRPr="00BD5549">
        <w:rPr>
          <w:rFonts w:asciiTheme="minorHAnsi" w:hAnsiTheme="minorHAnsi"/>
        </w:rPr>
        <w:br w:type="page"/>
      </w:r>
    </w:p>
    <w:p w14:paraId="66B6ED94" w14:textId="0FD9D228" w:rsidR="00D95F49" w:rsidRPr="00BD5549" w:rsidRDefault="00D95F49" w:rsidP="00FD01E6">
      <w:pPr>
        <w:pStyle w:val="berschrift1"/>
      </w:pPr>
      <w:bookmarkStart w:id="10" w:name="_Toc86228729"/>
      <w:bookmarkStart w:id="11" w:name="_Ref7187683"/>
      <w:r w:rsidRPr="00BD5549">
        <w:lastRenderedPageBreak/>
        <w:t>Eignungskriterien (EK)</w:t>
      </w:r>
      <w:bookmarkEnd w:id="10"/>
    </w:p>
    <w:p w14:paraId="3BF270BF" w14:textId="2591489E" w:rsidR="00DD1AA3" w:rsidRPr="00BD5549" w:rsidRDefault="002174DC" w:rsidP="00FD01E6">
      <w:pPr>
        <w:pStyle w:val="berschrift2"/>
      </w:pPr>
      <w:bookmarkStart w:id="12" w:name="_Toc86228730"/>
      <w:r w:rsidRPr="00BD5549">
        <w:t xml:space="preserve">EK1: </w:t>
      </w:r>
      <w:r w:rsidR="0049498E" w:rsidRPr="00BD5549">
        <w:t>Firmenreferenz für Leistungsfähigkeit</w:t>
      </w:r>
      <w:r w:rsidR="00D95F49" w:rsidRPr="00BD5549">
        <w:t>snachweis</w:t>
      </w:r>
      <w:r w:rsidR="0049498E" w:rsidRPr="00BD5549">
        <w:t xml:space="preserve"> de</w:t>
      </w:r>
      <w:bookmarkEnd w:id="11"/>
      <w:r w:rsidR="008268E6" w:rsidRPr="00BD5549">
        <w:t>r Anbietenden</w:t>
      </w:r>
      <w:bookmarkEnd w:id="12"/>
    </w:p>
    <w:p w14:paraId="253C42BD" w14:textId="5DF16A9C" w:rsidR="008268E6" w:rsidRPr="00BD5549" w:rsidRDefault="008268E6" w:rsidP="008268E6">
      <w:pPr>
        <w:pStyle w:val="Fliesstext"/>
        <w:rPr>
          <w:rFonts w:asciiTheme="minorHAnsi" w:hAnsiTheme="minorHAnsi"/>
          <w:i/>
        </w:rPr>
      </w:pPr>
      <w:r w:rsidRPr="00BD5549">
        <w:rPr>
          <w:rFonts w:asciiTheme="minorHAnsi" w:hAnsiTheme="minorHAnsi"/>
          <w:i/>
        </w:rPr>
        <w:t xml:space="preserve">Die beiden Referenzprojekte </w:t>
      </w:r>
      <w:r w:rsidR="00F364F0" w:rsidRPr="00BD5549">
        <w:rPr>
          <w:rFonts w:asciiTheme="minorHAnsi" w:hAnsiTheme="minorHAnsi"/>
          <w:i/>
        </w:rPr>
        <w:t>anbietenden Firma</w:t>
      </w:r>
      <w:r w:rsidRPr="00BD5549">
        <w:rPr>
          <w:rFonts w:asciiTheme="minorHAnsi" w:hAnsiTheme="minorHAnsi"/>
          <w:i/>
        </w:rPr>
        <w:t xml:space="preserve"> / der Bietergemeinschaft </w:t>
      </w:r>
      <w:proofErr w:type="gramStart"/>
      <w:r w:rsidRPr="00BD5549">
        <w:rPr>
          <w:rFonts w:asciiTheme="minorHAnsi" w:hAnsiTheme="minorHAnsi"/>
          <w:i/>
        </w:rPr>
        <w:t>müssen</w:t>
      </w:r>
      <w:proofErr w:type="gramEnd"/>
      <w:r w:rsidRPr="00BD5549">
        <w:rPr>
          <w:rFonts w:asciiTheme="minorHAnsi" w:hAnsiTheme="minorHAnsi"/>
          <w:i/>
        </w:rPr>
        <w:t xml:space="preserve"> eine vergleichbare Komplexität mit folgenden Mindestanforderungen erfüllen:</w:t>
      </w:r>
    </w:p>
    <w:p w14:paraId="13D92621" w14:textId="77777777" w:rsidR="008268E6" w:rsidRPr="00BD5549" w:rsidRDefault="008268E6" w:rsidP="008268E6">
      <w:pPr>
        <w:pStyle w:val="Aufzhlung2"/>
        <w:tabs>
          <w:tab w:val="clear" w:pos="283"/>
          <w:tab w:val="clear" w:pos="7371"/>
          <w:tab w:val="num" w:pos="567"/>
        </w:tabs>
        <w:ind w:left="567"/>
        <w:jc w:val="both"/>
        <w:rPr>
          <w:rFonts w:asciiTheme="minorHAnsi" w:hAnsiTheme="minorHAnsi"/>
        </w:rPr>
      </w:pPr>
      <w:r w:rsidRPr="00BD5549">
        <w:rPr>
          <w:rFonts w:asciiTheme="minorHAnsi" w:hAnsiTheme="minorHAnsi"/>
        </w:rPr>
        <w:t>Bearbeitung und Abschluss der Teilphasen 32 (Bauprojekt) und 33 (Auflageprojekt) entsprechend Ordnung für Leistungen und Honorare SIA 103</w:t>
      </w:r>
    </w:p>
    <w:p w14:paraId="0C986ED2" w14:textId="77777777" w:rsidR="008268E6" w:rsidRPr="00BD5549" w:rsidRDefault="008268E6" w:rsidP="008268E6">
      <w:pPr>
        <w:pStyle w:val="Aufzhlung2"/>
        <w:tabs>
          <w:tab w:val="clear" w:pos="283"/>
          <w:tab w:val="clear" w:pos="7371"/>
          <w:tab w:val="num" w:pos="567"/>
        </w:tabs>
        <w:ind w:left="567"/>
        <w:jc w:val="both"/>
        <w:rPr>
          <w:rFonts w:asciiTheme="minorHAnsi" w:hAnsiTheme="minorHAnsi"/>
        </w:rPr>
      </w:pPr>
      <w:r w:rsidRPr="00BD5549">
        <w:rPr>
          <w:rFonts w:asciiTheme="minorHAnsi" w:hAnsiTheme="minorHAnsi"/>
        </w:rPr>
        <w:t>Abschluss der genannten Projektphasen zwischen 2010 und 2021</w:t>
      </w:r>
    </w:p>
    <w:p w14:paraId="4EE035EC" w14:textId="77777777" w:rsidR="008268E6" w:rsidRPr="00BD5549" w:rsidRDefault="008268E6" w:rsidP="008268E6">
      <w:pPr>
        <w:pStyle w:val="Aufzhlung2"/>
        <w:tabs>
          <w:tab w:val="clear" w:pos="283"/>
          <w:tab w:val="clear" w:pos="7371"/>
          <w:tab w:val="num" w:pos="567"/>
        </w:tabs>
        <w:ind w:left="567"/>
        <w:jc w:val="both"/>
        <w:rPr>
          <w:rFonts w:asciiTheme="minorHAnsi" w:hAnsiTheme="minorHAnsi"/>
        </w:rPr>
      </w:pPr>
      <w:r w:rsidRPr="00BD5549">
        <w:rPr>
          <w:rFonts w:asciiTheme="minorHAnsi" w:hAnsiTheme="minorHAnsi"/>
        </w:rPr>
        <w:t>Investitionsvolumen Gesamtprojekt &gt; CHF 5 Mio. (exkl. MWST.)</w:t>
      </w:r>
    </w:p>
    <w:p w14:paraId="0A816B17" w14:textId="77777777" w:rsidR="008268E6" w:rsidRPr="00BD5549" w:rsidRDefault="008268E6" w:rsidP="008268E6">
      <w:pPr>
        <w:pStyle w:val="Aufzhlung2"/>
        <w:numPr>
          <w:ilvl w:val="0"/>
          <w:numId w:val="0"/>
        </w:numPr>
        <w:ind w:left="567" w:hanging="283"/>
        <w:rPr>
          <w:rFonts w:asciiTheme="minorHAnsi" w:hAnsiTheme="minorHAnsi"/>
        </w:rPr>
      </w:pPr>
    </w:p>
    <w:p w14:paraId="21F6085B" w14:textId="383ED84E" w:rsidR="008268E6" w:rsidRPr="00BD5549" w:rsidRDefault="008268E6" w:rsidP="008268E6">
      <w:pPr>
        <w:pStyle w:val="Fliesstext"/>
        <w:rPr>
          <w:rFonts w:asciiTheme="minorHAnsi" w:eastAsia="Calibri" w:hAnsiTheme="minorHAnsi"/>
          <w:lang w:eastAsia="en-US"/>
        </w:rPr>
      </w:pPr>
      <w:r w:rsidRPr="00BD5549">
        <w:rPr>
          <w:rFonts w:asciiTheme="minorHAnsi" w:eastAsia="Calibri" w:hAnsiTheme="minorHAnsi"/>
          <w:lang w:eastAsia="en-US"/>
        </w:rPr>
        <w:t xml:space="preserve">Ein vergleichbares Referenzprojekt der anbietenden Firma bezüglich Projektierung eines Wasserbauprojekts mit der Leistungserbringung für den Fachbereich Wasserbau (EK 1.1). </w:t>
      </w:r>
    </w:p>
    <w:p w14:paraId="76AB4AF8" w14:textId="1B80D524" w:rsidR="008268E6" w:rsidRPr="00BD5549" w:rsidRDefault="008268E6" w:rsidP="008268E6">
      <w:pPr>
        <w:pStyle w:val="Fliesstext"/>
        <w:rPr>
          <w:rFonts w:asciiTheme="minorHAnsi" w:eastAsia="Calibri" w:hAnsiTheme="minorHAnsi"/>
          <w:lang w:eastAsia="en-US"/>
        </w:rPr>
      </w:pPr>
      <w:r w:rsidRPr="00BD5549">
        <w:rPr>
          <w:rFonts w:asciiTheme="minorHAnsi" w:eastAsia="Calibri" w:hAnsiTheme="minorHAnsi"/>
          <w:lang w:eastAsia="en-US"/>
        </w:rPr>
        <w:t>Ein vergleichbares Referenzprojekt der anbietenden Firma bezüglich Projektierung eines Wasserbauprojekts mit der Leistungserbringung für den Fachbereich Ökologie (EK 1.2).</w:t>
      </w:r>
    </w:p>
    <w:p w14:paraId="797BC36C" w14:textId="77777777" w:rsidR="00900BE6" w:rsidRPr="00BD5549" w:rsidRDefault="00900BE6" w:rsidP="00900BE6">
      <w:pPr>
        <w:pStyle w:val="Aufzhlung1"/>
        <w:numPr>
          <w:ilvl w:val="0"/>
          <w:numId w:val="0"/>
        </w:numPr>
        <w:rPr>
          <w:rFonts w:asciiTheme="minorHAnsi" w:hAnsiTheme="minorHAnsi"/>
        </w:rPr>
      </w:pPr>
    </w:p>
    <w:p w14:paraId="1C04EF23" w14:textId="77777777" w:rsidR="00900BE6" w:rsidRPr="00BD5549" w:rsidRDefault="00900BE6" w:rsidP="00900BE6">
      <w:pPr>
        <w:pStyle w:val="Fronttitel"/>
        <w:framePr w:wrap="around"/>
        <w:rPr>
          <w:rFonts w:asciiTheme="minorHAnsi" w:hAnsiTheme="minorHAnsi"/>
        </w:rPr>
      </w:pPr>
      <w:r w:rsidRPr="00BD5549">
        <w:rPr>
          <w:rFonts w:asciiTheme="minorHAnsi" w:hAnsiTheme="minorHAnsi"/>
        </w:rPr>
        <w:t>Firma Referenzprojekt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25"/>
        <w:gridCol w:w="5146"/>
      </w:tblGrid>
      <w:tr w:rsidR="00900BE6" w:rsidRPr="00BD5549" w14:paraId="5BE86CBA" w14:textId="77777777" w:rsidTr="00900BE6">
        <w:tc>
          <w:tcPr>
            <w:tcW w:w="2225" w:type="dxa"/>
            <w:shd w:val="clear" w:color="auto" w:fill="auto"/>
          </w:tcPr>
          <w:p w14:paraId="0456D095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Projektname:</w:t>
            </w:r>
          </w:p>
        </w:tc>
        <w:tc>
          <w:tcPr>
            <w:tcW w:w="5146" w:type="dxa"/>
            <w:shd w:val="clear" w:color="auto" w:fill="auto"/>
          </w:tcPr>
          <w:p w14:paraId="118CA6D1" w14:textId="77777777" w:rsidR="00900BE6" w:rsidRPr="00BD5549" w:rsidRDefault="00900BE6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53EE6" w:rsidRPr="00BD5549" w14:paraId="0F86393A" w14:textId="77777777" w:rsidTr="00900BE6">
        <w:tc>
          <w:tcPr>
            <w:tcW w:w="2225" w:type="dxa"/>
            <w:shd w:val="clear" w:color="auto" w:fill="auto"/>
          </w:tcPr>
          <w:p w14:paraId="7E9FFC60" w14:textId="77777777" w:rsidR="00953EE6" w:rsidRPr="00BD5549" w:rsidRDefault="007B2285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Projektart:</w:t>
            </w:r>
          </w:p>
        </w:tc>
        <w:tc>
          <w:tcPr>
            <w:tcW w:w="5146" w:type="dxa"/>
            <w:shd w:val="clear" w:color="auto" w:fill="auto"/>
          </w:tcPr>
          <w:p w14:paraId="5AA1E2CA" w14:textId="77777777" w:rsidR="00953EE6" w:rsidRPr="00BD5549" w:rsidRDefault="007B2285" w:rsidP="00953E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 w:themeColor="accent1" w:themeShade="BF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53EE6" w:rsidRPr="00BD5549" w14:paraId="567BE1B6" w14:textId="77777777" w:rsidTr="00900BE6">
        <w:tc>
          <w:tcPr>
            <w:tcW w:w="2225" w:type="dxa"/>
            <w:shd w:val="clear" w:color="auto" w:fill="auto"/>
          </w:tcPr>
          <w:p w14:paraId="2B4E1161" w14:textId="615CD191" w:rsidR="00953EE6" w:rsidRPr="00BD5549" w:rsidRDefault="007B2285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Auftraggeber</w:t>
            </w:r>
            <w:r w:rsidR="008268E6" w:rsidRPr="00BD5549">
              <w:rPr>
                <w:rFonts w:asciiTheme="minorHAnsi" w:hAnsiTheme="minorHAnsi" w:cs="Arial"/>
              </w:rPr>
              <w:t>/in</w:t>
            </w:r>
            <w:r w:rsidRPr="00BD5549">
              <w:rPr>
                <w:rFonts w:asciiTheme="minorHAnsi" w:hAnsiTheme="minorHAnsi" w:cs="Arial"/>
              </w:rPr>
              <w:t>:</w:t>
            </w:r>
          </w:p>
        </w:tc>
        <w:tc>
          <w:tcPr>
            <w:tcW w:w="5146" w:type="dxa"/>
            <w:shd w:val="clear" w:color="auto" w:fill="auto"/>
          </w:tcPr>
          <w:p w14:paraId="6CFD8FA0" w14:textId="77777777" w:rsidR="00953EE6" w:rsidRPr="00BD5549" w:rsidRDefault="007B2285" w:rsidP="00953E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 w:themeColor="accent1" w:themeShade="BF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6509EECF" w14:textId="77777777" w:rsidTr="00900BE6">
        <w:tc>
          <w:tcPr>
            <w:tcW w:w="2225" w:type="dxa"/>
            <w:shd w:val="clear" w:color="auto" w:fill="auto"/>
          </w:tcPr>
          <w:p w14:paraId="698EF53B" w14:textId="77777777" w:rsidR="00900BE6" w:rsidRPr="00BD5549" w:rsidRDefault="0003030B" w:rsidP="0003030B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Projektstand:</w:t>
            </w:r>
          </w:p>
        </w:tc>
        <w:tc>
          <w:tcPr>
            <w:tcW w:w="5146" w:type="dxa"/>
            <w:shd w:val="clear" w:color="auto" w:fill="auto"/>
          </w:tcPr>
          <w:p w14:paraId="2C62CAC7" w14:textId="77777777" w:rsidR="00900BE6" w:rsidRPr="00BD5549" w:rsidRDefault="0003030B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i/>
                <w:color w:val="2E74B5"/>
              </w:rPr>
            </w:pPr>
            <w:r w:rsidRPr="00BD5549">
              <w:rPr>
                <w:rFonts w:asciiTheme="minorHAnsi" w:hAnsiTheme="minorHAnsi" w:cs="Arial"/>
                <w:i/>
                <w:color w:val="2E74B5"/>
              </w:rPr>
              <w:t>[Realisiert,…]</w:t>
            </w:r>
          </w:p>
        </w:tc>
      </w:tr>
      <w:tr w:rsidR="00900BE6" w:rsidRPr="00BD5549" w14:paraId="05D51D83" w14:textId="77777777" w:rsidTr="00900BE6">
        <w:tc>
          <w:tcPr>
            <w:tcW w:w="2225" w:type="dxa"/>
            <w:shd w:val="clear" w:color="auto" w:fill="auto"/>
          </w:tcPr>
          <w:p w14:paraId="491B7615" w14:textId="77777777" w:rsidR="00900BE6" w:rsidRPr="00BD5549" w:rsidRDefault="007B2285" w:rsidP="007B2285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Investitionsvolumen Gesamtprojekt</w:t>
            </w:r>
            <w:r w:rsidR="00900BE6" w:rsidRPr="00BD5549">
              <w:rPr>
                <w:rFonts w:asciiTheme="minorHAnsi" w:hAnsiTheme="minorHAnsi" w:cs="Arial"/>
                <w:sz w:val="16"/>
              </w:rPr>
              <w:t>:</w:t>
            </w:r>
          </w:p>
        </w:tc>
        <w:tc>
          <w:tcPr>
            <w:tcW w:w="5146" w:type="dxa"/>
            <w:shd w:val="clear" w:color="auto" w:fill="auto"/>
          </w:tcPr>
          <w:p w14:paraId="3D8DD946" w14:textId="77777777" w:rsidR="00900BE6" w:rsidRPr="00BD5549" w:rsidRDefault="00900BE6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2D124901" w14:textId="77777777" w:rsidTr="00900BE6">
        <w:tc>
          <w:tcPr>
            <w:tcW w:w="2225" w:type="dxa"/>
            <w:shd w:val="clear" w:color="auto" w:fill="auto"/>
          </w:tcPr>
          <w:p w14:paraId="5BD9DE37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Honorarvolumen:</w:t>
            </w:r>
          </w:p>
        </w:tc>
        <w:tc>
          <w:tcPr>
            <w:tcW w:w="5146" w:type="dxa"/>
            <w:shd w:val="clear" w:color="auto" w:fill="auto"/>
          </w:tcPr>
          <w:p w14:paraId="502EC397" w14:textId="77777777" w:rsidR="00900BE6" w:rsidRPr="00BD5549" w:rsidRDefault="00900BE6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367D8C8F" w14:textId="77777777" w:rsidTr="00900BE6">
        <w:tc>
          <w:tcPr>
            <w:tcW w:w="2225" w:type="dxa"/>
            <w:shd w:val="clear" w:color="auto" w:fill="auto"/>
          </w:tcPr>
          <w:p w14:paraId="31877A57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Bearbeitete Teilphasen:</w:t>
            </w:r>
          </w:p>
        </w:tc>
        <w:tc>
          <w:tcPr>
            <w:tcW w:w="5146" w:type="dxa"/>
            <w:shd w:val="clear" w:color="auto" w:fill="auto"/>
          </w:tcPr>
          <w:p w14:paraId="356D2051" w14:textId="77777777" w:rsidR="00900BE6" w:rsidRPr="00BD5549" w:rsidRDefault="00900BE6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03030B" w:rsidRPr="00BD5549" w14:paraId="2AB1283A" w14:textId="77777777" w:rsidTr="00900BE6">
        <w:tc>
          <w:tcPr>
            <w:tcW w:w="2225" w:type="dxa"/>
            <w:shd w:val="clear" w:color="auto" w:fill="auto"/>
          </w:tcPr>
          <w:p w14:paraId="09860838" w14:textId="77777777" w:rsidR="0003030B" w:rsidRPr="00BD5549" w:rsidRDefault="0003030B" w:rsidP="00900BE6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6" w:type="dxa"/>
            <w:shd w:val="clear" w:color="auto" w:fill="auto"/>
          </w:tcPr>
          <w:p w14:paraId="75F5FDA5" w14:textId="2AF98C48" w:rsidR="0003030B" w:rsidRPr="00BD5549" w:rsidRDefault="009A2E3B" w:rsidP="0003030B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 w:themeColor="accent1" w:themeShade="BF"/>
              </w:rPr>
            </w:pP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280313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30B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03030B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</w:t>
            </w:r>
            <w:r w:rsidR="00AB26D6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Bauprojekt </w:t>
            </w:r>
            <w:r w:rsidR="0003030B" w:rsidRPr="00BD5549">
              <w:rPr>
                <w:rFonts w:asciiTheme="minorHAnsi" w:hAnsiTheme="minorHAnsi" w:cs="Arial"/>
                <w:color w:val="2E74B5" w:themeColor="accent1" w:themeShade="BF"/>
              </w:rPr>
              <w:t>(</w:t>
            </w:r>
            <w:r w:rsidR="00AB26D6" w:rsidRPr="00BD5549">
              <w:rPr>
                <w:rFonts w:asciiTheme="minorHAnsi" w:hAnsiTheme="minorHAnsi" w:cs="Arial"/>
                <w:color w:val="2E74B5" w:themeColor="accent1" w:themeShade="BF"/>
              </w:rPr>
              <w:t>32</w:t>
            </w:r>
            <w:r w:rsidR="0003030B" w:rsidRPr="00BD5549">
              <w:rPr>
                <w:rFonts w:asciiTheme="minorHAnsi" w:hAnsiTheme="minorHAnsi" w:cs="Arial"/>
                <w:color w:val="2E74B5" w:themeColor="accent1" w:themeShade="BF"/>
              </w:rPr>
              <w:t>)</w:t>
            </w:r>
          </w:p>
          <w:p w14:paraId="791090B5" w14:textId="3E1B98D4" w:rsidR="0003030B" w:rsidRPr="00BD5549" w:rsidRDefault="009A2E3B" w:rsidP="00AB26D6">
            <w:pPr>
              <w:pStyle w:val="Fliesstext"/>
              <w:spacing w:line="240" w:lineRule="exact"/>
              <w:rPr>
                <w:rFonts w:asciiTheme="minorHAnsi" w:hAnsiTheme="minorHAnsi" w:cs="Arial"/>
                <w:color w:val="2E74B5" w:themeColor="accent1" w:themeShade="BF"/>
              </w:rPr>
            </w:pP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159893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30B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03030B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</w:t>
            </w:r>
            <w:r w:rsidR="00AB26D6" w:rsidRPr="00BD5549">
              <w:rPr>
                <w:rFonts w:asciiTheme="minorHAnsi" w:hAnsiTheme="minorHAnsi" w:cs="Arial"/>
                <w:color w:val="2E74B5" w:themeColor="accent1" w:themeShade="BF"/>
              </w:rPr>
              <w:t>Bewilligungsverfahren / Auflageprojekt (33)</w:t>
            </w:r>
          </w:p>
          <w:p w14:paraId="264B14C5" w14:textId="5474E2E7" w:rsidR="0003030B" w:rsidRPr="00BD5549" w:rsidRDefault="009A2E3B" w:rsidP="0003030B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 w:themeColor="accent1" w:themeShade="BF"/>
              </w:rPr>
            </w:pP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95449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30B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03030B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weitere </w:t>
            </w:r>
          </w:p>
          <w:p w14:paraId="29688B35" w14:textId="77777777" w:rsidR="0003030B" w:rsidRPr="00BD5549" w:rsidRDefault="0003030B" w:rsidP="0003030B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</w:p>
        </w:tc>
      </w:tr>
      <w:tr w:rsidR="00900BE6" w:rsidRPr="00BD5549" w14:paraId="4A507B23" w14:textId="77777777" w:rsidTr="00900BE6">
        <w:tc>
          <w:tcPr>
            <w:tcW w:w="7371" w:type="dxa"/>
            <w:gridSpan w:val="2"/>
            <w:shd w:val="clear" w:color="auto" w:fill="auto"/>
          </w:tcPr>
          <w:p w14:paraId="696106D8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Ausgeführte Arbeiten / Leistungen der Unternehmung:</w:t>
            </w:r>
          </w:p>
        </w:tc>
      </w:tr>
      <w:tr w:rsidR="00900BE6" w:rsidRPr="00BD5549" w14:paraId="35A90B83" w14:textId="77777777" w:rsidTr="00900BE6">
        <w:tc>
          <w:tcPr>
            <w:tcW w:w="2225" w:type="dxa"/>
            <w:shd w:val="clear" w:color="auto" w:fill="auto"/>
          </w:tcPr>
          <w:p w14:paraId="0C90D26C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6" w:type="dxa"/>
            <w:shd w:val="clear" w:color="auto" w:fill="auto"/>
          </w:tcPr>
          <w:p w14:paraId="2AE53182" w14:textId="77777777" w:rsidR="00900BE6" w:rsidRPr="00BD5549" w:rsidRDefault="00900BE6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6CAB5821" w14:textId="77777777" w:rsidTr="00900BE6">
        <w:tc>
          <w:tcPr>
            <w:tcW w:w="7371" w:type="dxa"/>
            <w:gridSpan w:val="2"/>
            <w:shd w:val="clear" w:color="auto" w:fill="auto"/>
          </w:tcPr>
          <w:p w14:paraId="312B7EC7" w14:textId="746B9863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 xml:space="preserve">Zur Auskunftserteilung ermächtigte Kontaktperson </w:t>
            </w:r>
            <w:r w:rsidR="004F68C0" w:rsidRPr="00BD5549">
              <w:rPr>
                <w:rFonts w:asciiTheme="minorHAnsi" w:hAnsiTheme="minorHAnsi" w:cs="Arial"/>
              </w:rPr>
              <w:t>des Referenz-Auftraggebers/ der Referenz-Auftraggeberin:</w:t>
            </w:r>
          </w:p>
        </w:tc>
      </w:tr>
      <w:tr w:rsidR="00900BE6" w:rsidRPr="00BD5549" w14:paraId="18492FC7" w14:textId="77777777" w:rsidTr="00900BE6">
        <w:tc>
          <w:tcPr>
            <w:tcW w:w="2225" w:type="dxa"/>
            <w:shd w:val="clear" w:color="auto" w:fill="auto"/>
          </w:tcPr>
          <w:p w14:paraId="0460E0E7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Funktion:</w:t>
            </w:r>
          </w:p>
        </w:tc>
        <w:tc>
          <w:tcPr>
            <w:tcW w:w="5146" w:type="dxa"/>
            <w:shd w:val="clear" w:color="auto" w:fill="auto"/>
          </w:tcPr>
          <w:p w14:paraId="13A0BB96" w14:textId="77777777" w:rsidR="00900BE6" w:rsidRPr="00BD5549" w:rsidRDefault="00900BE6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2A772F57" w14:textId="77777777" w:rsidTr="00900BE6">
        <w:tc>
          <w:tcPr>
            <w:tcW w:w="2225" w:type="dxa"/>
            <w:shd w:val="clear" w:color="auto" w:fill="auto"/>
          </w:tcPr>
          <w:p w14:paraId="4ABAA74E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Name:</w:t>
            </w:r>
          </w:p>
        </w:tc>
        <w:tc>
          <w:tcPr>
            <w:tcW w:w="5146" w:type="dxa"/>
            <w:shd w:val="clear" w:color="auto" w:fill="auto"/>
          </w:tcPr>
          <w:p w14:paraId="75B13625" w14:textId="77777777" w:rsidR="00900BE6" w:rsidRPr="00BD5549" w:rsidRDefault="00900BE6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3AF72D20" w14:textId="77777777" w:rsidTr="00900BE6">
        <w:tc>
          <w:tcPr>
            <w:tcW w:w="2225" w:type="dxa"/>
            <w:shd w:val="clear" w:color="auto" w:fill="auto"/>
          </w:tcPr>
          <w:p w14:paraId="395FE6DC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Adresse:</w:t>
            </w:r>
          </w:p>
        </w:tc>
        <w:tc>
          <w:tcPr>
            <w:tcW w:w="5146" w:type="dxa"/>
            <w:shd w:val="clear" w:color="auto" w:fill="auto"/>
          </w:tcPr>
          <w:p w14:paraId="2F285FFD" w14:textId="77777777" w:rsidR="00900BE6" w:rsidRPr="00BD5549" w:rsidRDefault="00900BE6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14947802" w14:textId="77777777" w:rsidTr="00900BE6">
        <w:tc>
          <w:tcPr>
            <w:tcW w:w="2225" w:type="dxa"/>
            <w:shd w:val="clear" w:color="auto" w:fill="auto"/>
          </w:tcPr>
          <w:p w14:paraId="378AF1A7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E-Mail:</w:t>
            </w:r>
          </w:p>
        </w:tc>
        <w:tc>
          <w:tcPr>
            <w:tcW w:w="5146" w:type="dxa"/>
            <w:shd w:val="clear" w:color="auto" w:fill="auto"/>
          </w:tcPr>
          <w:p w14:paraId="68656304" w14:textId="77777777" w:rsidR="00900BE6" w:rsidRPr="00BD5549" w:rsidRDefault="00900BE6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2B7C3C2C" w14:textId="77777777" w:rsidTr="00900BE6">
        <w:tc>
          <w:tcPr>
            <w:tcW w:w="2225" w:type="dxa"/>
            <w:shd w:val="clear" w:color="auto" w:fill="auto"/>
          </w:tcPr>
          <w:p w14:paraId="1ECC9941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Telefon:</w:t>
            </w:r>
          </w:p>
        </w:tc>
        <w:tc>
          <w:tcPr>
            <w:tcW w:w="5146" w:type="dxa"/>
            <w:shd w:val="clear" w:color="auto" w:fill="auto"/>
          </w:tcPr>
          <w:p w14:paraId="2A2012C1" w14:textId="77777777" w:rsidR="00900BE6" w:rsidRPr="00BD5549" w:rsidRDefault="00900BE6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73E54450" w14:textId="77777777" w:rsidTr="00900BE6">
        <w:tc>
          <w:tcPr>
            <w:tcW w:w="7371" w:type="dxa"/>
            <w:gridSpan w:val="2"/>
            <w:shd w:val="clear" w:color="auto" w:fill="auto"/>
          </w:tcPr>
          <w:p w14:paraId="581D3774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In welchem Sinne ist das angegebene Projekt mit dem vorliegenden Projekt vergleichbar?</w:t>
            </w:r>
          </w:p>
        </w:tc>
      </w:tr>
      <w:tr w:rsidR="00900BE6" w:rsidRPr="00BD5549" w14:paraId="0C8C2A99" w14:textId="77777777" w:rsidTr="00900BE6">
        <w:tc>
          <w:tcPr>
            <w:tcW w:w="2225" w:type="dxa"/>
            <w:shd w:val="clear" w:color="auto" w:fill="auto"/>
          </w:tcPr>
          <w:p w14:paraId="3D7AB5D6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6" w:type="dxa"/>
            <w:shd w:val="clear" w:color="auto" w:fill="auto"/>
          </w:tcPr>
          <w:p w14:paraId="279EA77D" w14:textId="77777777" w:rsidR="00900BE6" w:rsidRPr="00BD5549" w:rsidRDefault="00900BE6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62B5F240" w14:textId="77777777" w:rsidTr="00900BE6">
        <w:tc>
          <w:tcPr>
            <w:tcW w:w="2225" w:type="dxa"/>
            <w:shd w:val="clear" w:color="auto" w:fill="auto"/>
          </w:tcPr>
          <w:p w14:paraId="784AEE4B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6" w:type="dxa"/>
            <w:shd w:val="clear" w:color="auto" w:fill="auto"/>
          </w:tcPr>
          <w:p w14:paraId="6DA4B4B8" w14:textId="77777777" w:rsidR="00900BE6" w:rsidRPr="00BD5549" w:rsidRDefault="00900BE6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2A73C82A" w14:textId="77777777" w:rsidTr="00900BE6">
        <w:tc>
          <w:tcPr>
            <w:tcW w:w="7371" w:type="dxa"/>
            <w:gridSpan w:val="2"/>
            <w:shd w:val="clear" w:color="auto" w:fill="auto"/>
          </w:tcPr>
          <w:p w14:paraId="791B6161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In welchem Sinne sind die ausgeführten Arbeiten mit dem vorliegenden Projekt vergleichbar?</w:t>
            </w:r>
          </w:p>
        </w:tc>
      </w:tr>
      <w:tr w:rsidR="00900BE6" w:rsidRPr="00BD5549" w14:paraId="21036C41" w14:textId="77777777" w:rsidTr="00900BE6">
        <w:tc>
          <w:tcPr>
            <w:tcW w:w="2225" w:type="dxa"/>
            <w:shd w:val="clear" w:color="auto" w:fill="auto"/>
          </w:tcPr>
          <w:p w14:paraId="36D2CBE6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6" w:type="dxa"/>
            <w:shd w:val="clear" w:color="auto" w:fill="auto"/>
          </w:tcPr>
          <w:p w14:paraId="4FE50BD3" w14:textId="77777777" w:rsidR="00900BE6" w:rsidRPr="00BD5549" w:rsidRDefault="00900BE6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00BE6" w:rsidRPr="00BD5549" w14:paraId="26BC02A6" w14:textId="77777777" w:rsidTr="00900BE6">
        <w:tc>
          <w:tcPr>
            <w:tcW w:w="2225" w:type="dxa"/>
            <w:shd w:val="clear" w:color="auto" w:fill="auto"/>
          </w:tcPr>
          <w:p w14:paraId="1B5CC1D9" w14:textId="77777777" w:rsidR="00900BE6" w:rsidRPr="00BD5549" w:rsidRDefault="00900BE6" w:rsidP="00900BE6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6" w:type="dxa"/>
            <w:shd w:val="clear" w:color="auto" w:fill="auto"/>
          </w:tcPr>
          <w:p w14:paraId="50855934" w14:textId="77777777" w:rsidR="00900BE6" w:rsidRPr="00BD5549" w:rsidRDefault="00900BE6" w:rsidP="00900B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</w:tbl>
    <w:p w14:paraId="15BE5D38" w14:textId="1C6EFE82" w:rsidR="00900BE6" w:rsidRPr="00BD5549" w:rsidRDefault="00900BE6" w:rsidP="00900BE6">
      <w:pPr>
        <w:pStyle w:val="Fliesstext"/>
        <w:rPr>
          <w:rFonts w:asciiTheme="minorHAnsi" w:hAnsiTheme="minorHAnsi" w:cs="Arial"/>
        </w:rPr>
      </w:pPr>
    </w:p>
    <w:p w14:paraId="5675E3F0" w14:textId="12DB2873" w:rsidR="00533C58" w:rsidRPr="00BD5549" w:rsidRDefault="006D4AB1" w:rsidP="00B3048E">
      <w:pPr>
        <w:rPr>
          <w:rFonts w:asciiTheme="minorHAnsi" w:hAnsiTheme="minorHAnsi" w:cs="Arial"/>
          <w:color w:val="000000"/>
        </w:rPr>
      </w:pPr>
      <w:r w:rsidRPr="00BD5549">
        <w:rPr>
          <w:rFonts w:asciiTheme="minorHAnsi" w:hAnsiTheme="minorHAnsi" w:cs="Arial"/>
        </w:rPr>
        <w:br w:type="page"/>
      </w:r>
    </w:p>
    <w:p w14:paraId="04260823" w14:textId="5219BF33" w:rsidR="00D95F49" w:rsidRPr="00BD5549" w:rsidRDefault="00D95F49" w:rsidP="00FD01E6">
      <w:pPr>
        <w:pStyle w:val="berschrift1"/>
      </w:pPr>
      <w:bookmarkStart w:id="13" w:name="_Toc86228731"/>
      <w:r w:rsidRPr="00BD5549">
        <w:t>Zuschlagskriterien (ZK)</w:t>
      </w:r>
      <w:bookmarkEnd w:id="13"/>
    </w:p>
    <w:p w14:paraId="40C8D681" w14:textId="2826AFF5" w:rsidR="00D95F49" w:rsidRDefault="00DF26A5" w:rsidP="00D95F49">
      <w:pPr>
        <w:pStyle w:val="Fliesstext"/>
        <w:rPr>
          <w:rFonts w:asciiTheme="minorHAnsi" w:hAnsiTheme="minorHAnsi"/>
          <w:i/>
        </w:rPr>
      </w:pPr>
      <w:bookmarkStart w:id="14" w:name="_Toc65004579"/>
      <w:r w:rsidRPr="00BD5549">
        <w:rPr>
          <w:rFonts w:asciiTheme="minorHAnsi" w:hAnsiTheme="minorHAnsi"/>
          <w:b/>
          <w:i/>
        </w:rPr>
        <w:t>Zuschlagskriterien ZK 1 – 3</w:t>
      </w:r>
      <w:bookmarkEnd w:id="14"/>
      <w:r w:rsidRPr="00BD5549">
        <w:rPr>
          <w:rFonts w:asciiTheme="minorHAnsi" w:hAnsiTheme="minorHAnsi"/>
          <w:b/>
          <w:i/>
        </w:rPr>
        <w:t>:</w:t>
      </w:r>
      <w:r w:rsidRPr="00BD5549">
        <w:rPr>
          <w:rFonts w:asciiTheme="minorHAnsi" w:hAnsiTheme="minorHAnsi"/>
          <w:i/>
        </w:rPr>
        <w:t xml:space="preserve"> Der Anbieter oder die Anbieterin mit der insgesamt höchsten Punktzahl ist das wirtschaftlich günstigste Angebot und erhält den Zuschlag (§ 42 </w:t>
      </w:r>
      <w:proofErr w:type="spellStart"/>
      <w:r w:rsidRPr="00BD5549">
        <w:rPr>
          <w:rFonts w:asciiTheme="minorHAnsi" w:hAnsiTheme="minorHAnsi"/>
          <w:i/>
        </w:rPr>
        <w:t>VöB</w:t>
      </w:r>
      <w:proofErr w:type="spellEnd"/>
      <w:r w:rsidRPr="00BD5549">
        <w:rPr>
          <w:rFonts w:asciiTheme="minorHAnsi" w:hAnsiTheme="minorHAnsi"/>
          <w:i/>
        </w:rPr>
        <w:t>)</w:t>
      </w:r>
      <w:r w:rsidR="00D95F49" w:rsidRPr="00BD5549">
        <w:rPr>
          <w:rFonts w:asciiTheme="minorHAnsi" w:hAnsiTheme="minorHAnsi"/>
          <w:i/>
        </w:rPr>
        <w:t>.</w:t>
      </w:r>
    </w:p>
    <w:p w14:paraId="735FC8FF" w14:textId="77777777" w:rsidR="00BD5549" w:rsidRPr="00BD5549" w:rsidRDefault="00BD5549" w:rsidP="00D95F49">
      <w:pPr>
        <w:pStyle w:val="Fliesstext"/>
        <w:rPr>
          <w:rFonts w:asciiTheme="minorHAnsi" w:hAnsiTheme="minorHAnsi"/>
          <w:i/>
        </w:rPr>
      </w:pPr>
    </w:p>
    <w:p w14:paraId="1C6AD3DA" w14:textId="6BC019F4" w:rsidR="00D95F49" w:rsidRPr="00BD5549" w:rsidRDefault="002174DC" w:rsidP="00FD01E6">
      <w:pPr>
        <w:pStyle w:val="berschrift2"/>
      </w:pPr>
      <w:bookmarkStart w:id="15" w:name="_Toc86228732"/>
      <w:r w:rsidRPr="00BD5549">
        <w:t xml:space="preserve">ZK1: </w:t>
      </w:r>
      <w:r w:rsidR="00D95F49" w:rsidRPr="00BD5549">
        <w:t>Fachkompetenz Schlüsselperson und Organisation (Gewichtung 40 %)</w:t>
      </w:r>
      <w:bookmarkEnd w:id="15"/>
    </w:p>
    <w:p w14:paraId="5A93FF1D" w14:textId="77777777" w:rsidR="00C37BCA" w:rsidRPr="00BD5549" w:rsidRDefault="00C37BCA" w:rsidP="00C37BCA">
      <w:pPr>
        <w:pStyle w:val="Fliesstext"/>
        <w:spacing w:after="0"/>
        <w:rPr>
          <w:rFonts w:asciiTheme="minorHAnsi" w:hAnsiTheme="minorHAnsi"/>
          <w:i/>
        </w:rPr>
      </w:pPr>
      <w:r w:rsidRPr="00BD5549">
        <w:rPr>
          <w:rFonts w:asciiTheme="minorHAnsi" w:hAnsiTheme="minorHAnsi"/>
          <w:i/>
        </w:rPr>
        <w:t>Die Schlüsselperson „Projektleitung“ der federführenden Firma hat selbständig ein Referenzprojekt gemäss den folgenden Anforderungen bearbeitet (ZK1.1):</w:t>
      </w:r>
    </w:p>
    <w:p w14:paraId="7AAEDF09" w14:textId="77777777" w:rsidR="00C37BCA" w:rsidRPr="00BD5549" w:rsidRDefault="00C37BCA" w:rsidP="00C37BCA">
      <w:pPr>
        <w:pStyle w:val="Aufzhlung2"/>
        <w:tabs>
          <w:tab w:val="clear" w:pos="283"/>
          <w:tab w:val="clear" w:pos="7371"/>
          <w:tab w:val="num" w:pos="567"/>
        </w:tabs>
        <w:ind w:left="567"/>
        <w:jc w:val="both"/>
        <w:rPr>
          <w:rFonts w:asciiTheme="minorHAnsi" w:hAnsiTheme="minorHAnsi"/>
        </w:rPr>
      </w:pPr>
      <w:r w:rsidRPr="00BD5549">
        <w:rPr>
          <w:rFonts w:asciiTheme="minorHAnsi" w:hAnsiTheme="minorHAnsi"/>
        </w:rPr>
        <w:t xml:space="preserve">Projektierung eines Wasserbauprojekts in der Funktion Projektleitung oder Stellvertretung Projektleitung </w:t>
      </w:r>
    </w:p>
    <w:p w14:paraId="21AF64DE" w14:textId="77777777" w:rsidR="00C37BCA" w:rsidRPr="00BD5549" w:rsidRDefault="00C37BCA" w:rsidP="00C37BCA">
      <w:pPr>
        <w:pStyle w:val="Aufzhlung2"/>
        <w:tabs>
          <w:tab w:val="clear" w:pos="283"/>
          <w:tab w:val="clear" w:pos="7371"/>
          <w:tab w:val="num" w:pos="567"/>
        </w:tabs>
        <w:ind w:left="567"/>
        <w:jc w:val="both"/>
        <w:rPr>
          <w:rFonts w:asciiTheme="minorHAnsi" w:hAnsiTheme="minorHAnsi"/>
        </w:rPr>
      </w:pPr>
      <w:r w:rsidRPr="00BD5549">
        <w:rPr>
          <w:rFonts w:asciiTheme="minorHAnsi" w:hAnsiTheme="minorHAnsi"/>
        </w:rPr>
        <w:t>Projektierung der wasserbaulichen Massnahmen für ein Wasserbauprojekt</w:t>
      </w:r>
    </w:p>
    <w:p w14:paraId="60BD5138" w14:textId="77777777" w:rsidR="00C37BCA" w:rsidRPr="00BD5549" w:rsidRDefault="00C37BCA" w:rsidP="00C37BCA">
      <w:pPr>
        <w:pStyle w:val="Aufzhlung2"/>
        <w:tabs>
          <w:tab w:val="clear" w:pos="283"/>
          <w:tab w:val="clear" w:pos="7371"/>
          <w:tab w:val="num" w:pos="567"/>
        </w:tabs>
        <w:ind w:left="567"/>
        <w:jc w:val="both"/>
        <w:rPr>
          <w:rFonts w:asciiTheme="minorHAnsi" w:hAnsiTheme="minorHAnsi"/>
        </w:rPr>
      </w:pPr>
      <w:r w:rsidRPr="00BD5549">
        <w:rPr>
          <w:rFonts w:asciiTheme="minorHAnsi" w:hAnsiTheme="minorHAnsi"/>
        </w:rPr>
        <w:t>Ideal wurden die Teilphasen 32 (Bauprojekt) und 33 (Auflageprojekt) bearbeitet</w:t>
      </w:r>
    </w:p>
    <w:p w14:paraId="59E1B080" w14:textId="77777777" w:rsidR="00C37BCA" w:rsidRPr="00BD5549" w:rsidRDefault="00C37BCA" w:rsidP="00C37BCA">
      <w:pPr>
        <w:pStyle w:val="Aufzhlung2"/>
        <w:tabs>
          <w:tab w:val="clear" w:pos="283"/>
          <w:tab w:val="clear" w:pos="7371"/>
          <w:tab w:val="num" w:pos="567"/>
        </w:tabs>
        <w:ind w:left="567"/>
        <w:jc w:val="both"/>
        <w:rPr>
          <w:rFonts w:asciiTheme="minorHAnsi" w:hAnsiTheme="minorHAnsi"/>
        </w:rPr>
      </w:pPr>
      <w:r w:rsidRPr="00BD5549">
        <w:rPr>
          <w:rFonts w:asciiTheme="minorHAnsi" w:hAnsiTheme="minorHAnsi"/>
        </w:rPr>
        <w:t>Ideal der Abschluss der genannten Projektphasen zwischen 2010 und 2021</w:t>
      </w:r>
    </w:p>
    <w:p w14:paraId="423D1290" w14:textId="77777777" w:rsidR="00C37BCA" w:rsidRPr="00BD5549" w:rsidRDefault="00C37BCA" w:rsidP="00C37BCA">
      <w:pPr>
        <w:pStyle w:val="Aufzhlung2"/>
        <w:tabs>
          <w:tab w:val="clear" w:pos="283"/>
          <w:tab w:val="clear" w:pos="7371"/>
          <w:tab w:val="num" w:pos="567"/>
        </w:tabs>
        <w:ind w:left="567"/>
        <w:jc w:val="both"/>
        <w:rPr>
          <w:rFonts w:asciiTheme="minorHAnsi" w:hAnsiTheme="minorHAnsi"/>
        </w:rPr>
      </w:pPr>
      <w:r w:rsidRPr="00BD5549">
        <w:rPr>
          <w:rFonts w:asciiTheme="minorHAnsi" w:hAnsiTheme="minorHAnsi"/>
        </w:rPr>
        <w:t>Investitionsvolumen Gesamtprojekt &gt; CHF 5 Mio. (exkl. MWST.)</w:t>
      </w:r>
    </w:p>
    <w:p w14:paraId="3BFE0604" w14:textId="77777777" w:rsidR="00C37BCA" w:rsidRPr="00BD5549" w:rsidRDefault="00C37BCA" w:rsidP="00C37BCA">
      <w:pPr>
        <w:pStyle w:val="Fliesstext"/>
        <w:spacing w:after="0"/>
        <w:rPr>
          <w:rFonts w:asciiTheme="minorHAnsi" w:hAnsiTheme="minorHAnsi"/>
          <w:i/>
        </w:rPr>
      </w:pPr>
      <w:r w:rsidRPr="00BD5549">
        <w:rPr>
          <w:rFonts w:asciiTheme="minorHAnsi" w:hAnsiTheme="minorHAnsi"/>
          <w:i/>
        </w:rPr>
        <w:t xml:space="preserve">Die Schlüsselperson „Projektleiter </w:t>
      </w:r>
      <w:proofErr w:type="spellStart"/>
      <w:r w:rsidRPr="00BD5549">
        <w:rPr>
          <w:rFonts w:asciiTheme="minorHAnsi" w:hAnsiTheme="minorHAnsi"/>
          <w:i/>
        </w:rPr>
        <w:t>Stv</w:t>
      </w:r>
      <w:proofErr w:type="spellEnd"/>
      <w:r w:rsidRPr="00BD5549">
        <w:rPr>
          <w:rFonts w:asciiTheme="minorHAnsi" w:hAnsiTheme="minorHAnsi"/>
          <w:i/>
        </w:rPr>
        <w:t>.“ hat selbständig ein Referenzprojekt gemäss den folgenden Anforderungen bearbeitet (ZK1.2):</w:t>
      </w:r>
    </w:p>
    <w:p w14:paraId="1B3989EB" w14:textId="5381D0A1" w:rsidR="00C37BCA" w:rsidRPr="00BD5549" w:rsidRDefault="00C37BCA" w:rsidP="00C37BCA">
      <w:pPr>
        <w:pStyle w:val="Aufzhlung2"/>
        <w:tabs>
          <w:tab w:val="clear" w:pos="283"/>
          <w:tab w:val="clear" w:pos="7371"/>
          <w:tab w:val="num" w:pos="567"/>
        </w:tabs>
        <w:ind w:left="567"/>
        <w:jc w:val="both"/>
        <w:rPr>
          <w:rFonts w:asciiTheme="minorHAnsi" w:hAnsiTheme="minorHAnsi"/>
        </w:rPr>
      </w:pPr>
      <w:r w:rsidRPr="00BD5549">
        <w:rPr>
          <w:rFonts w:asciiTheme="minorHAnsi" w:hAnsiTheme="minorHAnsi"/>
        </w:rPr>
        <w:t>Projektierung der ökologischen Massnahmen für ein möglichst naturnahes Wasserbauprojekt</w:t>
      </w:r>
    </w:p>
    <w:p w14:paraId="096CB445" w14:textId="77777777" w:rsidR="00C37BCA" w:rsidRPr="00BD5549" w:rsidRDefault="00C37BCA" w:rsidP="00C37BCA">
      <w:pPr>
        <w:pStyle w:val="Aufzhlung2"/>
        <w:tabs>
          <w:tab w:val="clear" w:pos="283"/>
          <w:tab w:val="clear" w:pos="7371"/>
          <w:tab w:val="num" w:pos="567"/>
        </w:tabs>
        <w:ind w:left="567"/>
        <w:jc w:val="both"/>
        <w:rPr>
          <w:rFonts w:asciiTheme="minorHAnsi" w:hAnsiTheme="minorHAnsi"/>
        </w:rPr>
      </w:pPr>
      <w:r w:rsidRPr="00BD5549">
        <w:rPr>
          <w:rFonts w:asciiTheme="minorHAnsi" w:hAnsiTheme="minorHAnsi"/>
        </w:rPr>
        <w:t>Ideal wurden die Teilphasen 32 (Bauprojekt) und 33 (Auflageprojekt) bearbeitet</w:t>
      </w:r>
    </w:p>
    <w:p w14:paraId="2A4C81E0" w14:textId="77777777" w:rsidR="00C37BCA" w:rsidRPr="00BD5549" w:rsidRDefault="00C37BCA" w:rsidP="00C37BCA">
      <w:pPr>
        <w:pStyle w:val="Aufzhlung2"/>
        <w:tabs>
          <w:tab w:val="clear" w:pos="283"/>
          <w:tab w:val="clear" w:pos="7371"/>
          <w:tab w:val="num" w:pos="567"/>
        </w:tabs>
        <w:ind w:left="567"/>
        <w:jc w:val="both"/>
        <w:rPr>
          <w:rFonts w:asciiTheme="minorHAnsi" w:hAnsiTheme="minorHAnsi"/>
        </w:rPr>
      </w:pPr>
      <w:r w:rsidRPr="00BD5549">
        <w:rPr>
          <w:rFonts w:asciiTheme="minorHAnsi" w:hAnsiTheme="minorHAnsi"/>
        </w:rPr>
        <w:t>Ideal der Abschluss der genannten Projektphasen zwischen 2010 und 2021</w:t>
      </w:r>
    </w:p>
    <w:p w14:paraId="541F3ACD" w14:textId="77777777" w:rsidR="00C37BCA" w:rsidRPr="00BD5549" w:rsidRDefault="00C37BCA" w:rsidP="00C37BCA">
      <w:pPr>
        <w:pStyle w:val="Aufzhlung2"/>
        <w:tabs>
          <w:tab w:val="clear" w:pos="283"/>
          <w:tab w:val="clear" w:pos="7371"/>
          <w:tab w:val="num" w:pos="567"/>
        </w:tabs>
        <w:ind w:left="567"/>
        <w:jc w:val="both"/>
        <w:rPr>
          <w:rFonts w:asciiTheme="minorHAnsi" w:hAnsiTheme="minorHAnsi"/>
        </w:rPr>
      </w:pPr>
      <w:r w:rsidRPr="00BD5549">
        <w:rPr>
          <w:rFonts w:asciiTheme="minorHAnsi" w:hAnsiTheme="minorHAnsi"/>
        </w:rPr>
        <w:t>Investitionsvolumen Gesamtprojekt &gt; CHF 5 Mio. (exkl. MWST.)</w:t>
      </w:r>
    </w:p>
    <w:p w14:paraId="35D52D65" w14:textId="77777777" w:rsidR="001A18F7" w:rsidRPr="00BD5549" w:rsidRDefault="001A18F7" w:rsidP="00FD6D55">
      <w:pPr>
        <w:pStyle w:val="Fliesstext"/>
        <w:rPr>
          <w:rFonts w:asciiTheme="minorHAnsi" w:hAnsiTheme="minorHAnsi"/>
          <w:color w:val="2E74B5" w:themeColor="accent1" w:themeShade="BF"/>
          <w:lang w:eastAsia="de-CH"/>
        </w:rPr>
      </w:pPr>
    </w:p>
    <w:p w14:paraId="58EEF9B5" w14:textId="77777777" w:rsidR="00BD5549" w:rsidRDefault="00D95F49" w:rsidP="00FD6D55">
      <w:pPr>
        <w:pStyle w:val="Fliesstext"/>
        <w:rPr>
          <w:rFonts w:asciiTheme="minorHAnsi" w:hAnsiTheme="minorHAnsi"/>
          <w:color w:val="2E74B5" w:themeColor="accent1" w:themeShade="BF"/>
          <w:lang w:eastAsia="de-CH"/>
        </w:rPr>
      </w:pPr>
      <w:r w:rsidRPr="00BD5549">
        <w:rPr>
          <w:rFonts w:asciiTheme="minorHAnsi" w:hAnsiTheme="minorHAnsi"/>
          <w:color w:val="2E74B5" w:themeColor="accent1" w:themeShade="BF"/>
          <w:lang w:eastAsia="de-CH"/>
        </w:rPr>
        <w:t xml:space="preserve">Zusätzlich </w:t>
      </w:r>
      <w:r w:rsidR="008750EF" w:rsidRPr="00BD5549">
        <w:rPr>
          <w:rFonts w:asciiTheme="minorHAnsi" w:hAnsiTheme="minorHAnsi"/>
          <w:color w:val="2E74B5" w:themeColor="accent1" w:themeShade="BF"/>
          <w:lang w:eastAsia="de-CH"/>
        </w:rPr>
        <w:t>sind</w:t>
      </w:r>
      <w:r w:rsidRPr="00BD5549">
        <w:rPr>
          <w:rFonts w:asciiTheme="minorHAnsi" w:hAnsiTheme="minorHAnsi"/>
          <w:color w:val="2E74B5" w:themeColor="accent1" w:themeShade="BF"/>
          <w:lang w:eastAsia="de-CH"/>
        </w:rPr>
        <w:t xml:space="preserve"> </w:t>
      </w:r>
      <w:r w:rsidR="008750EF" w:rsidRPr="00BD5549">
        <w:rPr>
          <w:rFonts w:asciiTheme="minorHAnsi" w:hAnsiTheme="minorHAnsi"/>
          <w:color w:val="2E74B5" w:themeColor="accent1" w:themeShade="BF"/>
          <w:lang w:eastAsia="de-CH"/>
        </w:rPr>
        <w:t>die Lebenslä</w:t>
      </w:r>
      <w:r w:rsidRPr="00BD5549">
        <w:rPr>
          <w:rFonts w:asciiTheme="minorHAnsi" w:hAnsiTheme="minorHAnsi"/>
          <w:color w:val="2E74B5" w:themeColor="accent1" w:themeShade="BF"/>
          <w:lang w:eastAsia="de-CH"/>
        </w:rPr>
        <w:t>uf</w:t>
      </w:r>
      <w:r w:rsidR="008750EF" w:rsidRPr="00BD5549">
        <w:rPr>
          <w:rFonts w:asciiTheme="minorHAnsi" w:hAnsiTheme="minorHAnsi"/>
          <w:color w:val="2E74B5" w:themeColor="accent1" w:themeShade="BF"/>
          <w:lang w:eastAsia="de-CH"/>
        </w:rPr>
        <w:t>e</w:t>
      </w:r>
      <w:r w:rsidRPr="00BD5549">
        <w:rPr>
          <w:rFonts w:asciiTheme="minorHAnsi" w:hAnsiTheme="minorHAnsi"/>
          <w:color w:val="2E74B5" w:themeColor="accent1" w:themeShade="BF"/>
          <w:lang w:eastAsia="de-CH"/>
        </w:rPr>
        <w:t xml:space="preserve"> der Schlüsselperson</w:t>
      </w:r>
      <w:r w:rsidR="008750EF" w:rsidRPr="00BD5549">
        <w:rPr>
          <w:rFonts w:asciiTheme="minorHAnsi" w:hAnsiTheme="minorHAnsi"/>
          <w:color w:val="2E74B5" w:themeColor="accent1" w:themeShade="BF"/>
          <w:lang w:eastAsia="de-CH"/>
        </w:rPr>
        <w:t>en</w:t>
      </w:r>
      <w:r w:rsidRPr="00BD5549">
        <w:rPr>
          <w:rFonts w:asciiTheme="minorHAnsi" w:hAnsiTheme="minorHAnsi"/>
          <w:color w:val="2E74B5" w:themeColor="accent1" w:themeShade="BF"/>
          <w:lang w:eastAsia="de-CH"/>
        </w:rPr>
        <w:t xml:space="preserve"> </w:t>
      </w:r>
      <w:r w:rsidR="00365890" w:rsidRPr="00BD5549">
        <w:rPr>
          <w:rFonts w:asciiTheme="minorHAnsi" w:hAnsiTheme="minorHAnsi"/>
          <w:color w:val="2E74B5" w:themeColor="accent1" w:themeShade="BF"/>
          <w:lang w:eastAsia="de-CH"/>
        </w:rPr>
        <w:t xml:space="preserve">PL </w:t>
      </w:r>
      <w:r w:rsidR="002F6CFC" w:rsidRPr="00BD5549">
        <w:rPr>
          <w:rFonts w:asciiTheme="minorHAnsi" w:hAnsiTheme="minorHAnsi"/>
          <w:color w:val="2E74B5" w:themeColor="accent1" w:themeShade="BF"/>
          <w:lang w:eastAsia="de-CH"/>
        </w:rPr>
        <w:t xml:space="preserve">und PL </w:t>
      </w:r>
      <w:proofErr w:type="spellStart"/>
      <w:r w:rsidR="002F6CFC" w:rsidRPr="00BD5549">
        <w:rPr>
          <w:rFonts w:asciiTheme="minorHAnsi" w:hAnsiTheme="minorHAnsi"/>
          <w:color w:val="2E74B5" w:themeColor="accent1" w:themeShade="BF"/>
          <w:lang w:eastAsia="de-CH"/>
        </w:rPr>
        <w:t>Stv</w:t>
      </w:r>
      <w:proofErr w:type="spellEnd"/>
      <w:r w:rsidR="002F6CFC" w:rsidRPr="00BD5549">
        <w:rPr>
          <w:rFonts w:asciiTheme="minorHAnsi" w:hAnsiTheme="minorHAnsi"/>
          <w:color w:val="2E74B5" w:themeColor="accent1" w:themeShade="BF"/>
          <w:lang w:eastAsia="de-CH"/>
        </w:rPr>
        <w:t xml:space="preserve">. </w:t>
      </w:r>
      <w:r w:rsidRPr="00BD5549">
        <w:rPr>
          <w:rFonts w:asciiTheme="minorHAnsi" w:hAnsiTheme="minorHAnsi"/>
          <w:color w:val="2E74B5" w:themeColor="accent1" w:themeShade="BF"/>
          <w:lang w:eastAsia="de-CH"/>
        </w:rPr>
        <w:t xml:space="preserve">beizulegen. </w:t>
      </w:r>
    </w:p>
    <w:p w14:paraId="60E7DB3B" w14:textId="62EE848C" w:rsidR="00D95F49" w:rsidRPr="00BD5549" w:rsidRDefault="00FD6D55" w:rsidP="00FD6D55">
      <w:pPr>
        <w:pStyle w:val="Fliesstext"/>
        <w:rPr>
          <w:rFonts w:asciiTheme="minorHAnsi" w:hAnsiTheme="minorHAnsi"/>
          <w:color w:val="2E74B5" w:themeColor="accent1" w:themeShade="BF"/>
          <w:lang w:eastAsia="de-CH"/>
        </w:rPr>
      </w:pPr>
      <w:r w:rsidRPr="00BD5549">
        <w:rPr>
          <w:rStyle w:val="IntensiveHervorhebung"/>
          <w:rFonts w:asciiTheme="minorHAnsi" w:hAnsiTheme="minorHAnsi"/>
          <w:color w:val="2E74B5" w:themeColor="accent1" w:themeShade="BF"/>
        </w:rPr>
        <w:sym w:font="Wingdings" w:char="F0E0"/>
      </w:r>
      <w:r w:rsidRPr="00BD5549">
        <w:rPr>
          <w:rStyle w:val="IntensiveHervorhebung"/>
          <w:rFonts w:asciiTheme="minorHAnsi" w:hAnsiTheme="minorHAnsi"/>
          <w:color w:val="2E74B5" w:themeColor="accent1" w:themeShade="BF"/>
        </w:rPr>
        <w:t xml:space="preserve"> siehe </w:t>
      </w:r>
      <w:r w:rsidR="00BD5549">
        <w:rPr>
          <w:rStyle w:val="IntensiveHervorhebung"/>
          <w:rFonts w:asciiTheme="minorHAnsi" w:hAnsiTheme="minorHAnsi"/>
          <w:color w:val="2E74B5" w:themeColor="accent1" w:themeShade="BF"/>
        </w:rPr>
        <w:fldChar w:fldCharType="begin"/>
      </w:r>
      <w:r w:rsidR="00BD5549">
        <w:rPr>
          <w:rStyle w:val="IntensiveHervorhebung"/>
          <w:rFonts w:asciiTheme="minorHAnsi" w:hAnsiTheme="minorHAnsi"/>
          <w:color w:val="2E74B5" w:themeColor="accent1" w:themeShade="BF"/>
        </w:rPr>
        <w:instrText xml:space="preserve"> REF _Ref64618502 \n \h </w:instrText>
      </w:r>
      <w:r w:rsidR="00BD5549">
        <w:rPr>
          <w:rStyle w:val="IntensiveHervorhebung"/>
          <w:rFonts w:asciiTheme="minorHAnsi" w:hAnsiTheme="minorHAnsi"/>
          <w:color w:val="2E74B5" w:themeColor="accent1" w:themeShade="BF"/>
        </w:rPr>
      </w:r>
      <w:r w:rsidR="00BD5549">
        <w:rPr>
          <w:rStyle w:val="IntensiveHervorhebung"/>
          <w:rFonts w:asciiTheme="minorHAnsi" w:hAnsiTheme="minorHAnsi"/>
          <w:color w:val="2E74B5" w:themeColor="accent1" w:themeShade="BF"/>
        </w:rPr>
        <w:fldChar w:fldCharType="separate"/>
      </w:r>
      <w:r w:rsidR="009A2E3B">
        <w:rPr>
          <w:rStyle w:val="IntensiveHervorhebung"/>
          <w:rFonts w:asciiTheme="minorHAnsi" w:hAnsiTheme="minorHAnsi"/>
          <w:color w:val="2E74B5" w:themeColor="accent1" w:themeShade="BF"/>
        </w:rPr>
        <w:t>Anhang A</w:t>
      </w:r>
      <w:r w:rsidR="00BD5549">
        <w:rPr>
          <w:rStyle w:val="IntensiveHervorhebung"/>
          <w:rFonts w:asciiTheme="minorHAnsi" w:hAnsiTheme="minorHAnsi"/>
          <w:color w:val="2E74B5" w:themeColor="accent1" w:themeShade="BF"/>
        </w:rPr>
        <w:fldChar w:fldCharType="end"/>
      </w:r>
    </w:p>
    <w:p w14:paraId="4D7999D8" w14:textId="77777777" w:rsidR="00B27B35" w:rsidRPr="00BD5549" w:rsidRDefault="00B27B35" w:rsidP="00FD2B20">
      <w:pPr>
        <w:rPr>
          <w:rFonts w:asciiTheme="minorHAnsi" w:hAnsiTheme="minorHAnsi"/>
          <w:lang w:eastAsia="de-CH"/>
        </w:rPr>
      </w:pPr>
    </w:p>
    <w:p w14:paraId="1D5B2B83" w14:textId="22E57CBC" w:rsidR="00FF5218" w:rsidRPr="00BD5549" w:rsidRDefault="00F364F0">
      <w:pPr>
        <w:rPr>
          <w:rFonts w:asciiTheme="minorHAnsi" w:hAnsiTheme="minorHAnsi" w:cstheme="minorHAnsi"/>
          <w:b/>
          <w:bCs/>
        </w:rPr>
      </w:pPr>
      <w:bookmarkStart w:id="16" w:name="_Toc509407741"/>
      <w:bookmarkStart w:id="17" w:name="_Toc509407758"/>
      <w:bookmarkStart w:id="18" w:name="_Toc509408208"/>
      <w:bookmarkStart w:id="19" w:name="_Toc509408813"/>
      <w:bookmarkStart w:id="20" w:name="_Toc509409595"/>
      <w:bookmarkStart w:id="21" w:name="_Toc509409658"/>
      <w:r w:rsidRPr="00BD5549">
        <w:rPr>
          <w:rFonts w:asciiTheme="minorHAnsi" w:hAnsiTheme="minorHAnsi"/>
          <w:color w:val="2E74B5" w:themeColor="accent1" w:themeShade="BF"/>
          <w:lang w:eastAsia="de-CH"/>
        </w:rPr>
        <w:t xml:space="preserve">Ebenfalls beizulegen ist ein Projektorganigramm </w:t>
      </w:r>
      <w:r w:rsidR="00BD5549">
        <w:rPr>
          <w:rFonts w:asciiTheme="minorHAnsi" w:hAnsiTheme="minorHAnsi"/>
          <w:color w:val="2E74B5" w:themeColor="accent1" w:themeShade="BF"/>
          <w:lang w:eastAsia="de-CH"/>
        </w:rPr>
        <w:t xml:space="preserve">des Anbieters </w:t>
      </w:r>
      <w:r w:rsidRPr="00BD5549">
        <w:rPr>
          <w:rFonts w:asciiTheme="minorHAnsi" w:hAnsiTheme="minorHAnsi"/>
          <w:color w:val="2E74B5" w:themeColor="accent1" w:themeShade="BF"/>
          <w:lang w:eastAsia="de-CH"/>
        </w:rPr>
        <w:t xml:space="preserve">mit den beteiligten Firmen und </w:t>
      </w:r>
      <w:r w:rsidR="00BD5549">
        <w:rPr>
          <w:rFonts w:asciiTheme="minorHAnsi" w:hAnsiTheme="minorHAnsi"/>
          <w:color w:val="2E74B5" w:themeColor="accent1" w:themeShade="BF"/>
          <w:lang w:eastAsia="de-CH"/>
        </w:rPr>
        <w:t xml:space="preserve">den eingesetzten </w:t>
      </w:r>
      <w:r w:rsidRPr="00BD5549">
        <w:rPr>
          <w:rFonts w:asciiTheme="minorHAnsi" w:hAnsiTheme="minorHAnsi"/>
          <w:color w:val="2E74B5" w:themeColor="accent1" w:themeShade="BF"/>
          <w:lang w:eastAsia="de-CH"/>
        </w:rPr>
        <w:t xml:space="preserve">Personen </w:t>
      </w:r>
      <w:r w:rsidR="00BD5549">
        <w:rPr>
          <w:rFonts w:asciiTheme="minorHAnsi" w:hAnsiTheme="minorHAnsi"/>
          <w:color w:val="2E74B5" w:themeColor="accent1" w:themeShade="BF"/>
          <w:lang w:eastAsia="de-CH"/>
        </w:rPr>
        <w:t xml:space="preserve">beizulegen. </w:t>
      </w:r>
      <w:r w:rsidRPr="00BD5549">
        <w:rPr>
          <w:rFonts w:asciiTheme="minorHAnsi" w:hAnsiTheme="minorHAnsi"/>
          <w:i/>
          <w:color w:val="2E74B5" w:themeColor="accent1" w:themeShade="BF"/>
          <w:lang w:eastAsia="de-CH"/>
        </w:rPr>
        <w:sym w:font="Wingdings" w:char="F0E0"/>
      </w:r>
      <w:r w:rsidRPr="00BD5549">
        <w:rPr>
          <w:rFonts w:asciiTheme="minorHAnsi" w:hAnsiTheme="minorHAnsi"/>
          <w:i/>
          <w:color w:val="2E74B5" w:themeColor="accent1" w:themeShade="BF"/>
          <w:lang w:eastAsia="de-CH"/>
        </w:rPr>
        <w:t xml:space="preserve"> siehe</w:t>
      </w:r>
      <w:r w:rsidR="00BD5549">
        <w:rPr>
          <w:rFonts w:asciiTheme="minorHAnsi" w:hAnsiTheme="minorHAnsi"/>
          <w:i/>
          <w:color w:val="2E74B5" w:themeColor="accent1" w:themeShade="BF"/>
          <w:lang w:eastAsia="de-CH"/>
        </w:rPr>
        <w:t xml:space="preserve"> </w:t>
      </w:r>
      <w:r w:rsidR="00BD5549">
        <w:rPr>
          <w:rFonts w:asciiTheme="minorHAnsi" w:hAnsiTheme="minorHAnsi"/>
          <w:i/>
          <w:color w:val="2E74B5" w:themeColor="accent1" w:themeShade="BF"/>
          <w:lang w:eastAsia="de-CH"/>
        </w:rPr>
        <w:fldChar w:fldCharType="begin"/>
      </w:r>
      <w:r w:rsidR="00BD5549">
        <w:rPr>
          <w:rFonts w:asciiTheme="minorHAnsi" w:hAnsiTheme="minorHAnsi"/>
          <w:i/>
          <w:color w:val="2E74B5" w:themeColor="accent1" w:themeShade="BF"/>
          <w:lang w:eastAsia="de-CH"/>
        </w:rPr>
        <w:instrText xml:space="preserve"> REF _Ref86311065 \n \h </w:instrText>
      </w:r>
      <w:r w:rsidR="00BD5549">
        <w:rPr>
          <w:rFonts w:asciiTheme="minorHAnsi" w:hAnsiTheme="minorHAnsi"/>
          <w:i/>
          <w:color w:val="2E74B5" w:themeColor="accent1" w:themeShade="BF"/>
          <w:lang w:eastAsia="de-CH"/>
        </w:rPr>
      </w:r>
      <w:r w:rsidR="00BD5549">
        <w:rPr>
          <w:rFonts w:asciiTheme="minorHAnsi" w:hAnsiTheme="minorHAnsi"/>
          <w:i/>
          <w:color w:val="2E74B5" w:themeColor="accent1" w:themeShade="BF"/>
          <w:lang w:eastAsia="de-CH"/>
        </w:rPr>
        <w:fldChar w:fldCharType="separate"/>
      </w:r>
      <w:r w:rsidR="009A2E3B">
        <w:rPr>
          <w:rFonts w:asciiTheme="minorHAnsi" w:hAnsiTheme="minorHAnsi"/>
          <w:i/>
          <w:color w:val="2E74B5" w:themeColor="accent1" w:themeShade="BF"/>
          <w:lang w:eastAsia="de-CH"/>
        </w:rPr>
        <w:t>Anhang B</w:t>
      </w:r>
      <w:r w:rsidR="00BD5549">
        <w:rPr>
          <w:rFonts w:asciiTheme="minorHAnsi" w:hAnsiTheme="minorHAnsi"/>
          <w:i/>
          <w:color w:val="2E74B5" w:themeColor="accent1" w:themeShade="BF"/>
          <w:lang w:eastAsia="de-CH"/>
        </w:rPr>
        <w:fldChar w:fldCharType="end"/>
      </w:r>
      <w:r w:rsidR="00BD5549" w:rsidRPr="00BD5549">
        <w:rPr>
          <w:rFonts w:asciiTheme="minorHAnsi" w:hAnsiTheme="minorHAnsi" w:cstheme="minorHAnsi"/>
          <w:b/>
          <w:bCs/>
        </w:rPr>
        <w:t xml:space="preserve"> </w:t>
      </w:r>
      <w:r w:rsidR="00FF5218" w:rsidRPr="00BD5549">
        <w:rPr>
          <w:rFonts w:asciiTheme="minorHAnsi" w:hAnsiTheme="minorHAnsi" w:cstheme="minorHAnsi"/>
          <w:b/>
          <w:bCs/>
        </w:rPr>
        <w:br w:type="page"/>
      </w:r>
    </w:p>
    <w:p w14:paraId="0C010067" w14:textId="27CB9C48" w:rsidR="00E27BA9" w:rsidRPr="00BD5549" w:rsidRDefault="00FD2B20" w:rsidP="00FD2B20">
      <w:pPr>
        <w:rPr>
          <w:rFonts w:asciiTheme="minorHAnsi" w:hAnsiTheme="minorHAnsi" w:cstheme="minorHAnsi"/>
          <w:b/>
          <w:bCs/>
        </w:rPr>
      </w:pPr>
      <w:r w:rsidRPr="00BD5549">
        <w:rPr>
          <w:rFonts w:asciiTheme="minorHAnsi" w:hAnsiTheme="minorHAnsi" w:cstheme="minorHAnsi"/>
          <w:b/>
          <w:bCs/>
        </w:rPr>
        <w:t xml:space="preserve">Angaben </w:t>
      </w:r>
      <w:r w:rsidR="00C37BCA" w:rsidRPr="00BD5549">
        <w:rPr>
          <w:rFonts w:asciiTheme="minorHAnsi" w:hAnsiTheme="minorHAnsi" w:cstheme="minorHAnsi"/>
          <w:b/>
          <w:bCs/>
        </w:rPr>
        <w:t>Schlüsselperson Projektleitung</w:t>
      </w:r>
      <w:r w:rsidR="00C44345" w:rsidRPr="00BD5549">
        <w:rPr>
          <w:rFonts w:asciiTheme="minorHAnsi" w:hAnsiTheme="minorHAnsi" w:cstheme="minorHAnsi"/>
          <w:b/>
          <w:bCs/>
        </w:rPr>
        <w:t xml:space="preserve"> </w:t>
      </w:r>
      <w:bookmarkEnd w:id="16"/>
      <w:bookmarkEnd w:id="17"/>
      <w:bookmarkEnd w:id="18"/>
      <w:bookmarkEnd w:id="19"/>
      <w:bookmarkEnd w:id="20"/>
      <w:bookmarkEnd w:id="21"/>
      <w:r w:rsidR="00C37BCA" w:rsidRPr="00BD5549">
        <w:rPr>
          <w:rFonts w:asciiTheme="minorHAnsi" w:hAnsiTheme="minorHAnsi" w:cstheme="minorHAnsi"/>
          <w:b/>
          <w:bCs/>
        </w:rPr>
        <w:t xml:space="preserve">Bachsanierung </w:t>
      </w:r>
      <w:proofErr w:type="spellStart"/>
      <w:r w:rsidR="00C37BCA" w:rsidRPr="00BD5549">
        <w:rPr>
          <w:rFonts w:asciiTheme="minorHAnsi" w:hAnsiTheme="minorHAnsi" w:cstheme="minorHAnsi"/>
          <w:b/>
          <w:bCs/>
        </w:rPr>
        <w:t>Steinach</w:t>
      </w:r>
      <w:proofErr w:type="spellEnd"/>
      <w:r w:rsidR="00FF5218" w:rsidRPr="00BD5549">
        <w:rPr>
          <w:rFonts w:asciiTheme="minorHAnsi" w:hAnsiTheme="minorHAnsi" w:cstheme="minorHAnsi"/>
          <w:b/>
          <w:bCs/>
        </w:rPr>
        <w:t xml:space="preserve"> (Wasserbau)</w:t>
      </w:r>
    </w:p>
    <w:p w14:paraId="2B9E3D67" w14:textId="77777777" w:rsidR="00FD2B20" w:rsidRPr="00BD5549" w:rsidRDefault="00FD2B20" w:rsidP="00FD2B20">
      <w:pPr>
        <w:rPr>
          <w:rFonts w:asciiTheme="minorHAnsi" w:hAnsiTheme="minorHAnsi"/>
        </w:rPr>
      </w:pPr>
    </w:p>
    <w:p w14:paraId="57CC75A1" w14:textId="33925073" w:rsidR="00FD2B20" w:rsidRPr="00BD5549" w:rsidRDefault="00FD2B20" w:rsidP="00FD2B20">
      <w:pPr>
        <w:pStyle w:val="Fronttitel"/>
        <w:framePr w:wrap="around" w:y="85"/>
        <w:rPr>
          <w:rFonts w:asciiTheme="minorHAnsi" w:hAnsiTheme="minorHAnsi"/>
        </w:rPr>
      </w:pPr>
      <w:r w:rsidRPr="00BD5549">
        <w:rPr>
          <w:rFonts w:asciiTheme="minorHAnsi" w:hAnsiTheme="minorHAnsi"/>
        </w:rPr>
        <w:t>Beschreibung Schlüsselperson</w:t>
      </w:r>
      <w:r w:rsidR="0039158C" w:rsidRPr="00BD5549">
        <w:rPr>
          <w:rFonts w:asciiTheme="minorHAnsi" w:hAnsiTheme="minorHAnsi"/>
        </w:rPr>
        <w:t xml:space="preserve"> PL </w:t>
      </w:r>
      <w:r w:rsidR="00C37BCA" w:rsidRPr="00BD5549">
        <w:rPr>
          <w:rFonts w:asciiTheme="minorHAnsi" w:hAnsiTheme="minorHAnsi"/>
        </w:rPr>
        <w:t xml:space="preserve">Bachsanierung </w:t>
      </w:r>
      <w:proofErr w:type="spellStart"/>
      <w:r w:rsidR="00C37BCA" w:rsidRPr="00BD5549">
        <w:rPr>
          <w:rFonts w:asciiTheme="minorHAnsi" w:hAnsiTheme="minorHAnsi"/>
        </w:rPr>
        <w:t>Steinach</w:t>
      </w:r>
      <w:proofErr w:type="spellEnd"/>
      <w:r w:rsidR="00FF5218" w:rsidRPr="00BD5549">
        <w:rPr>
          <w:rFonts w:asciiTheme="minorHAnsi" w:hAnsiTheme="minorHAnsi"/>
        </w:rPr>
        <w:t xml:space="preserve"> (Wasserbau)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13"/>
        <w:gridCol w:w="5158"/>
      </w:tblGrid>
      <w:tr w:rsidR="00E27BA9" w:rsidRPr="00BD5549" w14:paraId="46DD9D3E" w14:textId="77777777" w:rsidTr="00DB3F7A">
        <w:tc>
          <w:tcPr>
            <w:tcW w:w="2235" w:type="dxa"/>
            <w:shd w:val="clear" w:color="auto" w:fill="auto"/>
          </w:tcPr>
          <w:p w14:paraId="1D792CC9" w14:textId="73716EFE" w:rsidR="00E27BA9" w:rsidRPr="00BD5549" w:rsidRDefault="00E27BA9" w:rsidP="00DB3F7A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Vorname und Name:</w:t>
            </w:r>
          </w:p>
        </w:tc>
        <w:tc>
          <w:tcPr>
            <w:tcW w:w="5352" w:type="dxa"/>
            <w:shd w:val="clear" w:color="auto" w:fill="auto"/>
          </w:tcPr>
          <w:p w14:paraId="4CB7EBCB" w14:textId="77777777" w:rsidR="00E27BA9" w:rsidRPr="00BD5549" w:rsidRDefault="0003030B" w:rsidP="00DB3F7A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E27BA9" w:rsidRPr="00BD5549" w14:paraId="4D81EEA9" w14:textId="77777777" w:rsidTr="00DB3F7A">
        <w:tc>
          <w:tcPr>
            <w:tcW w:w="2235" w:type="dxa"/>
            <w:shd w:val="clear" w:color="auto" w:fill="auto"/>
          </w:tcPr>
          <w:p w14:paraId="3EE62CD7" w14:textId="77777777" w:rsidR="00E27BA9" w:rsidRPr="00BD5549" w:rsidRDefault="00E27BA9" w:rsidP="00DB3F7A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Jahrgang:</w:t>
            </w:r>
          </w:p>
        </w:tc>
        <w:tc>
          <w:tcPr>
            <w:tcW w:w="5352" w:type="dxa"/>
            <w:shd w:val="clear" w:color="auto" w:fill="auto"/>
          </w:tcPr>
          <w:p w14:paraId="1F52FB5D" w14:textId="77777777" w:rsidR="00E27BA9" w:rsidRPr="00BD5549" w:rsidRDefault="0003030B" w:rsidP="00DB3F7A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E27BA9" w:rsidRPr="00BD5549" w14:paraId="192E6BC3" w14:textId="77777777" w:rsidTr="00DB3F7A">
        <w:tc>
          <w:tcPr>
            <w:tcW w:w="2235" w:type="dxa"/>
            <w:shd w:val="clear" w:color="auto" w:fill="auto"/>
          </w:tcPr>
          <w:p w14:paraId="0CAD9500" w14:textId="77777777" w:rsidR="00E27BA9" w:rsidRPr="00BD5549" w:rsidRDefault="00E27BA9" w:rsidP="00DB3F7A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Firma:</w:t>
            </w:r>
          </w:p>
        </w:tc>
        <w:tc>
          <w:tcPr>
            <w:tcW w:w="5352" w:type="dxa"/>
            <w:shd w:val="clear" w:color="auto" w:fill="auto"/>
          </w:tcPr>
          <w:p w14:paraId="7A39DF0A" w14:textId="77777777" w:rsidR="00E27BA9" w:rsidRPr="00BD5549" w:rsidRDefault="0003030B" w:rsidP="00DB3F7A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E27BA9" w:rsidRPr="00BD5549" w14:paraId="7F24E537" w14:textId="77777777" w:rsidTr="00DB3F7A">
        <w:tc>
          <w:tcPr>
            <w:tcW w:w="2235" w:type="dxa"/>
            <w:shd w:val="clear" w:color="auto" w:fill="auto"/>
          </w:tcPr>
          <w:p w14:paraId="24E8C553" w14:textId="77777777" w:rsidR="00E27BA9" w:rsidRPr="00BD5549" w:rsidRDefault="00E27BA9" w:rsidP="00DB3F7A">
            <w:pPr>
              <w:pStyle w:val="Fliesstext"/>
              <w:jc w:val="lef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Funktion in der Unternehmung:</w:t>
            </w:r>
          </w:p>
        </w:tc>
        <w:tc>
          <w:tcPr>
            <w:tcW w:w="5352" w:type="dxa"/>
            <w:shd w:val="clear" w:color="auto" w:fill="auto"/>
          </w:tcPr>
          <w:p w14:paraId="10E6BE72" w14:textId="77777777" w:rsidR="00E27BA9" w:rsidRPr="00BD5549" w:rsidRDefault="0003030B" w:rsidP="00DB3F7A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E27BA9" w:rsidRPr="00BD5549" w14:paraId="2048C27B" w14:textId="77777777" w:rsidTr="00DB3F7A">
        <w:tc>
          <w:tcPr>
            <w:tcW w:w="2235" w:type="dxa"/>
            <w:shd w:val="clear" w:color="auto" w:fill="auto"/>
          </w:tcPr>
          <w:p w14:paraId="457A6BF6" w14:textId="77777777" w:rsidR="00E27BA9" w:rsidRPr="00BD5549" w:rsidRDefault="00E27BA9" w:rsidP="00DB3F7A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Grundausbildung:</w:t>
            </w:r>
          </w:p>
        </w:tc>
        <w:tc>
          <w:tcPr>
            <w:tcW w:w="5352" w:type="dxa"/>
            <w:shd w:val="clear" w:color="auto" w:fill="auto"/>
          </w:tcPr>
          <w:p w14:paraId="048C9550" w14:textId="77777777" w:rsidR="00E27BA9" w:rsidRPr="00BD5549" w:rsidRDefault="0003030B" w:rsidP="00DB3F7A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E27BA9" w:rsidRPr="00BD5549" w14:paraId="71202A89" w14:textId="77777777" w:rsidTr="00DB3F7A">
        <w:tc>
          <w:tcPr>
            <w:tcW w:w="2235" w:type="dxa"/>
            <w:shd w:val="clear" w:color="auto" w:fill="auto"/>
          </w:tcPr>
          <w:p w14:paraId="2259A6CD" w14:textId="77777777" w:rsidR="00E27BA9" w:rsidRPr="00BD5549" w:rsidRDefault="00E27BA9" w:rsidP="00DB3F7A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Diplom / Jahr:</w:t>
            </w:r>
          </w:p>
        </w:tc>
        <w:tc>
          <w:tcPr>
            <w:tcW w:w="5352" w:type="dxa"/>
            <w:shd w:val="clear" w:color="auto" w:fill="auto"/>
          </w:tcPr>
          <w:p w14:paraId="6460D033" w14:textId="77777777" w:rsidR="00E27BA9" w:rsidRPr="00BD5549" w:rsidRDefault="0003030B" w:rsidP="00DB3F7A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E27BA9" w:rsidRPr="00BD5549" w14:paraId="2E9C7F7E" w14:textId="77777777" w:rsidTr="00DB3F7A">
        <w:tc>
          <w:tcPr>
            <w:tcW w:w="2235" w:type="dxa"/>
            <w:shd w:val="clear" w:color="auto" w:fill="auto"/>
          </w:tcPr>
          <w:p w14:paraId="7A0CCD31" w14:textId="77777777" w:rsidR="00E27BA9" w:rsidRPr="00BD5549" w:rsidRDefault="00E27BA9" w:rsidP="00DB3F7A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Im Beruf seit:</w:t>
            </w:r>
          </w:p>
        </w:tc>
        <w:tc>
          <w:tcPr>
            <w:tcW w:w="5352" w:type="dxa"/>
            <w:shd w:val="clear" w:color="auto" w:fill="auto"/>
          </w:tcPr>
          <w:p w14:paraId="5828C1B7" w14:textId="77777777" w:rsidR="00E27BA9" w:rsidRPr="00BD5549" w:rsidRDefault="0003030B" w:rsidP="00DB3F7A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E27BA9" w:rsidRPr="00BD5549" w14:paraId="797F0870" w14:textId="77777777" w:rsidTr="00DB3F7A">
        <w:tc>
          <w:tcPr>
            <w:tcW w:w="2235" w:type="dxa"/>
            <w:shd w:val="clear" w:color="auto" w:fill="auto"/>
          </w:tcPr>
          <w:p w14:paraId="44D3E1D6" w14:textId="77777777" w:rsidR="00E27BA9" w:rsidRPr="00BD5549" w:rsidRDefault="00E27BA9" w:rsidP="00DB3F7A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In der Firma seit:</w:t>
            </w:r>
          </w:p>
        </w:tc>
        <w:tc>
          <w:tcPr>
            <w:tcW w:w="5352" w:type="dxa"/>
            <w:shd w:val="clear" w:color="auto" w:fill="auto"/>
          </w:tcPr>
          <w:p w14:paraId="0F8B9926" w14:textId="77777777" w:rsidR="00E27BA9" w:rsidRPr="00BD5549" w:rsidRDefault="0003030B" w:rsidP="00DB3F7A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E27BA9" w:rsidRPr="00BD5549" w14:paraId="01E27534" w14:textId="77777777" w:rsidTr="00DB3F7A">
        <w:tc>
          <w:tcPr>
            <w:tcW w:w="2235" w:type="dxa"/>
            <w:shd w:val="clear" w:color="auto" w:fill="auto"/>
          </w:tcPr>
          <w:p w14:paraId="1973B563" w14:textId="77777777" w:rsidR="00E27BA9" w:rsidRPr="00BD5549" w:rsidRDefault="00E27BA9" w:rsidP="00DB3F7A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E-Mail:</w:t>
            </w:r>
          </w:p>
        </w:tc>
        <w:tc>
          <w:tcPr>
            <w:tcW w:w="5352" w:type="dxa"/>
            <w:shd w:val="clear" w:color="auto" w:fill="auto"/>
          </w:tcPr>
          <w:p w14:paraId="070264D2" w14:textId="77777777" w:rsidR="00E27BA9" w:rsidRPr="00BD5549" w:rsidRDefault="0003030B" w:rsidP="00DB3F7A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E27BA9" w:rsidRPr="00BD5549" w14:paraId="00EEC4D8" w14:textId="77777777" w:rsidTr="00DB3F7A">
        <w:tc>
          <w:tcPr>
            <w:tcW w:w="2235" w:type="dxa"/>
            <w:shd w:val="clear" w:color="auto" w:fill="auto"/>
          </w:tcPr>
          <w:p w14:paraId="67B7061C" w14:textId="77777777" w:rsidR="00E27BA9" w:rsidRPr="00BD5549" w:rsidRDefault="00E27BA9" w:rsidP="00DB3F7A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Telefon:</w:t>
            </w:r>
          </w:p>
        </w:tc>
        <w:tc>
          <w:tcPr>
            <w:tcW w:w="5352" w:type="dxa"/>
            <w:shd w:val="clear" w:color="auto" w:fill="auto"/>
          </w:tcPr>
          <w:p w14:paraId="73723F2E" w14:textId="77777777" w:rsidR="00E27BA9" w:rsidRPr="00BD5549" w:rsidRDefault="0003030B" w:rsidP="00DB3F7A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</w:tbl>
    <w:p w14:paraId="6B3C0FD3" w14:textId="6397A4AA" w:rsidR="001A18F7" w:rsidRPr="00BD5549" w:rsidRDefault="001A18F7" w:rsidP="00673902">
      <w:pPr>
        <w:rPr>
          <w:rFonts w:asciiTheme="minorHAnsi" w:hAnsiTheme="minorHAnsi"/>
        </w:rPr>
      </w:pPr>
    </w:p>
    <w:p w14:paraId="4B94F4C9" w14:textId="4DA11050" w:rsidR="001A18F7" w:rsidRPr="00BD5549" w:rsidRDefault="001A18F7">
      <w:pPr>
        <w:rPr>
          <w:rFonts w:asciiTheme="minorHAnsi" w:hAnsiTheme="minorHAnsi"/>
        </w:rPr>
      </w:pPr>
    </w:p>
    <w:p w14:paraId="50829960" w14:textId="65F4C876" w:rsidR="00953EE6" w:rsidRPr="00BD5549" w:rsidRDefault="0003030B" w:rsidP="00FD2B20">
      <w:pPr>
        <w:rPr>
          <w:rFonts w:asciiTheme="minorHAnsi" w:hAnsiTheme="minorHAnsi" w:cstheme="minorHAnsi"/>
          <w:b/>
          <w:bCs/>
        </w:rPr>
      </w:pPr>
      <w:r w:rsidRPr="00BD5549">
        <w:rPr>
          <w:rFonts w:asciiTheme="minorHAnsi" w:hAnsiTheme="minorHAnsi" w:cstheme="minorHAnsi"/>
          <w:b/>
          <w:bCs/>
        </w:rPr>
        <w:t xml:space="preserve">Referenz für </w:t>
      </w:r>
      <w:r w:rsidR="0039158C" w:rsidRPr="00BD5549">
        <w:rPr>
          <w:rFonts w:asciiTheme="minorHAnsi" w:hAnsiTheme="minorHAnsi" w:cstheme="minorHAnsi"/>
          <w:b/>
          <w:bCs/>
        </w:rPr>
        <w:t xml:space="preserve">Schlüsselperson </w:t>
      </w:r>
      <w:r w:rsidR="004F68C0" w:rsidRPr="00BD5549">
        <w:rPr>
          <w:rFonts w:asciiTheme="minorHAnsi" w:hAnsiTheme="minorHAnsi" w:cstheme="minorHAnsi"/>
          <w:b/>
          <w:bCs/>
        </w:rPr>
        <w:t>Projektleitung</w:t>
      </w:r>
      <w:r w:rsidR="00FD2B20" w:rsidRPr="00BD5549">
        <w:rPr>
          <w:rFonts w:asciiTheme="minorHAnsi" w:hAnsiTheme="minorHAnsi" w:cstheme="minorHAnsi"/>
          <w:b/>
          <w:bCs/>
        </w:rPr>
        <w:t xml:space="preserve"> </w:t>
      </w:r>
      <w:r w:rsidR="004F68C0" w:rsidRPr="00BD5549">
        <w:rPr>
          <w:rFonts w:asciiTheme="minorHAnsi" w:hAnsiTheme="minorHAnsi" w:cstheme="minorHAnsi"/>
          <w:b/>
          <w:bCs/>
        </w:rPr>
        <w:t xml:space="preserve">Bachsanierung </w:t>
      </w:r>
      <w:proofErr w:type="spellStart"/>
      <w:r w:rsidR="004F68C0" w:rsidRPr="00BD5549">
        <w:rPr>
          <w:rFonts w:asciiTheme="minorHAnsi" w:hAnsiTheme="minorHAnsi" w:cstheme="minorHAnsi"/>
          <w:b/>
          <w:bCs/>
        </w:rPr>
        <w:t>Steinach</w:t>
      </w:r>
      <w:proofErr w:type="spellEnd"/>
      <w:r w:rsidR="00FF5218" w:rsidRPr="00BD5549">
        <w:rPr>
          <w:rFonts w:asciiTheme="minorHAnsi" w:hAnsiTheme="minorHAnsi" w:cstheme="minorHAnsi"/>
          <w:b/>
          <w:bCs/>
        </w:rPr>
        <w:t xml:space="preserve"> (Wasserbau)</w:t>
      </w:r>
    </w:p>
    <w:p w14:paraId="10B8BC4B" w14:textId="77777777" w:rsidR="00FD2B20" w:rsidRPr="00BD5549" w:rsidRDefault="00FD2B20" w:rsidP="00FD2B20">
      <w:pPr>
        <w:rPr>
          <w:rFonts w:asciiTheme="minorHAnsi" w:hAnsiTheme="minorHAnsi"/>
        </w:rPr>
      </w:pPr>
    </w:p>
    <w:p w14:paraId="7A8FBDE0" w14:textId="77777777" w:rsidR="0039158C" w:rsidRPr="00BD5549" w:rsidRDefault="0039158C" w:rsidP="0039158C">
      <w:pPr>
        <w:pStyle w:val="Fronttitel"/>
        <w:framePr w:wrap="around" w:y="24"/>
        <w:rPr>
          <w:rFonts w:asciiTheme="minorHAnsi" w:hAnsiTheme="minorHAnsi"/>
        </w:rPr>
      </w:pPr>
      <w:r w:rsidRPr="00BD5549">
        <w:rPr>
          <w:rFonts w:asciiTheme="minorHAnsi" w:hAnsiTheme="minorHAnsi"/>
        </w:rPr>
        <w:t>Beschreibung persönliches Referenzprojekt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27"/>
        <w:gridCol w:w="5144"/>
      </w:tblGrid>
      <w:tr w:rsidR="00953EE6" w:rsidRPr="00BD5549" w14:paraId="67DE59D0" w14:textId="77777777" w:rsidTr="00953EE6">
        <w:tc>
          <w:tcPr>
            <w:tcW w:w="2227" w:type="dxa"/>
            <w:shd w:val="clear" w:color="auto" w:fill="auto"/>
          </w:tcPr>
          <w:p w14:paraId="3D42E14D" w14:textId="59C97D47" w:rsidR="00953EE6" w:rsidRPr="00BD5549" w:rsidRDefault="00953EE6" w:rsidP="00DB3F7A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Projektname:</w:t>
            </w:r>
          </w:p>
        </w:tc>
        <w:tc>
          <w:tcPr>
            <w:tcW w:w="5144" w:type="dxa"/>
            <w:shd w:val="clear" w:color="auto" w:fill="auto"/>
          </w:tcPr>
          <w:p w14:paraId="49CA1041" w14:textId="77777777" w:rsidR="00953EE6" w:rsidRPr="00BD5549" w:rsidRDefault="00953EE6" w:rsidP="00DB3F7A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53EE6" w:rsidRPr="00BD5549" w14:paraId="7AB2DBF6" w14:textId="77777777" w:rsidTr="00953EE6">
        <w:tc>
          <w:tcPr>
            <w:tcW w:w="2227" w:type="dxa"/>
            <w:shd w:val="clear" w:color="auto" w:fill="auto"/>
          </w:tcPr>
          <w:p w14:paraId="58287659" w14:textId="77777777" w:rsidR="00953EE6" w:rsidRPr="00BD5549" w:rsidRDefault="0003030B" w:rsidP="00DB3F7A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Projektart:</w:t>
            </w:r>
          </w:p>
        </w:tc>
        <w:tc>
          <w:tcPr>
            <w:tcW w:w="5144" w:type="dxa"/>
            <w:shd w:val="clear" w:color="auto" w:fill="auto"/>
          </w:tcPr>
          <w:p w14:paraId="235122DA" w14:textId="77777777" w:rsidR="00953EE6" w:rsidRPr="00BD5549" w:rsidRDefault="0003030B" w:rsidP="00953EE6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 w:themeColor="accent1" w:themeShade="BF"/>
              </w:rPr>
            </w:pPr>
            <w:r w:rsidRPr="00BD5549">
              <w:rPr>
                <w:rFonts w:asciiTheme="minorHAnsi" w:hAnsiTheme="minorHAnsi" w:cs="Arial"/>
                <w:color w:val="2E74B5" w:themeColor="accent1" w:themeShade="BF"/>
              </w:rPr>
              <w:t>.</w:t>
            </w:r>
          </w:p>
        </w:tc>
      </w:tr>
      <w:tr w:rsidR="00953EE6" w:rsidRPr="00BD5549" w14:paraId="331FA656" w14:textId="77777777" w:rsidTr="00953EE6">
        <w:tc>
          <w:tcPr>
            <w:tcW w:w="2227" w:type="dxa"/>
            <w:shd w:val="clear" w:color="auto" w:fill="auto"/>
          </w:tcPr>
          <w:p w14:paraId="3AAD533F" w14:textId="77777777" w:rsidR="00953EE6" w:rsidRPr="00BD5549" w:rsidRDefault="0003030B" w:rsidP="00DB3F7A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Zeitraum</w:t>
            </w:r>
            <w:r w:rsidR="00953EE6" w:rsidRPr="00BD5549">
              <w:rPr>
                <w:rFonts w:asciiTheme="minorHAnsi" w:hAnsiTheme="minorHAnsi" w:cs="Arial"/>
              </w:rPr>
              <w:t>:</w:t>
            </w:r>
          </w:p>
        </w:tc>
        <w:tc>
          <w:tcPr>
            <w:tcW w:w="5144" w:type="dxa"/>
            <w:shd w:val="clear" w:color="auto" w:fill="auto"/>
          </w:tcPr>
          <w:p w14:paraId="265F5A80" w14:textId="77777777" w:rsidR="00953EE6" w:rsidRPr="00BD5549" w:rsidRDefault="00953EE6" w:rsidP="00DB3F7A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53EE6" w:rsidRPr="00BD5549" w14:paraId="587D3129" w14:textId="77777777" w:rsidTr="00953EE6">
        <w:tc>
          <w:tcPr>
            <w:tcW w:w="2227" w:type="dxa"/>
            <w:shd w:val="clear" w:color="auto" w:fill="auto"/>
          </w:tcPr>
          <w:p w14:paraId="603CEFCE" w14:textId="77777777" w:rsidR="00953EE6" w:rsidRPr="00BD5549" w:rsidRDefault="0003030B" w:rsidP="00DB3F7A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Investitionsvolumen Gesamtprojekt:</w:t>
            </w:r>
          </w:p>
        </w:tc>
        <w:tc>
          <w:tcPr>
            <w:tcW w:w="5144" w:type="dxa"/>
            <w:shd w:val="clear" w:color="auto" w:fill="auto"/>
          </w:tcPr>
          <w:p w14:paraId="1CC8A561" w14:textId="77777777" w:rsidR="00953EE6" w:rsidRPr="00BD5549" w:rsidRDefault="00953EE6" w:rsidP="00DB3F7A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953EE6" w:rsidRPr="00BD5549" w14:paraId="35E18181" w14:textId="77777777" w:rsidTr="00953EE6">
        <w:tc>
          <w:tcPr>
            <w:tcW w:w="2227" w:type="dxa"/>
            <w:shd w:val="clear" w:color="auto" w:fill="auto"/>
          </w:tcPr>
          <w:p w14:paraId="55D3D134" w14:textId="77777777" w:rsidR="00953EE6" w:rsidRPr="00BD5549" w:rsidRDefault="00953EE6" w:rsidP="00DB3F7A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Honorarvolumen:</w:t>
            </w:r>
          </w:p>
        </w:tc>
        <w:tc>
          <w:tcPr>
            <w:tcW w:w="5144" w:type="dxa"/>
            <w:shd w:val="clear" w:color="auto" w:fill="auto"/>
          </w:tcPr>
          <w:p w14:paraId="3A0D9387" w14:textId="0397E7EC" w:rsidR="00953EE6" w:rsidRPr="00BD5549" w:rsidRDefault="001A18F7" w:rsidP="00DB3F7A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i/>
                <w:color w:val="2E74B5"/>
              </w:rPr>
              <w:t>[Höhe des bearbeiteten Honorarvolumens]</w:t>
            </w:r>
          </w:p>
        </w:tc>
      </w:tr>
      <w:tr w:rsidR="00953EE6" w:rsidRPr="00BD5549" w14:paraId="36FEB639" w14:textId="77777777" w:rsidTr="00953EE6">
        <w:tc>
          <w:tcPr>
            <w:tcW w:w="2227" w:type="dxa"/>
            <w:shd w:val="clear" w:color="auto" w:fill="auto"/>
          </w:tcPr>
          <w:p w14:paraId="2731F513" w14:textId="77777777" w:rsidR="00953EE6" w:rsidRPr="00BD5549" w:rsidRDefault="00953EE6" w:rsidP="00DB3F7A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Funktion im Projekt:</w:t>
            </w:r>
          </w:p>
        </w:tc>
        <w:tc>
          <w:tcPr>
            <w:tcW w:w="5144" w:type="dxa"/>
            <w:shd w:val="clear" w:color="auto" w:fill="auto"/>
          </w:tcPr>
          <w:p w14:paraId="4293B11E" w14:textId="2020C490" w:rsidR="00953EE6" w:rsidRPr="00BD5549" w:rsidRDefault="00953EE6" w:rsidP="00953EE6">
            <w:pPr>
              <w:pStyle w:val="Fliesstext"/>
              <w:spacing w:after="0" w:line="240" w:lineRule="exact"/>
              <w:rPr>
                <w:rFonts w:asciiTheme="minorHAnsi" w:hAnsiTheme="minorHAnsi" w:cs="Arial"/>
                <w:i/>
                <w:color w:val="2E74B5"/>
              </w:rPr>
            </w:pPr>
            <w:r w:rsidRPr="00BD5549">
              <w:rPr>
                <w:rFonts w:asciiTheme="minorHAnsi" w:hAnsiTheme="minorHAnsi" w:cs="Arial"/>
                <w:i/>
                <w:color w:val="2E74B5"/>
              </w:rPr>
              <w:t>[</w:t>
            </w:r>
            <w:r w:rsidR="00FF5218" w:rsidRPr="00BD5549">
              <w:rPr>
                <w:rFonts w:asciiTheme="minorHAnsi" w:hAnsiTheme="minorHAnsi" w:cs="Arial"/>
                <w:i/>
                <w:color w:val="2E74B5"/>
              </w:rPr>
              <w:t xml:space="preserve">Projektleitung / Projektleitung </w:t>
            </w:r>
            <w:proofErr w:type="spellStart"/>
            <w:r w:rsidR="00FF5218" w:rsidRPr="00BD5549">
              <w:rPr>
                <w:rFonts w:asciiTheme="minorHAnsi" w:hAnsiTheme="minorHAnsi" w:cs="Arial"/>
                <w:i/>
                <w:color w:val="2E74B5"/>
              </w:rPr>
              <w:t>Stv</w:t>
            </w:r>
            <w:proofErr w:type="spellEnd"/>
            <w:r w:rsidRPr="00BD5549">
              <w:rPr>
                <w:rFonts w:asciiTheme="minorHAnsi" w:hAnsiTheme="minorHAnsi" w:cs="Arial"/>
                <w:i/>
                <w:color w:val="2E74B5"/>
              </w:rPr>
              <w:t>.</w:t>
            </w:r>
            <w:r w:rsidR="0003030B" w:rsidRPr="00BD5549">
              <w:rPr>
                <w:rFonts w:asciiTheme="minorHAnsi" w:hAnsiTheme="minorHAnsi" w:cs="Arial"/>
                <w:i/>
                <w:color w:val="2E74B5"/>
              </w:rPr>
              <w:t xml:space="preserve"> / andere</w:t>
            </w:r>
            <w:r w:rsidRPr="00BD5549">
              <w:rPr>
                <w:rFonts w:asciiTheme="minorHAnsi" w:hAnsiTheme="minorHAnsi" w:cs="Arial"/>
                <w:i/>
                <w:color w:val="2E74B5"/>
              </w:rPr>
              <w:t>]</w:t>
            </w:r>
          </w:p>
        </w:tc>
      </w:tr>
      <w:tr w:rsidR="001A18F7" w:rsidRPr="00BD5549" w14:paraId="078D8539" w14:textId="77777777" w:rsidTr="00953EE6">
        <w:tc>
          <w:tcPr>
            <w:tcW w:w="2227" w:type="dxa"/>
            <w:shd w:val="clear" w:color="auto" w:fill="auto"/>
          </w:tcPr>
          <w:p w14:paraId="56EB01D1" w14:textId="42D329BA" w:rsidR="001A18F7" w:rsidRPr="00BD5549" w:rsidRDefault="002E77D2" w:rsidP="002E77D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Typ des Gewässers</w:t>
            </w:r>
          </w:p>
        </w:tc>
        <w:tc>
          <w:tcPr>
            <w:tcW w:w="5144" w:type="dxa"/>
            <w:shd w:val="clear" w:color="auto" w:fill="auto"/>
          </w:tcPr>
          <w:p w14:paraId="10B19428" w14:textId="7604F757" w:rsidR="001A18F7" w:rsidRPr="00BD5549" w:rsidRDefault="001A18F7" w:rsidP="009A382B">
            <w:pPr>
              <w:pStyle w:val="Fliesstext"/>
              <w:spacing w:after="0" w:line="240" w:lineRule="exact"/>
              <w:rPr>
                <w:rFonts w:asciiTheme="minorHAnsi" w:hAnsiTheme="minorHAnsi" w:cs="Arial"/>
                <w:i/>
                <w:color w:val="2E74B5"/>
              </w:rPr>
            </w:pPr>
            <w:r w:rsidRPr="00BD5549">
              <w:rPr>
                <w:rFonts w:asciiTheme="minorHAnsi" w:hAnsiTheme="minorHAnsi" w:cs="Arial"/>
                <w:i/>
                <w:color w:val="2E74B5"/>
              </w:rPr>
              <w:t>[</w:t>
            </w:r>
            <w:r w:rsidR="002E77D2" w:rsidRPr="00BD5549">
              <w:rPr>
                <w:rFonts w:asciiTheme="minorHAnsi" w:hAnsiTheme="minorHAnsi" w:cs="Arial"/>
                <w:i/>
                <w:color w:val="2E74B5"/>
              </w:rPr>
              <w:t>Lage und Charakter des Gewässers</w:t>
            </w:r>
            <w:r w:rsidR="009A382B" w:rsidRPr="00BD5549">
              <w:rPr>
                <w:rFonts w:asciiTheme="minorHAnsi" w:hAnsiTheme="minorHAnsi" w:cs="Arial"/>
                <w:i/>
                <w:color w:val="2E74B5"/>
              </w:rPr>
              <w:t xml:space="preserve"> (Geschiebe, Brücken, naturnaher Wasserbau,…)</w:t>
            </w:r>
            <w:r w:rsidRPr="00BD5549">
              <w:rPr>
                <w:rFonts w:asciiTheme="minorHAnsi" w:hAnsiTheme="minorHAnsi" w:cs="Arial"/>
                <w:i/>
                <w:color w:val="2E74B5"/>
              </w:rPr>
              <w:t>]</w:t>
            </w:r>
          </w:p>
        </w:tc>
      </w:tr>
      <w:tr w:rsidR="0003030B" w:rsidRPr="00BD5549" w14:paraId="2429B065" w14:textId="77777777" w:rsidTr="00953EE6">
        <w:tc>
          <w:tcPr>
            <w:tcW w:w="2227" w:type="dxa"/>
            <w:shd w:val="clear" w:color="auto" w:fill="auto"/>
          </w:tcPr>
          <w:p w14:paraId="26FE0CE7" w14:textId="7AAD77A5" w:rsidR="0003030B" w:rsidRPr="00BD5549" w:rsidRDefault="002E77D2" w:rsidP="0003030B">
            <w:pPr>
              <w:pStyle w:val="Fliesstext"/>
              <w:rPr>
                <w:rFonts w:asciiTheme="minorHAnsi" w:hAnsiTheme="minorHAnsi" w:cs="Arial"/>
              </w:rPr>
            </w:pPr>
            <w:bookmarkStart w:id="22" w:name="_Hlk62637008"/>
            <w:r w:rsidRPr="00BD5549">
              <w:rPr>
                <w:rFonts w:asciiTheme="minorHAnsi" w:hAnsiTheme="minorHAnsi" w:cs="Arial"/>
              </w:rPr>
              <w:t>Zeitpunkt der Bachsanierung</w:t>
            </w:r>
          </w:p>
        </w:tc>
        <w:tc>
          <w:tcPr>
            <w:tcW w:w="5144" w:type="dxa"/>
            <w:shd w:val="clear" w:color="auto" w:fill="auto"/>
          </w:tcPr>
          <w:p w14:paraId="7B41BE2D" w14:textId="2E3F57BE" w:rsidR="0003030B" w:rsidRPr="00BD5549" w:rsidRDefault="001A18F7" w:rsidP="001A18F7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  <w:i/>
                <w:color w:val="2E74B5" w:themeColor="accent1" w:themeShade="BF"/>
              </w:rPr>
              <w:t>[Jahr und Dauer]</w:t>
            </w:r>
          </w:p>
        </w:tc>
      </w:tr>
      <w:tr w:rsidR="001A18F7" w:rsidRPr="00BD5549" w14:paraId="4367B83A" w14:textId="77777777" w:rsidTr="00953EE6">
        <w:tc>
          <w:tcPr>
            <w:tcW w:w="2227" w:type="dxa"/>
            <w:shd w:val="clear" w:color="auto" w:fill="auto"/>
          </w:tcPr>
          <w:p w14:paraId="3D1B8DC4" w14:textId="709FADF7" w:rsidR="001A18F7" w:rsidRPr="00BD5549" w:rsidRDefault="001A18F7" w:rsidP="0003030B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Teamzusammensetzung</w:t>
            </w:r>
          </w:p>
        </w:tc>
        <w:tc>
          <w:tcPr>
            <w:tcW w:w="5144" w:type="dxa"/>
            <w:shd w:val="clear" w:color="auto" w:fill="auto"/>
          </w:tcPr>
          <w:p w14:paraId="651A7783" w14:textId="4DE88F1C" w:rsidR="001A18F7" w:rsidRPr="00BD5549" w:rsidRDefault="001A18F7" w:rsidP="001A18F7">
            <w:pPr>
              <w:pStyle w:val="Fliesstext"/>
              <w:rPr>
                <w:rFonts w:asciiTheme="minorHAnsi" w:hAnsiTheme="minorHAnsi" w:cs="Arial"/>
                <w:i/>
                <w:color w:val="2E74B5" w:themeColor="accent1" w:themeShade="BF"/>
              </w:rPr>
            </w:pPr>
            <w:r w:rsidRPr="00BD5549">
              <w:rPr>
                <w:rFonts w:asciiTheme="minorHAnsi" w:hAnsiTheme="minorHAnsi" w:cs="Arial"/>
                <w:i/>
                <w:color w:val="2E74B5"/>
              </w:rPr>
              <w:t>[Erläuterung der vorhandenen Fachdisziplinen]</w:t>
            </w:r>
          </w:p>
        </w:tc>
      </w:tr>
      <w:bookmarkEnd w:id="22"/>
      <w:tr w:rsidR="001870A3" w:rsidRPr="00BD5549" w14:paraId="5528C6AD" w14:textId="77777777" w:rsidTr="00984E02">
        <w:tc>
          <w:tcPr>
            <w:tcW w:w="7371" w:type="dxa"/>
            <w:gridSpan w:val="2"/>
            <w:shd w:val="clear" w:color="auto" w:fill="auto"/>
          </w:tcPr>
          <w:p w14:paraId="3C63A11E" w14:textId="569FC3ED" w:rsidR="001870A3" w:rsidRPr="00BD5549" w:rsidRDefault="001A18F7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Art der durchgeführten Mitwirkung / Partizipation</w:t>
            </w:r>
          </w:p>
        </w:tc>
      </w:tr>
      <w:tr w:rsidR="001870A3" w:rsidRPr="00BD5549" w14:paraId="56D11789" w14:textId="77777777" w:rsidTr="00984E02">
        <w:tc>
          <w:tcPr>
            <w:tcW w:w="2227" w:type="dxa"/>
            <w:shd w:val="clear" w:color="auto" w:fill="auto"/>
          </w:tcPr>
          <w:p w14:paraId="185ABF54" w14:textId="77777777" w:rsidR="001870A3" w:rsidRPr="00BD5549" w:rsidRDefault="001870A3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6C6AC33E" w14:textId="0DBE0EAC" w:rsidR="001870A3" w:rsidRPr="00BD5549" w:rsidRDefault="001A18F7" w:rsidP="001A18F7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  <w:i/>
                <w:color w:val="2E74B5"/>
              </w:rPr>
              <w:t>[Erläuterung des gewählten Vorgehen]</w:t>
            </w:r>
          </w:p>
        </w:tc>
      </w:tr>
      <w:tr w:rsidR="001870A3" w:rsidRPr="00BD5549" w14:paraId="270F96C4" w14:textId="77777777" w:rsidTr="00984E02">
        <w:tc>
          <w:tcPr>
            <w:tcW w:w="2227" w:type="dxa"/>
            <w:shd w:val="clear" w:color="auto" w:fill="auto"/>
          </w:tcPr>
          <w:p w14:paraId="63CA93BC" w14:textId="77777777" w:rsidR="001870A3" w:rsidRPr="00BD5549" w:rsidRDefault="001870A3" w:rsidP="00984E02">
            <w:pPr>
              <w:pStyle w:val="Fliesstext"/>
              <w:rPr>
                <w:rFonts w:asciiTheme="minorHAnsi" w:hAnsiTheme="minorHAnsi" w:cs="Arial"/>
              </w:rPr>
            </w:pPr>
            <w:bookmarkStart w:id="23" w:name="_Hlk62637098"/>
          </w:p>
        </w:tc>
        <w:tc>
          <w:tcPr>
            <w:tcW w:w="5144" w:type="dxa"/>
            <w:shd w:val="clear" w:color="auto" w:fill="auto"/>
          </w:tcPr>
          <w:p w14:paraId="6D9277EC" w14:textId="0541CBD8" w:rsidR="001870A3" w:rsidRPr="00BD5549" w:rsidRDefault="001870A3" w:rsidP="00984E02">
            <w:pPr>
              <w:pStyle w:val="Fliesstext"/>
              <w:rPr>
                <w:rFonts w:asciiTheme="minorHAnsi" w:hAnsiTheme="minorHAnsi" w:cs="Arial"/>
                <w:color w:val="2E74B5" w:themeColor="accent1" w:themeShade="BF"/>
              </w:rPr>
            </w:pPr>
          </w:p>
        </w:tc>
      </w:tr>
      <w:bookmarkEnd w:id="23"/>
      <w:tr w:rsidR="0003030B" w:rsidRPr="00BD5549" w14:paraId="3F8EAC3A" w14:textId="77777777" w:rsidTr="00953EE6">
        <w:tc>
          <w:tcPr>
            <w:tcW w:w="7371" w:type="dxa"/>
            <w:gridSpan w:val="2"/>
            <w:shd w:val="clear" w:color="auto" w:fill="auto"/>
          </w:tcPr>
          <w:p w14:paraId="143E92B3" w14:textId="77777777" w:rsidR="0003030B" w:rsidRPr="00BD5549" w:rsidRDefault="0003030B" w:rsidP="0003030B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Ausgeführte Arbeiten / Leistungen der Schlüsselperson:</w:t>
            </w:r>
          </w:p>
        </w:tc>
      </w:tr>
      <w:tr w:rsidR="0003030B" w:rsidRPr="00BD5549" w14:paraId="5F79C124" w14:textId="77777777" w:rsidTr="00953EE6">
        <w:tc>
          <w:tcPr>
            <w:tcW w:w="2227" w:type="dxa"/>
            <w:shd w:val="clear" w:color="auto" w:fill="auto"/>
          </w:tcPr>
          <w:p w14:paraId="5F7206AF" w14:textId="77777777" w:rsidR="0003030B" w:rsidRPr="00BD5549" w:rsidRDefault="0003030B" w:rsidP="0003030B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34774AB5" w14:textId="77777777" w:rsidR="0003030B" w:rsidRPr="00BD5549" w:rsidRDefault="0003030B" w:rsidP="0003030B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03030B" w:rsidRPr="00BD5549" w14:paraId="02F12BD1" w14:textId="77777777" w:rsidTr="00953EE6">
        <w:tc>
          <w:tcPr>
            <w:tcW w:w="7371" w:type="dxa"/>
            <w:gridSpan w:val="2"/>
            <w:shd w:val="clear" w:color="auto" w:fill="auto"/>
          </w:tcPr>
          <w:p w14:paraId="5CF3758B" w14:textId="24111DF1" w:rsidR="0003030B" w:rsidRPr="00BD5549" w:rsidRDefault="0003030B" w:rsidP="004F68C0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Zur Auskunftserteilung ermächtigte Kontaktperson des Referenz-Auftraggebers</w:t>
            </w:r>
            <w:r w:rsidR="004F68C0" w:rsidRPr="00BD5549">
              <w:rPr>
                <w:rFonts w:asciiTheme="minorHAnsi" w:hAnsiTheme="minorHAnsi" w:cs="Arial"/>
              </w:rPr>
              <w:t>/ der Referenz-Auftraggeberin</w:t>
            </w:r>
            <w:r w:rsidRPr="00BD5549">
              <w:rPr>
                <w:rFonts w:asciiTheme="minorHAnsi" w:hAnsiTheme="minorHAnsi" w:cs="Arial"/>
              </w:rPr>
              <w:t>:</w:t>
            </w:r>
          </w:p>
        </w:tc>
      </w:tr>
      <w:tr w:rsidR="0003030B" w:rsidRPr="00BD5549" w14:paraId="42BDB5D4" w14:textId="77777777" w:rsidTr="00953EE6">
        <w:tc>
          <w:tcPr>
            <w:tcW w:w="2227" w:type="dxa"/>
            <w:shd w:val="clear" w:color="auto" w:fill="auto"/>
          </w:tcPr>
          <w:p w14:paraId="792AADFD" w14:textId="77777777" w:rsidR="0003030B" w:rsidRPr="00BD5549" w:rsidRDefault="0003030B" w:rsidP="0003030B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Funktion:</w:t>
            </w:r>
          </w:p>
        </w:tc>
        <w:tc>
          <w:tcPr>
            <w:tcW w:w="5144" w:type="dxa"/>
            <w:shd w:val="clear" w:color="auto" w:fill="auto"/>
          </w:tcPr>
          <w:p w14:paraId="7561C489" w14:textId="77777777" w:rsidR="0003030B" w:rsidRPr="00BD5549" w:rsidRDefault="0003030B" w:rsidP="0003030B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03030B" w:rsidRPr="00BD5549" w14:paraId="58CC28BA" w14:textId="77777777" w:rsidTr="00953EE6">
        <w:tc>
          <w:tcPr>
            <w:tcW w:w="2227" w:type="dxa"/>
            <w:shd w:val="clear" w:color="auto" w:fill="auto"/>
          </w:tcPr>
          <w:p w14:paraId="02F55BD0" w14:textId="77777777" w:rsidR="0003030B" w:rsidRPr="00BD5549" w:rsidRDefault="0003030B" w:rsidP="0003030B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Name:</w:t>
            </w:r>
          </w:p>
        </w:tc>
        <w:tc>
          <w:tcPr>
            <w:tcW w:w="5144" w:type="dxa"/>
            <w:shd w:val="clear" w:color="auto" w:fill="auto"/>
          </w:tcPr>
          <w:p w14:paraId="19CFED37" w14:textId="77777777" w:rsidR="0003030B" w:rsidRPr="00BD5549" w:rsidRDefault="0003030B" w:rsidP="0003030B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03030B" w:rsidRPr="00BD5549" w14:paraId="07A3663E" w14:textId="77777777" w:rsidTr="00953EE6">
        <w:tc>
          <w:tcPr>
            <w:tcW w:w="2227" w:type="dxa"/>
            <w:shd w:val="clear" w:color="auto" w:fill="auto"/>
          </w:tcPr>
          <w:p w14:paraId="2B435EEF" w14:textId="77777777" w:rsidR="0003030B" w:rsidRPr="00BD5549" w:rsidRDefault="0003030B" w:rsidP="0003030B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Adresse:</w:t>
            </w:r>
          </w:p>
        </w:tc>
        <w:tc>
          <w:tcPr>
            <w:tcW w:w="5144" w:type="dxa"/>
            <w:shd w:val="clear" w:color="auto" w:fill="auto"/>
          </w:tcPr>
          <w:p w14:paraId="529DB7DC" w14:textId="77777777" w:rsidR="0003030B" w:rsidRPr="00BD5549" w:rsidRDefault="0003030B" w:rsidP="0003030B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03030B" w:rsidRPr="00BD5549" w14:paraId="5A699859" w14:textId="77777777" w:rsidTr="00953EE6">
        <w:tc>
          <w:tcPr>
            <w:tcW w:w="2227" w:type="dxa"/>
            <w:shd w:val="clear" w:color="auto" w:fill="auto"/>
          </w:tcPr>
          <w:p w14:paraId="2295FA8B" w14:textId="77777777" w:rsidR="0003030B" w:rsidRPr="00BD5549" w:rsidRDefault="0003030B" w:rsidP="0003030B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E-Mail:</w:t>
            </w:r>
          </w:p>
        </w:tc>
        <w:tc>
          <w:tcPr>
            <w:tcW w:w="5144" w:type="dxa"/>
            <w:shd w:val="clear" w:color="auto" w:fill="auto"/>
          </w:tcPr>
          <w:p w14:paraId="6EB96BCD" w14:textId="77777777" w:rsidR="0003030B" w:rsidRPr="00BD5549" w:rsidRDefault="0003030B" w:rsidP="0003030B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03030B" w:rsidRPr="00BD5549" w14:paraId="56022BCE" w14:textId="77777777" w:rsidTr="00953EE6">
        <w:tc>
          <w:tcPr>
            <w:tcW w:w="2227" w:type="dxa"/>
            <w:shd w:val="clear" w:color="auto" w:fill="auto"/>
          </w:tcPr>
          <w:p w14:paraId="2006785C" w14:textId="77777777" w:rsidR="0003030B" w:rsidRPr="00BD5549" w:rsidRDefault="0003030B" w:rsidP="0003030B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Telefon:</w:t>
            </w:r>
          </w:p>
        </w:tc>
        <w:tc>
          <w:tcPr>
            <w:tcW w:w="5144" w:type="dxa"/>
            <w:shd w:val="clear" w:color="auto" w:fill="auto"/>
          </w:tcPr>
          <w:p w14:paraId="334415B9" w14:textId="77777777" w:rsidR="0003030B" w:rsidRPr="00BD5549" w:rsidRDefault="0003030B" w:rsidP="0003030B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03030B" w:rsidRPr="00BD5549" w14:paraId="2CAEC653" w14:textId="77777777" w:rsidTr="00953EE6">
        <w:tc>
          <w:tcPr>
            <w:tcW w:w="7371" w:type="dxa"/>
            <w:gridSpan w:val="2"/>
            <w:shd w:val="clear" w:color="auto" w:fill="auto"/>
          </w:tcPr>
          <w:p w14:paraId="2C575042" w14:textId="77777777" w:rsidR="0003030B" w:rsidRPr="00BD5549" w:rsidRDefault="0003030B" w:rsidP="0003030B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In welchem Sinne ist das angegebene Projekt mit dem vorliegenden Projekt vergleichbar?</w:t>
            </w:r>
          </w:p>
        </w:tc>
      </w:tr>
      <w:tr w:rsidR="0003030B" w:rsidRPr="00BD5549" w14:paraId="6BD63467" w14:textId="77777777" w:rsidTr="00953EE6">
        <w:tc>
          <w:tcPr>
            <w:tcW w:w="2227" w:type="dxa"/>
            <w:shd w:val="clear" w:color="auto" w:fill="auto"/>
          </w:tcPr>
          <w:p w14:paraId="47FB2988" w14:textId="77777777" w:rsidR="0003030B" w:rsidRPr="00BD5549" w:rsidRDefault="0003030B" w:rsidP="0003030B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097515E9" w14:textId="77777777" w:rsidR="0003030B" w:rsidRPr="00BD5549" w:rsidRDefault="0003030B" w:rsidP="0003030B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03030B" w:rsidRPr="00BD5549" w14:paraId="759BC214" w14:textId="77777777" w:rsidTr="00953EE6">
        <w:tc>
          <w:tcPr>
            <w:tcW w:w="2227" w:type="dxa"/>
            <w:shd w:val="clear" w:color="auto" w:fill="auto"/>
          </w:tcPr>
          <w:p w14:paraId="13A54C6E" w14:textId="77777777" w:rsidR="0003030B" w:rsidRPr="00BD5549" w:rsidRDefault="0003030B" w:rsidP="0003030B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4771D8EC" w14:textId="77777777" w:rsidR="0003030B" w:rsidRPr="00BD5549" w:rsidRDefault="0003030B" w:rsidP="0003030B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03030B" w:rsidRPr="00BD5549" w14:paraId="614E195C" w14:textId="77777777" w:rsidTr="00953EE6">
        <w:tc>
          <w:tcPr>
            <w:tcW w:w="7371" w:type="dxa"/>
            <w:gridSpan w:val="2"/>
            <w:shd w:val="clear" w:color="auto" w:fill="auto"/>
          </w:tcPr>
          <w:p w14:paraId="73716C21" w14:textId="77777777" w:rsidR="0003030B" w:rsidRPr="00BD5549" w:rsidRDefault="0003030B" w:rsidP="0003030B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In welchem Sinne sind die ausgeführten Arbeiten mit dem vorliegenden Projekt vergleichbar?</w:t>
            </w:r>
          </w:p>
        </w:tc>
      </w:tr>
      <w:tr w:rsidR="0003030B" w:rsidRPr="00BD5549" w14:paraId="0894BC15" w14:textId="77777777" w:rsidTr="00953EE6">
        <w:tc>
          <w:tcPr>
            <w:tcW w:w="2227" w:type="dxa"/>
            <w:shd w:val="clear" w:color="auto" w:fill="auto"/>
          </w:tcPr>
          <w:p w14:paraId="0C2FC381" w14:textId="77777777" w:rsidR="0003030B" w:rsidRPr="00BD5549" w:rsidRDefault="0003030B" w:rsidP="0003030B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1F6BE09D" w14:textId="77777777" w:rsidR="0003030B" w:rsidRPr="00BD5549" w:rsidRDefault="0003030B" w:rsidP="0003030B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03030B" w:rsidRPr="00BD5549" w14:paraId="5D4FF2FF" w14:textId="77777777" w:rsidTr="00953EE6">
        <w:tc>
          <w:tcPr>
            <w:tcW w:w="2227" w:type="dxa"/>
            <w:shd w:val="clear" w:color="auto" w:fill="auto"/>
          </w:tcPr>
          <w:p w14:paraId="4D002B53" w14:textId="77777777" w:rsidR="0003030B" w:rsidRPr="00BD5549" w:rsidRDefault="0003030B" w:rsidP="0003030B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1A8AE3C0" w14:textId="77777777" w:rsidR="0003030B" w:rsidRPr="00BD5549" w:rsidRDefault="0003030B" w:rsidP="0003030B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</w:tbl>
    <w:p w14:paraId="2964ADCA" w14:textId="55922E38" w:rsidR="0039158C" w:rsidRPr="00BD5549" w:rsidRDefault="0039158C" w:rsidP="00FD2B20">
      <w:pPr>
        <w:rPr>
          <w:rFonts w:asciiTheme="minorHAnsi" w:hAnsiTheme="minorHAnsi"/>
        </w:rPr>
      </w:pPr>
    </w:p>
    <w:p w14:paraId="64040ACF" w14:textId="77777777" w:rsidR="0039158C" w:rsidRPr="00BD5549" w:rsidRDefault="0039158C">
      <w:pPr>
        <w:rPr>
          <w:rFonts w:asciiTheme="minorHAnsi" w:hAnsiTheme="minorHAnsi"/>
        </w:rPr>
      </w:pPr>
      <w:r w:rsidRPr="00BD5549">
        <w:rPr>
          <w:rFonts w:asciiTheme="minorHAnsi" w:hAnsiTheme="minorHAnsi"/>
        </w:rPr>
        <w:br w:type="page"/>
      </w:r>
    </w:p>
    <w:p w14:paraId="0B77AB50" w14:textId="6A64645F" w:rsidR="00FD2B20" w:rsidRPr="00BD5549" w:rsidRDefault="00FD2B20" w:rsidP="00FD2B20">
      <w:pPr>
        <w:rPr>
          <w:rFonts w:asciiTheme="minorHAnsi" w:hAnsiTheme="minorHAnsi" w:cstheme="minorHAnsi"/>
          <w:b/>
          <w:bCs/>
        </w:rPr>
      </w:pPr>
      <w:r w:rsidRPr="00BD5549">
        <w:rPr>
          <w:rFonts w:asciiTheme="minorHAnsi" w:hAnsiTheme="minorHAnsi" w:cstheme="minorHAnsi"/>
          <w:b/>
          <w:bCs/>
        </w:rPr>
        <w:t xml:space="preserve">Angaben Fachperson </w:t>
      </w:r>
      <w:r w:rsidR="00FF5218" w:rsidRPr="00BD5549">
        <w:rPr>
          <w:rFonts w:asciiTheme="minorHAnsi" w:hAnsiTheme="minorHAnsi" w:cstheme="minorHAnsi"/>
          <w:b/>
          <w:bCs/>
        </w:rPr>
        <w:t>Tiefbau</w:t>
      </w:r>
    </w:p>
    <w:p w14:paraId="08F3C37A" w14:textId="77777777" w:rsidR="00FD2B20" w:rsidRPr="00BD5549" w:rsidRDefault="00FD2B20" w:rsidP="00FD2B20">
      <w:pPr>
        <w:rPr>
          <w:rFonts w:asciiTheme="minorHAnsi" w:hAnsiTheme="minorHAnsi"/>
        </w:rPr>
      </w:pPr>
    </w:p>
    <w:p w14:paraId="0A9EE7A1" w14:textId="0F831208" w:rsidR="00FD2B20" w:rsidRPr="00BD5549" w:rsidRDefault="00FD2B20" w:rsidP="00FD2B20">
      <w:pPr>
        <w:pStyle w:val="Fronttitel"/>
        <w:framePr w:wrap="around" w:y="85"/>
        <w:rPr>
          <w:rFonts w:asciiTheme="minorHAnsi" w:hAnsiTheme="minorHAnsi"/>
        </w:rPr>
      </w:pPr>
      <w:r w:rsidRPr="00BD5549">
        <w:rPr>
          <w:rFonts w:asciiTheme="minorHAnsi" w:hAnsiTheme="minorHAnsi"/>
        </w:rPr>
        <w:t xml:space="preserve">Beschreibung Fachperson </w:t>
      </w:r>
      <w:r w:rsidR="00FF5218" w:rsidRPr="00BD5549">
        <w:rPr>
          <w:rFonts w:asciiTheme="minorHAnsi" w:hAnsiTheme="minorHAnsi"/>
        </w:rPr>
        <w:t>Tiefbau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13"/>
        <w:gridCol w:w="5158"/>
      </w:tblGrid>
      <w:tr w:rsidR="00FD2B20" w:rsidRPr="00BD5549" w14:paraId="02F9D1F5" w14:textId="77777777" w:rsidTr="00984E02">
        <w:tc>
          <w:tcPr>
            <w:tcW w:w="2235" w:type="dxa"/>
            <w:shd w:val="clear" w:color="auto" w:fill="auto"/>
          </w:tcPr>
          <w:p w14:paraId="0D28C9D5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Vorname und Name:</w:t>
            </w:r>
          </w:p>
        </w:tc>
        <w:tc>
          <w:tcPr>
            <w:tcW w:w="5352" w:type="dxa"/>
            <w:shd w:val="clear" w:color="auto" w:fill="auto"/>
          </w:tcPr>
          <w:p w14:paraId="70D3A8A6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59ACF3E4" w14:textId="77777777" w:rsidTr="00984E02">
        <w:tc>
          <w:tcPr>
            <w:tcW w:w="2235" w:type="dxa"/>
            <w:shd w:val="clear" w:color="auto" w:fill="auto"/>
          </w:tcPr>
          <w:p w14:paraId="44F85BFA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Jahrgang:</w:t>
            </w:r>
          </w:p>
        </w:tc>
        <w:tc>
          <w:tcPr>
            <w:tcW w:w="5352" w:type="dxa"/>
            <w:shd w:val="clear" w:color="auto" w:fill="auto"/>
          </w:tcPr>
          <w:p w14:paraId="06ED539A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34992283" w14:textId="77777777" w:rsidTr="00984E02">
        <w:tc>
          <w:tcPr>
            <w:tcW w:w="2235" w:type="dxa"/>
            <w:shd w:val="clear" w:color="auto" w:fill="auto"/>
          </w:tcPr>
          <w:p w14:paraId="5B154D77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Firma:</w:t>
            </w:r>
          </w:p>
        </w:tc>
        <w:tc>
          <w:tcPr>
            <w:tcW w:w="5352" w:type="dxa"/>
            <w:shd w:val="clear" w:color="auto" w:fill="auto"/>
          </w:tcPr>
          <w:p w14:paraId="5B49ADB0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7674DC24" w14:textId="77777777" w:rsidTr="00984E02">
        <w:tc>
          <w:tcPr>
            <w:tcW w:w="2235" w:type="dxa"/>
            <w:shd w:val="clear" w:color="auto" w:fill="auto"/>
          </w:tcPr>
          <w:p w14:paraId="71CDD2CE" w14:textId="77777777" w:rsidR="00FD2B20" w:rsidRPr="00BD5549" w:rsidRDefault="00FD2B20" w:rsidP="00984E02">
            <w:pPr>
              <w:pStyle w:val="Fliesstext"/>
              <w:jc w:val="lef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Funktion in der Unternehmung:</w:t>
            </w:r>
          </w:p>
        </w:tc>
        <w:tc>
          <w:tcPr>
            <w:tcW w:w="5352" w:type="dxa"/>
            <w:shd w:val="clear" w:color="auto" w:fill="auto"/>
          </w:tcPr>
          <w:p w14:paraId="001D132A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7FE4658F" w14:textId="77777777" w:rsidTr="00984E02">
        <w:tc>
          <w:tcPr>
            <w:tcW w:w="2235" w:type="dxa"/>
            <w:shd w:val="clear" w:color="auto" w:fill="auto"/>
          </w:tcPr>
          <w:p w14:paraId="7C2E3F85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Grundausbildung:</w:t>
            </w:r>
          </w:p>
        </w:tc>
        <w:tc>
          <w:tcPr>
            <w:tcW w:w="5352" w:type="dxa"/>
            <w:shd w:val="clear" w:color="auto" w:fill="auto"/>
          </w:tcPr>
          <w:p w14:paraId="1547D5DE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541FFAF5" w14:textId="77777777" w:rsidTr="00984E02">
        <w:tc>
          <w:tcPr>
            <w:tcW w:w="2235" w:type="dxa"/>
            <w:shd w:val="clear" w:color="auto" w:fill="auto"/>
          </w:tcPr>
          <w:p w14:paraId="78191CD3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Diplom / Jahr:</w:t>
            </w:r>
          </w:p>
        </w:tc>
        <w:tc>
          <w:tcPr>
            <w:tcW w:w="5352" w:type="dxa"/>
            <w:shd w:val="clear" w:color="auto" w:fill="auto"/>
          </w:tcPr>
          <w:p w14:paraId="7673D0D9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4031101B" w14:textId="77777777" w:rsidTr="00984E02">
        <w:tc>
          <w:tcPr>
            <w:tcW w:w="2235" w:type="dxa"/>
            <w:shd w:val="clear" w:color="auto" w:fill="auto"/>
          </w:tcPr>
          <w:p w14:paraId="69EB7905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Im Beruf seit:</w:t>
            </w:r>
          </w:p>
        </w:tc>
        <w:tc>
          <w:tcPr>
            <w:tcW w:w="5352" w:type="dxa"/>
            <w:shd w:val="clear" w:color="auto" w:fill="auto"/>
          </w:tcPr>
          <w:p w14:paraId="098EA3DD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05EA7349" w14:textId="77777777" w:rsidTr="00984E02">
        <w:tc>
          <w:tcPr>
            <w:tcW w:w="2235" w:type="dxa"/>
            <w:shd w:val="clear" w:color="auto" w:fill="auto"/>
          </w:tcPr>
          <w:p w14:paraId="3543A5D7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In der Firma seit:</w:t>
            </w:r>
          </w:p>
        </w:tc>
        <w:tc>
          <w:tcPr>
            <w:tcW w:w="5352" w:type="dxa"/>
            <w:shd w:val="clear" w:color="auto" w:fill="auto"/>
          </w:tcPr>
          <w:p w14:paraId="7F3DEE43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3388B635" w14:textId="77777777" w:rsidTr="00984E02">
        <w:tc>
          <w:tcPr>
            <w:tcW w:w="2235" w:type="dxa"/>
            <w:shd w:val="clear" w:color="auto" w:fill="auto"/>
          </w:tcPr>
          <w:p w14:paraId="0E555D36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E-Mail:</w:t>
            </w:r>
          </w:p>
        </w:tc>
        <w:tc>
          <w:tcPr>
            <w:tcW w:w="5352" w:type="dxa"/>
            <w:shd w:val="clear" w:color="auto" w:fill="auto"/>
          </w:tcPr>
          <w:p w14:paraId="7BE5A21A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3A1B9A2F" w14:textId="77777777" w:rsidTr="00984E02">
        <w:tc>
          <w:tcPr>
            <w:tcW w:w="2235" w:type="dxa"/>
            <w:shd w:val="clear" w:color="auto" w:fill="auto"/>
          </w:tcPr>
          <w:p w14:paraId="1EC2E559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Telefon:</w:t>
            </w:r>
          </w:p>
        </w:tc>
        <w:tc>
          <w:tcPr>
            <w:tcW w:w="5352" w:type="dxa"/>
            <w:shd w:val="clear" w:color="auto" w:fill="auto"/>
          </w:tcPr>
          <w:p w14:paraId="35E555DC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</w:tbl>
    <w:p w14:paraId="4FF6DEEE" w14:textId="77777777" w:rsidR="00FD2B20" w:rsidRPr="00BD5549" w:rsidRDefault="00FD2B20" w:rsidP="00FD2B20">
      <w:pPr>
        <w:rPr>
          <w:rFonts w:asciiTheme="minorHAnsi" w:hAnsiTheme="minorHAnsi"/>
        </w:rPr>
      </w:pPr>
    </w:p>
    <w:p w14:paraId="4CD332D7" w14:textId="0FC693D4" w:rsidR="00FD2B20" w:rsidRPr="00BD5549" w:rsidRDefault="00FD2B20" w:rsidP="00FD2B20">
      <w:pPr>
        <w:rPr>
          <w:rFonts w:asciiTheme="minorHAnsi" w:hAnsiTheme="minorHAnsi" w:cstheme="minorHAnsi"/>
          <w:b/>
          <w:bCs/>
        </w:rPr>
      </w:pPr>
      <w:r w:rsidRPr="00BD5549">
        <w:rPr>
          <w:rFonts w:asciiTheme="minorHAnsi" w:hAnsiTheme="minorHAnsi" w:cstheme="minorHAnsi"/>
          <w:b/>
          <w:bCs/>
        </w:rPr>
        <w:t xml:space="preserve">Referenz für Fachperson </w:t>
      </w:r>
      <w:r w:rsidR="00FF5218" w:rsidRPr="00BD5549">
        <w:rPr>
          <w:rFonts w:asciiTheme="minorHAnsi" w:hAnsiTheme="minorHAnsi" w:cstheme="minorHAnsi"/>
          <w:b/>
          <w:bCs/>
        </w:rPr>
        <w:t>Tiefbau</w:t>
      </w:r>
    </w:p>
    <w:p w14:paraId="5D524EE6" w14:textId="77777777" w:rsidR="00FD2B20" w:rsidRPr="00BD5549" w:rsidRDefault="00FD2B20" w:rsidP="00FD2B20">
      <w:pPr>
        <w:rPr>
          <w:rFonts w:asciiTheme="minorHAnsi" w:hAnsiTheme="minorHAnsi"/>
        </w:rPr>
      </w:pPr>
    </w:p>
    <w:p w14:paraId="39A9C3DE" w14:textId="47B7CE87" w:rsidR="00FD2B20" w:rsidRPr="00BD5549" w:rsidRDefault="00FD2B20" w:rsidP="00FD2B20">
      <w:pPr>
        <w:pStyle w:val="Fronttitel"/>
        <w:framePr w:wrap="around" w:y="24"/>
        <w:rPr>
          <w:rFonts w:asciiTheme="minorHAnsi" w:hAnsiTheme="minorHAnsi"/>
        </w:rPr>
      </w:pPr>
      <w:r w:rsidRPr="00BD5549">
        <w:rPr>
          <w:rFonts w:asciiTheme="minorHAnsi" w:hAnsiTheme="minorHAnsi"/>
        </w:rPr>
        <w:t xml:space="preserve">Beschreibung </w:t>
      </w:r>
      <w:r w:rsidR="0039158C" w:rsidRPr="00BD5549">
        <w:rPr>
          <w:rFonts w:asciiTheme="minorHAnsi" w:hAnsiTheme="minorHAnsi"/>
        </w:rPr>
        <w:t>persönliches Referenzprojekt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27"/>
        <w:gridCol w:w="5144"/>
      </w:tblGrid>
      <w:tr w:rsidR="00FD2B20" w:rsidRPr="00BD5549" w14:paraId="1ACA75A0" w14:textId="77777777" w:rsidTr="00984E02">
        <w:tc>
          <w:tcPr>
            <w:tcW w:w="2227" w:type="dxa"/>
            <w:shd w:val="clear" w:color="auto" w:fill="auto"/>
          </w:tcPr>
          <w:p w14:paraId="40CBEE38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Projektname:</w:t>
            </w:r>
          </w:p>
        </w:tc>
        <w:tc>
          <w:tcPr>
            <w:tcW w:w="5144" w:type="dxa"/>
            <w:shd w:val="clear" w:color="auto" w:fill="auto"/>
          </w:tcPr>
          <w:p w14:paraId="6A7EBAA0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4BACABCD" w14:textId="77777777" w:rsidTr="00984E02">
        <w:tc>
          <w:tcPr>
            <w:tcW w:w="2227" w:type="dxa"/>
            <w:shd w:val="clear" w:color="auto" w:fill="auto"/>
          </w:tcPr>
          <w:p w14:paraId="640F4B5F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Projektart:</w:t>
            </w:r>
          </w:p>
        </w:tc>
        <w:tc>
          <w:tcPr>
            <w:tcW w:w="5144" w:type="dxa"/>
            <w:shd w:val="clear" w:color="auto" w:fill="auto"/>
          </w:tcPr>
          <w:p w14:paraId="39CB69F5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 w:themeColor="accent1" w:themeShade="BF"/>
              </w:rPr>
            </w:pPr>
            <w:r w:rsidRPr="00BD5549">
              <w:rPr>
                <w:rFonts w:asciiTheme="minorHAnsi" w:hAnsiTheme="minorHAnsi" w:cs="Arial"/>
                <w:color w:val="2E74B5" w:themeColor="accent1" w:themeShade="BF"/>
              </w:rPr>
              <w:t>.</w:t>
            </w:r>
          </w:p>
        </w:tc>
      </w:tr>
      <w:tr w:rsidR="00FD2B20" w:rsidRPr="00BD5549" w14:paraId="05B38DA7" w14:textId="77777777" w:rsidTr="00984E02">
        <w:tc>
          <w:tcPr>
            <w:tcW w:w="2227" w:type="dxa"/>
            <w:shd w:val="clear" w:color="auto" w:fill="auto"/>
          </w:tcPr>
          <w:p w14:paraId="3A47C279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Zeitraum:</w:t>
            </w:r>
          </w:p>
        </w:tc>
        <w:tc>
          <w:tcPr>
            <w:tcW w:w="5144" w:type="dxa"/>
            <w:shd w:val="clear" w:color="auto" w:fill="auto"/>
          </w:tcPr>
          <w:p w14:paraId="6DFC5E1E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6C58896C" w14:textId="77777777" w:rsidTr="00984E02">
        <w:tc>
          <w:tcPr>
            <w:tcW w:w="2227" w:type="dxa"/>
            <w:shd w:val="clear" w:color="auto" w:fill="auto"/>
          </w:tcPr>
          <w:p w14:paraId="544DF0BF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Investitionsvolumen Gesamtprojekt:</w:t>
            </w:r>
          </w:p>
        </w:tc>
        <w:tc>
          <w:tcPr>
            <w:tcW w:w="5144" w:type="dxa"/>
            <w:shd w:val="clear" w:color="auto" w:fill="auto"/>
          </w:tcPr>
          <w:p w14:paraId="4D19A840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4372DD41" w14:textId="77777777" w:rsidTr="00984E02">
        <w:tc>
          <w:tcPr>
            <w:tcW w:w="2227" w:type="dxa"/>
            <w:shd w:val="clear" w:color="auto" w:fill="auto"/>
          </w:tcPr>
          <w:p w14:paraId="1B9CDCD6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Honorarvolumen:</w:t>
            </w:r>
          </w:p>
        </w:tc>
        <w:tc>
          <w:tcPr>
            <w:tcW w:w="5144" w:type="dxa"/>
            <w:shd w:val="clear" w:color="auto" w:fill="auto"/>
          </w:tcPr>
          <w:p w14:paraId="6BD0C718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0C0500F3" w14:textId="77777777" w:rsidTr="00984E02">
        <w:tc>
          <w:tcPr>
            <w:tcW w:w="2227" w:type="dxa"/>
            <w:shd w:val="clear" w:color="auto" w:fill="auto"/>
          </w:tcPr>
          <w:p w14:paraId="289ED211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Funktion im Projekt:</w:t>
            </w:r>
          </w:p>
        </w:tc>
        <w:tc>
          <w:tcPr>
            <w:tcW w:w="5144" w:type="dxa"/>
            <w:shd w:val="clear" w:color="auto" w:fill="auto"/>
          </w:tcPr>
          <w:p w14:paraId="6FEDACA4" w14:textId="697EC0AE" w:rsidR="00FD2B20" w:rsidRPr="00BD5549" w:rsidRDefault="00FF5218" w:rsidP="00FF5218">
            <w:pPr>
              <w:pStyle w:val="Fliesstext"/>
              <w:spacing w:after="0" w:line="240" w:lineRule="exact"/>
              <w:rPr>
                <w:rFonts w:asciiTheme="minorHAnsi" w:hAnsiTheme="minorHAnsi" w:cs="Arial"/>
                <w:i/>
                <w:color w:val="2E74B5"/>
              </w:rPr>
            </w:pPr>
            <w:r w:rsidRPr="00BD5549">
              <w:rPr>
                <w:rFonts w:asciiTheme="minorHAnsi" w:hAnsiTheme="minorHAnsi" w:cs="Arial"/>
                <w:i/>
                <w:color w:val="2E74B5"/>
              </w:rPr>
              <w:t>[Projektleitung / Projektleitung</w:t>
            </w:r>
            <w:r w:rsidR="00FD2B20" w:rsidRPr="00BD5549">
              <w:rPr>
                <w:rFonts w:asciiTheme="minorHAnsi" w:hAnsiTheme="minorHAnsi" w:cs="Arial"/>
                <w:i/>
                <w:color w:val="2E74B5"/>
              </w:rPr>
              <w:t xml:space="preserve"> </w:t>
            </w:r>
            <w:proofErr w:type="spellStart"/>
            <w:r w:rsidR="00FD2B20" w:rsidRPr="00BD5549">
              <w:rPr>
                <w:rFonts w:asciiTheme="minorHAnsi" w:hAnsiTheme="minorHAnsi" w:cs="Arial"/>
                <w:i/>
                <w:color w:val="2E74B5"/>
              </w:rPr>
              <w:t>Stv</w:t>
            </w:r>
            <w:proofErr w:type="spellEnd"/>
            <w:r w:rsidR="00FD2B20" w:rsidRPr="00BD5549">
              <w:rPr>
                <w:rFonts w:asciiTheme="minorHAnsi" w:hAnsiTheme="minorHAnsi" w:cs="Arial"/>
                <w:i/>
                <w:color w:val="2E74B5"/>
              </w:rPr>
              <w:t>. / andere]</w:t>
            </w:r>
          </w:p>
        </w:tc>
      </w:tr>
      <w:tr w:rsidR="00FD2B20" w:rsidRPr="00BD5549" w14:paraId="6639926C" w14:textId="77777777" w:rsidTr="00984E02">
        <w:tc>
          <w:tcPr>
            <w:tcW w:w="7371" w:type="dxa"/>
            <w:gridSpan w:val="2"/>
            <w:shd w:val="clear" w:color="auto" w:fill="auto"/>
          </w:tcPr>
          <w:p w14:paraId="37021703" w14:textId="59D67F6E" w:rsidR="00FD2B20" w:rsidRPr="00BD5549" w:rsidRDefault="002E77D2" w:rsidP="002E77D2">
            <w:pPr>
              <w:pStyle w:val="Fliesstext"/>
              <w:rPr>
                <w:rFonts w:asciiTheme="minorHAnsi" w:hAnsiTheme="minorHAnsi" w:cs="Arial"/>
                <w:i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Bearbeitete Phasen Bau- Auflageprojekt (32 - 33):</w:t>
            </w:r>
          </w:p>
        </w:tc>
      </w:tr>
      <w:tr w:rsidR="00FD2B20" w:rsidRPr="00BD5549" w14:paraId="3F1B890E" w14:textId="77777777" w:rsidTr="00984E02">
        <w:tc>
          <w:tcPr>
            <w:tcW w:w="2227" w:type="dxa"/>
            <w:shd w:val="clear" w:color="auto" w:fill="auto"/>
          </w:tcPr>
          <w:p w14:paraId="49B32C40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79B5661E" w14:textId="77777777" w:rsidR="00FD2B20" w:rsidRPr="00BD5549" w:rsidRDefault="009A2E3B" w:rsidP="00984E02">
            <w:pPr>
              <w:pStyle w:val="Fliesstext"/>
              <w:rPr>
                <w:rFonts w:asciiTheme="minorHAnsi" w:hAnsiTheme="minorHAnsi" w:cs="Arial"/>
              </w:rPr>
            </w:pP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-644893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B20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FD2B20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ja</w:t>
            </w:r>
            <w:r w:rsidR="00FD2B20" w:rsidRPr="00BD5549">
              <w:rPr>
                <w:rFonts w:asciiTheme="minorHAnsi" w:hAnsiTheme="minorHAnsi" w:cs="Arial"/>
                <w:color w:val="2E74B5" w:themeColor="accent1" w:themeShade="BF"/>
              </w:rPr>
              <w:tab/>
            </w: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271603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B20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FD2B20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nein</w:t>
            </w:r>
          </w:p>
        </w:tc>
      </w:tr>
      <w:tr w:rsidR="00FD2B20" w:rsidRPr="00BD5549" w14:paraId="588ECC0C" w14:textId="77777777" w:rsidTr="00984E02">
        <w:tc>
          <w:tcPr>
            <w:tcW w:w="2227" w:type="dxa"/>
            <w:shd w:val="clear" w:color="auto" w:fill="auto"/>
          </w:tcPr>
          <w:p w14:paraId="1E65B72E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3F311210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  <w:i/>
                <w:color w:val="2E74B5" w:themeColor="accent1" w:themeShade="BF"/>
              </w:rPr>
            </w:pPr>
            <w:r w:rsidRPr="00BD5549">
              <w:rPr>
                <w:rFonts w:asciiTheme="minorHAnsi" w:hAnsiTheme="minorHAnsi" w:cs="Arial"/>
                <w:i/>
                <w:color w:val="2E74B5" w:themeColor="accent1" w:themeShade="BF"/>
              </w:rPr>
              <w:t>[andere Teilphasen, weitere bearbeitete Teilphasen]</w:t>
            </w:r>
          </w:p>
        </w:tc>
      </w:tr>
      <w:tr w:rsidR="00FD2B20" w:rsidRPr="00BD5549" w14:paraId="4837687F" w14:textId="77777777" w:rsidTr="00984E02">
        <w:tc>
          <w:tcPr>
            <w:tcW w:w="7371" w:type="dxa"/>
            <w:gridSpan w:val="2"/>
            <w:shd w:val="clear" w:color="auto" w:fill="auto"/>
          </w:tcPr>
          <w:p w14:paraId="7936D933" w14:textId="75E7470F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 xml:space="preserve">Ausgeführte Arbeiten / Leistungen der </w:t>
            </w:r>
            <w:r w:rsidR="0039158C" w:rsidRPr="00BD5549">
              <w:rPr>
                <w:rFonts w:asciiTheme="minorHAnsi" w:hAnsiTheme="minorHAnsi" w:cs="Arial"/>
              </w:rPr>
              <w:t>Fachperson</w:t>
            </w:r>
            <w:r w:rsidRPr="00BD5549">
              <w:rPr>
                <w:rFonts w:asciiTheme="minorHAnsi" w:hAnsiTheme="minorHAnsi" w:cs="Arial"/>
              </w:rPr>
              <w:t>:</w:t>
            </w:r>
          </w:p>
        </w:tc>
      </w:tr>
      <w:tr w:rsidR="00FD2B20" w:rsidRPr="00BD5549" w14:paraId="27340F82" w14:textId="77777777" w:rsidTr="00984E02">
        <w:tc>
          <w:tcPr>
            <w:tcW w:w="2227" w:type="dxa"/>
            <w:shd w:val="clear" w:color="auto" w:fill="auto"/>
          </w:tcPr>
          <w:p w14:paraId="10B0AA6E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6486ECB7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28F7B604" w14:textId="77777777" w:rsidTr="00984E02">
        <w:tc>
          <w:tcPr>
            <w:tcW w:w="7371" w:type="dxa"/>
            <w:gridSpan w:val="2"/>
            <w:shd w:val="clear" w:color="auto" w:fill="auto"/>
          </w:tcPr>
          <w:p w14:paraId="1343BEB4" w14:textId="53A0F0A5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 xml:space="preserve">Zur Auskunftserteilung ermächtigte Kontaktperson </w:t>
            </w:r>
            <w:r w:rsidR="004F68C0" w:rsidRPr="00BD5549">
              <w:rPr>
                <w:rFonts w:asciiTheme="minorHAnsi" w:hAnsiTheme="minorHAnsi" w:cs="Arial"/>
              </w:rPr>
              <w:t>des Referenz-Auftraggebers/ der Referenz-Auftraggeberin:</w:t>
            </w:r>
          </w:p>
        </w:tc>
      </w:tr>
      <w:tr w:rsidR="00FD2B20" w:rsidRPr="00BD5549" w14:paraId="06405275" w14:textId="77777777" w:rsidTr="00984E02">
        <w:tc>
          <w:tcPr>
            <w:tcW w:w="2227" w:type="dxa"/>
            <w:shd w:val="clear" w:color="auto" w:fill="auto"/>
          </w:tcPr>
          <w:p w14:paraId="420E7AE4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Funktion:</w:t>
            </w:r>
          </w:p>
        </w:tc>
        <w:tc>
          <w:tcPr>
            <w:tcW w:w="5144" w:type="dxa"/>
            <w:shd w:val="clear" w:color="auto" w:fill="auto"/>
          </w:tcPr>
          <w:p w14:paraId="408D4296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74156669" w14:textId="77777777" w:rsidTr="00984E02">
        <w:tc>
          <w:tcPr>
            <w:tcW w:w="2227" w:type="dxa"/>
            <w:shd w:val="clear" w:color="auto" w:fill="auto"/>
          </w:tcPr>
          <w:p w14:paraId="6CA7FD6F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Name:</w:t>
            </w:r>
          </w:p>
        </w:tc>
        <w:tc>
          <w:tcPr>
            <w:tcW w:w="5144" w:type="dxa"/>
            <w:shd w:val="clear" w:color="auto" w:fill="auto"/>
          </w:tcPr>
          <w:p w14:paraId="03B28E9A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6763C6DB" w14:textId="77777777" w:rsidTr="00984E02">
        <w:tc>
          <w:tcPr>
            <w:tcW w:w="2227" w:type="dxa"/>
            <w:shd w:val="clear" w:color="auto" w:fill="auto"/>
          </w:tcPr>
          <w:p w14:paraId="7406BA62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Adresse:</w:t>
            </w:r>
          </w:p>
        </w:tc>
        <w:tc>
          <w:tcPr>
            <w:tcW w:w="5144" w:type="dxa"/>
            <w:shd w:val="clear" w:color="auto" w:fill="auto"/>
          </w:tcPr>
          <w:p w14:paraId="412945B3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3934F958" w14:textId="77777777" w:rsidTr="00984E02">
        <w:tc>
          <w:tcPr>
            <w:tcW w:w="2227" w:type="dxa"/>
            <w:shd w:val="clear" w:color="auto" w:fill="auto"/>
          </w:tcPr>
          <w:p w14:paraId="79D0AFCC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E-Mail:</w:t>
            </w:r>
          </w:p>
        </w:tc>
        <w:tc>
          <w:tcPr>
            <w:tcW w:w="5144" w:type="dxa"/>
            <w:shd w:val="clear" w:color="auto" w:fill="auto"/>
          </w:tcPr>
          <w:p w14:paraId="55F5290F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103155AB" w14:textId="77777777" w:rsidTr="00984E02">
        <w:tc>
          <w:tcPr>
            <w:tcW w:w="2227" w:type="dxa"/>
            <w:shd w:val="clear" w:color="auto" w:fill="auto"/>
          </w:tcPr>
          <w:p w14:paraId="404E7717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Telefon:</w:t>
            </w:r>
          </w:p>
        </w:tc>
        <w:tc>
          <w:tcPr>
            <w:tcW w:w="5144" w:type="dxa"/>
            <w:shd w:val="clear" w:color="auto" w:fill="auto"/>
          </w:tcPr>
          <w:p w14:paraId="1D3B8A32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341877B0" w14:textId="77777777" w:rsidTr="00984E02">
        <w:tc>
          <w:tcPr>
            <w:tcW w:w="7371" w:type="dxa"/>
            <w:gridSpan w:val="2"/>
            <w:shd w:val="clear" w:color="auto" w:fill="auto"/>
          </w:tcPr>
          <w:p w14:paraId="4FB028C2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In welchem Sinne ist das angegebene Projekt mit dem vorliegenden Projekt vergleichbar?</w:t>
            </w:r>
          </w:p>
        </w:tc>
      </w:tr>
      <w:tr w:rsidR="00FD2B20" w:rsidRPr="00BD5549" w14:paraId="34B3E24F" w14:textId="77777777" w:rsidTr="00984E02">
        <w:tc>
          <w:tcPr>
            <w:tcW w:w="2227" w:type="dxa"/>
            <w:shd w:val="clear" w:color="auto" w:fill="auto"/>
          </w:tcPr>
          <w:p w14:paraId="29B47348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0AB74A8E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3D72FB2F" w14:textId="77777777" w:rsidTr="00984E02">
        <w:tc>
          <w:tcPr>
            <w:tcW w:w="2227" w:type="dxa"/>
            <w:shd w:val="clear" w:color="auto" w:fill="auto"/>
          </w:tcPr>
          <w:p w14:paraId="73FDB76E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6772E2C8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49541229" w14:textId="77777777" w:rsidTr="00984E02">
        <w:tc>
          <w:tcPr>
            <w:tcW w:w="7371" w:type="dxa"/>
            <w:gridSpan w:val="2"/>
            <w:shd w:val="clear" w:color="auto" w:fill="auto"/>
          </w:tcPr>
          <w:p w14:paraId="7F1AFC75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In welchem Sinne sind die ausgeführten Arbeiten mit dem vorliegenden Projekt vergleichbar?</w:t>
            </w:r>
          </w:p>
        </w:tc>
      </w:tr>
      <w:tr w:rsidR="00FD2B20" w:rsidRPr="00BD5549" w14:paraId="0051CE23" w14:textId="77777777" w:rsidTr="00984E02">
        <w:tc>
          <w:tcPr>
            <w:tcW w:w="2227" w:type="dxa"/>
            <w:shd w:val="clear" w:color="auto" w:fill="auto"/>
          </w:tcPr>
          <w:p w14:paraId="394979E6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52D63F93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FD2B20" w:rsidRPr="00BD5549" w14:paraId="1389E9F7" w14:textId="77777777" w:rsidTr="00984E02">
        <w:tc>
          <w:tcPr>
            <w:tcW w:w="2227" w:type="dxa"/>
            <w:shd w:val="clear" w:color="auto" w:fill="auto"/>
          </w:tcPr>
          <w:p w14:paraId="5D5DBF1F" w14:textId="77777777" w:rsidR="00FD2B20" w:rsidRPr="00BD5549" w:rsidRDefault="00FD2B20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707A011F" w14:textId="77777777" w:rsidR="00FD2B20" w:rsidRPr="00BD5549" w:rsidRDefault="00FD2B20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</w:tbl>
    <w:p w14:paraId="6B664A5D" w14:textId="77777777" w:rsidR="0003030B" w:rsidRPr="00BD5549" w:rsidRDefault="0003030B" w:rsidP="0003030B">
      <w:pPr>
        <w:rPr>
          <w:rFonts w:asciiTheme="minorHAnsi" w:hAnsiTheme="minorHAnsi"/>
          <w:i/>
          <w:sz w:val="16"/>
          <w:szCs w:val="16"/>
          <w:lang w:eastAsia="de-CH"/>
        </w:rPr>
      </w:pPr>
      <w:r w:rsidRPr="00BD5549">
        <w:rPr>
          <w:rFonts w:asciiTheme="minorHAnsi" w:hAnsiTheme="minorHAnsi"/>
          <w:i/>
          <w:sz w:val="16"/>
          <w:szCs w:val="16"/>
          <w:lang w:eastAsia="de-CH"/>
        </w:rPr>
        <w:br w:type="page"/>
      </w:r>
    </w:p>
    <w:p w14:paraId="13CA4AB2" w14:textId="5DB464CD" w:rsidR="0039158C" w:rsidRPr="00BD5549" w:rsidRDefault="0039158C" w:rsidP="0039158C">
      <w:pPr>
        <w:rPr>
          <w:rFonts w:asciiTheme="minorHAnsi" w:hAnsiTheme="minorHAnsi" w:cstheme="minorHAnsi"/>
          <w:b/>
          <w:bCs/>
        </w:rPr>
      </w:pPr>
      <w:r w:rsidRPr="00BD5549">
        <w:rPr>
          <w:rFonts w:asciiTheme="minorHAnsi" w:hAnsiTheme="minorHAnsi" w:cstheme="minorHAnsi"/>
          <w:b/>
          <w:bCs/>
        </w:rPr>
        <w:t xml:space="preserve">Angaben Fachperson </w:t>
      </w:r>
      <w:r w:rsidR="00FF5218" w:rsidRPr="00BD5549">
        <w:rPr>
          <w:rFonts w:asciiTheme="minorHAnsi" w:hAnsiTheme="minorHAnsi" w:cstheme="minorHAnsi"/>
          <w:b/>
          <w:bCs/>
        </w:rPr>
        <w:t>Ökologie</w:t>
      </w:r>
      <w:r w:rsidR="00886F55" w:rsidRPr="00BD5549">
        <w:rPr>
          <w:rFonts w:asciiTheme="minorHAnsi" w:hAnsiTheme="minorHAnsi" w:cstheme="minorHAnsi"/>
          <w:b/>
          <w:bCs/>
        </w:rPr>
        <w:t xml:space="preserve"> (PL </w:t>
      </w:r>
      <w:proofErr w:type="spellStart"/>
      <w:r w:rsidR="00886F55" w:rsidRPr="00BD5549">
        <w:rPr>
          <w:rFonts w:asciiTheme="minorHAnsi" w:hAnsiTheme="minorHAnsi" w:cstheme="minorHAnsi"/>
          <w:b/>
          <w:bCs/>
        </w:rPr>
        <w:t>Stv</w:t>
      </w:r>
      <w:proofErr w:type="spellEnd"/>
      <w:r w:rsidR="00886F55" w:rsidRPr="00BD5549">
        <w:rPr>
          <w:rFonts w:asciiTheme="minorHAnsi" w:hAnsiTheme="minorHAnsi" w:cstheme="minorHAnsi"/>
          <w:b/>
          <w:bCs/>
        </w:rPr>
        <w:t>.)</w:t>
      </w:r>
    </w:p>
    <w:p w14:paraId="52A05924" w14:textId="77777777" w:rsidR="0039158C" w:rsidRPr="00BD5549" w:rsidRDefault="0039158C" w:rsidP="0039158C">
      <w:pPr>
        <w:rPr>
          <w:rFonts w:asciiTheme="minorHAnsi" w:hAnsiTheme="minorHAnsi"/>
        </w:rPr>
      </w:pPr>
    </w:p>
    <w:p w14:paraId="6C88A90B" w14:textId="79AEE54C" w:rsidR="0039158C" w:rsidRPr="00BD5549" w:rsidRDefault="0039158C" w:rsidP="0039158C">
      <w:pPr>
        <w:pStyle w:val="Fronttitel"/>
        <w:framePr w:wrap="around" w:y="85"/>
        <w:rPr>
          <w:rFonts w:asciiTheme="minorHAnsi" w:hAnsiTheme="minorHAnsi"/>
        </w:rPr>
      </w:pPr>
      <w:r w:rsidRPr="00BD5549">
        <w:rPr>
          <w:rFonts w:asciiTheme="minorHAnsi" w:hAnsiTheme="minorHAnsi"/>
        </w:rPr>
        <w:t xml:space="preserve">Beschreibung Fachperson </w:t>
      </w:r>
      <w:r w:rsidR="00FF5218" w:rsidRPr="00BD5549">
        <w:rPr>
          <w:rFonts w:asciiTheme="minorHAnsi" w:hAnsiTheme="minorHAnsi"/>
        </w:rPr>
        <w:t>Ökologie</w:t>
      </w:r>
      <w:r w:rsidR="00886F55" w:rsidRPr="00BD5549">
        <w:rPr>
          <w:rFonts w:asciiTheme="minorHAnsi" w:hAnsiTheme="minorHAnsi"/>
        </w:rPr>
        <w:t xml:space="preserve"> </w:t>
      </w:r>
      <w:r w:rsidR="00886F55" w:rsidRPr="00BD5549">
        <w:rPr>
          <w:rFonts w:asciiTheme="minorHAnsi" w:hAnsiTheme="minorHAnsi" w:cstheme="minorHAnsi"/>
          <w:bCs/>
        </w:rPr>
        <w:t xml:space="preserve">(PL </w:t>
      </w:r>
      <w:proofErr w:type="spellStart"/>
      <w:r w:rsidR="00886F55" w:rsidRPr="00BD5549">
        <w:rPr>
          <w:rFonts w:asciiTheme="minorHAnsi" w:hAnsiTheme="minorHAnsi" w:cstheme="minorHAnsi"/>
          <w:bCs/>
        </w:rPr>
        <w:t>Stv</w:t>
      </w:r>
      <w:proofErr w:type="spellEnd"/>
      <w:r w:rsidR="00886F55" w:rsidRPr="00BD5549">
        <w:rPr>
          <w:rFonts w:asciiTheme="minorHAnsi" w:hAnsiTheme="minorHAnsi" w:cstheme="minorHAnsi"/>
          <w:bCs/>
        </w:rPr>
        <w:t>.)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13"/>
        <w:gridCol w:w="5158"/>
      </w:tblGrid>
      <w:tr w:rsidR="0039158C" w:rsidRPr="00BD5549" w14:paraId="3929105F" w14:textId="77777777" w:rsidTr="00984E02">
        <w:tc>
          <w:tcPr>
            <w:tcW w:w="2235" w:type="dxa"/>
            <w:shd w:val="clear" w:color="auto" w:fill="auto"/>
          </w:tcPr>
          <w:p w14:paraId="51CA0B93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Vorname und Name:</w:t>
            </w:r>
          </w:p>
        </w:tc>
        <w:tc>
          <w:tcPr>
            <w:tcW w:w="5352" w:type="dxa"/>
            <w:shd w:val="clear" w:color="auto" w:fill="auto"/>
          </w:tcPr>
          <w:p w14:paraId="4F2AD48D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6F4B15C0" w14:textId="77777777" w:rsidTr="00984E02">
        <w:tc>
          <w:tcPr>
            <w:tcW w:w="2235" w:type="dxa"/>
            <w:shd w:val="clear" w:color="auto" w:fill="auto"/>
          </w:tcPr>
          <w:p w14:paraId="7765DC9B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Jahrgang:</w:t>
            </w:r>
          </w:p>
        </w:tc>
        <w:tc>
          <w:tcPr>
            <w:tcW w:w="5352" w:type="dxa"/>
            <w:shd w:val="clear" w:color="auto" w:fill="auto"/>
          </w:tcPr>
          <w:p w14:paraId="19CD2D2F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6320143A" w14:textId="77777777" w:rsidTr="00984E02">
        <w:tc>
          <w:tcPr>
            <w:tcW w:w="2235" w:type="dxa"/>
            <w:shd w:val="clear" w:color="auto" w:fill="auto"/>
          </w:tcPr>
          <w:p w14:paraId="2E8E5100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Firma:</w:t>
            </w:r>
          </w:p>
        </w:tc>
        <w:tc>
          <w:tcPr>
            <w:tcW w:w="5352" w:type="dxa"/>
            <w:shd w:val="clear" w:color="auto" w:fill="auto"/>
          </w:tcPr>
          <w:p w14:paraId="24C6365B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28DB900C" w14:textId="77777777" w:rsidTr="00984E02">
        <w:tc>
          <w:tcPr>
            <w:tcW w:w="2235" w:type="dxa"/>
            <w:shd w:val="clear" w:color="auto" w:fill="auto"/>
          </w:tcPr>
          <w:p w14:paraId="60B4E6BC" w14:textId="77777777" w:rsidR="0039158C" w:rsidRPr="00BD5549" w:rsidRDefault="0039158C" w:rsidP="00984E02">
            <w:pPr>
              <w:pStyle w:val="Fliesstext"/>
              <w:jc w:val="lef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Funktion in der Unternehmung:</w:t>
            </w:r>
          </w:p>
        </w:tc>
        <w:tc>
          <w:tcPr>
            <w:tcW w:w="5352" w:type="dxa"/>
            <w:shd w:val="clear" w:color="auto" w:fill="auto"/>
          </w:tcPr>
          <w:p w14:paraId="1704A932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6717BAF5" w14:textId="77777777" w:rsidTr="00984E02">
        <w:tc>
          <w:tcPr>
            <w:tcW w:w="2235" w:type="dxa"/>
            <w:shd w:val="clear" w:color="auto" w:fill="auto"/>
          </w:tcPr>
          <w:p w14:paraId="0A31EEA2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Grundausbildung:</w:t>
            </w:r>
          </w:p>
        </w:tc>
        <w:tc>
          <w:tcPr>
            <w:tcW w:w="5352" w:type="dxa"/>
            <w:shd w:val="clear" w:color="auto" w:fill="auto"/>
          </w:tcPr>
          <w:p w14:paraId="389C8143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37BBF0AB" w14:textId="77777777" w:rsidTr="00984E02">
        <w:tc>
          <w:tcPr>
            <w:tcW w:w="2235" w:type="dxa"/>
            <w:shd w:val="clear" w:color="auto" w:fill="auto"/>
          </w:tcPr>
          <w:p w14:paraId="146C3E1F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Diplom / Jahr:</w:t>
            </w:r>
          </w:p>
        </w:tc>
        <w:tc>
          <w:tcPr>
            <w:tcW w:w="5352" w:type="dxa"/>
            <w:shd w:val="clear" w:color="auto" w:fill="auto"/>
          </w:tcPr>
          <w:p w14:paraId="1797DB12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2745F8EB" w14:textId="77777777" w:rsidTr="00984E02">
        <w:tc>
          <w:tcPr>
            <w:tcW w:w="2235" w:type="dxa"/>
            <w:shd w:val="clear" w:color="auto" w:fill="auto"/>
          </w:tcPr>
          <w:p w14:paraId="400CB3A0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Im Beruf seit:</w:t>
            </w:r>
          </w:p>
        </w:tc>
        <w:tc>
          <w:tcPr>
            <w:tcW w:w="5352" w:type="dxa"/>
            <w:shd w:val="clear" w:color="auto" w:fill="auto"/>
          </w:tcPr>
          <w:p w14:paraId="4253E35B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6CA1ACAD" w14:textId="77777777" w:rsidTr="00984E02">
        <w:tc>
          <w:tcPr>
            <w:tcW w:w="2235" w:type="dxa"/>
            <w:shd w:val="clear" w:color="auto" w:fill="auto"/>
          </w:tcPr>
          <w:p w14:paraId="426B2790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In der Firma seit:</w:t>
            </w:r>
          </w:p>
        </w:tc>
        <w:tc>
          <w:tcPr>
            <w:tcW w:w="5352" w:type="dxa"/>
            <w:shd w:val="clear" w:color="auto" w:fill="auto"/>
          </w:tcPr>
          <w:p w14:paraId="23D99123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0CC4C3CD" w14:textId="77777777" w:rsidTr="00984E02">
        <w:tc>
          <w:tcPr>
            <w:tcW w:w="2235" w:type="dxa"/>
            <w:shd w:val="clear" w:color="auto" w:fill="auto"/>
          </w:tcPr>
          <w:p w14:paraId="116A5532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E-Mail:</w:t>
            </w:r>
          </w:p>
        </w:tc>
        <w:tc>
          <w:tcPr>
            <w:tcW w:w="5352" w:type="dxa"/>
            <w:shd w:val="clear" w:color="auto" w:fill="auto"/>
          </w:tcPr>
          <w:p w14:paraId="37532BD1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71412E91" w14:textId="77777777" w:rsidTr="00984E02">
        <w:tc>
          <w:tcPr>
            <w:tcW w:w="2235" w:type="dxa"/>
            <w:shd w:val="clear" w:color="auto" w:fill="auto"/>
          </w:tcPr>
          <w:p w14:paraId="73983EE6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Telefon:</w:t>
            </w:r>
          </w:p>
        </w:tc>
        <w:tc>
          <w:tcPr>
            <w:tcW w:w="5352" w:type="dxa"/>
            <w:shd w:val="clear" w:color="auto" w:fill="auto"/>
          </w:tcPr>
          <w:p w14:paraId="32B1FCEF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</w:tbl>
    <w:p w14:paraId="6CA47765" w14:textId="77777777" w:rsidR="0039158C" w:rsidRPr="00BD5549" w:rsidRDefault="0039158C" w:rsidP="0039158C">
      <w:pPr>
        <w:rPr>
          <w:rFonts w:asciiTheme="minorHAnsi" w:hAnsiTheme="minorHAnsi"/>
        </w:rPr>
      </w:pPr>
    </w:p>
    <w:p w14:paraId="7C854E4E" w14:textId="165BFE78" w:rsidR="0039158C" w:rsidRPr="00BD5549" w:rsidRDefault="0039158C" w:rsidP="0039158C">
      <w:pPr>
        <w:rPr>
          <w:rFonts w:asciiTheme="minorHAnsi" w:hAnsiTheme="minorHAnsi" w:cstheme="minorHAnsi"/>
          <w:b/>
          <w:bCs/>
        </w:rPr>
      </w:pPr>
      <w:r w:rsidRPr="00BD5549">
        <w:rPr>
          <w:rFonts w:asciiTheme="minorHAnsi" w:hAnsiTheme="minorHAnsi" w:cstheme="minorHAnsi"/>
          <w:b/>
          <w:bCs/>
        </w:rPr>
        <w:t xml:space="preserve">Referenz für Fachperson </w:t>
      </w:r>
      <w:r w:rsidR="00FF5218" w:rsidRPr="00BD5549">
        <w:rPr>
          <w:rFonts w:asciiTheme="minorHAnsi" w:hAnsiTheme="minorHAnsi" w:cstheme="minorHAnsi"/>
          <w:b/>
          <w:bCs/>
        </w:rPr>
        <w:t>Ökologie</w:t>
      </w:r>
      <w:r w:rsidR="00886F55" w:rsidRPr="00BD5549">
        <w:rPr>
          <w:rFonts w:asciiTheme="minorHAnsi" w:hAnsiTheme="minorHAnsi" w:cstheme="minorHAnsi"/>
          <w:b/>
          <w:bCs/>
        </w:rPr>
        <w:t xml:space="preserve"> (PL </w:t>
      </w:r>
      <w:proofErr w:type="spellStart"/>
      <w:r w:rsidR="00886F55" w:rsidRPr="00BD5549">
        <w:rPr>
          <w:rFonts w:asciiTheme="minorHAnsi" w:hAnsiTheme="minorHAnsi" w:cstheme="minorHAnsi"/>
          <w:b/>
          <w:bCs/>
        </w:rPr>
        <w:t>Stv</w:t>
      </w:r>
      <w:proofErr w:type="spellEnd"/>
      <w:r w:rsidR="00886F55" w:rsidRPr="00BD5549">
        <w:rPr>
          <w:rFonts w:asciiTheme="minorHAnsi" w:hAnsiTheme="minorHAnsi" w:cstheme="minorHAnsi"/>
          <w:b/>
          <w:bCs/>
        </w:rPr>
        <w:t>.)</w:t>
      </w:r>
    </w:p>
    <w:p w14:paraId="211A06D7" w14:textId="77777777" w:rsidR="0039158C" w:rsidRPr="00BD5549" w:rsidRDefault="0039158C" w:rsidP="0039158C">
      <w:pPr>
        <w:rPr>
          <w:rFonts w:asciiTheme="minorHAnsi" w:hAnsiTheme="minorHAnsi"/>
        </w:rPr>
      </w:pPr>
    </w:p>
    <w:p w14:paraId="7E852D5C" w14:textId="77777777" w:rsidR="0039158C" w:rsidRPr="00BD5549" w:rsidRDefault="0039158C" w:rsidP="0039158C">
      <w:pPr>
        <w:pStyle w:val="Fronttitel"/>
        <w:framePr w:wrap="around" w:y="24"/>
        <w:rPr>
          <w:rFonts w:asciiTheme="minorHAnsi" w:hAnsiTheme="minorHAnsi"/>
        </w:rPr>
      </w:pPr>
      <w:r w:rsidRPr="00BD5549">
        <w:rPr>
          <w:rFonts w:asciiTheme="minorHAnsi" w:hAnsiTheme="minorHAnsi"/>
        </w:rPr>
        <w:t>Beschreibung persönliches Referenzprojekt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27"/>
        <w:gridCol w:w="5144"/>
      </w:tblGrid>
      <w:tr w:rsidR="0039158C" w:rsidRPr="00BD5549" w14:paraId="434A98C8" w14:textId="77777777" w:rsidTr="00984E02">
        <w:tc>
          <w:tcPr>
            <w:tcW w:w="2227" w:type="dxa"/>
            <w:shd w:val="clear" w:color="auto" w:fill="auto"/>
          </w:tcPr>
          <w:p w14:paraId="562A18A8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Projektname:</w:t>
            </w:r>
          </w:p>
        </w:tc>
        <w:tc>
          <w:tcPr>
            <w:tcW w:w="5144" w:type="dxa"/>
            <w:shd w:val="clear" w:color="auto" w:fill="auto"/>
          </w:tcPr>
          <w:p w14:paraId="2800D726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2CAC6F50" w14:textId="77777777" w:rsidTr="00984E02">
        <w:tc>
          <w:tcPr>
            <w:tcW w:w="2227" w:type="dxa"/>
            <w:shd w:val="clear" w:color="auto" w:fill="auto"/>
          </w:tcPr>
          <w:p w14:paraId="1FD4118A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Projektart:</w:t>
            </w:r>
          </w:p>
        </w:tc>
        <w:tc>
          <w:tcPr>
            <w:tcW w:w="5144" w:type="dxa"/>
            <w:shd w:val="clear" w:color="auto" w:fill="auto"/>
          </w:tcPr>
          <w:p w14:paraId="25B1AFA7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 w:themeColor="accent1" w:themeShade="BF"/>
              </w:rPr>
            </w:pPr>
            <w:r w:rsidRPr="00BD5549">
              <w:rPr>
                <w:rFonts w:asciiTheme="minorHAnsi" w:hAnsiTheme="minorHAnsi" w:cs="Arial"/>
                <w:color w:val="2E74B5" w:themeColor="accent1" w:themeShade="BF"/>
              </w:rPr>
              <w:t>.</w:t>
            </w:r>
          </w:p>
        </w:tc>
      </w:tr>
      <w:tr w:rsidR="0039158C" w:rsidRPr="00BD5549" w14:paraId="033D81DD" w14:textId="77777777" w:rsidTr="00984E02">
        <w:tc>
          <w:tcPr>
            <w:tcW w:w="2227" w:type="dxa"/>
            <w:shd w:val="clear" w:color="auto" w:fill="auto"/>
          </w:tcPr>
          <w:p w14:paraId="6E371B23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Zeitraum:</w:t>
            </w:r>
          </w:p>
        </w:tc>
        <w:tc>
          <w:tcPr>
            <w:tcW w:w="5144" w:type="dxa"/>
            <w:shd w:val="clear" w:color="auto" w:fill="auto"/>
          </w:tcPr>
          <w:p w14:paraId="53190E11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57D04E7F" w14:textId="77777777" w:rsidTr="00984E02">
        <w:tc>
          <w:tcPr>
            <w:tcW w:w="2227" w:type="dxa"/>
            <w:shd w:val="clear" w:color="auto" w:fill="auto"/>
          </w:tcPr>
          <w:p w14:paraId="69ABAD09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Investitionsvolumen Gesamtprojekt:</w:t>
            </w:r>
          </w:p>
        </w:tc>
        <w:tc>
          <w:tcPr>
            <w:tcW w:w="5144" w:type="dxa"/>
            <w:shd w:val="clear" w:color="auto" w:fill="auto"/>
          </w:tcPr>
          <w:p w14:paraId="7A1A237C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72C888D2" w14:textId="77777777" w:rsidTr="00984E02">
        <w:tc>
          <w:tcPr>
            <w:tcW w:w="2227" w:type="dxa"/>
            <w:shd w:val="clear" w:color="auto" w:fill="auto"/>
          </w:tcPr>
          <w:p w14:paraId="6D60411D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Honorarvolumen:</w:t>
            </w:r>
          </w:p>
        </w:tc>
        <w:tc>
          <w:tcPr>
            <w:tcW w:w="5144" w:type="dxa"/>
            <w:shd w:val="clear" w:color="auto" w:fill="auto"/>
          </w:tcPr>
          <w:p w14:paraId="20AEF3B7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4F3901C7" w14:textId="77777777" w:rsidTr="00984E02">
        <w:tc>
          <w:tcPr>
            <w:tcW w:w="2227" w:type="dxa"/>
            <w:shd w:val="clear" w:color="auto" w:fill="auto"/>
          </w:tcPr>
          <w:p w14:paraId="1235DC39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Funktion im Projekt:</w:t>
            </w:r>
          </w:p>
        </w:tc>
        <w:tc>
          <w:tcPr>
            <w:tcW w:w="5144" w:type="dxa"/>
            <w:shd w:val="clear" w:color="auto" w:fill="auto"/>
          </w:tcPr>
          <w:p w14:paraId="374E3AF8" w14:textId="038FAF94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i/>
                <w:color w:val="2E74B5"/>
              </w:rPr>
            </w:pPr>
            <w:r w:rsidRPr="00BD5549">
              <w:rPr>
                <w:rFonts w:asciiTheme="minorHAnsi" w:hAnsiTheme="minorHAnsi" w:cs="Arial"/>
                <w:i/>
                <w:color w:val="2E74B5"/>
              </w:rPr>
              <w:t>[</w:t>
            </w:r>
            <w:r w:rsidR="00FF5218" w:rsidRPr="00BD5549">
              <w:rPr>
                <w:rFonts w:asciiTheme="minorHAnsi" w:hAnsiTheme="minorHAnsi" w:cs="Arial"/>
                <w:i/>
                <w:color w:val="2E74B5"/>
              </w:rPr>
              <w:t xml:space="preserve">Projektleitung / Projektleitung </w:t>
            </w:r>
            <w:proofErr w:type="spellStart"/>
            <w:r w:rsidR="00FF5218" w:rsidRPr="00BD5549">
              <w:rPr>
                <w:rFonts w:asciiTheme="minorHAnsi" w:hAnsiTheme="minorHAnsi" w:cs="Arial"/>
                <w:i/>
                <w:color w:val="2E74B5"/>
              </w:rPr>
              <w:t>Stv</w:t>
            </w:r>
            <w:proofErr w:type="spellEnd"/>
            <w:r w:rsidRPr="00BD5549">
              <w:rPr>
                <w:rFonts w:asciiTheme="minorHAnsi" w:hAnsiTheme="minorHAnsi" w:cs="Arial"/>
                <w:i/>
                <w:color w:val="2E74B5"/>
              </w:rPr>
              <w:t>. / andere]</w:t>
            </w:r>
          </w:p>
        </w:tc>
      </w:tr>
      <w:tr w:rsidR="0039158C" w:rsidRPr="00BD5549" w14:paraId="572BF3F0" w14:textId="77777777" w:rsidTr="00984E02">
        <w:tc>
          <w:tcPr>
            <w:tcW w:w="7371" w:type="dxa"/>
            <w:gridSpan w:val="2"/>
            <w:shd w:val="clear" w:color="auto" w:fill="auto"/>
          </w:tcPr>
          <w:p w14:paraId="59060649" w14:textId="76AEAA5E" w:rsidR="0039158C" w:rsidRPr="00BD5549" w:rsidRDefault="002E77D2" w:rsidP="00984E02">
            <w:pPr>
              <w:pStyle w:val="Fliesstext"/>
              <w:rPr>
                <w:rFonts w:asciiTheme="minorHAnsi" w:hAnsiTheme="minorHAnsi" w:cs="Arial"/>
                <w:i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Bearbeitete Phasen Bau- Auflageprojekt (32 - 33):</w:t>
            </w:r>
          </w:p>
        </w:tc>
      </w:tr>
      <w:tr w:rsidR="0039158C" w:rsidRPr="00BD5549" w14:paraId="254E7970" w14:textId="77777777" w:rsidTr="00984E02">
        <w:tc>
          <w:tcPr>
            <w:tcW w:w="2227" w:type="dxa"/>
            <w:shd w:val="clear" w:color="auto" w:fill="auto"/>
          </w:tcPr>
          <w:p w14:paraId="4C3A1AB9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6C20118F" w14:textId="77777777" w:rsidR="0039158C" w:rsidRPr="00BD5549" w:rsidRDefault="009A2E3B" w:rsidP="00984E02">
            <w:pPr>
              <w:pStyle w:val="Fliesstext"/>
              <w:rPr>
                <w:rFonts w:asciiTheme="minorHAnsi" w:hAnsiTheme="minorHAnsi" w:cs="Arial"/>
              </w:rPr>
            </w:pP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-1578899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58C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39158C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ja</w:t>
            </w:r>
            <w:r w:rsidR="0039158C" w:rsidRPr="00BD5549">
              <w:rPr>
                <w:rFonts w:asciiTheme="minorHAnsi" w:hAnsiTheme="minorHAnsi" w:cs="Arial"/>
                <w:color w:val="2E74B5" w:themeColor="accent1" w:themeShade="BF"/>
              </w:rPr>
              <w:tab/>
            </w: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-440913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58C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39158C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nein</w:t>
            </w:r>
          </w:p>
        </w:tc>
      </w:tr>
      <w:tr w:rsidR="0039158C" w:rsidRPr="00BD5549" w14:paraId="51332A02" w14:textId="77777777" w:rsidTr="00984E02">
        <w:tc>
          <w:tcPr>
            <w:tcW w:w="2227" w:type="dxa"/>
            <w:shd w:val="clear" w:color="auto" w:fill="auto"/>
          </w:tcPr>
          <w:p w14:paraId="4E95731C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566DE691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  <w:i/>
                <w:color w:val="2E74B5" w:themeColor="accent1" w:themeShade="BF"/>
              </w:rPr>
            </w:pPr>
            <w:r w:rsidRPr="00BD5549">
              <w:rPr>
                <w:rFonts w:asciiTheme="minorHAnsi" w:hAnsiTheme="minorHAnsi" w:cs="Arial"/>
                <w:i/>
                <w:color w:val="2E74B5" w:themeColor="accent1" w:themeShade="BF"/>
              </w:rPr>
              <w:t>[andere Teilphasen, weitere bearbeitete Teilphasen]</w:t>
            </w:r>
          </w:p>
        </w:tc>
      </w:tr>
      <w:tr w:rsidR="0039158C" w:rsidRPr="00BD5549" w14:paraId="3F737795" w14:textId="77777777" w:rsidTr="00984E02">
        <w:tc>
          <w:tcPr>
            <w:tcW w:w="7371" w:type="dxa"/>
            <w:gridSpan w:val="2"/>
            <w:shd w:val="clear" w:color="auto" w:fill="auto"/>
          </w:tcPr>
          <w:p w14:paraId="32DF66B2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Ausgeführte Arbeiten / Leistungen der Fachperson:</w:t>
            </w:r>
          </w:p>
        </w:tc>
      </w:tr>
      <w:tr w:rsidR="0039158C" w:rsidRPr="00BD5549" w14:paraId="58B5FBDA" w14:textId="77777777" w:rsidTr="00984E02">
        <w:tc>
          <w:tcPr>
            <w:tcW w:w="2227" w:type="dxa"/>
            <w:shd w:val="clear" w:color="auto" w:fill="auto"/>
          </w:tcPr>
          <w:p w14:paraId="4BBF5C74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074AB95E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02E84A8C" w14:textId="77777777" w:rsidTr="00984E02">
        <w:tc>
          <w:tcPr>
            <w:tcW w:w="7371" w:type="dxa"/>
            <w:gridSpan w:val="2"/>
            <w:shd w:val="clear" w:color="auto" w:fill="auto"/>
          </w:tcPr>
          <w:p w14:paraId="588BB695" w14:textId="19181FD6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 xml:space="preserve">Zur Auskunftserteilung ermächtigte Kontaktperson </w:t>
            </w:r>
            <w:r w:rsidR="004F68C0" w:rsidRPr="00BD5549">
              <w:rPr>
                <w:rFonts w:asciiTheme="minorHAnsi" w:hAnsiTheme="minorHAnsi" w:cs="Arial"/>
              </w:rPr>
              <w:t>des Referenz-Auftraggebers/ der Referenz-Auftraggeberin:</w:t>
            </w:r>
          </w:p>
        </w:tc>
      </w:tr>
      <w:tr w:rsidR="0039158C" w:rsidRPr="00BD5549" w14:paraId="5ECE9A98" w14:textId="77777777" w:rsidTr="00984E02">
        <w:tc>
          <w:tcPr>
            <w:tcW w:w="2227" w:type="dxa"/>
            <w:shd w:val="clear" w:color="auto" w:fill="auto"/>
          </w:tcPr>
          <w:p w14:paraId="24809D3A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Funktion:</w:t>
            </w:r>
          </w:p>
        </w:tc>
        <w:tc>
          <w:tcPr>
            <w:tcW w:w="5144" w:type="dxa"/>
            <w:shd w:val="clear" w:color="auto" w:fill="auto"/>
          </w:tcPr>
          <w:p w14:paraId="751C6EAB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1C0DDEC8" w14:textId="77777777" w:rsidTr="00984E02">
        <w:tc>
          <w:tcPr>
            <w:tcW w:w="2227" w:type="dxa"/>
            <w:shd w:val="clear" w:color="auto" w:fill="auto"/>
          </w:tcPr>
          <w:p w14:paraId="370D9874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Name:</w:t>
            </w:r>
          </w:p>
        </w:tc>
        <w:tc>
          <w:tcPr>
            <w:tcW w:w="5144" w:type="dxa"/>
            <w:shd w:val="clear" w:color="auto" w:fill="auto"/>
          </w:tcPr>
          <w:p w14:paraId="1F9E6ED0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6CE0EF27" w14:textId="77777777" w:rsidTr="00984E02">
        <w:tc>
          <w:tcPr>
            <w:tcW w:w="2227" w:type="dxa"/>
            <w:shd w:val="clear" w:color="auto" w:fill="auto"/>
          </w:tcPr>
          <w:p w14:paraId="5B28617E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Adresse:</w:t>
            </w:r>
          </w:p>
        </w:tc>
        <w:tc>
          <w:tcPr>
            <w:tcW w:w="5144" w:type="dxa"/>
            <w:shd w:val="clear" w:color="auto" w:fill="auto"/>
          </w:tcPr>
          <w:p w14:paraId="3730F983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4D036A2C" w14:textId="77777777" w:rsidTr="00984E02">
        <w:tc>
          <w:tcPr>
            <w:tcW w:w="2227" w:type="dxa"/>
            <w:shd w:val="clear" w:color="auto" w:fill="auto"/>
          </w:tcPr>
          <w:p w14:paraId="0C439FD6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E-Mail:</w:t>
            </w:r>
          </w:p>
        </w:tc>
        <w:tc>
          <w:tcPr>
            <w:tcW w:w="5144" w:type="dxa"/>
            <w:shd w:val="clear" w:color="auto" w:fill="auto"/>
          </w:tcPr>
          <w:p w14:paraId="1957812D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7C89F7BA" w14:textId="77777777" w:rsidTr="00984E02">
        <w:tc>
          <w:tcPr>
            <w:tcW w:w="2227" w:type="dxa"/>
            <w:shd w:val="clear" w:color="auto" w:fill="auto"/>
          </w:tcPr>
          <w:p w14:paraId="170CF720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Telefon:</w:t>
            </w:r>
          </w:p>
        </w:tc>
        <w:tc>
          <w:tcPr>
            <w:tcW w:w="5144" w:type="dxa"/>
            <w:shd w:val="clear" w:color="auto" w:fill="auto"/>
          </w:tcPr>
          <w:p w14:paraId="677131A2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77864731" w14:textId="77777777" w:rsidTr="00984E02">
        <w:tc>
          <w:tcPr>
            <w:tcW w:w="7371" w:type="dxa"/>
            <w:gridSpan w:val="2"/>
            <w:shd w:val="clear" w:color="auto" w:fill="auto"/>
          </w:tcPr>
          <w:p w14:paraId="53F19FA4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In welchem Sinne ist das angegebene Projekt mit dem vorliegenden Projekt vergleichbar?</w:t>
            </w:r>
          </w:p>
        </w:tc>
      </w:tr>
      <w:tr w:rsidR="0039158C" w:rsidRPr="00BD5549" w14:paraId="5875C325" w14:textId="77777777" w:rsidTr="00984E02">
        <w:tc>
          <w:tcPr>
            <w:tcW w:w="2227" w:type="dxa"/>
            <w:shd w:val="clear" w:color="auto" w:fill="auto"/>
          </w:tcPr>
          <w:p w14:paraId="7566233A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6A624ECB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040DE098" w14:textId="77777777" w:rsidTr="00984E02">
        <w:tc>
          <w:tcPr>
            <w:tcW w:w="2227" w:type="dxa"/>
            <w:shd w:val="clear" w:color="auto" w:fill="auto"/>
          </w:tcPr>
          <w:p w14:paraId="38CC56E1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122DD9EC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495D2579" w14:textId="77777777" w:rsidTr="00984E02">
        <w:tc>
          <w:tcPr>
            <w:tcW w:w="7371" w:type="dxa"/>
            <w:gridSpan w:val="2"/>
            <w:shd w:val="clear" w:color="auto" w:fill="auto"/>
          </w:tcPr>
          <w:p w14:paraId="236DE0FE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In welchem Sinne sind die ausgeführten Arbeiten mit dem vorliegenden Projekt vergleichbar?</w:t>
            </w:r>
          </w:p>
        </w:tc>
      </w:tr>
      <w:tr w:rsidR="0039158C" w:rsidRPr="00BD5549" w14:paraId="4C082303" w14:textId="77777777" w:rsidTr="00984E02">
        <w:tc>
          <w:tcPr>
            <w:tcW w:w="2227" w:type="dxa"/>
            <w:shd w:val="clear" w:color="auto" w:fill="auto"/>
          </w:tcPr>
          <w:p w14:paraId="15736B73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07EDE21D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2494C9A0" w14:textId="77777777" w:rsidTr="00984E02">
        <w:tc>
          <w:tcPr>
            <w:tcW w:w="2227" w:type="dxa"/>
            <w:shd w:val="clear" w:color="auto" w:fill="auto"/>
          </w:tcPr>
          <w:p w14:paraId="6F3417EF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3C87109A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</w:tbl>
    <w:p w14:paraId="7B07C541" w14:textId="77777777" w:rsidR="0039158C" w:rsidRPr="00BD5549" w:rsidRDefault="0039158C" w:rsidP="0039158C">
      <w:pPr>
        <w:rPr>
          <w:rFonts w:asciiTheme="minorHAnsi" w:hAnsiTheme="minorHAnsi"/>
        </w:rPr>
      </w:pPr>
    </w:p>
    <w:p w14:paraId="7F8135A1" w14:textId="71E8A8CA" w:rsidR="0039158C" w:rsidRPr="00BD5549" w:rsidRDefault="0039158C">
      <w:pPr>
        <w:rPr>
          <w:rFonts w:asciiTheme="minorHAnsi" w:hAnsiTheme="minorHAnsi"/>
        </w:rPr>
      </w:pPr>
      <w:r w:rsidRPr="00BD5549">
        <w:rPr>
          <w:rFonts w:asciiTheme="minorHAnsi" w:hAnsiTheme="minorHAnsi"/>
        </w:rPr>
        <w:br w:type="page"/>
      </w:r>
    </w:p>
    <w:p w14:paraId="53FB4018" w14:textId="1766F940" w:rsidR="0039158C" w:rsidRPr="00BD5549" w:rsidRDefault="0039158C" w:rsidP="0039158C">
      <w:pPr>
        <w:rPr>
          <w:rFonts w:asciiTheme="minorHAnsi" w:hAnsiTheme="minorHAnsi" w:cstheme="minorHAnsi"/>
          <w:b/>
          <w:bCs/>
        </w:rPr>
      </w:pPr>
      <w:r w:rsidRPr="00BD5549">
        <w:rPr>
          <w:rFonts w:asciiTheme="minorHAnsi" w:hAnsiTheme="minorHAnsi" w:cstheme="minorHAnsi"/>
          <w:b/>
          <w:bCs/>
        </w:rPr>
        <w:t xml:space="preserve">Angaben Fachperson </w:t>
      </w:r>
      <w:r w:rsidR="00FF5218" w:rsidRPr="00BD5549">
        <w:rPr>
          <w:rFonts w:asciiTheme="minorHAnsi" w:hAnsiTheme="minorHAnsi" w:cstheme="minorHAnsi"/>
          <w:b/>
          <w:bCs/>
        </w:rPr>
        <w:t>Freiraumplanung</w:t>
      </w:r>
    </w:p>
    <w:p w14:paraId="68D6B747" w14:textId="77777777" w:rsidR="0039158C" w:rsidRPr="00BD5549" w:rsidRDefault="0039158C" w:rsidP="0039158C">
      <w:pPr>
        <w:rPr>
          <w:rFonts w:asciiTheme="minorHAnsi" w:hAnsiTheme="minorHAnsi"/>
        </w:rPr>
      </w:pPr>
    </w:p>
    <w:p w14:paraId="1042017A" w14:textId="23E96B52" w:rsidR="0039158C" w:rsidRPr="00BD5549" w:rsidRDefault="0039158C" w:rsidP="0039158C">
      <w:pPr>
        <w:pStyle w:val="Fronttitel"/>
        <w:framePr w:wrap="around" w:y="85"/>
        <w:rPr>
          <w:rFonts w:asciiTheme="minorHAnsi" w:hAnsiTheme="minorHAnsi"/>
        </w:rPr>
      </w:pPr>
      <w:r w:rsidRPr="00BD5549">
        <w:rPr>
          <w:rFonts w:asciiTheme="minorHAnsi" w:hAnsiTheme="minorHAnsi"/>
        </w:rPr>
        <w:t xml:space="preserve">Beschreibung Fachperson </w:t>
      </w:r>
      <w:r w:rsidR="00FF5218" w:rsidRPr="00BD5549">
        <w:rPr>
          <w:rFonts w:asciiTheme="minorHAnsi" w:hAnsiTheme="minorHAnsi"/>
        </w:rPr>
        <w:t>Freiraumplanung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13"/>
        <w:gridCol w:w="5158"/>
      </w:tblGrid>
      <w:tr w:rsidR="0039158C" w:rsidRPr="00BD5549" w14:paraId="3C689EB1" w14:textId="77777777" w:rsidTr="00984E02">
        <w:tc>
          <w:tcPr>
            <w:tcW w:w="2235" w:type="dxa"/>
            <w:shd w:val="clear" w:color="auto" w:fill="auto"/>
          </w:tcPr>
          <w:p w14:paraId="4F3F6143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Vorname und Name:</w:t>
            </w:r>
          </w:p>
        </w:tc>
        <w:tc>
          <w:tcPr>
            <w:tcW w:w="5352" w:type="dxa"/>
            <w:shd w:val="clear" w:color="auto" w:fill="auto"/>
          </w:tcPr>
          <w:p w14:paraId="4D832D2B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5C02824A" w14:textId="77777777" w:rsidTr="00984E02">
        <w:tc>
          <w:tcPr>
            <w:tcW w:w="2235" w:type="dxa"/>
            <w:shd w:val="clear" w:color="auto" w:fill="auto"/>
          </w:tcPr>
          <w:p w14:paraId="149CBE80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Jahrgang:</w:t>
            </w:r>
          </w:p>
        </w:tc>
        <w:tc>
          <w:tcPr>
            <w:tcW w:w="5352" w:type="dxa"/>
            <w:shd w:val="clear" w:color="auto" w:fill="auto"/>
          </w:tcPr>
          <w:p w14:paraId="5C44F1F1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0BBB2BE1" w14:textId="77777777" w:rsidTr="00984E02">
        <w:tc>
          <w:tcPr>
            <w:tcW w:w="2235" w:type="dxa"/>
            <w:shd w:val="clear" w:color="auto" w:fill="auto"/>
          </w:tcPr>
          <w:p w14:paraId="674D459E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Firma:</w:t>
            </w:r>
          </w:p>
        </w:tc>
        <w:tc>
          <w:tcPr>
            <w:tcW w:w="5352" w:type="dxa"/>
            <w:shd w:val="clear" w:color="auto" w:fill="auto"/>
          </w:tcPr>
          <w:p w14:paraId="1A74BE74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355231B0" w14:textId="77777777" w:rsidTr="00984E02">
        <w:tc>
          <w:tcPr>
            <w:tcW w:w="2235" w:type="dxa"/>
            <w:shd w:val="clear" w:color="auto" w:fill="auto"/>
          </w:tcPr>
          <w:p w14:paraId="268F1202" w14:textId="77777777" w:rsidR="0039158C" w:rsidRPr="00BD5549" w:rsidRDefault="0039158C" w:rsidP="00984E02">
            <w:pPr>
              <w:pStyle w:val="Fliesstext"/>
              <w:jc w:val="lef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Funktion in der Unternehmung:</w:t>
            </w:r>
          </w:p>
        </w:tc>
        <w:tc>
          <w:tcPr>
            <w:tcW w:w="5352" w:type="dxa"/>
            <w:shd w:val="clear" w:color="auto" w:fill="auto"/>
          </w:tcPr>
          <w:p w14:paraId="59B2A434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6D35FC31" w14:textId="77777777" w:rsidTr="00984E02">
        <w:tc>
          <w:tcPr>
            <w:tcW w:w="2235" w:type="dxa"/>
            <w:shd w:val="clear" w:color="auto" w:fill="auto"/>
          </w:tcPr>
          <w:p w14:paraId="2D48FBC3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Grundausbildung:</w:t>
            </w:r>
          </w:p>
        </w:tc>
        <w:tc>
          <w:tcPr>
            <w:tcW w:w="5352" w:type="dxa"/>
            <w:shd w:val="clear" w:color="auto" w:fill="auto"/>
          </w:tcPr>
          <w:p w14:paraId="63EF44F9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7A7DD3DB" w14:textId="77777777" w:rsidTr="00984E02">
        <w:tc>
          <w:tcPr>
            <w:tcW w:w="2235" w:type="dxa"/>
            <w:shd w:val="clear" w:color="auto" w:fill="auto"/>
          </w:tcPr>
          <w:p w14:paraId="4B18C7AE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Diplom / Jahr:</w:t>
            </w:r>
          </w:p>
        </w:tc>
        <w:tc>
          <w:tcPr>
            <w:tcW w:w="5352" w:type="dxa"/>
            <w:shd w:val="clear" w:color="auto" w:fill="auto"/>
          </w:tcPr>
          <w:p w14:paraId="10B13D00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042AB28A" w14:textId="77777777" w:rsidTr="00984E02">
        <w:tc>
          <w:tcPr>
            <w:tcW w:w="2235" w:type="dxa"/>
            <w:shd w:val="clear" w:color="auto" w:fill="auto"/>
          </w:tcPr>
          <w:p w14:paraId="483574DD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Im Beruf seit:</w:t>
            </w:r>
          </w:p>
        </w:tc>
        <w:tc>
          <w:tcPr>
            <w:tcW w:w="5352" w:type="dxa"/>
            <w:shd w:val="clear" w:color="auto" w:fill="auto"/>
          </w:tcPr>
          <w:p w14:paraId="45D12950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64F135C4" w14:textId="77777777" w:rsidTr="00984E02">
        <w:tc>
          <w:tcPr>
            <w:tcW w:w="2235" w:type="dxa"/>
            <w:shd w:val="clear" w:color="auto" w:fill="auto"/>
          </w:tcPr>
          <w:p w14:paraId="75100EC1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In der Firma seit:</w:t>
            </w:r>
          </w:p>
        </w:tc>
        <w:tc>
          <w:tcPr>
            <w:tcW w:w="5352" w:type="dxa"/>
            <w:shd w:val="clear" w:color="auto" w:fill="auto"/>
          </w:tcPr>
          <w:p w14:paraId="0412EBEA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668C3E7F" w14:textId="77777777" w:rsidTr="00984E02">
        <w:tc>
          <w:tcPr>
            <w:tcW w:w="2235" w:type="dxa"/>
            <w:shd w:val="clear" w:color="auto" w:fill="auto"/>
          </w:tcPr>
          <w:p w14:paraId="14A87E2B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E-Mail:</w:t>
            </w:r>
          </w:p>
        </w:tc>
        <w:tc>
          <w:tcPr>
            <w:tcW w:w="5352" w:type="dxa"/>
            <w:shd w:val="clear" w:color="auto" w:fill="auto"/>
          </w:tcPr>
          <w:p w14:paraId="1EFCE28F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0367650C" w14:textId="77777777" w:rsidTr="00984E02">
        <w:tc>
          <w:tcPr>
            <w:tcW w:w="2235" w:type="dxa"/>
            <w:shd w:val="clear" w:color="auto" w:fill="auto"/>
          </w:tcPr>
          <w:p w14:paraId="2D4670F8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Telefon:</w:t>
            </w:r>
          </w:p>
        </w:tc>
        <w:tc>
          <w:tcPr>
            <w:tcW w:w="5352" w:type="dxa"/>
            <w:shd w:val="clear" w:color="auto" w:fill="auto"/>
          </w:tcPr>
          <w:p w14:paraId="0268A3FA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</w:tbl>
    <w:p w14:paraId="309C2BD2" w14:textId="77777777" w:rsidR="0039158C" w:rsidRPr="00BD5549" w:rsidRDefault="0039158C" w:rsidP="0039158C">
      <w:pPr>
        <w:rPr>
          <w:rFonts w:asciiTheme="minorHAnsi" w:hAnsiTheme="minorHAnsi"/>
        </w:rPr>
      </w:pPr>
    </w:p>
    <w:p w14:paraId="7249D312" w14:textId="563921F4" w:rsidR="0039158C" w:rsidRPr="00BD5549" w:rsidRDefault="0039158C" w:rsidP="0039158C">
      <w:pPr>
        <w:rPr>
          <w:rFonts w:asciiTheme="minorHAnsi" w:hAnsiTheme="minorHAnsi" w:cstheme="minorHAnsi"/>
          <w:b/>
          <w:bCs/>
        </w:rPr>
      </w:pPr>
      <w:r w:rsidRPr="00BD5549">
        <w:rPr>
          <w:rFonts w:asciiTheme="minorHAnsi" w:hAnsiTheme="minorHAnsi" w:cstheme="minorHAnsi"/>
          <w:b/>
          <w:bCs/>
        </w:rPr>
        <w:t xml:space="preserve">Referenz für Fachperson </w:t>
      </w:r>
      <w:r w:rsidR="00FF5218" w:rsidRPr="00BD5549">
        <w:rPr>
          <w:rFonts w:asciiTheme="minorHAnsi" w:hAnsiTheme="minorHAnsi" w:cstheme="minorHAnsi"/>
          <w:b/>
          <w:bCs/>
        </w:rPr>
        <w:t>Freiraumplanung</w:t>
      </w:r>
    </w:p>
    <w:p w14:paraId="1533488C" w14:textId="77777777" w:rsidR="0039158C" w:rsidRPr="00BD5549" w:rsidRDefault="0039158C" w:rsidP="0039158C">
      <w:pPr>
        <w:rPr>
          <w:rFonts w:asciiTheme="minorHAnsi" w:hAnsiTheme="minorHAnsi"/>
        </w:rPr>
      </w:pPr>
    </w:p>
    <w:p w14:paraId="6B72ED69" w14:textId="77777777" w:rsidR="0039158C" w:rsidRPr="00BD5549" w:rsidRDefault="0039158C" w:rsidP="0039158C">
      <w:pPr>
        <w:pStyle w:val="Fronttitel"/>
        <w:framePr w:wrap="around" w:y="24"/>
        <w:rPr>
          <w:rFonts w:asciiTheme="minorHAnsi" w:hAnsiTheme="minorHAnsi"/>
        </w:rPr>
      </w:pPr>
      <w:r w:rsidRPr="00BD5549">
        <w:rPr>
          <w:rFonts w:asciiTheme="minorHAnsi" w:hAnsiTheme="minorHAnsi"/>
        </w:rPr>
        <w:t>Beschreibung persönliches Referenzprojekt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27"/>
        <w:gridCol w:w="5144"/>
      </w:tblGrid>
      <w:tr w:rsidR="0039158C" w:rsidRPr="00BD5549" w14:paraId="4F96D979" w14:textId="77777777" w:rsidTr="00984E02">
        <w:tc>
          <w:tcPr>
            <w:tcW w:w="2227" w:type="dxa"/>
            <w:shd w:val="clear" w:color="auto" w:fill="auto"/>
          </w:tcPr>
          <w:p w14:paraId="330ACB15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Projektname:</w:t>
            </w:r>
          </w:p>
        </w:tc>
        <w:tc>
          <w:tcPr>
            <w:tcW w:w="5144" w:type="dxa"/>
            <w:shd w:val="clear" w:color="auto" w:fill="auto"/>
          </w:tcPr>
          <w:p w14:paraId="401DBADF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7D16B4F4" w14:textId="77777777" w:rsidTr="00984E02">
        <w:tc>
          <w:tcPr>
            <w:tcW w:w="2227" w:type="dxa"/>
            <w:shd w:val="clear" w:color="auto" w:fill="auto"/>
          </w:tcPr>
          <w:p w14:paraId="6921D657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Projektart:</w:t>
            </w:r>
          </w:p>
        </w:tc>
        <w:tc>
          <w:tcPr>
            <w:tcW w:w="5144" w:type="dxa"/>
            <w:shd w:val="clear" w:color="auto" w:fill="auto"/>
          </w:tcPr>
          <w:p w14:paraId="5228AA36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 w:themeColor="accent1" w:themeShade="BF"/>
              </w:rPr>
            </w:pPr>
            <w:r w:rsidRPr="00BD5549">
              <w:rPr>
                <w:rFonts w:asciiTheme="minorHAnsi" w:hAnsiTheme="minorHAnsi" w:cs="Arial"/>
                <w:color w:val="2E74B5" w:themeColor="accent1" w:themeShade="BF"/>
              </w:rPr>
              <w:t>.</w:t>
            </w:r>
          </w:p>
        </w:tc>
      </w:tr>
      <w:tr w:rsidR="0039158C" w:rsidRPr="00BD5549" w14:paraId="2B3D28C2" w14:textId="77777777" w:rsidTr="00984E02">
        <w:tc>
          <w:tcPr>
            <w:tcW w:w="2227" w:type="dxa"/>
            <w:shd w:val="clear" w:color="auto" w:fill="auto"/>
          </w:tcPr>
          <w:p w14:paraId="6B28DE96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Zeitraum:</w:t>
            </w:r>
          </w:p>
        </w:tc>
        <w:tc>
          <w:tcPr>
            <w:tcW w:w="5144" w:type="dxa"/>
            <w:shd w:val="clear" w:color="auto" w:fill="auto"/>
          </w:tcPr>
          <w:p w14:paraId="19F01AB4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7ACFA0B3" w14:textId="77777777" w:rsidTr="00984E02">
        <w:tc>
          <w:tcPr>
            <w:tcW w:w="2227" w:type="dxa"/>
            <w:shd w:val="clear" w:color="auto" w:fill="auto"/>
          </w:tcPr>
          <w:p w14:paraId="64516B3F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Investitionsvolumen Gesamtprojekt:</w:t>
            </w:r>
          </w:p>
        </w:tc>
        <w:tc>
          <w:tcPr>
            <w:tcW w:w="5144" w:type="dxa"/>
            <w:shd w:val="clear" w:color="auto" w:fill="auto"/>
          </w:tcPr>
          <w:p w14:paraId="228C48C0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75EB602E" w14:textId="77777777" w:rsidTr="00984E02">
        <w:tc>
          <w:tcPr>
            <w:tcW w:w="2227" w:type="dxa"/>
            <w:shd w:val="clear" w:color="auto" w:fill="auto"/>
          </w:tcPr>
          <w:p w14:paraId="0A54E0A7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Honorarvolumen:</w:t>
            </w:r>
          </w:p>
        </w:tc>
        <w:tc>
          <w:tcPr>
            <w:tcW w:w="5144" w:type="dxa"/>
            <w:shd w:val="clear" w:color="auto" w:fill="auto"/>
          </w:tcPr>
          <w:p w14:paraId="753B1040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5DDA30D9" w14:textId="77777777" w:rsidTr="00984E02">
        <w:tc>
          <w:tcPr>
            <w:tcW w:w="2227" w:type="dxa"/>
            <w:shd w:val="clear" w:color="auto" w:fill="auto"/>
          </w:tcPr>
          <w:p w14:paraId="61D5CB81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Funktion im Projekt:</w:t>
            </w:r>
          </w:p>
        </w:tc>
        <w:tc>
          <w:tcPr>
            <w:tcW w:w="5144" w:type="dxa"/>
            <w:shd w:val="clear" w:color="auto" w:fill="auto"/>
          </w:tcPr>
          <w:p w14:paraId="61ED0B5F" w14:textId="6AA40425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i/>
                <w:color w:val="2E74B5"/>
              </w:rPr>
            </w:pPr>
            <w:r w:rsidRPr="00BD5549">
              <w:rPr>
                <w:rFonts w:asciiTheme="minorHAnsi" w:hAnsiTheme="minorHAnsi" w:cs="Arial"/>
                <w:i/>
                <w:color w:val="2E74B5"/>
              </w:rPr>
              <w:t>[</w:t>
            </w:r>
            <w:r w:rsidR="00FF5218" w:rsidRPr="00BD5549">
              <w:rPr>
                <w:rFonts w:asciiTheme="minorHAnsi" w:hAnsiTheme="minorHAnsi" w:cs="Arial"/>
                <w:i/>
                <w:color w:val="2E74B5"/>
              </w:rPr>
              <w:t xml:space="preserve">Projektleitung / Projektleitung </w:t>
            </w:r>
            <w:proofErr w:type="spellStart"/>
            <w:r w:rsidR="00FF5218" w:rsidRPr="00BD5549">
              <w:rPr>
                <w:rFonts w:asciiTheme="minorHAnsi" w:hAnsiTheme="minorHAnsi" w:cs="Arial"/>
                <w:i/>
                <w:color w:val="2E74B5"/>
              </w:rPr>
              <w:t>Stv</w:t>
            </w:r>
            <w:proofErr w:type="spellEnd"/>
            <w:r w:rsidRPr="00BD5549">
              <w:rPr>
                <w:rFonts w:asciiTheme="minorHAnsi" w:hAnsiTheme="minorHAnsi" w:cs="Arial"/>
                <w:i/>
                <w:color w:val="2E74B5"/>
              </w:rPr>
              <w:t>. / andere]</w:t>
            </w:r>
          </w:p>
        </w:tc>
      </w:tr>
      <w:tr w:rsidR="0039158C" w:rsidRPr="00BD5549" w14:paraId="4EEA9069" w14:textId="77777777" w:rsidTr="00984E02">
        <w:tc>
          <w:tcPr>
            <w:tcW w:w="7371" w:type="dxa"/>
            <w:gridSpan w:val="2"/>
            <w:shd w:val="clear" w:color="auto" w:fill="auto"/>
          </w:tcPr>
          <w:p w14:paraId="1690DFE8" w14:textId="6ECFE07D" w:rsidR="0039158C" w:rsidRPr="00BD5549" w:rsidRDefault="002E77D2" w:rsidP="00984E02">
            <w:pPr>
              <w:pStyle w:val="Fliesstext"/>
              <w:rPr>
                <w:rFonts w:asciiTheme="minorHAnsi" w:hAnsiTheme="minorHAnsi" w:cs="Arial"/>
                <w:i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Bearbeitete Phasen Bau- Auflageprojekt (32 - 33):</w:t>
            </w:r>
          </w:p>
        </w:tc>
      </w:tr>
      <w:tr w:rsidR="0039158C" w:rsidRPr="00BD5549" w14:paraId="0FB5BBFE" w14:textId="77777777" w:rsidTr="00984E02">
        <w:tc>
          <w:tcPr>
            <w:tcW w:w="2227" w:type="dxa"/>
            <w:shd w:val="clear" w:color="auto" w:fill="auto"/>
          </w:tcPr>
          <w:p w14:paraId="17B2F0C7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46CBB398" w14:textId="77777777" w:rsidR="0039158C" w:rsidRPr="00BD5549" w:rsidRDefault="009A2E3B" w:rsidP="00984E02">
            <w:pPr>
              <w:pStyle w:val="Fliesstext"/>
              <w:rPr>
                <w:rFonts w:asciiTheme="minorHAnsi" w:hAnsiTheme="minorHAnsi" w:cs="Arial"/>
              </w:rPr>
            </w:pP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369343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58C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39158C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ja</w:t>
            </w:r>
            <w:r w:rsidR="0039158C" w:rsidRPr="00BD5549">
              <w:rPr>
                <w:rFonts w:asciiTheme="minorHAnsi" w:hAnsiTheme="minorHAnsi" w:cs="Arial"/>
                <w:color w:val="2E74B5" w:themeColor="accent1" w:themeShade="BF"/>
              </w:rPr>
              <w:tab/>
            </w:r>
            <w:sdt>
              <w:sdtPr>
                <w:rPr>
                  <w:rFonts w:asciiTheme="minorHAnsi" w:hAnsiTheme="minorHAnsi" w:cs="Arial"/>
                  <w:color w:val="2E74B5" w:themeColor="accent1" w:themeShade="BF"/>
                </w:rPr>
                <w:id w:val="-1678722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158C" w:rsidRPr="00BD5549">
                  <w:rPr>
                    <w:rFonts w:ascii="Segoe UI Symbol" w:eastAsia="MS Gothic" w:hAnsi="Segoe UI Symbol" w:cs="Segoe UI Symbol"/>
                    <w:color w:val="2E74B5" w:themeColor="accent1" w:themeShade="BF"/>
                  </w:rPr>
                  <w:t>☐</w:t>
                </w:r>
              </w:sdtContent>
            </w:sdt>
            <w:r w:rsidR="0039158C" w:rsidRPr="00BD5549">
              <w:rPr>
                <w:rFonts w:asciiTheme="minorHAnsi" w:hAnsiTheme="minorHAnsi" w:cs="Arial"/>
                <w:color w:val="2E74B5" w:themeColor="accent1" w:themeShade="BF"/>
              </w:rPr>
              <w:t xml:space="preserve"> nein</w:t>
            </w:r>
          </w:p>
        </w:tc>
      </w:tr>
      <w:tr w:rsidR="0039158C" w:rsidRPr="00BD5549" w14:paraId="35AD91D4" w14:textId="77777777" w:rsidTr="00984E02">
        <w:tc>
          <w:tcPr>
            <w:tcW w:w="2227" w:type="dxa"/>
            <w:shd w:val="clear" w:color="auto" w:fill="auto"/>
          </w:tcPr>
          <w:p w14:paraId="49F9B6B8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0BE39A92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  <w:i/>
                <w:color w:val="2E74B5" w:themeColor="accent1" w:themeShade="BF"/>
              </w:rPr>
            </w:pPr>
            <w:r w:rsidRPr="00BD5549">
              <w:rPr>
                <w:rFonts w:asciiTheme="minorHAnsi" w:hAnsiTheme="minorHAnsi" w:cs="Arial"/>
                <w:i/>
                <w:color w:val="2E74B5" w:themeColor="accent1" w:themeShade="BF"/>
              </w:rPr>
              <w:t>[andere Teilphasen, weitere bearbeitete Teilphasen]</w:t>
            </w:r>
          </w:p>
        </w:tc>
      </w:tr>
      <w:tr w:rsidR="0039158C" w:rsidRPr="00BD5549" w14:paraId="13671402" w14:textId="77777777" w:rsidTr="00984E02">
        <w:tc>
          <w:tcPr>
            <w:tcW w:w="7371" w:type="dxa"/>
            <w:gridSpan w:val="2"/>
            <w:shd w:val="clear" w:color="auto" w:fill="auto"/>
          </w:tcPr>
          <w:p w14:paraId="5EC05418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Ausgeführte Arbeiten / Leistungen der Fachperson:</w:t>
            </w:r>
          </w:p>
        </w:tc>
      </w:tr>
      <w:tr w:rsidR="0039158C" w:rsidRPr="00BD5549" w14:paraId="23D3E43B" w14:textId="77777777" w:rsidTr="00984E02">
        <w:tc>
          <w:tcPr>
            <w:tcW w:w="2227" w:type="dxa"/>
            <w:shd w:val="clear" w:color="auto" w:fill="auto"/>
          </w:tcPr>
          <w:p w14:paraId="74774ACB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1F7D452F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567AC567" w14:textId="77777777" w:rsidTr="00984E02">
        <w:tc>
          <w:tcPr>
            <w:tcW w:w="7371" w:type="dxa"/>
            <w:gridSpan w:val="2"/>
            <w:shd w:val="clear" w:color="auto" w:fill="auto"/>
          </w:tcPr>
          <w:p w14:paraId="12E78234" w14:textId="69BA53D3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 xml:space="preserve">Zur Auskunftserteilung ermächtigte Kontaktperson </w:t>
            </w:r>
            <w:r w:rsidR="004F68C0" w:rsidRPr="00BD5549">
              <w:rPr>
                <w:rFonts w:asciiTheme="minorHAnsi" w:hAnsiTheme="minorHAnsi" w:cs="Arial"/>
              </w:rPr>
              <w:t>des Referenz-Auftraggebers/ der Referenz-Auftraggeberin:</w:t>
            </w:r>
          </w:p>
        </w:tc>
      </w:tr>
      <w:tr w:rsidR="0039158C" w:rsidRPr="00BD5549" w14:paraId="01F4C8B9" w14:textId="77777777" w:rsidTr="00984E02">
        <w:tc>
          <w:tcPr>
            <w:tcW w:w="2227" w:type="dxa"/>
            <w:shd w:val="clear" w:color="auto" w:fill="auto"/>
          </w:tcPr>
          <w:p w14:paraId="3EF3E951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Funktion:</w:t>
            </w:r>
          </w:p>
        </w:tc>
        <w:tc>
          <w:tcPr>
            <w:tcW w:w="5144" w:type="dxa"/>
            <w:shd w:val="clear" w:color="auto" w:fill="auto"/>
          </w:tcPr>
          <w:p w14:paraId="2E4AADA8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2C8C1B4E" w14:textId="77777777" w:rsidTr="00984E02">
        <w:tc>
          <w:tcPr>
            <w:tcW w:w="2227" w:type="dxa"/>
            <w:shd w:val="clear" w:color="auto" w:fill="auto"/>
          </w:tcPr>
          <w:p w14:paraId="26C507A6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Name:</w:t>
            </w:r>
          </w:p>
        </w:tc>
        <w:tc>
          <w:tcPr>
            <w:tcW w:w="5144" w:type="dxa"/>
            <w:shd w:val="clear" w:color="auto" w:fill="auto"/>
          </w:tcPr>
          <w:p w14:paraId="6FC325C0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16822754" w14:textId="77777777" w:rsidTr="00984E02">
        <w:tc>
          <w:tcPr>
            <w:tcW w:w="2227" w:type="dxa"/>
            <w:shd w:val="clear" w:color="auto" w:fill="auto"/>
          </w:tcPr>
          <w:p w14:paraId="16005030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Adresse:</w:t>
            </w:r>
          </w:p>
        </w:tc>
        <w:tc>
          <w:tcPr>
            <w:tcW w:w="5144" w:type="dxa"/>
            <w:shd w:val="clear" w:color="auto" w:fill="auto"/>
          </w:tcPr>
          <w:p w14:paraId="2510F48A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16D232E5" w14:textId="77777777" w:rsidTr="00984E02">
        <w:tc>
          <w:tcPr>
            <w:tcW w:w="2227" w:type="dxa"/>
            <w:shd w:val="clear" w:color="auto" w:fill="auto"/>
          </w:tcPr>
          <w:p w14:paraId="1A2B8926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E-Mail:</w:t>
            </w:r>
          </w:p>
        </w:tc>
        <w:tc>
          <w:tcPr>
            <w:tcW w:w="5144" w:type="dxa"/>
            <w:shd w:val="clear" w:color="auto" w:fill="auto"/>
          </w:tcPr>
          <w:p w14:paraId="13394329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179A19FD" w14:textId="77777777" w:rsidTr="00984E02">
        <w:tc>
          <w:tcPr>
            <w:tcW w:w="2227" w:type="dxa"/>
            <w:shd w:val="clear" w:color="auto" w:fill="auto"/>
          </w:tcPr>
          <w:p w14:paraId="18F73B1C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  <w:r w:rsidRPr="00BD5549">
              <w:rPr>
                <w:rFonts w:asciiTheme="minorHAnsi" w:hAnsiTheme="minorHAnsi" w:cs="Arial"/>
              </w:rPr>
              <w:t>Telefon:</w:t>
            </w:r>
          </w:p>
        </w:tc>
        <w:tc>
          <w:tcPr>
            <w:tcW w:w="5144" w:type="dxa"/>
            <w:shd w:val="clear" w:color="auto" w:fill="auto"/>
          </w:tcPr>
          <w:p w14:paraId="5FA35253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7513DC8E" w14:textId="77777777" w:rsidTr="00984E02">
        <w:tc>
          <w:tcPr>
            <w:tcW w:w="7371" w:type="dxa"/>
            <w:gridSpan w:val="2"/>
            <w:shd w:val="clear" w:color="auto" w:fill="auto"/>
          </w:tcPr>
          <w:p w14:paraId="0DE3BE9A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In welchem Sinne ist das angegebene Projekt mit dem vorliegenden Projekt vergleichbar?</w:t>
            </w:r>
          </w:p>
        </w:tc>
      </w:tr>
      <w:tr w:rsidR="0039158C" w:rsidRPr="00BD5549" w14:paraId="1247E7AC" w14:textId="77777777" w:rsidTr="00984E02">
        <w:tc>
          <w:tcPr>
            <w:tcW w:w="2227" w:type="dxa"/>
            <w:shd w:val="clear" w:color="auto" w:fill="auto"/>
          </w:tcPr>
          <w:p w14:paraId="16011FC9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442D2096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192576FF" w14:textId="77777777" w:rsidTr="00984E02">
        <w:tc>
          <w:tcPr>
            <w:tcW w:w="2227" w:type="dxa"/>
            <w:shd w:val="clear" w:color="auto" w:fill="auto"/>
          </w:tcPr>
          <w:p w14:paraId="6B8F6868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77A53D16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7CAE4860" w14:textId="77777777" w:rsidTr="00984E02">
        <w:tc>
          <w:tcPr>
            <w:tcW w:w="7371" w:type="dxa"/>
            <w:gridSpan w:val="2"/>
            <w:shd w:val="clear" w:color="auto" w:fill="auto"/>
          </w:tcPr>
          <w:p w14:paraId="4D52CDCE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</w:rPr>
              <w:t>In welchem Sinne sind die ausgeführten Arbeiten mit dem vorliegenden Projekt vergleichbar?</w:t>
            </w:r>
          </w:p>
        </w:tc>
      </w:tr>
      <w:tr w:rsidR="0039158C" w:rsidRPr="00BD5549" w14:paraId="5150294A" w14:textId="77777777" w:rsidTr="00984E02">
        <w:tc>
          <w:tcPr>
            <w:tcW w:w="2227" w:type="dxa"/>
            <w:shd w:val="clear" w:color="auto" w:fill="auto"/>
          </w:tcPr>
          <w:p w14:paraId="451B8455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4BB09BA7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  <w:tr w:rsidR="0039158C" w:rsidRPr="00BD5549" w14:paraId="4043B84F" w14:textId="77777777" w:rsidTr="00984E02">
        <w:tc>
          <w:tcPr>
            <w:tcW w:w="2227" w:type="dxa"/>
            <w:shd w:val="clear" w:color="auto" w:fill="auto"/>
          </w:tcPr>
          <w:p w14:paraId="0B4CCAA3" w14:textId="77777777" w:rsidR="0039158C" w:rsidRPr="00BD5549" w:rsidRDefault="0039158C" w:rsidP="00984E02">
            <w:pPr>
              <w:pStyle w:val="Fliesstext"/>
              <w:rPr>
                <w:rFonts w:asciiTheme="minorHAnsi" w:hAnsiTheme="minorHAnsi" w:cs="Arial"/>
              </w:rPr>
            </w:pPr>
          </w:p>
        </w:tc>
        <w:tc>
          <w:tcPr>
            <w:tcW w:w="5144" w:type="dxa"/>
            <w:shd w:val="clear" w:color="auto" w:fill="auto"/>
          </w:tcPr>
          <w:p w14:paraId="1C067F06" w14:textId="77777777" w:rsidR="0039158C" w:rsidRPr="00BD5549" w:rsidRDefault="0039158C" w:rsidP="00984E02">
            <w:pPr>
              <w:pStyle w:val="Fliesstext"/>
              <w:spacing w:after="0" w:line="240" w:lineRule="exact"/>
              <w:rPr>
                <w:rFonts w:asciiTheme="minorHAnsi" w:hAnsiTheme="minorHAnsi" w:cs="Arial"/>
                <w:color w:val="2E74B5"/>
              </w:rPr>
            </w:pPr>
            <w:r w:rsidRPr="00BD5549">
              <w:rPr>
                <w:rFonts w:asciiTheme="minorHAnsi" w:hAnsiTheme="minorHAnsi" w:cs="Arial"/>
                <w:color w:val="2E74B5"/>
              </w:rPr>
              <w:t>.</w:t>
            </w:r>
          </w:p>
        </w:tc>
      </w:tr>
    </w:tbl>
    <w:p w14:paraId="05A043A0" w14:textId="704EF683" w:rsidR="0003030B" w:rsidRPr="00BD5549" w:rsidRDefault="0003030B" w:rsidP="0039158C">
      <w:pPr>
        <w:rPr>
          <w:rFonts w:asciiTheme="minorHAnsi" w:hAnsiTheme="minorHAnsi"/>
        </w:rPr>
      </w:pPr>
    </w:p>
    <w:p w14:paraId="2053F1EF" w14:textId="661F6C32" w:rsidR="0039158C" w:rsidRPr="00BD5549" w:rsidRDefault="0039158C">
      <w:pPr>
        <w:rPr>
          <w:rFonts w:asciiTheme="minorHAnsi" w:hAnsiTheme="minorHAnsi"/>
        </w:rPr>
      </w:pPr>
      <w:r w:rsidRPr="00BD5549">
        <w:rPr>
          <w:rFonts w:asciiTheme="minorHAnsi" w:hAnsiTheme="minorHAnsi"/>
        </w:rPr>
        <w:br w:type="page"/>
      </w:r>
    </w:p>
    <w:p w14:paraId="16FB7124" w14:textId="6A137A83" w:rsidR="002174DC" w:rsidRPr="00BD5549" w:rsidRDefault="002174DC" w:rsidP="00FD01E6">
      <w:pPr>
        <w:pStyle w:val="berschrift2"/>
      </w:pPr>
      <w:bookmarkStart w:id="24" w:name="_Toc86228733"/>
      <w:r w:rsidRPr="00BD5549">
        <w:t>ZK</w:t>
      </w:r>
      <w:r w:rsidR="001870A3" w:rsidRPr="00BD5549">
        <w:t xml:space="preserve"> </w:t>
      </w:r>
      <w:r w:rsidRPr="00BD5549">
        <w:t>2: Auftragsanalyse, Vorgehensvorschlag (Gewichtung 30 %)</w:t>
      </w:r>
      <w:bookmarkEnd w:id="24"/>
    </w:p>
    <w:p w14:paraId="5A81F008" w14:textId="77777777" w:rsidR="002E77D2" w:rsidRPr="00BD5549" w:rsidRDefault="002E77D2" w:rsidP="002E77D2">
      <w:pPr>
        <w:pStyle w:val="Fliesstext"/>
        <w:spacing w:after="0"/>
        <w:rPr>
          <w:rFonts w:asciiTheme="minorHAnsi" w:hAnsiTheme="minorHAnsi"/>
          <w:i/>
        </w:rPr>
      </w:pPr>
      <w:r w:rsidRPr="00BD5549">
        <w:rPr>
          <w:rFonts w:asciiTheme="minorHAnsi" w:hAnsiTheme="minorHAnsi"/>
          <w:i/>
        </w:rPr>
        <w:t>Zugang zur Aufgabenstellung mit der Reflektion bezüglich der eigenen Leistungserbringung, Seitenvorgabe (max. 5 A4-Seiten). Die folgenden Aspekte werden beurteilt:</w:t>
      </w:r>
    </w:p>
    <w:p w14:paraId="45E24523" w14:textId="699802E9" w:rsidR="002E77D2" w:rsidRPr="00BD5549" w:rsidRDefault="002E77D2" w:rsidP="002E77D2">
      <w:pPr>
        <w:pStyle w:val="Aufzhlung2"/>
        <w:tabs>
          <w:tab w:val="clear" w:pos="283"/>
          <w:tab w:val="clear" w:pos="7371"/>
          <w:tab w:val="num" w:pos="567"/>
        </w:tabs>
        <w:ind w:left="567"/>
        <w:jc w:val="both"/>
        <w:rPr>
          <w:rFonts w:asciiTheme="minorHAnsi" w:hAnsiTheme="minorHAnsi"/>
          <w:i/>
        </w:rPr>
      </w:pPr>
      <w:r w:rsidRPr="00BD5549">
        <w:rPr>
          <w:rFonts w:asciiTheme="minorHAnsi" w:hAnsiTheme="minorHAnsi"/>
          <w:i/>
        </w:rPr>
        <w:t>Analyse Vorprojekt und Prüfaufträge „Geschiebemanagement BAFU“ und „Würth“ bezüglich technischer Machbarkeit und Bewilligungsfähigkeit</w:t>
      </w:r>
    </w:p>
    <w:p w14:paraId="14832E94" w14:textId="77777777" w:rsidR="002E77D2" w:rsidRPr="00BD5549" w:rsidRDefault="002E77D2" w:rsidP="002E77D2">
      <w:pPr>
        <w:pStyle w:val="Aufzhlung2"/>
        <w:tabs>
          <w:tab w:val="clear" w:pos="283"/>
          <w:tab w:val="clear" w:pos="7371"/>
          <w:tab w:val="num" w:pos="567"/>
        </w:tabs>
        <w:ind w:left="567"/>
        <w:jc w:val="both"/>
        <w:rPr>
          <w:rFonts w:asciiTheme="minorHAnsi" w:hAnsiTheme="minorHAnsi"/>
          <w:i/>
        </w:rPr>
      </w:pPr>
      <w:r w:rsidRPr="00BD5549">
        <w:rPr>
          <w:rFonts w:asciiTheme="minorHAnsi" w:hAnsiTheme="minorHAnsi"/>
          <w:i/>
        </w:rPr>
        <w:t>Vorgehenskonzept für die eigene Leistungserbringung mit einem Ablaufplan und Meilensteine</w:t>
      </w:r>
    </w:p>
    <w:p w14:paraId="079E9599" w14:textId="77777777" w:rsidR="002E77D2" w:rsidRPr="00BD5549" w:rsidRDefault="002E77D2" w:rsidP="002E77D2">
      <w:pPr>
        <w:pStyle w:val="Aufzhlung2"/>
        <w:tabs>
          <w:tab w:val="clear" w:pos="283"/>
          <w:tab w:val="clear" w:pos="7371"/>
          <w:tab w:val="num" w:pos="567"/>
        </w:tabs>
        <w:ind w:left="567"/>
        <w:jc w:val="both"/>
        <w:rPr>
          <w:rFonts w:asciiTheme="minorHAnsi" w:hAnsiTheme="minorHAnsi"/>
          <w:i/>
        </w:rPr>
      </w:pPr>
      <w:r w:rsidRPr="00BD5549">
        <w:rPr>
          <w:rFonts w:asciiTheme="minorHAnsi" w:hAnsiTheme="minorHAnsi"/>
          <w:i/>
        </w:rPr>
        <w:t>Projektrisiken und Erfolgsfaktoren für die eigene Leistungserbringung</w:t>
      </w:r>
    </w:p>
    <w:p w14:paraId="4897FFA6" w14:textId="77777777" w:rsidR="00BD5549" w:rsidRDefault="002E77D2" w:rsidP="00806238">
      <w:pPr>
        <w:pStyle w:val="Fliesstext"/>
        <w:rPr>
          <w:rStyle w:val="IntensiveHervorhebung"/>
          <w:rFonts w:asciiTheme="minorHAnsi" w:hAnsiTheme="minorHAnsi"/>
          <w:color w:val="2E74B5" w:themeColor="accent1" w:themeShade="BF"/>
        </w:rPr>
      </w:pPr>
      <w:r w:rsidRPr="00BD5549">
        <w:rPr>
          <w:rStyle w:val="IntensiveHervorhebung"/>
          <w:rFonts w:asciiTheme="minorHAnsi" w:hAnsiTheme="minorHAnsi"/>
          <w:color w:val="2E74B5" w:themeColor="accent1" w:themeShade="BF"/>
        </w:rPr>
        <w:t>Die Auftragsanalyse und</w:t>
      </w:r>
      <w:r w:rsidR="001B7E66" w:rsidRPr="00BD5549">
        <w:rPr>
          <w:rStyle w:val="IntensiveHervorhebung"/>
          <w:rFonts w:asciiTheme="minorHAnsi" w:hAnsiTheme="minorHAnsi"/>
          <w:color w:val="2E74B5" w:themeColor="accent1" w:themeShade="BF"/>
        </w:rPr>
        <w:t xml:space="preserve"> der Vorgehensvorschlag </w:t>
      </w:r>
      <w:r w:rsidRPr="00BD5549">
        <w:rPr>
          <w:rStyle w:val="IntensiveHervorhebung"/>
          <w:rFonts w:asciiTheme="minorHAnsi" w:hAnsiTheme="minorHAnsi"/>
          <w:color w:val="2E74B5" w:themeColor="accent1" w:themeShade="BF"/>
        </w:rPr>
        <w:t>sind</w:t>
      </w:r>
      <w:r w:rsidR="001B7E66" w:rsidRPr="00BD5549">
        <w:rPr>
          <w:rStyle w:val="IntensiveHervorhebung"/>
          <w:rFonts w:asciiTheme="minorHAnsi" w:hAnsiTheme="minorHAnsi"/>
          <w:color w:val="2E74B5" w:themeColor="accent1" w:themeShade="BF"/>
        </w:rPr>
        <w:t xml:space="preserve"> als Anhang beizulegen </w:t>
      </w:r>
    </w:p>
    <w:p w14:paraId="5E3406EE" w14:textId="58F28362" w:rsidR="001B7E66" w:rsidRPr="00BD5549" w:rsidRDefault="00CB18B9" w:rsidP="00806238">
      <w:pPr>
        <w:pStyle w:val="Fliesstext"/>
        <w:rPr>
          <w:rStyle w:val="IntensiveHervorhebung"/>
          <w:rFonts w:asciiTheme="minorHAnsi" w:hAnsiTheme="minorHAnsi"/>
          <w:color w:val="2E74B5" w:themeColor="accent1" w:themeShade="BF"/>
        </w:rPr>
      </w:pPr>
      <w:r w:rsidRPr="00BD5549">
        <w:rPr>
          <w:rStyle w:val="IntensiveHervorhebung"/>
          <w:rFonts w:asciiTheme="minorHAnsi" w:hAnsiTheme="minorHAnsi"/>
          <w:color w:val="2E74B5" w:themeColor="accent1" w:themeShade="BF"/>
        </w:rPr>
        <w:sym w:font="Wingdings" w:char="F0E0"/>
      </w:r>
      <w:r w:rsidR="001B7E66" w:rsidRPr="00BD5549">
        <w:rPr>
          <w:rStyle w:val="IntensiveHervorhebung"/>
          <w:rFonts w:asciiTheme="minorHAnsi" w:hAnsiTheme="minorHAnsi"/>
          <w:color w:val="2E74B5" w:themeColor="accent1" w:themeShade="BF"/>
        </w:rPr>
        <w:t xml:space="preserve"> </w:t>
      </w:r>
      <w:r w:rsidR="00BD5549">
        <w:rPr>
          <w:rStyle w:val="IntensiveHervorhebung"/>
          <w:rFonts w:asciiTheme="minorHAnsi" w:hAnsiTheme="minorHAnsi"/>
          <w:color w:val="2E74B5" w:themeColor="accent1" w:themeShade="BF"/>
        </w:rPr>
        <w:fldChar w:fldCharType="begin"/>
      </w:r>
      <w:r w:rsidR="00BD5549">
        <w:rPr>
          <w:rStyle w:val="IntensiveHervorhebung"/>
          <w:rFonts w:asciiTheme="minorHAnsi" w:hAnsiTheme="minorHAnsi"/>
          <w:color w:val="2E74B5" w:themeColor="accent1" w:themeShade="BF"/>
        </w:rPr>
        <w:instrText xml:space="preserve"> REF _Ref64303171 \n \h </w:instrText>
      </w:r>
      <w:r w:rsidR="00BD5549">
        <w:rPr>
          <w:rStyle w:val="IntensiveHervorhebung"/>
          <w:rFonts w:asciiTheme="minorHAnsi" w:hAnsiTheme="minorHAnsi"/>
          <w:color w:val="2E74B5" w:themeColor="accent1" w:themeShade="BF"/>
        </w:rPr>
      </w:r>
      <w:r w:rsidR="00BD5549">
        <w:rPr>
          <w:rStyle w:val="IntensiveHervorhebung"/>
          <w:rFonts w:asciiTheme="minorHAnsi" w:hAnsiTheme="minorHAnsi"/>
          <w:color w:val="2E74B5" w:themeColor="accent1" w:themeShade="BF"/>
        </w:rPr>
        <w:fldChar w:fldCharType="separate"/>
      </w:r>
      <w:r w:rsidR="009A2E3B">
        <w:rPr>
          <w:rStyle w:val="IntensiveHervorhebung"/>
          <w:rFonts w:asciiTheme="minorHAnsi" w:hAnsiTheme="minorHAnsi"/>
          <w:color w:val="2E74B5" w:themeColor="accent1" w:themeShade="BF"/>
        </w:rPr>
        <w:t>Anhang C</w:t>
      </w:r>
      <w:r w:rsidR="00BD5549">
        <w:rPr>
          <w:rStyle w:val="IntensiveHervorhebung"/>
          <w:rFonts w:asciiTheme="minorHAnsi" w:hAnsiTheme="minorHAnsi"/>
          <w:color w:val="2E74B5" w:themeColor="accent1" w:themeShade="BF"/>
        </w:rPr>
        <w:fldChar w:fldCharType="end"/>
      </w:r>
    </w:p>
    <w:p w14:paraId="47F1DFE1" w14:textId="77777777" w:rsidR="001A18F7" w:rsidRPr="00BD5549" w:rsidRDefault="001A18F7" w:rsidP="001870A3">
      <w:pPr>
        <w:rPr>
          <w:rFonts w:asciiTheme="minorHAnsi" w:hAnsiTheme="minorHAnsi"/>
        </w:rPr>
      </w:pPr>
    </w:p>
    <w:p w14:paraId="556674B1" w14:textId="77777777" w:rsidR="001A18F7" w:rsidRPr="00BD5549" w:rsidRDefault="001A18F7" w:rsidP="001870A3">
      <w:pPr>
        <w:rPr>
          <w:rFonts w:asciiTheme="minorHAnsi" w:hAnsiTheme="minorHAnsi"/>
        </w:rPr>
      </w:pPr>
    </w:p>
    <w:p w14:paraId="3F503F02" w14:textId="77777777" w:rsidR="001A18F7" w:rsidRPr="00BD5549" w:rsidRDefault="001A18F7" w:rsidP="001870A3">
      <w:pPr>
        <w:rPr>
          <w:rFonts w:asciiTheme="minorHAnsi" w:hAnsiTheme="minorHAnsi"/>
        </w:rPr>
      </w:pPr>
    </w:p>
    <w:p w14:paraId="4790C63D" w14:textId="2249FAE1" w:rsidR="001870A3" w:rsidRPr="00BD5549" w:rsidRDefault="001870A3" w:rsidP="00FD01E6">
      <w:pPr>
        <w:pStyle w:val="berschrift2"/>
      </w:pPr>
      <w:bookmarkStart w:id="25" w:name="_Toc86228734"/>
      <w:r w:rsidRPr="00BD5549">
        <w:t>ZK 3: Preisangebot (Gewichtung 30%)</w:t>
      </w:r>
      <w:bookmarkEnd w:id="25"/>
    </w:p>
    <w:p w14:paraId="201BEAC3" w14:textId="77777777" w:rsidR="00402915" w:rsidRPr="00BD5549" w:rsidRDefault="00402915" w:rsidP="00402915">
      <w:pPr>
        <w:pStyle w:val="Fliesstext"/>
        <w:spacing w:after="0"/>
        <w:rPr>
          <w:rFonts w:asciiTheme="minorHAnsi" w:hAnsiTheme="minorHAnsi"/>
          <w:i/>
        </w:rPr>
      </w:pPr>
      <w:r w:rsidRPr="00BD5549">
        <w:rPr>
          <w:rFonts w:asciiTheme="minorHAnsi" w:hAnsiTheme="minorHAnsi"/>
          <w:i/>
        </w:rPr>
        <w:t xml:space="preserve">Der Preis setzt sich zusammen aus Honorar und Nebenkosten, abzüglich eines allfälligen Rabattes </w:t>
      </w:r>
      <w:r w:rsidRPr="00BD5549">
        <w:rPr>
          <w:rStyle w:val="IntensiveHervorhebung"/>
          <w:rFonts w:asciiTheme="minorHAnsi" w:hAnsiTheme="minorHAnsi"/>
          <w:color w:val="2E74B5" w:themeColor="accent1" w:themeShade="BF"/>
        </w:rPr>
        <w:t>(siehe Formular Nr. 03 für Honorarangebote, ZK 3)</w:t>
      </w:r>
      <w:r w:rsidRPr="00BD5549">
        <w:rPr>
          <w:rFonts w:asciiTheme="minorHAnsi" w:hAnsiTheme="minorHAnsi"/>
          <w:i/>
        </w:rPr>
        <w:t>:</w:t>
      </w:r>
    </w:p>
    <w:p w14:paraId="11CDB17B" w14:textId="0BC13528" w:rsidR="00C7059F" w:rsidRPr="00BD5549" w:rsidRDefault="00C7059F" w:rsidP="00402915">
      <w:pPr>
        <w:pStyle w:val="Fliesstext"/>
        <w:spacing w:after="0"/>
        <w:rPr>
          <w:rFonts w:asciiTheme="minorHAnsi" w:hAnsiTheme="minorHAnsi"/>
          <w:i/>
        </w:rPr>
      </w:pPr>
      <w:r w:rsidRPr="00BD5549">
        <w:rPr>
          <w:rFonts w:asciiTheme="minorHAnsi" w:hAnsiTheme="minorHAnsi"/>
          <w:i/>
        </w:rPr>
        <w:t>ZK3.1:</w:t>
      </w:r>
    </w:p>
    <w:p w14:paraId="6A09F282" w14:textId="77777777" w:rsidR="00402915" w:rsidRPr="00BD5549" w:rsidRDefault="00402915" w:rsidP="00402915">
      <w:pPr>
        <w:pStyle w:val="Aufzhlung2"/>
        <w:numPr>
          <w:ilvl w:val="0"/>
          <w:numId w:val="36"/>
        </w:numPr>
        <w:spacing w:after="0"/>
        <w:rPr>
          <w:rStyle w:val="IntensiveHervorhebung"/>
          <w:rFonts w:asciiTheme="minorHAnsi" w:hAnsiTheme="minorHAnsi"/>
          <w:color w:val="auto"/>
        </w:rPr>
      </w:pPr>
      <w:r w:rsidRPr="00BD5549">
        <w:rPr>
          <w:rStyle w:val="IntensiveHervorhebung"/>
          <w:rFonts w:asciiTheme="minorHAnsi" w:hAnsiTheme="minorHAnsi"/>
          <w:color w:val="auto"/>
        </w:rPr>
        <w:t>Vorgabe von 3‘600 Stunden für den Planungsaufwand und 400 Stunden als Reserve für Zusatzleistungen während rund 20 Monaten.</w:t>
      </w:r>
    </w:p>
    <w:p w14:paraId="3B84C191" w14:textId="77777777" w:rsidR="00402915" w:rsidRPr="00BD5549" w:rsidRDefault="00402915" w:rsidP="00402915">
      <w:pPr>
        <w:pStyle w:val="Aufzhlung2"/>
        <w:numPr>
          <w:ilvl w:val="0"/>
          <w:numId w:val="36"/>
        </w:numPr>
        <w:spacing w:after="0"/>
        <w:rPr>
          <w:rStyle w:val="IntensiveHervorhebung"/>
          <w:rFonts w:asciiTheme="minorHAnsi" w:hAnsiTheme="minorHAnsi"/>
          <w:iCs w:val="0"/>
          <w:color w:val="auto"/>
        </w:rPr>
      </w:pPr>
      <w:r w:rsidRPr="00BD5549">
        <w:rPr>
          <w:rStyle w:val="IntensiveHervorhebung"/>
          <w:rFonts w:asciiTheme="minorHAnsi" w:hAnsiTheme="minorHAnsi"/>
          <w:color w:val="auto"/>
        </w:rPr>
        <w:t xml:space="preserve">Die Anbietenden haben die Stundenvorgabe auf die verschiedenen Projektphasen und Fachdisziplinen zu verteilen. </w:t>
      </w:r>
    </w:p>
    <w:p w14:paraId="254CE1B1" w14:textId="71FB87C6" w:rsidR="001A18F7" w:rsidRPr="00BD5549" w:rsidRDefault="00402915" w:rsidP="00402915">
      <w:pPr>
        <w:pStyle w:val="Aufzhlung2"/>
        <w:numPr>
          <w:ilvl w:val="0"/>
          <w:numId w:val="36"/>
        </w:numPr>
        <w:spacing w:after="0"/>
        <w:rPr>
          <w:rStyle w:val="IntensiveHervorhebung"/>
          <w:rFonts w:asciiTheme="minorHAnsi" w:hAnsiTheme="minorHAnsi"/>
          <w:iCs w:val="0"/>
          <w:color w:val="auto"/>
        </w:rPr>
      </w:pPr>
      <w:r w:rsidRPr="00BD5549">
        <w:rPr>
          <w:rStyle w:val="IntensiveHervorhebung"/>
          <w:rFonts w:asciiTheme="minorHAnsi" w:hAnsiTheme="minorHAnsi"/>
          <w:color w:val="auto"/>
        </w:rPr>
        <w:t xml:space="preserve">Die Abrechnung erfolgt gemäss effektivem Aufwand </w:t>
      </w:r>
      <w:r w:rsidR="00C7059F" w:rsidRPr="00BD5549">
        <w:rPr>
          <w:rStyle w:val="IntensiveHervorhebung"/>
          <w:rFonts w:asciiTheme="minorHAnsi" w:hAnsiTheme="minorHAnsi"/>
          <w:color w:val="auto"/>
        </w:rPr>
        <w:t xml:space="preserve">und </w:t>
      </w:r>
      <w:r w:rsidRPr="00BD5549">
        <w:rPr>
          <w:rStyle w:val="IntensiveHervorhebung"/>
          <w:rFonts w:asciiTheme="minorHAnsi" w:hAnsiTheme="minorHAnsi"/>
          <w:color w:val="auto"/>
        </w:rPr>
        <w:t xml:space="preserve">dem </w:t>
      </w:r>
      <w:r w:rsidR="00C7059F" w:rsidRPr="00BD5549">
        <w:rPr>
          <w:rStyle w:val="IntensiveHervorhebung"/>
          <w:rFonts w:asciiTheme="minorHAnsi" w:hAnsiTheme="minorHAnsi"/>
          <w:color w:val="auto"/>
        </w:rPr>
        <w:t xml:space="preserve">offerierten </w:t>
      </w:r>
      <w:r w:rsidRPr="00BD5549">
        <w:rPr>
          <w:rStyle w:val="IntensiveHervorhebung"/>
          <w:rFonts w:asciiTheme="minorHAnsi" w:hAnsiTheme="minorHAnsi"/>
          <w:color w:val="auto"/>
        </w:rPr>
        <w:t>ZMT für das gesamte restliche Planungsteam.</w:t>
      </w:r>
    </w:p>
    <w:p w14:paraId="65DB1C5B" w14:textId="31EEA0A4" w:rsidR="001A18F7" w:rsidRPr="00BD5549" w:rsidRDefault="00C7059F" w:rsidP="001870A3">
      <w:pPr>
        <w:rPr>
          <w:rFonts w:asciiTheme="minorHAnsi" w:hAnsiTheme="minorHAnsi"/>
          <w:i/>
        </w:rPr>
      </w:pPr>
      <w:r w:rsidRPr="00BD5549">
        <w:rPr>
          <w:rFonts w:asciiTheme="minorHAnsi" w:hAnsiTheme="minorHAnsi"/>
          <w:i/>
        </w:rPr>
        <w:t>ZK3.2:</w:t>
      </w:r>
    </w:p>
    <w:p w14:paraId="2A957A2A" w14:textId="45E689C5" w:rsidR="00C7059F" w:rsidRPr="00BD5549" w:rsidRDefault="00C7059F" w:rsidP="00C7059F">
      <w:pPr>
        <w:pStyle w:val="Aufzhlung2"/>
        <w:numPr>
          <w:ilvl w:val="0"/>
          <w:numId w:val="36"/>
        </w:numPr>
        <w:spacing w:after="0"/>
        <w:rPr>
          <w:rStyle w:val="IntensiveHervorhebung"/>
          <w:rFonts w:asciiTheme="minorHAnsi" w:hAnsiTheme="minorHAnsi"/>
          <w:color w:val="auto"/>
        </w:rPr>
      </w:pPr>
      <w:r w:rsidRPr="00BD5549">
        <w:rPr>
          <w:rStyle w:val="IntensiveHervorhebung"/>
          <w:rFonts w:asciiTheme="minorHAnsi" w:hAnsiTheme="minorHAnsi"/>
          <w:color w:val="auto"/>
        </w:rPr>
        <w:t xml:space="preserve">Für die Option der Weiterbearbeitung für die Phasen 41-53 </w:t>
      </w:r>
      <w:r w:rsidR="00806238" w:rsidRPr="00BD5549">
        <w:rPr>
          <w:rStyle w:val="IntensiveHervorhebung"/>
          <w:rFonts w:asciiTheme="minorHAnsi" w:hAnsiTheme="minorHAnsi"/>
          <w:color w:val="auto"/>
        </w:rPr>
        <w:t xml:space="preserve">ist </w:t>
      </w:r>
      <w:r w:rsidRPr="00BD5549">
        <w:rPr>
          <w:rStyle w:val="IntensiveHervorhebung"/>
          <w:rFonts w:asciiTheme="minorHAnsi" w:hAnsiTheme="minorHAnsi"/>
          <w:color w:val="auto"/>
        </w:rPr>
        <w:t xml:space="preserve">ein teuerungsbereinigter ZMT </w:t>
      </w:r>
      <w:r w:rsidR="00806238" w:rsidRPr="00BD5549">
        <w:rPr>
          <w:rStyle w:val="IntensiveHervorhebung"/>
          <w:rFonts w:asciiTheme="minorHAnsi" w:hAnsiTheme="minorHAnsi"/>
          <w:color w:val="auto"/>
        </w:rPr>
        <w:t>zu offerieren</w:t>
      </w:r>
      <w:r w:rsidRPr="00BD5549">
        <w:rPr>
          <w:rStyle w:val="IntensiveHervorhebung"/>
          <w:rFonts w:asciiTheme="minorHAnsi" w:hAnsiTheme="minorHAnsi"/>
          <w:color w:val="auto"/>
        </w:rPr>
        <w:t>.</w:t>
      </w:r>
    </w:p>
    <w:p w14:paraId="5DCB7C06" w14:textId="77777777" w:rsidR="001A18F7" w:rsidRPr="00BD5549" w:rsidRDefault="001A18F7" w:rsidP="001870A3">
      <w:pPr>
        <w:rPr>
          <w:rFonts w:asciiTheme="minorHAnsi" w:hAnsiTheme="minorHAnsi"/>
        </w:rPr>
      </w:pPr>
    </w:p>
    <w:p w14:paraId="12BDEC86" w14:textId="70C8EF7A" w:rsidR="00B7696D" w:rsidRPr="00BD5549" w:rsidRDefault="00B7696D">
      <w:pPr>
        <w:rPr>
          <w:rFonts w:asciiTheme="minorHAnsi" w:hAnsiTheme="minorHAnsi"/>
        </w:rPr>
      </w:pPr>
      <w:r w:rsidRPr="00BD5549">
        <w:rPr>
          <w:rFonts w:asciiTheme="minorHAnsi" w:hAnsiTheme="minorHAnsi"/>
        </w:rPr>
        <w:br w:type="page"/>
      </w:r>
    </w:p>
    <w:p w14:paraId="27E85016" w14:textId="33FCCBA4" w:rsidR="009E660B" w:rsidRPr="00BD5549" w:rsidRDefault="009E660B" w:rsidP="00CB18B9">
      <w:pPr>
        <w:pStyle w:val="berschrift1"/>
      </w:pPr>
      <w:bookmarkStart w:id="26" w:name="_Toc86228735"/>
      <w:r w:rsidRPr="00BD5549">
        <w:t>Unterschriften und Schlussbestimmungen</w:t>
      </w:r>
      <w:bookmarkEnd w:id="26"/>
    </w:p>
    <w:p w14:paraId="165533E3" w14:textId="77777777" w:rsidR="002543C8" w:rsidRPr="00BD5549" w:rsidRDefault="002543C8" w:rsidP="00CB18B9">
      <w:pPr>
        <w:pStyle w:val="berschrift2"/>
      </w:pPr>
      <w:bookmarkStart w:id="27" w:name="_Toc86228736"/>
      <w:r w:rsidRPr="00BD5549">
        <w:t>Verbindlichkeit</w:t>
      </w:r>
      <w:bookmarkEnd w:id="27"/>
    </w:p>
    <w:p w14:paraId="5DB44169" w14:textId="22344C48" w:rsidR="009E660B" w:rsidRPr="00BD5549" w:rsidRDefault="009E660B" w:rsidP="009E660B">
      <w:pPr>
        <w:pStyle w:val="Fliesstext"/>
        <w:rPr>
          <w:rFonts w:asciiTheme="minorHAnsi" w:hAnsiTheme="minorHAnsi"/>
        </w:rPr>
      </w:pPr>
      <w:r w:rsidRPr="00BD5549">
        <w:rPr>
          <w:rFonts w:asciiTheme="minorHAnsi" w:hAnsiTheme="minorHAnsi"/>
        </w:rPr>
        <w:t xml:space="preserve">Die </w:t>
      </w:r>
      <w:r w:rsidR="00FF5218" w:rsidRPr="00BD5549">
        <w:rPr>
          <w:rFonts w:asciiTheme="minorHAnsi" w:hAnsiTheme="minorHAnsi"/>
        </w:rPr>
        <w:t xml:space="preserve">von </w:t>
      </w:r>
      <w:r w:rsidR="004F68C0" w:rsidRPr="00BD5549">
        <w:rPr>
          <w:rFonts w:asciiTheme="minorHAnsi" w:hAnsiTheme="minorHAnsi"/>
        </w:rPr>
        <w:t>den Anbietenden</w:t>
      </w:r>
      <w:r w:rsidRPr="00BD5549">
        <w:rPr>
          <w:rFonts w:asciiTheme="minorHAnsi" w:hAnsiTheme="minorHAnsi"/>
        </w:rPr>
        <w:t xml:space="preserve"> gemachten Angaben und abgegebenen Unterlagen werden vertraulich behandelt. Mit </w:t>
      </w:r>
      <w:r w:rsidR="004F68C0" w:rsidRPr="00BD5549">
        <w:rPr>
          <w:rFonts w:asciiTheme="minorHAnsi" w:hAnsiTheme="minorHAnsi"/>
        </w:rPr>
        <w:t>ihrer</w:t>
      </w:r>
      <w:r w:rsidRPr="00BD5549">
        <w:rPr>
          <w:rFonts w:asciiTheme="minorHAnsi" w:hAnsiTheme="minorHAnsi"/>
        </w:rPr>
        <w:t xml:space="preserve"> Eingabe ermächtig</w:t>
      </w:r>
      <w:r w:rsidR="00FF5218" w:rsidRPr="00BD5549">
        <w:rPr>
          <w:rFonts w:asciiTheme="minorHAnsi" w:hAnsiTheme="minorHAnsi"/>
        </w:rPr>
        <w:t>en</w:t>
      </w:r>
      <w:r w:rsidRPr="00BD5549">
        <w:rPr>
          <w:rFonts w:asciiTheme="minorHAnsi" w:hAnsiTheme="minorHAnsi"/>
        </w:rPr>
        <w:t xml:space="preserve"> </w:t>
      </w:r>
      <w:r w:rsidR="00FF5218" w:rsidRPr="00BD5549">
        <w:rPr>
          <w:rFonts w:asciiTheme="minorHAnsi" w:hAnsiTheme="minorHAnsi"/>
        </w:rPr>
        <w:t>die Anbietenden</w:t>
      </w:r>
      <w:r w:rsidRPr="00BD5549">
        <w:rPr>
          <w:rFonts w:asciiTheme="minorHAnsi" w:hAnsiTheme="minorHAnsi"/>
        </w:rPr>
        <w:t xml:space="preserve"> </w:t>
      </w:r>
      <w:r w:rsidR="004F68C0" w:rsidRPr="00BD5549">
        <w:rPr>
          <w:rFonts w:asciiTheme="minorHAnsi" w:hAnsiTheme="minorHAnsi"/>
        </w:rPr>
        <w:t xml:space="preserve">die </w:t>
      </w:r>
      <w:r w:rsidRPr="00BD5549">
        <w:rPr>
          <w:rFonts w:asciiTheme="minorHAnsi" w:hAnsiTheme="minorHAnsi"/>
        </w:rPr>
        <w:t xml:space="preserve"> </w:t>
      </w:r>
      <w:proofErr w:type="spellStart"/>
      <w:r w:rsidRPr="00BD5549">
        <w:rPr>
          <w:rFonts w:asciiTheme="minorHAnsi" w:hAnsiTheme="minorHAnsi"/>
        </w:rPr>
        <w:t>Auftraggeber</w:t>
      </w:r>
      <w:r w:rsidR="004F68C0" w:rsidRPr="00BD5549">
        <w:rPr>
          <w:rFonts w:asciiTheme="minorHAnsi" w:hAnsiTheme="minorHAnsi"/>
        </w:rPr>
        <w:t>schaft</w:t>
      </w:r>
      <w:proofErr w:type="spellEnd"/>
      <w:r w:rsidRPr="00BD5549">
        <w:rPr>
          <w:rFonts w:asciiTheme="minorHAnsi" w:hAnsiTheme="minorHAnsi"/>
        </w:rPr>
        <w:t>, die in diesem Angebotsformular gemachten Angaben zu überprüfen. Insbesondere dürfen die Referenzpersonen kontaktiert werden.</w:t>
      </w:r>
    </w:p>
    <w:p w14:paraId="673E50F4" w14:textId="2FE1B272" w:rsidR="009E660B" w:rsidRPr="00BD5549" w:rsidRDefault="009E660B" w:rsidP="009E660B">
      <w:pPr>
        <w:pStyle w:val="Fliesstext"/>
        <w:rPr>
          <w:rFonts w:asciiTheme="minorHAnsi" w:hAnsiTheme="minorHAnsi"/>
        </w:rPr>
      </w:pPr>
      <w:r w:rsidRPr="00BD5549">
        <w:rPr>
          <w:rFonts w:asciiTheme="minorHAnsi" w:hAnsiTheme="minorHAnsi"/>
        </w:rPr>
        <w:t>Mit der Teilnahme an der Subm</w:t>
      </w:r>
      <w:r w:rsidR="004F68C0" w:rsidRPr="00BD5549">
        <w:rPr>
          <w:rFonts w:asciiTheme="minorHAnsi" w:hAnsiTheme="minorHAnsi"/>
        </w:rPr>
        <w:t>ission anerkennen die Teilnehmenden</w:t>
      </w:r>
      <w:r w:rsidRPr="00BD5549">
        <w:rPr>
          <w:rFonts w:asciiTheme="minorHAnsi" w:hAnsiTheme="minorHAnsi"/>
        </w:rPr>
        <w:t xml:space="preserve"> die Bestimmungen dieser Angebotsunterlagen sowie die Entscheidung </w:t>
      </w:r>
      <w:r w:rsidR="004F68C0" w:rsidRPr="00BD5549">
        <w:rPr>
          <w:rFonts w:asciiTheme="minorHAnsi" w:hAnsiTheme="minorHAnsi"/>
        </w:rPr>
        <w:t xml:space="preserve">der </w:t>
      </w:r>
      <w:proofErr w:type="spellStart"/>
      <w:r w:rsidR="004F68C0" w:rsidRPr="00BD5549">
        <w:rPr>
          <w:rFonts w:asciiTheme="minorHAnsi" w:hAnsiTheme="minorHAnsi"/>
        </w:rPr>
        <w:t>Auftraggeberschaft</w:t>
      </w:r>
      <w:proofErr w:type="spellEnd"/>
      <w:r w:rsidR="004F68C0" w:rsidRPr="00BD5549">
        <w:rPr>
          <w:rFonts w:asciiTheme="minorHAnsi" w:hAnsiTheme="minorHAnsi"/>
        </w:rPr>
        <w:t xml:space="preserve"> </w:t>
      </w:r>
      <w:r w:rsidRPr="00BD5549">
        <w:rPr>
          <w:rFonts w:asciiTheme="minorHAnsi" w:hAnsiTheme="minorHAnsi"/>
        </w:rPr>
        <w:t>vollumfänglich als verbindlich.</w:t>
      </w:r>
    </w:p>
    <w:p w14:paraId="5CB48B7D" w14:textId="640D89D2" w:rsidR="009E660B" w:rsidRPr="00BD5549" w:rsidRDefault="009E660B" w:rsidP="009E660B">
      <w:pPr>
        <w:pStyle w:val="Fliesstext"/>
        <w:rPr>
          <w:rFonts w:asciiTheme="minorHAnsi" w:hAnsiTheme="minorHAnsi"/>
        </w:rPr>
      </w:pPr>
      <w:r w:rsidRPr="00BD5549">
        <w:rPr>
          <w:rFonts w:asciiTheme="minorHAnsi" w:hAnsiTheme="minorHAnsi"/>
        </w:rPr>
        <w:t>Der Anbieter</w:t>
      </w:r>
      <w:r w:rsidR="00FF5218" w:rsidRPr="00BD5549">
        <w:rPr>
          <w:rFonts w:asciiTheme="minorHAnsi" w:hAnsiTheme="minorHAnsi"/>
        </w:rPr>
        <w:t xml:space="preserve"> oder die Anbieterin</w:t>
      </w:r>
      <w:r w:rsidRPr="00BD5549">
        <w:rPr>
          <w:rFonts w:asciiTheme="minorHAnsi" w:hAnsiTheme="minorHAnsi"/>
        </w:rPr>
        <w:t xml:space="preserve"> nimmt zur Kenntnis, dass zu spät eingereichte, nicht vollständig ausgefüllte oder nicht handschriftlich unterzeichnete Angebote ausgeschlossen werden.</w:t>
      </w:r>
    </w:p>
    <w:p w14:paraId="15581500" w14:textId="77777777" w:rsidR="009E660B" w:rsidRPr="00BD5549" w:rsidRDefault="009E660B" w:rsidP="009E660B">
      <w:pPr>
        <w:pStyle w:val="Fliesstext"/>
        <w:rPr>
          <w:rFonts w:asciiTheme="minorHAnsi" w:hAnsiTheme="minorHAnsi"/>
        </w:rPr>
      </w:pPr>
      <w:r w:rsidRPr="00BD5549">
        <w:rPr>
          <w:rFonts w:asciiTheme="minorHAnsi" w:hAnsiTheme="minorHAnsi"/>
        </w:rPr>
        <w:t>Die in diesen Angebotsunterlagen aufgeführten Bestimmungen und die Angaben des Bewerbers werden integrierender Bestandteil des Dienstleistungsvertrages.</w:t>
      </w:r>
    </w:p>
    <w:p w14:paraId="6F2A6BA0" w14:textId="2D69F87C" w:rsidR="009E660B" w:rsidRPr="00BD5549" w:rsidRDefault="009E660B" w:rsidP="009E660B">
      <w:pPr>
        <w:pStyle w:val="Fliesstext"/>
        <w:rPr>
          <w:rFonts w:asciiTheme="minorHAnsi" w:hAnsiTheme="minorHAnsi"/>
        </w:rPr>
      </w:pPr>
      <w:r w:rsidRPr="00BD5549">
        <w:rPr>
          <w:rFonts w:asciiTheme="minorHAnsi" w:hAnsiTheme="minorHAnsi"/>
        </w:rPr>
        <w:t xml:space="preserve">Mit der rechtsgültigen Unterschrift </w:t>
      </w:r>
      <w:r w:rsidR="00FF5218" w:rsidRPr="00BD5549">
        <w:rPr>
          <w:rFonts w:asciiTheme="minorHAnsi" w:hAnsiTheme="minorHAnsi"/>
        </w:rPr>
        <w:t>bezeugen die Bewerbenden</w:t>
      </w:r>
      <w:r w:rsidRPr="00BD5549">
        <w:rPr>
          <w:rFonts w:asciiTheme="minorHAnsi" w:hAnsiTheme="minorHAnsi"/>
        </w:rPr>
        <w:t xml:space="preserve">, dass </w:t>
      </w:r>
      <w:r w:rsidR="00FF5218" w:rsidRPr="00BD5549">
        <w:rPr>
          <w:rFonts w:asciiTheme="minorHAnsi" w:hAnsiTheme="minorHAnsi"/>
        </w:rPr>
        <w:t>sie</w:t>
      </w:r>
      <w:r w:rsidRPr="00BD5549">
        <w:rPr>
          <w:rFonts w:asciiTheme="minorHAnsi" w:hAnsiTheme="minorHAnsi"/>
        </w:rPr>
        <w:t xml:space="preserve"> die Arbeitsschutzbestimmungen, die berufsüblichen Arbeitsvertragsbedingungen ei</w:t>
      </w:r>
      <w:r w:rsidR="005D3829" w:rsidRPr="00BD5549">
        <w:rPr>
          <w:rFonts w:asciiTheme="minorHAnsi" w:hAnsiTheme="minorHAnsi"/>
        </w:rPr>
        <w:t>nhalten</w:t>
      </w:r>
      <w:r w:rsidRPr="00BD5549">
        <w:rPr>
          <w:rFonts w:asciiTheme="minorHAnsi" w:hAnsiTheme="minorHAnsi"/>
        </w:rPr>
        <w:t xml:space="preserve"> und die Gleichberechtigung</w:t>
      </w:r>
      <w:r w:rsidR="005D3829" w:rsidRPr="00BD5549">
        <w:rPr>
          <w:rFonts w:asciiTheme="minorHAnsi" w:hAnsiTheme="minorHAnsi"/>
        </w:rPr>
        <w:t xml:space="preserve"> von Mann und Frau gewährleisten</w:t>
      </w:r>
      <w:r w:rsidRPr="00BD5549">
        <w:rPr>
          <w:rFonts w:asciiTheme="minorHAnsi" w:hAnsiTheme="minorHAnsi"/>
        </w:rPr>
        <w:t>.</w:t>
      </w:r>
    </w:p>
    <w:p w14:paraId="496FD608" w14:textId="77777777" w:rsidR="002543C8" w:rsidRPr="00BD5549" w:rsidRDefault="002543C8" w:rsidP="002543C8">
      <w:pPr>
        <w:spacing w:after="60"/>
        <w:jc w:val="both"/>
        <w:rPr>
          <w:rFonts w:asciiTheme="minorHAnsi" w:hAnsiTheme="minorHAnsi" w:cs="Arial"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3"/>
        <w:gridCol w:w="3748"/>
      </w:tblGrid>
      <w:tr w:rsidR="002543C8" w:rsidRPr="00BD5549" w14:paraId="293CD43F" w14:textId="77777777" w:rsidTr="00B7696D">
        <w:tc>
          <w:tcPr>
            <w:tcW w:w="3623" w:type="dxa"/>
          </w:tcPr>
          <w:p w14:paraId="6272C2F3" w14:textId="77777777" w:rsidR="002543C8" w:rsidRPr="00BD5549" w:rsidRDefault="002543C8" w:rsidP="002543C8">
            <w:pPr>
              <w:pStyle w:val="Fliesstext"/>
              <w:rPr>
                <w:rFonts w:asciiTheme="minorHAnsi" w:hAnsiTheme="minorHAnsi"/>
              </w:rPr>
            </w:pPr>
            <w:r w:rsidRPr="00BD5549">
              <w:rPr>
                <w:rFonts w:asciiTheme="minorHAnsi" w:hAnsiTheme="minorHAnsi"/>
              </w:rPr>
              <w:t>Ort und Datum:</w:t>
            </w:r>
          </w:p>
        </w:tc>
        <w:tc>
          <w:tcPr>
            <w:tcW w:w="3748" w:type="dxa"/>
          </w:tcPr>
          <w:p w14:paraId="67ADE082" w14:textId="41AC3578" w:rsidR="002543C8" w:rsidRPr="00BD5549" w:rsidRDefault="00B7696D" w:rsidP="002543C8">
            <w:pPr>
              <w:pStyle w:val="Fliesstext"/>
              <w:rPr>
                <w:rFonts w:asciiTheme="minorHAnsi" w:hAnsiTheme="minorHAnsi"/>
              </w:rPr>
            </w:pPr>
            <w:r w:rsidRPr="00BD5549">
              <w:rPr>
                <w:rFonts w:asciiTheme="minorHAnsi" w:hAnsiTheme="minorHAnsi"/>
              </w:rPr>
              <w:t>Anbiet</w:t>
            </w:r>
            <w:r w:rsidR="004F68C0" w:rsidRPr="00BD5549">
              <w:rPr>
                <w:rFonts w:asciiTheme="minorHAnsi" w:hAnsiTheme="minorHAnsi"/>
              </w:rPr>
              <w:t>ende</w:t>
            </w:r>
            <w:r w:rsidR="002543C8" w:rsidRPr="00BD5549">
              <w:rPr>
                <w:rFonts w:asciiTheme="minorHAnsi" w:hAnsiTheme="minorHAnsi"/>
              </w:rPr>
              <w:t>:</w:t>
            </w:r>
          </w:p>
          <w:p w14:paraId="148ABB36" w14:textId="77777777" w:rsidR="002543C8" w:rsidRPr="00BD5549" w:rsidRDefault="002543C8" w:rsidP="002543C8">
            <w:pPr>
              <w:pStyle w:val="Fliesstext"/>
              <w:rPr>
                <w:rFonts w:asciiTheme="minorHAnsi" w:hAnsiTheme="minorHAnsi"/>
              </w:rPr>
            </w:pPr>
            <w:r w:rsidRPr="00BD5549">
              <w:rPr>
                <w:rFonts w:asciiTheme="minorHAnsi" w:hAnsiTheme="minorHAnsi"/>
                <w:sz w:val="18"/>
              </w:rPr>
              <w:t>Stempel und rechtsgültige Unterschrift (Zeichnungsberechtigte) aller beteiligten Firmen</w:t>
            </w:r>
          </w:p>
        </w:tc>
      </w:tr>
      <w:tr w:rsidR="002543C8" w:rsidRPr="00BD5549" w14:paraId="077E0819" w14:textId="77777777" w:rsidTr="00B7696D">
        <w:tc>
          <w:tcPr>
            <w:tcW w:w="3623" w:type="dxa"/>
          </w:tcPr>
          <w:p w14:paraId="1DA72F42" w14:textId="77777777" w:rsidR="002543C8" w:rsidRPr="00BD5549" w:rsidRDefault="002543C8" w:rsidP="002543C8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31CCBD8F" w14:textId="77777777" w:rsidR="002543C8" w:rsidRPr="00BD5549" w:rsidRDefault="002543C8" w:rsidP="002543C8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1690F4D6" w14:textId="77777777" w:rsidR="002543C8" w:rsidRPr="00BD5549" w:rsidRDefault="002543C8" w:rsidP="002543C8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520D8012" w14:textId="77777777" w:rsidR="002543C8" w:rsidRPr="00BD5549" w:rsidRDefault="002543C8" w:rsidP="002543C8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  <w:r w:rsidRPr="00BD5549">
              <w:rPr>
                <w:rFonts w:asciiTheme="minorHAnsi" w:hAnsiTheme="minorHAnsi" w:cs="Arial"/>
                <w:color w:val="000000"/>
              </w:rPr>
              <w:t>....................................................</w:t>
            </w:r>
          </w:p>
        </w:tc>
        <w:tc>
          <w:tcPr>
            <w:tcW w:w="3748" w:type="dxa"/>
          </w:tcPr>
          <w:p w14:paraId="6AF71392" w14:textId="77777777" w:rsidR="002543C8" w:rsidRPr="00BD5549" w:rsidRDefault="002543C8" w:rsidP="002543C8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23B6AA7F" w14:textId="77777777" w:rsidR="002543C8" w:rsidRPr="00BD5549" w:rsidRDefault="002543C8" w:rsidP="002543C8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31B797B0" w14:textId="77777777" w:rsidR="002543C8" w:rsidRPr="00BD5549" w:rsidRDefault="002543C8" w:rsidP="002543C8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6B4314B3" w14:textId="77777777" w:rsidR="002543C8" w:rsidRPr="00BD5549" w:rsidRDefault="002543C8" w:rsidP="002543C8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  <w:r w:rsidRPr="00BD5549">
              <w:rPr>
                <w:rFonts w:asciiTheme="minorHAnsi" w:hAnsiTheme="minorHAnsi" w:cs="Arial"/>
                <w:color w:val="000000"/>
              </w:rPr>
              <w:t>.....................................................................</w:t>
            </w:r>
          </w:p>
        </w:tc>
      </w:tr>
      <w:tr w:rsidR="00B83D64" w:rsidRPr="00BD5549" w14:paraId="4B339205" w14:textId="77777777" w:rsidTr="00984E02">
        <w:tc>
          <w:tcPr>
            <w:tcW w:w="3623" w:type="dxa"/>
          </w:tcPr>
          <w:p w14:paraId="538FA032" w14:textId="77777777" w:rsidR="00B83D64" w:rsidRPr="00BD5549" w:rsidRDefault="00B83D64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48018F3B" w14:textId="77777777" w:rsidR="00B83D64" w:rsidRPr="00BD5549" w:rsidRDefault="00B83D64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7EE0A7F1" w14:textId="77777777" w:rsidR="00B83D64" w:rsidRPr="00BD5549" w:rsidRDefault="00B83D64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0B97BCC5" w14:textId="77777777" w:rsidR="00B83D64" w:rsidRPr="00BD5549" w:rsidRDefault="00B83D64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  <w:r w:rsidRPr="00BD5549">
              <w:rPr>
                <w:rFonts w:asciiTheme="minorHAnsi" w:hAnsiTheme="minorHAnsi" w:cs="Arial"/>
                <w:color w:val="000000"/>
              </w:rPr>
              <w:t>....................................................</w:t>
            </w:r>
          </w:p>
        </w:tc>
        <w:tc>
          <w:tcPr>
            <w:tcW w:w="3748" w:type="dxa"/>
          </w:tcPr>
          <w:p w14:paraId="57317A8D" w14:textId="77777777" w:rsidR="00B83D64" w:rsidRPr="00BD5549" w:rsidRDefault="00B83D64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20375AC7" w14:textId="77777777" w:rsidR="00B83D64" w:rsidRPr="00BD5549" w:rsidRDefault="00B83D64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06A238D2" w14:textId="77777777" w:rsidR="00B83D64" w:rsidRPr="00BD5549" w:rsidRDefault="00B83D64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186A906E" w14:textId="77777777" w:rsidR="00B83D64" w:rsidRPr="00BD5549" w:rsidRDefault="00B83D64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  <w:r w:rsidRPr="00BD5549">
              <w:rPr>
                <w:rFonts w:asciiTheme="minorHAnsi" w:hAnsiTheme="minorHAnsi" w:cs="Arial"/>
                <w:color w:val="000000"/>
              </w:rPr>
              <w:t>.....................................................................</w:t>
            </w:r>
          </w:p>
        </w:tc>
      </w:tr>
      <w:tr w:rsidR="00B7696D" w:rsidRPr="00BD5549" w14:paraId="60D82114" w14:textId="77777777" w:rsidTr="00984E02">
        <w:tc>
          <w:tcPr>
            <w:tcW w:w="3623" w:type="dxa"/>
          </w:tcPr>
          <w:p w14:paraId="703D0F9B" w14:textId="77777777" w:rsidR="00B7696D" w:rsidRPr="00BD5549" w:rsidRDefault="00B7696D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718C8DBE" w14:textId="77777777" w:rsidR="00B7696D" w:rsidRPr="00BD5549" w:rsidRDefault="00B7696D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38269A1A" w14:textId="77777777" w:rsidR="00B7696D" w:rsidRPr="00BD5549" w:rsidRDefault="00B7696D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3BF29676" w14:textId="77777777" w:rsidR="00B7696D" w:rsidRPr="00BD5549" w:rsidRDefault="00B7696D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  <w:r w:rsidRPr="00BD5549">
              <w:rPr>
                <w:rFonts w:asciiTheme="minorHAnsi" w:hAnsiTheme="minorHAnsi" w:cs="Arial"/>
                <w:color w:val="000000"/>
              </w:rPr>
              <w:t>....................................................</w:t>
            </w:r>
          </w:p>
        </w:tc>
        <w:tc>
          <w:tcPr>
            <w:tcW w:w="3748" w:type="dxa"/>
          </w:tcPr>
          <w:p w14:paraId="6482FD7D" w14:textId="77777777" w:rsidR="00B7696D" w:rsidRPr="00BD5549" w:rsidRDefault="00B7696D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10438F56" w14:textId="77777777" w:rsidR="00B7696D" w:rsidRPr="00BD5549" w:rsidRDefault="00B7696D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0ADE9170" w14:textId="77777777" w:rsidR="00B7696D" w:rsidRPr="00BD5549" w:rsidRDefault="00B7696D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177E3C33" w14:textId="77777777" w:rsidR="00B7696D" w:rsidRPr="00BD5549" w:rsidRDefault="00B7696D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  <w:r w:rsidRPr="00BD5549">
              <w:rPr>
                <w:rFonts w:asciiTheme="minorHAnsi" w:hAnsiTheme="minorHAnsi" w:cs="Arial"/>
                <w:color w:val="000000"/>
              </w:rPr>
              <w:t>.....................................................................</w:t>
            </w:r>
          </w:p>
        </w:tc>
      </w:tr>
      <w:tr w:rsidR="00B7696D" w:rsidRPr="00BD5549" w14:paraId="412CBE22" w14:textId="77777777" w:rsidTr="00B7696D">
        <w:tc>
          <w:tcPr>
            <w:tcW w:w="3623" w:type="dxa"/>
          </w:tcPr>
          <w:p w14:paraId="4A10B18F" w14:textId="77777777" w:rsidR="00B7696D" w:rsidRPr="00BD5549" w:rsidRDefault="00B7696D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7D78A053" w14:textId="77777777" w:rsidR="00B7696D" w:rsidRPr="00BD5549" w:rsidRDefault="00B7696D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17AB8724" w14:textId="77777777" w:rsidR="00B7696D" w:rsidRPr="00BD5549" w:rsidRDefault="00B7696D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2A6C34A4" w14:textId="77777777" w:rsidR="00B7696D" w:rsidRPr="00BD5549" w:rsidRDefault="00B7696D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  <w:r w:rsidRPr="00BD5549">
              <w:rPr>
                <w:rFonts w:asciiTheme="minorHAnsi" w:hAnsiTheme="minorHAnsi" w:cs="Arial"/>
                <w:color w:val="000000"/>
              </w:rPr>
              <w:t>....................................................</w:t>
            </w:r>
          </w:p>
        </w:tc>
        <w:tc>
          <w:tcPr>
            <w:tcW w:w="3748" w:type="dxa"/>
          </w:tcPr>
          <w:p w14:paraId="142C32C6" w14:textId="77777777" w:rsidR="00B7696D" w:rsidRPr="00BD5549" w:rsidRDefault="00B7696D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7EA49C6F" w14:textId="77777777" w:rsidR="00B7696D" w:rsidRPr="00BD5549" w:rsidRDefault="00B7696D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0C124B9C" w14:textId="77777777" w:rsidR="00B7696D" w:rsidRPr="00BD5549" w:rsidRDefault="00B7696D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34EB47C2" w14:textId="77777777" w:rsidR="00B7696D" w:rsidRPr="00BD5549" w:rsidRDefault="00B7696D" w:rsidP="00984E02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  <w:r w:rsidRPr="00BD5549">
              <w:rPr>
                <w:rFonts w:asciiTheme="minorHAnsi" w:hAnsiTheme="minorHAnsi" w:cs="Arial"/>
                <w:color w:val="000000"/>
              </w:rPr>
              <w:t>.....................................................................</w:t>
            </w:r>
          </w:p>
        </w:tc>
      </w:tr>
      <w:tr w:rsidR="002543C8" w:rsidRPr="00BD5549" w14:paraId="10314241" w14:textId="77777777" w:rsidTr="00B7696D">
        <w:tc>
          <w:tcPr>
            <w:tcW w:w="3623" w:type="dxa"/>
          </w:tcPr>
          <w:p w14:paraId="09095E4F" w14:textId="77777777" w:rsidR="002543C8" w:rsidRPr="00BD5549" w:rsidRDefault="002543C8" w:rsidP="002543C8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4773AB28" w14:textId="77777777" w:rsidR="002543C8" w:rsidRPr="00BD5549" w:rsidRDefault="002543C8" w:rsidP="002543C8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3B79E8AF" w14:textId="77777777" w:rsidR="002543C8" w:rsidRPr="00BD5549" w:rsidRDefault="002543C8" w:rsidP="002543C8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4EE06288" w14:textId="77777777" w:rsidR="002543C8" w:rsidRPr="00BD5549" w:rsidRDefault="002543C8" w:rsidP="002543C8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  <w:r w:rsidRPr="00BD5549">
              <w:rPr>
                <w:rFonts w:asciiTheme="minorHAnsi" w:hAnsiTheme="minorHAnsi" w:cs="Arial"/>
                <w:color w:val="000000"/>
              </w:rPr>
              <w:t>....................................................</w:t>
            </w:r>
          </w:p>
        </w:tc>
        <w:tc>
          <w:tcPr>
            <w:tcW w:w="3748" w:type="dxa"/>
          </w:tcPr>
          <w:p w14:paraId="1130D6E6" w14:textId="77777777" w:rsidR="002543C8" w:rsidRPr="00BD5549" w:rsidRDefault="002543C8" w:rsidP="002543C8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19B0E0B7" w14:textId="77777777" w:rsidR="002543C8" w:rsidRPr="00BD5549" w:rsidRDefault="002543C8" w:rsidP="002543C8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31A997EF" w14:textId="77777777" w:rsidR="002543C8" w:rsidRPr="00BD5549" w:rsidRDefault="002543C8" w:rsidP="002543C8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</w:p>
          <w:p w14:paraId="5236824A" w14:textId="77777777" w:rsidR="002543C8" w:rsidRPr="00BD5549" w:rsidRDefault="002543C8" w:rsidP="002543C8">
            <w:pPr>
              <w:spacing w:after="60"/>
              <w:jc w:val="both"/>
              <w:rPr>
                <w:rFonts w:asciiTheme="minorHAnsi" w:hAnsiTheme="minorHAnsi" w:cs="Arial"/>
                <w:color w:val="000000"/>
              </w:rPr>
            </w:pPr>
            <w:r w:rsidRPr="00BD5549">
              <w:rPr>
                <w:rFonts w:asciiTheme="minorHAnsi" w:hAnsiTheme="minorHAnsi" w:cs="Arial"/>
                <w:color w:val="000000"/>
              </w:rPr>
              <w:t>.....................................................................</w:t>
            </w:r>
          </w:p>
        </w:tc>
      </w:tr>
    </w:tbl>
    <w:p w14:paraId="4D90C899" w14:textId="77777777" w:rsidR="007F38D1" w:rsidRPr="00BD5549" w:rsidRDefault="007F38D1" w:rsidP="00AB59B4">
      <w:pPr>
        <w:rPr>
          <w:rFonts w:asciiTheme="minorHAnsi" w:hAnsiTheme="minorHAnsi"/>
        </w:rPr>
      </w:pPr>
    </w:p>
    <w:p w14:paraId="466C6EF9" w14:textId="77777777" w:rsidR="008B2413" w:rsidRPr="00BD5549" w:rsidRDefault="008B2413" w:rsidP="005A3839">
      <w:pPr>
        <w:pStyle w:val="TextLiteraturverzeichnis"/>
        <w:rPr>
          <w:rFonts w:asciiTheme="minorHAnsi" w:hAnsiTheme="minorHAnsi"/>
        </w:rPr>
        <w:sectPr w:rsidR="008B2413" w:rsidRPr="00BD5549" w:rsidSect="001673DA">
          <w:headerReference w:type="even" r:id="rId15"/>
          <w:headerReference w:type="default" r:id="rId16"/>
          <w:headerReference w:type="first" r:id="rId17"/>
          <w:pgSz w:w="11907" w:h="16840" w:code="9"/>
          <w:pgMar w:top="1418" w:right="1134" w:bottom="851" w:left="3118" w:header="709" w:footer="356" w:gutter="284"/>
          <w:pgNumType w:start="1"/>
          <w:cols w:space="720"/>
          <w:docGrid w:linePitch="71"/>
        </w:sectPr>
      </w:pPr>
    </w:p>
    <w:p w14:paraId="7A54B107" w14:textId="77777777" w:rsidR="00E529E4" w:rsidRPr="00BD5549" w:rsidRDefault="00E529E4" w:rsidP="00FD6D55">
      <w:pPr>
        <w:rPr>
          <w:rFonts w:asciiTheme="minorHAnsi" w:hAnsiTheme="minorHAnsi"/>
        </w:rPr>
      </w:pPr>
    </w:p>
    <w:p w14:paraId="5B6AADA8" w14:textId="77777777" w:rsidR="00E27BA9" w:rsidRPr="00BD5549" w:rsidRDefault="00E27BA9">
      <w:pPr>
        <w:rPr>
          <w:rStyle w:val="IntensiveHervorhebung"/>
          <w:rFonts w:asciiTheme="minorHAnsi" w:hAnsiTheme="minorHAnsi"/>
          <w:sz w:val="16"/>
        </w:rPr>
      </w:pPr>
    </w:p>
    <w:p w14:paraId="2694DA8D" w14:textId="0EBD7066" w:rsidR="00E27BA9" w:rsidRPr="00BD5549" w:rsidRDefault="00AE6D1E" w:rsidP="00CB18B9">
      <w:pPr>
        <w:pStyle w:val="berschrift5"/>
        <w:rPr>
          <w:rFonts w:asciiTheme="minorHAnsi" w:hAnsiTheme="minorHAnsi"/>
        </w:rPr>
      </w:pPr>
      <w:bookmarkStart w:id="28" w:name="_Ref64301787"/>
      <w:bookmarkStart w:id="29" w:name="_Ref64301793"/>
      <w:bookmarkStart w:id="30" w:name="_Ref64301803"/>
      <w:bookmarkStart w:id="31" w:name="_Ref64618502"/>
      <w:bookmarkStart w:id="32" w:name="_Ref64618510"/>
      <w:bookmarkStart w:id="33" w:name="_Toc86228737"/>
      <w:r w:rsidRPr="00BD5549">
        <w:rPr>
          <w:rFonts w:asciiTheme="minorHAnsi" w:hAnsiTheme="minorHAnsi"/>
        </w:rPr>
        <w:t xml:space="preserve">Lebenslauf </w:t>
      </w:r>
      <w:r w:rsidR="0003030B" w:rsidRPr="00BD5549">
        <w:rPr>
          <w:rFonts w:asciiTheme="minorHAnsi" w:hAnsiTheme="minorHAnsi"/>
        </w:rPr>
        <w:t>Schlüsselperson</w:t>
      </w:r>
      <w:r w:rsidRPr="00BD5549">
        <w:rPr>
          <w:rFonts w:asciiTheme="minorHAnsi" w:hAnsiTheme="minorHAnsi"/>
        </w:rPr>
        <w:t xml:space="preserve"> PL </w:t>
      </w:r>
      <w:r w:rsidR="00B73E61" w:rsidRPr="00BD5549">
        <w:rPr>
          <w:rFonts w:asciiTheme="minorHAnsi" w:hAnsiTheme="minorHAnsi"/>
        </w:rPr>
        <w:t xml:space="preserve">und PL </w:t>
      </w:r>
      <w:proofErr w:type="spellStart"/>
      <w:r w:rsidR="00B73E61" w:rsidRPr="00BD5549">
        <w:rPr>
          <w:rFonts w:asciiTheme="minorHAnsi" w:hAnsiTheme="minorHAnsi"/>
        </w:rPr>
        <w:t>Stv</w:t>
      </w:r>
      <w:proofErr w:type="spellEnd"/>
      <w:r w:rsidR="00B73E61" w:rsidRPr="00BD5549">
        <w:rPr>
          <w:rFonts w:asciiTheme="minorHAnsi" w:hAnsiTheme="minorHAnsi"/>
        </w:rPr>
        <w:t>.</w:t>
      </w:r>
      <w:r w:rsidR="00F8517D" w:rsidRPr="00BD5549">
        <w:rPr>
          <w:rFonts w:asciiTheme="minorHAnsi" w:hAnsiTheme="minorHAnsi"/>
        </w:rPr>
        <w:t xml:space="preserve">, </w:t>
      </w:r>
      <w:r w:rsidRPr="00BD5549">
        <w:rPr>
          <w:rFonts w:asciiTheme="minorHAnsi" w:hAnsiTheme="minorHAnsi"/>
        </w:rPr>
        <w:t>Z</w:t>
      </w:r>
      <w:r w:rsidR="00F8517D" w:rsidRPr="00BD5549">
        <w:rPr>
          <w:rFonts w:asciiTheme="minorHAnsi" w:hAnsiTheme="minorHAnsi"/>
        </w:rPr>
        <w:t>K</w:t>
      </w:r>
      <w:r w:rsidRPr="00BD5549">
        <w:rPr>
          <w:rFonts w:asciiTheme="minorHAnsi" w:hAnsiTheme="minorHAnsi"/>
        </w:rPr>
        <w:t xml:space="preserve"> 1</w:t>
      </w:r>
      <w:bookmarkEnd w:id="28"/>
      <w:bookmarkEnd w:id="29"/>
      <w:bookmarkEnd w:id="30"/>
      <w:r w:rsidR="000B41FB" w:rsidRPr="00BD5549">
        <w:rPr>
          <w:rFonts w:asciiTheme="minorHAnsi" w:hAnsiTheme="minorHAnsi"/>
        </w:rPr>
        <w:t>.1</w:t>
      </w:r>
      <w:bookmarkEnd w:id="31"/>
      <w:bookmarkEnd w:id="32"/>
      <w:bookmarkEnd w:id="33"/>
    </w:p>
    <w:p w14:paraId="3057F615" w14:textId="77777777" w:rsidR="00E529E4" w:rsidRPr="00BD5549" w:rsidRDefault="00E529E4" w:rsidP="00900BE6">
      <w:pPr>
        <w:rPr>
          <w:rFonts w:asciiTheme="minorHAnsi" w:hAnsiTheme="minorHAnsi"/>
        </w:rPr>
      </w:pPr>
    </w:p>
    <w:p w14:paraId="404B4CB2" w14:textId="77777777" w:rsidR="00E529E4" w:rsidRPr="00BD5549" w:rsidRDefault="00E529E4" w:rsidP="00900BE6">
      <w:pPr>
        <w:rPr>
          <w:rFonts w:asciiTheme="minorHAnsi" w:hAnsiTheme="minorHAnsi"/>
        </w:rPr>
      </w:pPr>
    </w:p>
    <w:p w14:paraId="749E948E" w14:textId="2DDB7086" w:rsidR="00CB18B9" w:rsidRPr="00BD5549" w:rsidRDefault="00CB18B9" w:rsidP="00CB18B9">
      <w:pPr>
        <w:rPr>
          <w:rStyle w:val="IntensiveHervorhebung"/>
          <w:rFonts w:asciiTheme="minorHAnsi" w:hAnsiTheme="minorHAnsi"/>
        </w:rPr>
      </w:pPr>
      <w:r w:rsidRPr="00BD5549">
        <w:rPr>
          <w:rStyle w:val="IntensiveHervorhebung"/>
          <w:rFonts w:asciiTheme="minorHAnsi" w:hAnsiTheme="minorHAnsi"/>
        </w:rPr>
        <w:br w:type="page"/>
      </w:r>
    </w:p>
    <w:p w14:paraId="567891DB" w14:textId="77777777" w:rsidR="00CB18B9" w:rsidRPr="00BD5549" w:rsidRDefault="00CB18B9" w:rsidP="00CB18B9">
      <w:pPr>
        <w:rPr>
          <w:rStyle w:val="IntensiveHervorhebung"/>
          <w:rFonts w:asciiTheme="minorHAnsi" w:hAnsiTheme="minorHAnsi"/>
        </w:rPr>
      </w:pPr>
    </w:p>
    <w:p w14:paraId="4CF5A195" w14:textId="3E4BBE2D" w:rsidR="00CB18B9" w:rsidRPr="00BD5549" w:rsidRDefault="00F43088" w:rsidP="00CB18B9">
      <w:pPr>
        <w:pStyle w:val="berschrift5"/>
        <w:rPr>
          <w:rFonts w:asciiTheme="minorHAnsi" w:hAnsiTheme="minorHAnsi"/>
        </w:rPr>
      </w:pPr>
      <w:bookmarkStart w:id="34" w:name="_Ref64302887"/>
      <w:bookmarkStart w:id="35" w:name="_Ref64303165"/>
      <w:bookmarkStart w:id="36" w:name="_Toc86228738"/>
      <w:bookmarkStart w:id="37" w:name="_Ref86229492"/>
      <w:bookmarkStart w:id="38" w:name="_Ref86311065"/>
      <w:bookmarkStart w:id="39" w:name="_GoBack"/>
      <w:r w:rsidRPr="00BD5549">
        <w:rPr>
          <w:rFonts w:asciiTheme="minorHAnsi" w:hAnsiTheme="minorHAnsi"/>
        </w:rPr>
        <w:t>Projektorganigramm</w:t>
      </w:r>
      <w:r w:rsidR="00CB18B9" w:rsidRPr="00BD5549">
        <w:rPr>
          <w:rFonts w:asciiTheme="minorHAnsi" w:hAnsiTheme="minorHAnsi"/>
        </w:rPr>
        <w:t xml:space="preserve">, </w:t>
      </w:r>
      <w:r w:rsidRPr="00BD5549">
        <w:rPr>
          <w:rFonts w:asciiTheme="minorHAnsi" w:hAnsiTheme="minorHAnsi"/>
        </w:rPr>
        <w:t>ZK 1</w:t>
      </w:r>
      <w:bookmarkEnd w:id="34"/>
      <w:bookmarkEnd w:id="35"/>
      <w:r w:rsidR="000B41FB" w:rsidRPr="00BD5549">
        <w:rPr>
          <w:rFonts w:asciiTheme="minorHAnsi" w:hAnsiTheme="minorHAnsi"/>
        </w:rPr>
        <w:t>.2</w:t>
      </w:r>
      <w:bookmarkEnd w:id="36"/>
      <w:bookmarkEnd w:id="37"/>
      <w:bookmarkEnd w:id="38"/>
    </w:p>
    <w:bookmarkEnd w:id="39"/>
    <w:p w14:paraId="0644A44E" w14:textId="0B98F5E2" w:rsidR="00CB18B9" w:rsidRPr="00BD5549" w:rsidRDefault="00F43088" w:rsidP="00CB18B9">
      <w:pPr>
        <w:rPr>
          <w:rFonts w:asciiTheme="minorHAnsi" w:hAnsiTheme="minorHAnsi"/>
          <w:i/>
        </w:rPr>
      </w:pPr>
      <w:r w:rsidRPr="00BD5549">
        <w:rPr>
          <w:rFonts w:asciiTheme="minorHAnsi" w:hAnsiTheme="minorHAnsi"/>
          <w:i/>
        </w:rPr>
        <w:t xml:space="preserve">Das Projektorganigramm mit der Darstellung der Organisation und der erforderlichen Fachkompetenzen </w:t>
      </w:r>
      <w:r w:rsidR="00CB18B9" w:rsidRPr="00BD5549">
        <w:rPr>
          <w:rFonts w:asciiTheme="minorHAnsi" w:hAnsiTheme="minorHAnsi"/>
          <w:i/>
        </w:rPr>
        <w:t xml:space="preserve">ist in geeigneter Form (max. </w:t>
      </w:r>
      <w:r w:rsidR="001A18F7" w:rsidRPr="00BD5549">
        <w:rPr>
          <w:rFonts w:asciiTheme="minorHAnsi" w:hAnsiTheme="minorHAnsi"/>
          <w:i/>
        </w:rPr>
        <w:t>2</w:t>
      </w:r>
      <w:r w:rsidR="00CB18B9" w:rsidRPr="00BD5549">
        <w:rPr>
          <w:rFonts w:asciiTheme="minorHAnsi" w:hAnsiTheme="minorHAnsi"/>
          <w:i/>
        </w:rPr>
        <w:t xml:space="preserve"> Seite, DIN A4), zu dokumentieren.</w:t>
      </w:r>
    </w:p>
    <w:p w14:paraId="048E1628" w14:textId="061DA3D1" w:rsidR="001A18F7" w:rsidRPr="00BD5549" w:rsidRDefault="001A18F7" w:rsidP="00CB18B9">
      <w:pPr>
        <w:rPr>
          <w:rFonts w:asciiTheme="minorHAnsi" w:hAnsiTheme="minorHAnsi"/>
          <w:i/>
        </w:rPr>
      </w:pPr>
      <w:r w:rsidRPr="00BD5549">
        <w:rPr>
          <w:rFonts w:asciiTheme="minorHAnsi" w:hAnsiTheme="minorHAnsi"/>
          <w:i/>
        </w:rPr>
        <w:t xml:space="preserve">- z.B. mit einem Aufbau-Organigramm </w:t>
      </w:r>
    </w:p>
    <w:p w14:paraId="3D04557F" w14:textId="3A222BB1" w:rsidR="001A18F7" w:rsidRPr="00BD5549" w:rsidRDefault="001A18F7" w:rsidP="00CB18B9">
      <w:pPr>
        <w:rPr>
          <w:rFonts w:asciiTheme="minorHAnsi" w:hAnsiTheme="minorHAnsi"/>
          <w:i/>
        </w:rPr>
      </w:pPr>
      <w:r w:rsidRPr="00BD5549">
        <w:rPr>
          <w:rFonts w:asciiTheme="minorHAnsi" w:hAnsiTheme="minorHAnsi"/>
          <w:i/>
        </w:rPr>
        <w:t>- z.B. mit einem Ablauf- Organigramm</w:t>
      </w:r>
    </w:p>
    <w:p w14:paraId="585F8D8C" w14:textId="6B870EEB" w:rsidR="00CB18B9" w:rsidRPr="00BD5549" w:rsidRDefault="00CB18B9">
      <w:pPr>
        <w:rPr>
          <w:rFonts w:asciiTheme="minorHAnsi" w:hAnsiTheme="minorHAnsi"/>
        </w:rPr>
      </w:pPr>
      <w:r w:rsidRPr="00BD5549">
        <w:rPr>
          <w:rFonts w:asciiTheme="minorHAnsi" w:hAnsiTheme="minorHAnsi"/>
        </w:rPr>
        <w:br w:type="page"/>
      </w:r>
    </w:p>
    <w:p w14:paraId="34D278F3" w14:textId="77777777" w:rsidR="00CB18B9" w:rsidRPr="00BD5549" w:rsidRDefault="00CB18B9" w:rsidP="00CB18B9">
      <w:pPr>
        <w:rPr>
          <w:rStyle w:val="IntensiveHervorhebung"/>
          <w:rFonts w:asciiTheme="minorHAnsi" w:hAnsiTheme="minorHAnsi"/>
        </w:rPr>
      </w:pPr>
    </w:p>
    <w:p w14:paraId="0976C4F8" w14:textId="25C62815" w:rsidR="00CB18B9" w:rsidRPr="00BD5549" w:rsidRDefault="00F43088" w:rsidP="00CB18B9">
      <w:pPr>
        <w:pStyle w:val="berschrift5"/>
        <w:rPr>
          <w:rFonts w:asciiTheme="minorHAnsi" w:hAnsiTheme="minorHAnsi"/>
        </w:rPr>
      </w:pPr>
      <w:bookmarkStart w:id="40" w:name="_Ref64303171"/>
      <w:bookmarkStart w:id="41" w:name="_Toc86228739"/>
      <w:r w:rsidRPr="00BD5549">
        <w:rPr>
          <w:rFonts w:asciiTheme="minorHAnsi" w:hAnsiTheme="minorHAnsi"/>
        </w:rPr>
        <w:t>Auftragsanalyse, Vorgehensvorschlag</w:t>
      </w:r>
      <w:r w:rsidR="00CB18B9" w:rsidRPr="00BD5549">
        <w:rPr>
          <w:rFonts w:asciiTheme="minorHAnsi" w:hAnsiTheme="minorHAnsi"/>
        </w:rPr>
        <w:t xml:space="preserve">, </w:t>
      </w:r>
      <w:r w:rsidRPr="00BD5549">
        <w:rPr>
          <w:rFonts w:asciiTheme="minorHAnsi" w:hAnsiTheme="minorHAnsi"/>
        </w:rPr>
        <w:t>Z</w:t>
      </w:r>
      <w:r w:rsidR="00CB18B9" w:rsidRPr="00BD5549">
        <w:rPr>
          <w:rFonts w:asciiTheme="minorHAnsi" w:hAnsiTheme="minorHAnsi"/>
        </w:rPr>
        <w:t>K</w:t>
      </w:r>
      <w:r w:rsidRPr="00BD5549">
        <w:rPr>
          <w:rFonts w:asciiTheme="minorHAnsi" w:hAnsiTheme="minorHAnsi"/>
        </w:rPr>
        <w:t xml:space="preserve"> </w:t>
      </w:r>
      <w:r w:rsidR="00CB18B9" w:rsidRPr="00BD5549">
        <w:rPr>
          <w:rFonts w:asciiTheme="minorHAnsi" w:hAnsiTheme="minorHAnsi"/>
        </w:rPr>
        <w:t>2</w:t>
      </w:r>
      <w:bookmarkEnd w:id="40"/>
      <w:bookmarkEnd w:id="41"/>
    </w:p>
    <w:p w14:paraId="68711A96" w14:textId="0586EC5F" w:rsidR="001A0B5C" w:rsidRPr="00BD5549" w:rsidRDefault="001A0B5C" w:rsidP="001A0B5C">
      <w:pPr>
        <w:rPr>
          <w:rFonts w:asciiTheme="minorHAnsi" w:hAnsiTheme="minorHAnsi"/>
          <w:i/>
        </w:rPr>
      </w:pPr>
      <w:r w:rsidRPr="00BD5549">
        <w:rPr>
          <w:rFonts w:asciiTheme="minorHAnsi" w:hAnsiTheme="minorHAnsi"/>
          <w:i/>
        </w:rPr>
        <w:t xml:space="preserve">Der Zugang zur Aufgabenstellung mit der Reflektion bezüglich der eigenen </w:t>
      </w:r>
    </w:p>
    <w:p w14:paraId="30708A29" w14:textId="0882EB2D" w:rsidR="001A0B5C" w:rsidRPr="00BD5549" w:rsidRDefault="001A0B5C" w:rsidP="00CB18B9">
      <w:pPr>
        <w:rPr>
          <w:rFonts w:asciiTheme="minorHAnsi" w:hAnsiTheme="minorHAnsi"/>
          <w:i/>
        </w:rPr>
      </w:pPr>
      <w:r w:rsidRPr="00BD5549">
        <w:rPr>
          <w:rFonts w:asciiTheme="minorHAnsi" w:hAnsiTheme="minorHAnsi"/>
          <w:i/>
        </w:rPr>
        <w:t>Leistungserbringung ist in geeigneter Form (max. 5 Seiten, DIN A4, Arial 10), zu dokumentieren.</w:t>
      </w:r>
    </w:p>
    <w:p w14:paraId="37543719" w14:textId="77777777" w:rsidR="0003030B" w:rsidRPr="00BD5549" w:rsidRDefault="0003030B" w:rsidP="00900BE6">
      <w:pPr>
        <w:rPr>
          <w:rFonts w:asciiTheme="minorHAnsi" w:hAnsiTheme="minorHAnsi"/>
        </w:rPr>
      </w:pPr>
    </w:p>
    <w:p w14:paraId="02B61190" w14:textId="77777777" w:rsidR="0003030B" w:rsidRPr="00BD5549" w:rsidRDefault="0003030B" w:rsidP="0003030B">
      <w:pPr>
        <w:rPr>
          <w:rFonts w:asciiTheme="minorHAnsi" w:hAnsiTheme="minorHAnsi"/>
        </w:rPr>
      </w:pPr>
    </w:p>
    <w:p w14:paraId="1DCC6C19" w14:textId="77777777" w:rsidR="0003030B" w:rsidRPr="00BD5549" w:rsidRDefault="0003030B" w:rsidP="0003030B">
      <w:pPr>
        <w:rPr>
          <w:rFonts w:asciiTheme="minorHAnsi" w:hAnsiTheme="minorHAnsi"/>
        </w:rPr>
      </w:pPr>
    </w:p>
    <w:p w14:paraId="465BCA0F" w14:textId="77777777" w:rsidR="0003030B" w:rsidRPr="00BD5549" w:rsidRDefault="0003030B" w:rsidP="0003030B">
      <w:pPr>
        <w:rPr>
          <w:rFonts w:asciiTheme="minorHAnsi" w:hAnsiTheme="minorHAnsi"/>
        </w:rPr>
      </w:pPr>
    </w:p>
    <w:p w14:paraId="4A637D29" w14:textId="77777777" w:rsidR="0003030B" w:rsidRPr="00BD5549" w:rsidRDefault="0003030B" w:rsidP="0003030B">
      <w:pPr>
        <w:rPr>
          <w:rFonts w:asciiTheme="minorHAnsi" w:hAnsiTheme="minorHAnsi"/>
        </w:rPr>
      </w:pPr>
    </w:p>
    <w:p w14:paraId="65C57452" w14:textId="77777777" w:rsidR="0003030B" w:rsidRPr="00BD5549" w:rsidRDefault="0003030B" w:rsidP="0003030B">
      <w:pPr>
        <w:rPr>
          <w:rFonts w:asciiTheme="minorHAnsi" w:hAnsiTheme="minorHAnsi"/>
        </w:rPr>
      </w:pPr>
    </w:p>
    <w:p w14:paraId="630C533D" w14:textId="77777777" w:rsidR="0003030B" w:rsidRPr="00BD5549" w:rsidRDefault="0003030B" w:rsidP="0003030B">
      <w:pPr>
        <w:rPr>
          <w:rFonts w:asciiTheme="minorHAnsi" w:hAnsiTheme="minorHAnsi"/>
        </w:rPr>
      </w:pPr>
    </w:p>
    <w:p w14:paraId="6AE2491D" w14:textId="77777777" w:rsidR="0003030B" w:rsidRPr="00BD5549" w:rsidRDefault="0003030B" w:rsidP="0003030B">
      <w:pPr>
        <w:rPr>
          <w:rFonts w:asciiTheme="minorHAnsi" w:hAnsiTheme="minorHAnsi"/>
        </w:rPr>
      </w:pPr>
    </w:p>
    <w:p w14:paraId="061BC457" w14:textId="77777777" w:rsidR="0003030B" w:rsidRPr="00BD5549" w:rsidRDefault="0003030B" w:rsidP="0003030B">
      <w:pPr>
        <w:rPr>
          <w:rFonts w:asciiTheme="minorHAnsi" w:hAnsiTheme="minorHAnsi"/>
        </w:rPr>
      </w:pPr>
    </w:p>
    <w:p w14:paraId="7247F92C" w14:textId="77777777" w:rsidR="0003030B" w:rsidRPr="00BD5549" w:rsidRDefault="0003030B" w:rsidP="0003030B">
      <w:pPr>
        <w:rPr>
          <w:rFonts w:asciiTheme="minorHAnsi" w:hAnsiTheme="minorHAnsi"/>
        </w:rPr>
      </w:pPr>
    </w:p>
    <w:p w14:paraId="4E2EF655" w14:textId="77777777" w:rsidR="0003030B" w:rsidRPr="00BD5549" w:rsidRDefault="0003030B" w:rsidP="0003030B">
      <w:pPr>
        <w:rPr>
          <w:rFonts w:asciiTheme="minorHAnsi" w:hAnsiTheme="minorHAnsi"/>
        </w:rPr>
      </w:pPr>
    </w:p>
    <w:p w14:paraId="7AAD03B3" w14:textId="77777777" w:rsidR="0003030B" w:rsidRPr="00BD5549" w:rsidRDefault="0003030B" w:rsidP="0003030B">
      <w:pPr>
        <w:rPr>
          <w:rFonts w:asciiTheme="minorHAnsi" w:hAnsiTheme="minorHAnsi"/>
        </w:rPr>
      </w:pPr>
    </w:p>
    <w:p w14:paraId="5A73EEA6" w14:textId="77777777" w:rsidR="0003030B" w:rsidRPr="00BD5549" w:rsidRDefault="0003030B" w:rsidP="0003030B">
      <w:pPr>
        <w:rPr>
          <w:rFonts w:asciiTheme="minorHAnsi" w:hAnsiTheme="minorHAnsi"/>
        </w:rPr>
      </w:pPr>
    </w:p>
    <w:p w14:paraId="2C9743A0" w14:textId="77777777" w:rsidR="0003030B" w:rsidRPr="00BD5549" w:rsidRDefault="0003030B" w:rsidP="0003030B">
      <w:pPr>
        <w:rPr>
          <w:rFonts w:asciiTheme="minorHAnsi" w:hAnsiTheme="minorHAnsi"/>
        </w:rPr>
      </w:pPr>
    </w:p>
    <w:p w14:paraId="420A2B7D" w14:textId="77777777" w:rsidR="0003030B" w:rsidRPr="00BD5549" w:rsidRDefault="0003030B" w:rsidP="0003030B">
      <w:pPr>
        <w:rPr>
          <w:rFonts w:asciiTheme="minorHAnsi" w:hAnsiTheme="minorHAnsi"/>
        </w:rPr>
      </w:pPr>
    </w:p>
    <w:p w14:paraId="1B333680" w14:textId="77777777" w:rsidR="0003030B" w:rsidRPr="00BD5549" w:rsidRDefault="0003030B" w:rsidP="0003030B">
      <w:pPr>
        <w:rPr>
          <w:rFonts w:asciiTheme="minorHAnsi" w:hAnsiTheme="minorHAnsi"/>
        </w:rPr>
      </w:pPr>
    </w:p>
    <w:p w14:paraId="16BE890B" w14:textId="77777777" w:rsidR="0003030B" w:rsidRPr="00BD5549" w:rsidRDefault="0003030B" w:rsidP="0003030B">
      <w:pPr>
        <w:rPr>
          <w:rFonts w:asciiTheme="minorHAnsi" w:hAnsiTheme="minorHAnsi"/>
        </w:rPr>
      </w:pPr>
    </w:p>
    <w:p w14:paraId="269C3BD8" w14:textId="77777777" w:rsidR="0003030B" w:rsidRPr="00BD5549" w:rsidRDefault="0003030B" w:rsidP="0003030B">
      <w:pPr>
        <w:rPr>
          <w:rFonts w:asciiTheme="minorHAnsi" w:hAnsiTheme="minorHAnsi"/>
        </w:rPr>
      </w:pPr>
    </w:p>
    <w:p w14:paraId="52B0A6EF" w14:textId="77777777" w:rsidR="0003030B" w:rsidRPr="00BD5549" w:rsidRDefault="0003030B" w:rsidP="0003030B">
      <w:pPr>
        <w:rPr>
          <w:rFonts w:asciiTheme="minorHAnsi" w:hAnsiTheme="minorHAnsi"/>
        </w:rPr>
      </w:pPr>
    </w:p>
    <w:p w14:paraId="5E00F404" w14:textId="77777777" w:rsidR="0003030B" w:rsidRPr="00BD5549" w:rsidRDefault="0003030B" w:rsidP="0003030B">
      <w:pPr>
        <w:rPr>
          <w:rFonts w:asciiTheme="minorHAnsi" w:hAnsiTheme="minorHAnsi"/>
        </w:rPr>
      </w:pPr>
    </w:p>
    <w:p w14:paraId="659E2B72" w14:textId="77777777" w:rsidR="0003030B" w:rsidRPr="00BD5549" w:rsidRDefault="0003030B" w:rsidP="0003030B">
      <w:pPr>
        <w:rPr>
          <w:rFonts w:asciiTheme="minorHAnsi" w:hAnsiTheme="minorHAnsi"/>
        </w:rPr>
      </w:pPr>
    </w:p>
    <w:p w14:paraId="7FF5A720" w14:textId="77777777" w:rsidR="0003030B" w:rsidRPr="00BD5549" w:rsidRDefault="0003030B" w:rsidP="0003030B">
      <w:pPr>
        <w:rPr>
          <w:rFonts w:asciiTheme="minorHAnsi" w:hAnsiTheme="minorHAnsi"/>
        </w:rPr>
      </w:pPr>
    </w:p>
    <w:p w14:paraId="0E197A5A" w14:textId="77777777" w:rsidR="0003030B" w:rsidRPr="00BD5549" w:rsidRDefault="0003030B" w:rsidP="0003030B">
      <w:pPr>
        <w:rPr>
          <w:rFonts w:asciiTheme="minorHAnsi" w:hAnsiTheme="minorHAnsi"/>
        </w:rPr>
      </w:pPr>
    </w:p>
    <w:p w14:paraId="02778EC3" w14:textId="77777777" w:rsidR="0003030B" w:rsidRPr="00BD5549" w:rsidRDefault="0003030B" w:rsidP="0003030B">
      <w:pPr>
        <w:rPr>
          <w:rFonts w:asciiTheme="minorHAnsi" w:hAnsiTheme="minorHAnsi"/>
        </w:rPr>
      </w:pPr>
    </w:p>
    <w:sectPr w:rsidR="0003030B" w:rsidRPr="00BD5549" w:rsidSect="007A2F9E">
      <w:headerReference w:type="even" r:id="rId18"/>
      <w:headerReference w:type="default" r:id="rId19"/>
      <w:headerReference w:type="first" r:id="rId20"/>
      <w:pgSz w:w="11907" w:h="16840" w:code="9"/>
      <w:pgMar w:top="1418" w:right="1134" w:bottom="851" w:left="3119" w:header="709" w:footer="709" w:gutter="284"/>
      <w:pgNumType w:fmt="upperLetter" w:start="1"/>
      <w:cols w:space="720"/>
      <w:docGrid w:linePitch="7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FF96C" w14:textId="77777777" w:rsidR="00EB13F1" w:rsidRDefault="00EB13F1">
      <w:r>
        <w:separator/>
      </w:r>
    </w:p>
    <w:p w14:paraId="32209AD9" w14:textId="77777777" w:rsidR="00EB13F1" w:rsidRDefault="00EB13F1"/>
  </w:endnote>
  <w:endnote w:type="continuationSeparator" w:id="0">
    <w:p w14:paraId="073766CF" w14:textId="77777777" w:rsidR="00EB13F1" w:rsidRDefault="00EB13F1">
      <w:r>
        <w:continuationSeparator/>
      </w:r>
    </w:p>
    <w:p w14:paraId="736FD7D5" w14:textId="77777777" w:rsidR="00EB13F1" w:rsidRDefault="00EB13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etaOT-Norm">
    <w:altName w:val="Calibri"/>
    <w:panose1 w:val="020B0504030101020102"/>
    <w:charset w:val="00"/>
    <w:family w:val="swiss"/>
    <w:notTrueType/>
    <w:pitch w:val="variable"/>
    <w:sig w:usb0="800000EF" w:usb1="4000207B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OT-Bold">
    <w:altName w:val="Calibri"/>
    <w:panose1 w:val="00000000000000000000"/>
    <w:charset w:val="00"/>
    <w:family w:val="swiss"/>
    <w:notTrueType/>
    <w:pitch w:val="variable"/>
    <w:sig w:usb0="800000EF" w:usb1="4000207B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XSpec="right" w:tblpY="1"/>
      <w:tblOverlap w:val="never"/>
      <w:tblW w:w="9917" w:type="dxa"/>
      <w:jc w:val="right"/>
      <w:tblLook w:val="04A0" w:firstRow="1" w:lastRow="0" w:firstColumn="1" w:lastColumn="0" w:noHBand="0" w:noVBand="1"/>
    </w:tblPr>
    <w:tblGrid>
      <w:gridCol w:w="5226"/>
      <w:gridCol w:w="4691"/>
    </w:tblGrid>
    <w:tr w:rsidR="00EB13F1" w:rsidRPr="00BF3886" w14:paraId="42645355" w14:textId="77777777" w:rsidTr="00EB13F1">
      <w:trPr>
        <w:jc w:val="right"/>
      </w:trPr>
      <w:tc>
        <w:tcPr>
          <w:tcW w:w="5226" w:type="dxa"/>
          <w:shd w:val="clear" w:color="auto" w:fill="auto"/>
        </w:tcPr>
        <w:p w14:paraId="2C008A6B" w14:textId="77777777" w:rsidR="00EB13F1" w:rsidRPr="00BF3886" w:rsidRDefault="00EB13F1" w:rsidP="00C33535">
          <w:pPr>
            <w:pStyle w:val="Fuzeile"/>
            <w:tabs>
              <w:tab w:val="clear" w:pos="8222"/>
              <w:tab w:val="right" w:pos="7371"/>
            </w:tabs>
            <w:ind w:right="-568"/>
            <w:rPr>
              <w:rFonts w:ascii="MetaOT-Norm" w:hAnsi="MetaOT-Norm"/>
              <w:sz w:val="16"/>
              <w:szCs w:val="16"/>
            </w:rPr>
          </w:pPr>
        </w:p>
      </w:tc>
      <w:tc>
        <w:tcPr>
          <w:tcW w:w="4691" w:type="dxa"/>
          <w:shd w:val="clear" w:color="auto" w:fill="auto"/>
        </w:tcPr>
        <w:p w14:paraId="2BCAFB6C" w14:textId="0A7BA971" w:rsidR="00EB13F1" w:rsidRPr="002E65D9" w:rsidRDefault="00EB13F1" w:rsidP="00C33535">
          <w:pPr>
            <w:pStyle w:val="Fuzeile"/>
            <w:tabs>
              <w:tab w:val="clear" w:pos="8222"/>
              <w:tab w:val="right" w:pos="7371"/>
            </w:tabs>
            <w:jc w:val="right"/>
            <w:rPr>
              <w:rFonts w:ascii="MetaOT-Norm" w:hAnsi="MetaOT-Norm"/>
              <w:color w:val="808080"/>
              <w:sz w:val="12"/>
              <w:szCs w:val="12"/>
            </w:rPr>
          </w:pPr>
          <w:r w:rsidRPr="002E65D9">
            <w:rPr>
              <w:rFonts w:ascii="MetaOT-Norm" w:hAnsi="MetaOT-Norm"/>
              <w:color w:val="808080"/>
              <w:sz w:val="12"/>
              <w:szCs w:val="12"/>
            </w:rPr>
            <w:fldChar w:fldCharType="begin"/>
          </w:r>
          <w:r w:rsidRPr="002E65D9">
            <w:rPr>
              <w:rFonts w:ascii="MetaOT-Norm" w:hAnsi="MetaOT-Norm"/>
              <w:color w:val="808080"/>
              <w:sz w:val="12"/>
              <w:szCs w:val="12"/>
            </w:rPr>
            <w:instrText xml:space="preserve"> FILENAME  </w:instrText>
          </w:r>
          <w:r w:rsidRPr="002E65D9">
            <w:rPr>
              <w:rFonts w:ascii="MetaOT-Norm" w:hAnsi="MetaOT-Norm"/>
              <w:color w:val="808080"/>
              <w:sz w:val="12"/>
              <w:szCs w:val="12"/>
            </w:rPr>
            <w:fldChar w:fldCharType="separate"/>
          </w:r>
          <w:r w:rsidR="009A2E3B">
            <w:rPr>
              <w:rFonts w:ascii="MetaOT-Norm" w:hAnsi="MetaOT-Norm"/>
              <w:noProof/>
              <w:color w:val="808080"/>
              <w:sz w:val="12"/>
              <w:szCs w:val="12"/>
            </w:rPr>
            <w:t>f-02_Angaben_zum_Angebot-rf-b.docx</w:t>
          </w:r>
          <w:r w:rsidRPr="002E65D9">
            <w:rPr>
              <w:rFonts w:ascii="MetaOT-Norm" w:hAnsi="MetaOT-Norm"/>
              <w:color w:val="808080"/>
              <w:sz w:val="12"/>
              <w:szCs w:val="12"/>
            </w:rPr>
            <w:fldChar w:fldCharType="end"/>
          </w:r>
          <w:r w:rsidRPr="002E65D9">
            <w:rPr>
              <w:rFonts w:ascii="MetaOT-Norm" w:hAnsi="MetaOT-Norm"/>
              <w:color w:val="808080"/>
              <w:sz w:val="12"/>
              <w:szCs w:val="12"/>
            </w:rPr>
            <w:t xml:space="preserve"> </w:t>
          </w:r>
        </w:p>
        <w:p w14:paraId="251C1BD4" w14:textId="5715EB1E" w:rsidR="00EB13F1" w:rsidRPr="00BF3886" w:rsidRDefault="00EB13F1" w:rsidP="00C33535">
          <w:pPr>
            <w:pStyle w:val="Fuzeile"/>
            <w:tabs>
              <w:tab w:val="clear" w:pos="8222"/>
              <w:tab w:val="right" w:pos="7371"/>
            </w:tabs>
            <w:jc w:val="right"/>
            <w:rPr>
              <w:rFonts w:ascii="MetaOT-Norm" w:hAnsi="MetaOT-Norm"/>
              <w:sz w:val="16"/>
              <w:szCs w:val="16"/>
            </w:rPr>
          </w:pPr>
          <w:r w:rsidRPr="002E65D9">
            <w:rPr>
              <w:rFonts w:ascii="MetaOT-Norm" w:hAnsi="MetaOT-Norm"/>
              <w:color w:val="808080"/>
              <w:sz w:val="12"/>
              <w:szCs w:val="12"/>
            </w:rPr>
            <w:t xml:space="preserve">Version </w:t>
          </w:r>
          <w:r w:rsidRPr="002E65D9">
            <w:rPr>
              <w:rFonts w:ascii="MetaOT-Norm" w:hAnsi="MetaOT-Norm"/>
              <w:color w:val="808080"/>
              <w:sz w:val="12"/>
              <w:szCs w:val="12"/>
            </w:rPr>
            <w:fldChar w:fldCharType="begin"/>
          </w:r>
          <w:r w:rsidRPr="002E65D9">
            <w:rPr>
              <w:rFonts w:ascii="MetaOT-Norm" w:hAnsi="MetaOT-Norm"/>
              <w:color w:val="808080"/>
              <w:sz w:val="12"/>
              <w:szCs w:val="12"/>
            </w:rPr>
            <w:instrText xml:space="preserve"> DOCPROPERTY  Version  \* MERGEFORMAT </w:instrText>
          </w:r>
          <w:r w:rsidRPr="002E65D9">
            <w:rPr>
              <w:rFonts w:ascii="MetaOT-Norm" w:hAnsi="MetaOT-Norm"/>
              <w:color w:val="808080"/>
              <w:sz w:val="12"/>
              <w:szCs w:val="12"/>
            </w:rPr>
            <w:fldChar w:fldCharType="separate"/>
          </w:r>
          <w:r w:rsidR="009A2E3B">
            <w:rPr>
              <w:rFonts w:ascii="MetaOT-Norm" w:hAnsi="MetaOT-Norm"/>
              <w:color w:val="808080"/>
              <w:sz w:val="12"/>
              <w:szCs w:val="12"/>
            </w:rPr>
            <w:t>1.00</w:t>
          </w:r>
          <w:r w:rsidRPr="002E65D9">
            <w:rPr>
              <w:rFonts w:ascii="MetaOT-Norm" w:hAnsi="MetaOT-Norm"/>
              <w:color w:val="808080"/>
              <w:sz w:val="12"/>
              <w:szCs w:val="12"/>
            </w:rPr>
            <w:fldChar w:fldCharType="end"/>
          </w:r>
          <w:r w:rsidRPr="002E65D9">
            <w:rPr>
              <w:rFonts w:ascii="MetaOT-Norm" w:hAnsi="MetaOT-Norm"/>
              <w:color w:val="808080"/>
              <w:sz w:val="12"/>
              <w:szCs w:val="12"/>
            </w:rPr>
            <w:t xml:space="preserve"> | </w:t>
          </w:r>
          <w:r w:rsidRPr="002E65D9">
            <w:rPr>
              <w:rFonts w:ascii="MetaOT-Norm" w:hAnsi="MetaOT-Norm"/>
              <w:color w:val="808080"/>
              <w:sz w:val="12"/>
              <w:szCs w:val="12"/>
            </w:rPr>
            <w:fldChar w:fldCharType="begin"/>
          </w:r>
          <w:r w:rsidRPr="002E65D9">
            <w:rPr>
              <w:rFonts w:ascii="MetaOT-Norm" w:hAnsi="MetaOT-Norm"/>
              <w:color w:val="808080"/>
              <w:sz w:val="12"/>
              <w:szCs w:val="12"/>
            </w:rPr>
            <w:instrText xml:space="preserve"> DOCPROPERTY  "Datum (Version)"  \* MERGEFORMAT </w:instrText>
          </w:r>
          <w:r w:rsidRPr="002E65D9">
            <w:rPr>
              <w:rFonts w:ascii="MetaOT-Norm" w:hAnsi="MetaOT-Norm"/>
              <w:color w:val="808080"/>
              <w:sz w:val="12"/>
              <w:szCs w:val="12"/>
            </w:rPr>
            <w:fldChar w:fldCharType="separate"/>
          </w:r>
          <w:r w:rsidR="009A2E3B">
            <w:rPr>
              <w:rFonts w:ascii="MetaOT-Norm" w:hAnsi="MetaOT-Norm"/>
              <w:color w:val="808080"/>
              <w:sz w:val="12"/>
              <w:szCs w:val="12"/>
            </w:rPr>
            <w:t>27.10.2021</w:t>
          </w:r>
          <w:r w:rsidRPr="002E65D9">
            <w:rPr>
              <w:rFonts w:ascii="MetaOT-Norm" w:hAnsi="MetaOT-Norm"/>
              <w:color w:val="808080"/>
              <w:sz w:val="12"/>
              <w:szCs w:val="12"/>
            </w:rPr>
            <w:fldChar w:fldCharType="end"/>
          </w:r>
        </w:p>
      </w:tc>
    </w:tr>
  </w:tbl>
  <w:p w14:paraId="23D05FBB" w14:textId="77777777" w:rsidR="00EB13F1" w:rsidRDefault="00EB13F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EF1AE" w14:textId="24C3CD29" w:rsidR="00EB13F1" w:rsidRPr="00545D3B" w:rsidRDefault="00EB13F1" w:rsidP="00A56363">
    <w:pPr>
      <w:pStyle w:val="Fuzeile"/>
      <w:tabs>
        <w:tab w:val="clear" w:pos="8222"/>
        <w:tab w:val="right" w:pos="8505"/>
      </w:tabs>
      <w:ind w:right="-28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5D507" w14:textId="6C6E1061" w:rsidR="00EB13F1" w:rsidRDefault="00EB13F1" w:rsidP="00D7410E">
    <w:pPr>
      <w:pStyle w:val="Fuzeile"/>
    </w:pPr>
    <w:proofErr w:type="spellStart"/>
    <w:r>
      <w:t>BHA</w:t>
    </w:r>
    <w:r>
      <w:rPr>
        <w:i/>
        <w:iCs/>
      </w:rPr>
      <w:t>team</w:t>
    </w:r>
    <w:proofErr w:type="spellEnd"/>
    <w:r>
      <w:t xml:space="preserve"> Ingenieure AG | Frauenfeld</w:t>
    </w:r>
    <w:r>
      <w:tab/>
      <w:t xml:space="preserve">Druck: </w:t>
    </w:r>
    <w:r>
      <w:fldChar w:fldCharType="begin"/>
    </w:r>
    <w:r>
      <w:instrText xml:space="preserve"> DATE \@ "dd.MM.yyyy" </w:instrText>
    </w:r>
    <w:r>
      <w:fldChar w:fldCharType="separate"/>
    </w:r>
    <w:r w:rsidR="009A2E3B">
      <w:rPr>
        <w:noProof/>
      </w:rPr>
      <w:t>28.10.2021</w:t>
    </w:r>
    <w:r>
      <w:fldChar w:fldCharType="end"/>
    </w:r>
  </w:p>
  <w:p w14:paraId="7B0A5B4F" w14:textId="7764211C" w:rsidR="00EB13F1" w:rsidRPr="00BA0D97" w:rsidRDefault="00EB13F1" w:rsidP="000852CF">
    <w:pPr>
      <w:pStyle w:val="Pfad"/>
      <w:rPr>
        <w:sz w:val="18"/>
        <w:szCs w:val="18"/>
      </w:rPr>
    </w:pPr>
    <w:r>
      <w:rPr>
        <w:noProof/>
      </w:rPr>
      <w:fldChar w:fldCharType="begin"/>
    </w:r>
    <w:r>
      <w:rPr>
        <w:noProof/>
      </w:rPr>
      <w:instrText xml:space="preserve"> FILENAME \p </w:instrText>
    </w:r>
    <w:r>
      <w:rPr>
        <w:noProof/>
      </w:rPr>
      <w:fldChar w:fldCharType="separate"/>
    </w:r>
    <w:r w:rsidR="009A2E3B">
      <w:rPr>
        <w:noProof/>
      </w:rPr>
      <w:t>D:\10 Projekte\2105 Steinach, Gemeinde\02 Nutzung - Gesamtsystem\02_Ausschreibungen\02 Formulare\f-02_Angaben_zum_Angebot-rf-b.docx</w:t>
    </w:r>
    <w:r>
      <w:rPr>
        <w:noProof/>
      </w:rPr>
      <w:fldChar w:fldCharType="end"/>
    </w:r>
    <w:r>
      <w:tab/>
    </w:r>
    <w:r>
      <w:rPr>
        <w:sz w:val="18"/>
        <w:szCs w:val="18"/>
      </w:rPr>
      <w:t>Version</w:t>
    </w:r>
    <w:r w:rsidRPr="00BA0D97">
      <w:rPr>
        <w:sz w:val="18"/>
        <w:szCs w:val="18"/>
      </w:rPr>
      <w:t xml:space="preserve">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DOCPROPERTY  Version  \* MERGEFORMAT </w:instrText>
    </w:r>
    <w:r>
      <w:rPr>
        <w:sz w:val="18"/>
        <w:szCs w:val="18"/>
      </w:rPr>
      <w:fldChar w:fldCharType="separate"/>
    </w:r>
    <w:r w:rsidR="009A2E3B">
      <w:rPr>
        <w:sz w:val="18"/>
        <w:szCs w:val="18"/>
      </w:rPr>
      <w:t>1.00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116C4" w14:textId="77777777" w:rsidR="00EB13F1" w:rsidRDefault="00EB13F1">
      <w:r>
        <w:separator/>
      </w:r>
    </w:p>
  </w:footnote>
  <w:footnote w:type="continuationSeparator" w:id="0">
    <w:p w14:paraId="09FB6625" w14:textId="77777777" w:rsidR="00EB13F1" w:rsidRDefault="00EB13F1">
      <w:r>
        <w:continuationSeparator/>
      </w:r>
    </w:p>
  </w:footnote>
  <w:footnote w:type="continuationNotice" w:id="1">
    <w:p w14:paraId="2F3A361E" w14:textId="77777777" w:rsidR="00EB13F1" w:rsidRPr="004D4D4B" w:rsidRDefault="00EB13F1" w:rsidP="004D4D4B">
      <w:pPr>
        <w:pStyle w:val="Fuzeile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3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93"/>
      <w:gridCol w:w="1217"/>
      <w:gridCol w:w="2520"/>
    </w:tblGrid>
    <w:tr w:rsidR="00EB13F1" w14:paraId="31DECDE8" w14:textId="77777777" w:rsidTr="00EB13F1">
      <w:trPr>
        <w:cantSplit/>
        <w:trHeight w:hRule="exact" w:val="1304"/>
      </w:trPr>
      <w:tc>
        <w:tcPr>
          <w:tcW w:w="5783" w:type="dxa"/>
        </w:tcPr>
        <w:p w14:paraId="247A74F7" w14:textId="1F0B2675" w:rsidR="00EB13F1" w:rsidRDefault="006D2D8A" w:rsidP="005B66DD">
          <w:pPr>
            <w:pStyle w:val="CIKopfzeile1"/>
            <w:rPr>
              <w:lang w:val="it-IT"/>
            </w:rPr>
          </w:pPr>
          <w:r>
            <w:t xml:space="preserve">Gemeinde </w:t>
          </w:r>
          <w:proofErr w:type="spellStart"/>
          <w:r>
            <w:t>Steinach</w:t>
          </w:r>
          <w:proofErr w:type="spellEnd"/>
        </w:p>
        <w:p w14:paraId="08E5E7CC" w14:textId="77777777" w:rsidR="00EB13F1" w:rsidRDefault="00EB13F1" w:rsidP="005B66DD">
          <w:pPr>
            <w:pStyle w:val="CIKopfzeile2"/>
            <w:rPr>
              <w:lang w:val="it-IT"/>
            </w:rPr>
          </w:pPr>
        </w:p>
        <w:p w14:paraId="76FA3C32" w14:textId="77777777" w:rsidR="00EB13F1" w:rsidRDefault="00EB13F1" w:rsidP="005B66DD">
          <w:pPr>
            <w:pStyle w:val="CIKopfzeile2"/>
            <w:rPr>
              <w:lang w:val="it-IT"/>
            </w:rPr>
          </w:pPr>
        </w:p>
      </w:tc>
      <w:tc>
        <w:tcPr>
          <w:tcW w:w="1236" w:type="dxa"/>
        </w:tcPr>
        <w:p w14:paraId="78E4481E" w14:textId="77777777" w:rsidR="00EB13F1" w:rsidRDefault="00EB13F1" w:rsidP="005B66DD">
          <w:pPr>
            <w:pStyle w:val="CIKopfzeile2"/>
            <w:rPr>
              <w:lang w:val="it-IT"/>
            </w:rPr>
          </w:pPr>
        </w:p>
      </w:tc>
      <w:tc>
        <w:tcPr>
          <w:tcW w:w="2520" w:type="dxa"/>
          <w:tcFitText/>
          <w:vAlign w:val="bottom"/>
        </w:tcPr>
        <w:p w14:paraId="68AF8DC6" w14:textId="6A92BB20" w:rsidR="00EB13F1" w:rsidRDefault="0077672B" w:rsidP="0077672B">
          <w:pPr>
            <w:spacing w:before="120" w:after="40"/>
            <w:ind w:left="57" w:right="-68"/>
            <w:jc w:val="center"/>
            <w:rPr>
              <w:sz w:val="28"/>
            </w:rPr>
          </w:pPr>
          <w:r w:rsidRPr="0077672B">
            <w:rPr>
              <w:noProof/>
              <w:lang w:eastAsia="de-CH"/>
            </w:rPr>
            <w:drawing>
              <wp:inline distT="0" distB="0" distL="0" distR="0" wp14:anchorId="1A21BC41" wp14:editId="51A778DC">
                <wp:extent cx="654342" cy="742950"/>
                <wp:effectExtent l="0" t="0" r="0" b="0"/>
                <wp:docPr id="3" name="Grafik 3" descr="Gemeinde Steinach - Steinacher Wapp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Gemeinde Steinach - Steinacher Wapp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0342" cy="772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D422F63" w14:textId="326090F4" w:rsidR="00EB13F1" w:rsidRPr="00545D3B" w:rsidRDefault="00EB13F1" w:rsidP="005B30F5">
    <w:pPr>
      <w:pStyle w:val="Kopfzeile"/>
      <w:tabs>
        <w:tab w:val="clear" w:pos="8222"/>
      </w:tabs>
      <w:ind w:right="-427"/>
      <w:jc w:val="righ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BA263" w14:textId="600CD104" w:rsidR="00EB13F1" w:rsidRDefault="00EB13F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1C9A" w14:textId="35232C98" w:rsidR="00EB13F1" w:rsidRDefault="00EB13F1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XSpec="right" w:tblpY="1"/>
      <w:tblOverlap w:val="never"/>
      <w:tblW w:w="9992" w:type="dxa"/>
      <w:jc w:val="right"/>
      <w:tblLook w:val="04A0" w:firstRow="1" w:lastRow="0" w:firstColumn="1" w:lastColumn="0" w:noHBand="0" w:noVBand="1"/>
    </w:tblPr>
    <w:tblGrid>
      <w:gridCol w:w="8506"/>
      <w:gridCol w:w="1486"/>
    </w:tblGrid>
    <w:tr w:rsidR="00EB13F1" w:rsidRPr="00DF148D" w14:paraId="398958A0" w14:textId="77777777" w:rsidTr="00665147">
      <w:trPr>
        <w:jc w:val="right"/>
      </w:trPr>
      <w:tc>
        <w:tcPr>
          <w:tcW w:w="8506" w:type="dxa"/>
          <w:shd w:val="clear" w:color="auto" w:fill="auto"/>
        </w:tcPr>
        <w:p w14:paraId="33C93CEB" w14:textId="77777777" w:rsidR="00F364F0" w:rsidRPr="00F364F0" w:rsidRDefault="00F364F0" w:rsidP="00F364F0">
          <w:pPr>
            <w:pStyle w:val="Fuzeile"/>
            <w:tabs>
              <w:tab w:val="right" w:pos="7371"/>
            </w:tabs>
            <w:ind w:right="-568"/>
            <w:rPr>
              <w:rFonts w:asciiTheme="minorHAnsi" w:hAnsiTheme="minorHAnsi"/>
              <w:sz w:val="16"/>
              <w:szCs w:val="16"/>
            </w:rPr>
          </w:pPr>
          <w:r w:rsidRPr="00F364F0">
            <w:rPr>
              <w:rFonts w:asciiTheme="minorHAnsi" w:hAnsiTheme="minorHAnsi"/>
              <w:sz w:val="16"/>
              <w:szCs w:val="16"/>
            </w:rPr>
            <w:t xml:space="preserve">Gemeinde </w:t>
          </w:r>
          <w:proofErr w:type="spellStart"/>
          <w:r w:rsidRPr="00F364F0">
            <w:rPr>
              <w:rFonts w:asciiTheme="minorHAnsi" w:hAnsiTheme="minorHAnsi"/>
              <w:sz w:val="16"/>
              <w:szCs w:val="16"/>
            </w:rPr>
            <w:t>Steinach</w:t>
          </w:r>
          <w:proofErr w:type="spellEnd"/>
        </w:p>
        <w:p w14:paraId="5C07AC8B" w14:textId="4A32E587" w:rsidR="00EB13F1" w:rsidRPr="00840012" w:rsidRDefault="00F364F0" w:rsidP="00F364F0">
          <w:pPr>
            <w:pStyle w:val="Fuzeile"/>
            <w:tabs>
              <w:tab w:val="clear" w:pos="8222"/>
              <w:tab w:val="right" w:pos="7371"/>
            </w:tabs>
            <w:ind w:right="-568"/>
            <w:rPr>
              <w:rFonts w:asciiTheme="minorHAnsi" w:hAnsiTheme="minorHAnsi"/>
              <w:sz w:val="16"/>
              <w:szCs w:val="16"/>
            </w:rPr>
          </w:pPr>
          <w:r w:rsidRPr="00F364F0">
            <w:rPr>
              <w:rFonts w:asciiTheme="minorHAnsi" w:hAnsiTheme="minorHAnsi"/>
              <w:sz w:val="16"/>
              <w:szCs w:val="16"/>
            </w:rPr>
            <w:t xml:space="preserve">Ausschreibung Planungsleistungen | Bachsanierung </w:t>
          </w:r>
          <w:proofErr w:type="spellStart"/>
          <w:r w:rsidRPr="00F364F0">
            <w:rPr>
              <w:rFonts w:asciiTheme="minorHAnsi" w:hAnsiTheme="minorHAnsi"/>
              <w:sz w:val="16"/>
              <w:szCs w:val="16"/>
            </w:rPr>
            <w:t>Steinach</w:t>
          </w:r>
          <w:proofErr w:type="spellEnd"/>
          <w:r w:rsidRPr="00F364F0">
            <w:rPr>
              <w:rFonts w:asciiTheme="minorHAnsi" w:hAnsiTheme="minorHAnsi"/>
              <w:sz w:val="16"/>
              <w:szCs w:val="16"/>
            </w:rPr>
            <w:t xml:space="preserve"> | Formular Nr. 02</w:t>
          </w:r>
        </w:p>
      </w:tc>
      <w:tc>
        <w:tcPr>
          <w:tcW w:w="1486" w:type="dxa"/>
          <w:shd w:val="clear" w:color="auto" w:fill="auto"/>
        </w:tcPr>
        <w:p w14:paraId="2D733D5E" w14:textId="77777777" w:rsidR="00EB13F1" w:rsidRPr="00DF148D" w:rsidRDefault="00EB13F1" w:rsidP="009F0EFF">
          <w:pPr>
            <w:pStyle w:val="Fuzeile"/>
            <w:tabs>
              <w:tab w:val="clear" w:pos="8222"/>
              <w:tab w:val="right" w:pos="7371"/>
            </w:tabs>
            <w:jc w:val="right"/>
            <w:rPr>
              <w:rFonts w:asciiTheme="minorHAnsi" w:hAnsiTheme="minorHAnsi"/>
              <w:sz w:val="16"/>
              <w:szCs w:val="16"/>
            </w:rPr>
          </w:pPr>
        </w:p>
        <w:p w14:paraId="39061611" w14:textId="77777777" w:rsidR="00EB13F1" w:rsidRPr="00DF148D" w:rsidRDefault="00EB13F1" w:rsidP="009F0EFF">
          <w:pPr>
            <w:pStyle w:val="Fuzeile"/>
            <w:tabs>
              <w:tab w:val="clear" w:pos="8222"/>
              <w:tab w:val="right" w:pos="7371"/>
            </w:tabs>
            <w:jc w:val="right"/>
            <w:rPr>
              <w:rFonts w:asciiTheme="minorHAnsi" w:hAnsiTheme="minorHAnsi"/>
              <w:sz w:val="16"/>
              <w:szCs w:val="16"/>
            </w:rPr>
          </w:pPr>
          <w:r w:rsidRPr="00DF148D">
            <w:rPr>
              <w:rFonts w:asciiTheme="minorHAnsi" w:hAnsiTheme="minorHAnsi"/>
              <w:sz w:val="16"/>
              <w:szCs w:val="16"/>
            </w:rPr>
            <w:t xml:space="preserve">Seite </w:t>
          </w:r>
          <w:r w:rsidRPr="00DF148D">
            <w:rPr>
              <w:rStyle w:val="Seitenzahl"/>
              <w:rFonts w:asciiTheme="minorHAnsi" w:hAnsiTheme="minorHAnsi"/>
              <w:sz w:val="16"/>
              <w:szCs w:val="16"/>
            </w:rPr>
            <w:fldChar w:fldCharType="begin"/>
          </w:r>
          <w:r w:rsidRPr="00DF148D">
            <w:rPr>
              <w:rStyle w:val="Seitenzahl"/>
              <w:rFonts w:asciiTheme="minorHAnsi" w:hAnsiTheme="minorHAnsi"/>
              <w:sz w:val="16"/>
              <w:szCs w:val="16"/>
            </w:rPr>
            <w:instrText xml:space="preserve"> PAGE </w:instrText>
          </w:r>
          <w:r w:rsidRPr="00DF148D">
            <w:rPr>
              <w:rStyle w:val="Seitenzahl"/>
              <w:rFonts w:asciiTheme="minorHAnsi" w:hAnsiTheme="minorHAnsi"/>
              <w:sz w:val="16"/>
              <w:szCs w:val="16"/>
            </w:rPr>
            <w:fldChar w:fldCharType="separate"/>
          </w:r>
          <w:r w:rsidR="009A2E3B">
            <w:rPr>
              <w:rStyle w:val="Seitenzahl"/>
              <w:rFonts w:asciiTheme="minorHAnsi" w:hAnsiTheme="minorHAnsi"/>
              <w:noProof/>
              <w:sz w:val="16"/>
              <w:szCs w:val="16"/>
            </w:rPr>
            <w:t>i</w:t>
          </w:r>
          <w:r w:rsidRPr="00DF148D">
            <w:rPr>
              <w:rStyle w:val="Seitenzahl"/>
              <w:rFonts w:asciiTheme="minorHAnsi" w:hAnsiTheme="minorHAnsi"/>
              <w:sz w:val="16"/>
              <w:szCs w:val="16"/>
            </w:rPr>
            <w:fldChar w:fldCharType="end"/>
          </w:r>
        </w:p>
      </w:tc>
    </w:tr>
  </w:tbl>
  <w:p w14:paraId="6519D2C8" w14:textId="21728B01" w:rsidR="00EB13F1" w:rsidRDefault="00EB13F1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BB0DB" w14:textId="71BE3F46" w:rsidR="00EB13F1" w:rsidRDefault="00EB13F1" w:rsidP="00502AB5">
    <w:pPr>
      <w:pStyle w:val="Kopfzeile"/>
    </w:pPr>
    <w:r>
      <w:fldChar w:fldCharType="begin"/>
    </w:r>
    <w:r>
      <w:instrText xml:space="preserve"> DOCPROPERTY  "Politische Gemeinde"  \* MERGEFORMAT </w:instrText>
    </w:r>
    <w:r>
      <w:fldChar w:fldCharType="separate"/>
    </w:r>
    <w:r w:rsidR="009A2E3B">
      <w:rPr>
        <w:b/>
        <w:bCs/>
        <w:lang w:val="de-DE"/>
      </w:rPr>
      <w:t>Fehler! Unbekannter Name für Dokument-Eigenschaft.</w:t>
    </w:r>
    <w:r>
      <w:fldChar w:fldCharType="end"/>
    </w:r>
    <w:r>
      <w:tab/>
    </w:r>
    <w:r w:rsidRPr="00AC3F45">
      <w:rPr>
        <w:color w:val="FF0000"/>
      </w:rPr>
      <w:fldChar w:fldCharType="begin"/>
    </w:r>
    <w:r w:rsidRPr="00AC3F45">
      <w:rPr>
        <w:color w:val="FF0000"/>
      </w:rPr>
      <w:instrText xml:space="preserve"> DOCPROPERTY  Status  \* MERGEFORMAT </w:instrText>
    </w:r>
    <w:r w:rsidRPr="00AC3F45">
      <w:rPr>
        <w:color w:val="FF0000"/>
      </w:rPr>
      <w:fldChar w:fldCharType="separate"/>
    </w:r>
    <w:r w:rsidR="009A2E3B">
      <w:rPr>
        <w:color w:val="FF0000"/>
      </w:rPr>
      <w:t>.</w:t>
    </w:r>
    <w:r w:rsidRPr="00AC3F45">
      <w:rPr>
        <w:color w:val="FF0000"/>
      </w:rPr>
      <w:fldChar w:fldCharType="end"/>
    </w:r>
  </w:p>
  <w:p w14:paraId="53BCB1E0" w14:textId="4207C75B" w:rsidR="00EB13F1" w:rsidRPr="00502AB5" w:rsidRDefault="00650274" w:rsidP="00502AB5">
    <w:pPr>
      <w:pStyle w:val="Kopfzeile"/>
    </w:pPr>
    <w:fldSimple w:instr=" DOCPROPERTY  Dokument-Titel  \* MERGEFORMAT ">
      <w:r w:rsidR="009A2E3B">
        <w:t>Ausschreibung Planungsleistungen</w:t>
      </w:r>
    </w:fldSimple>
    <w:r w:rsidR="00EB13F1">
      <w:t xml:space="preserve"> | </w:t>
    </w:r>
    <w:fldSimple w:instr=" DOCPROPERTY  &quot;Dok.-Titel Zeile 2&quot;  \* MERGEFORMAT ">
      <w:r w:rsidR="009A2E3B">
        <w:t>Ausschreibung im offenen Verfahren, 1. Stufe: Formular Nr. 02</w:t>
      </w:r>
    </w:fldSimple>
    <w:r w:rsidR="00EB13F1">
      <w:tab/>
      <w:t xml:space="preserve">Seite </w:t>
    </w:r>
    <w:r w:rsidR="00EB13F1">
      <w:rPr>
        <w:rStyle w:val="Seitenzahl"/>
      </w:rPr>
      <w:fldChar w:fldCharType="begin"/>
    </w:r>
    <w:r w:rsidR="00EB13F1">
      <w:rPr>
        <w:rStyle w:val="Seitenzahl"/>
      </w:rPr>
      <w:instrText xml:space="preserve"> PAGE </w:instrText>
    </w:r>
    <w:r w:rsidR="00EB13F1">
      <w:rPr>
        <w:rStyle w:val="Seitenzahl"/>
      </w:rPr>
      <w:fldChar w:fldCharType="separate"/>
    </w:r>
    <w:r w:rsidR="00EB13F1">
      <w:rPr>
        <w:rStyle w:val="Seitenzahl"/>
        <w:noProof/>
      </w:rPr>
      <w:t>ii</w:t>
    </w:r>
    <w:r w:rsidR="00EB13F1">
      <w:rPr>
        <w:rStyle w:val="Seitenzahl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4D9AE" w14:textId="5FAD4100" w:rsidR="00EB13F1" w:rsidRDefault="00EB13F1">
    <w:pPr>
      <w:pStyle w:val="Kopfzeil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XSpec="right" w:tblpY="1"/>
      <w:tblOverlap w:val="never"/>
      <w:tblW w:w="9992" w:type="dxa"/>
      <w:jc w:val="right"/>
      <w:tblLook w:val="04A0" w:firstRow="1" w:lastRow="0" w:firstColumn="1" w:lastColumn="0" w:noHBand="0" w:noVBand="1"/>
    </w:tblPr>
    <w:tblGrid>
      <w:gridCol w:w="8931"/>
      <w:gridCol w:w="1061"/>
    </w:tblGrid>
    <w:tr w:rsidR="00EB13F1" w:rsidRPr="002D13E0" w14:paraId="417C6C3A" w14:textId="77777777" w:rsidTr="00BC5937">
      <w:trPr>
        <w:jc w:val="right"/>
      </w:trPr>
      <w:tc>
        <w:tcPr>
          <w:tcW w:w="8931" w:type="dxa"/>
          <w:shd w:val="clear" w:color="auto" w:fill="auto"/>
        </w:tcPr>
        <w:p w14:paraId="08DF4BFC" w14:textId="17873C51" w:rsidR="00EB13F1" w:rsidRPr="00840012" w:rsidRDefault="00EB13F1" w:rsidP="00840012">
          <w:pPr>
            <w:pStyle w:val="Fuzeile"/>
            <w:tabs>
              <w:tab w:val="right" w:pos="7371"/>
            </w:tabs>
            <w:ind w:right="-568"/>
            <w:rPr>
              <w:rFonts w:asciiTheme="minorHAnsi" w:hAnsiTheme="minorHAnsi"/>
              <w:sz w:val="16"/>
              <w:szCs w:val="16"/>
            </w:rPr>
          </w:pPr>
          <w:r w:rsidRPr="00840012">
            <w:rPr>
              <w:rFonts w:asciiTheme="minorHAnsi" w:hAnsiTheme="minorHAnsi"/>
              <w:sz w:val="16"/>
              <w:szCs w:val="16"/>
            </w:rPr>
            <w:t xml:space="preserve">Gemeinde </w:t>
          </w:r>
          <w:proofErr w:type="spellStart"/>
          <w:r>
            <w:rPr>
              <w:rFonts w:asciiTheme="minorHAnsi" w:hAnsiTheme="minorHAnsi"/>
              <w:sz w:val="16"/>
              <w:szCs w:val="16"/>
            </w:rPr>
            <w:t>Steinach</w:t>
          </w:r>
          <w:proofErr w:type="spellEnd"/>
        </w:p>
        <w:p w14:paraId="7D16AF6A" w14:textId="5542C2E5" w:rsidR="00EB13F1" w:rsidRPr="002D13E0" w:rsidRDefault="00EB13F1" w:rsidP="00EB13F1">
          <w:pPr>
            <w:pStyle w:val="Fuzeile"/>
            <w:tabs>
              <w:tab w:val="clear" w:pos="8222"/>
              <w:tab w:val="right" w:pos="7371"/>
            </w:tabs>
            <w:ind w:right="-568"/>
            <w:rPr>
              <w:rFonts w:asciiTheme="minorHAnsi" w:hAnsiTheme="minorHAnsi"/>
              <w:sz w:val="16"/>
              <w:szCs w:val="16"/>
            </w:rPr>
          </w:pPr>
          <w:r>
            <w:rPr>
              <w:rFonts w:asciiTheme="minorHAnsi" w:hAnsiTheme="minorHAnsi"/>
              <w:sz w:val="16"/>
              <w:szCs w:val="16"/>
            </w:rPr>
            <w:t>Ausschreibung Planungs</w:t>
          </w:r>
          <w:r w:rsidRPr="00840012">
            <w:rPr>
              <w:rFonts w:asciiTheme="minorHAnsi" w:hAnsiTheme="minorHAnsi"/>
              <w:sz w:val="16"/>
              <w:szCs w:val="16"/>
            </w:rPr>
            <w:t xml:space="preserve">leistungen | </w:t>
          </w:r>
          <w:r>
            <w:rPr>
              <w:rFonts w:asciiTheme="minorHAnsi" w:hAnsiTheme="minorHAnsi"/>
              <w:sz w:val="16"/>
              <w:szCs w:val="16"/>
            </w:rPr>
            <w:t xml:space="preserve">Bachsanierung </w:t>
          </w:r>
          <w:proofErr w:type="spellStart"/>
          <w:r>
            <w:rPr>
              <w:rFonts w:asciiTheme="minorHAnsi" w:hAnsiTheme="minorHAnsi"/>
              <w:sz w:val="16"/>
              <w:szCs w:val="16"/>
            </w:rPr>
            <w:t>Steinach</w:t>
          </w:r>
          <w:proofErr w:type="spellEnd"/>
          <w:r w:rsidRPr="00840012">
            <w:rPr>
              <w:rFonts w:asciiTheme="minorHAnsi" w:hAnsiTheme="minorHAnsi"/>
              <w:sz w:val="16"/>
              <w:szCs w:val="16"/>
            </w:rPr>
            <w:t xml:space="preserve"> | Formular </w:t>
          </w:r>
          <w:r w:rsidRPr="0077672B">
            <w:rPr>
              <w:rFonts w:asciiTheme="minorHAnsi" w:hAnsiTheme="minorHAnsi"/>
              <w:sz w:val="16"/>
              <w:szCs w:val="16"/>
            </w:rPr>
            <w:t>Nr. 02</w:t>
          </w:r>
        </w:p>
      </w:tc>
      <w:tc>
        <w:tcPr>
          <w:tcW w:w="1061" w:type="dxa"/>
          <w:shd w:val="clear" w:color="auto" w:fill="auto"/>
        </w:tcPr>
        <w:p w14:paraId="6A54642D" w14:textId="77777777" w:rsidR="00EB13F1" w:rsidRDefault="00EB13F1" w:rsidP="00BF3886">
          <w:pPr>
            <w:pStyle w:val="Fuzeile"/>
            <w:tabs>
              <w:tab w:val="clear" w:pos="8222"/>
              <w:tab w:val="right" w:pos="7371"/>
            </w:tabs>
            <w:jc w:val="right"/>
            <w:rPr>
              <w:rFonts w:asciiTheme="minorHAnsi" w:hAnsiTheme="minorHAnsi"/>
              <w:sz w:val="16"/>
              <w:szCs w:val="16"/>
            </w:rPr>
          </w:pPr>
        </w:p>
        <w:p w14:paraId="4293F720" w14:textId="77777777" w:rsidR="00EB13F1" w:rsidRPr="002D13E0" w:rsidRDefault="00EB13F1" w:rsidP="00BF3886">
          <w:pPr>
            <w:pStyle w:val="Fuzeile"/>
            <w:tabs>
              <w:tab w:val="clear" w:pos="8222"/>
              <w:tab w:val="right" w:pos="7371"/>
            </w:tabs>
            <w:jc w:val="right"/>
            <w:rPr>
              <w:rFonts w:asciiTheme="minorHAnsi" w:hAnsiTheme="minorHAnsi"/>
              <w:sz w:val="16"/>
              <w:szCs w:val="16"/>
            </w:rPr>
          </w:pPr>
          <w:r w:rsidRPr="002D13E0">
            <w:rPr>
              <w:rFonts w:asciiTheme="minorHAnsi" w:hAnsiTheme="minorHAnsi"/>
              <w:sz w:val="16"/>
              <w:szCs w:val="16"/>
            </w:rPr>
            <w:t xml:space="preserve">Seite </w:t>
          </w:r>
          <w:r w:rsidRPr="002D13E0">
            <w:rPr>
              <w:rStyle w:val="Seitenzahl"/>
              <w:rFonts w:asciiTheme="minorHAnsi" w:hAnsiTheme="minorHAnsi"/>
              <w:sz w:val="16"/>
              <w:szCs w:val="16"/>
            </w:rPr>
            <w:fldChar w:fldCharType="begin"/>
          </w:r>
          <w:r w:rsidRPr="002D13E0">
            <w:rPr>
              <w:rStyle w:val="Seitenzahl"/>
              <w:rFonts w:asciiTheme="minorHAnsi" w:hAnsiTheme="minorHAnsi"/>
              <w:sz w:val="16"/>
              <w:szCs w:val="16"/>
            </w:rPr>
            <w:instrText xml:space="preserve"> PAGE </w:instrText>
          </w:r>
          <w:r w:rsidRPr="002D13E0">
            <w:rPr>
              <w:rStyle w:val="Seitenzahl"/>
              <w:rFonts w:asciiTheme="minorHAnsi" w:hAnsiTheme="minorHAnsi"/>
              <w:sz w:val="16"/>
              <w:szCs w:val="16"/>
            </w:rPr>
            <w:fldChar w:fldCharType="separate"/>
          </w:r>
          <w:r w:rsidR="009A2E3B">
            <w:rPr>
              <w:rStyle w:val="Seitenzahl"/>
              <w:rFonts w:asciiTheme="minorHAnsi" w:hAnsiTheme="minorHAnsi"/>
              <w:noProof/>
              <w:sz w:val="16"/>
              <w:szCs w:val="16"/>
            </w:rPr>
            <w:t>9</w:t>
          </w:r>
          <w:r w:rsidRPr="002D13E0">
            <w:rPr>
              <w:rStyle w:val="Seitenzahl"/>
              <w:rFonts w:asciiTheme="minorHAnsi" w:hAnsiTheme="minorHAnsi"/>
              <w:sz w:val="16"/>
              <w:szCs w:val="16"/>
            </w:rPr>
            <w:fldChar w:fldCharType="end"/>
          </w:r>
        </w:p>
      </w:tc>
    </w:tr>
  </w:tbl>
  <w:p w14:paraId="5D50D299" w14:textId="14A38408" w:rsidR="00EB13F1" w:rsidRDefault="00EB13F1" w:rsidP="00441C01">
    <w:pPr>
      <w:pStyle w:val="Kopfzeile"/>
      <w:tabs>
        <w:tab w:val="clear" w:pos="8222"/>
        <w:tab w:val="right" w:pos="7371"/>
      </w:tabs>
      <w:ind w:left="-1134" w:hanging="993"/>
      <w:rPr>
        <w:rFonts w:ascii="MetaOT-Norm" w:hAnsi="MetaOT-Norm"/>
        <w:sz w:val="16"/>
        <w:szCs w:val="16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A45C2" w14:textId="424B594A" w:rsidR="00EB13F1" w:rsidRDefault="00EB13F1">
    <w:pPr>
      <w:pStyle w:val="Kopfzeile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1BAF4" w14:textId="66BB6370" w:rsidR="00EB13F1" w:rsidRDefault="00EB13F1">
    <w:pPr>
      <w:pStyle w:val="Kopfzeil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XSpec="right" w:tblpY="1"/>
      <w:tblOverlap w:val="never"/>
      <w:tblW w:w="9862" w:type="dxa"/>
      <w:jc w:val="right"/>
      <w:tblLook w:val="04A0" w:firstRow="1" w:lastRow="0" w:firstColumn="1" w:lastColumn="0" w:noHBand="0" w:noVBand="1"/>
    </w:tblPr>
    <w:tblGrid>
      <w:gridCol w:w="8829"/>
      <w:gridCol w:w="1033"/>
    </w:tblGrid>
    <w:tr w:rsidR="00EB13F1" w:rsidRPr="00BF3886" w14:paraId="60214E64" w14:textId="77777777" w:rsidTr="001E53FB">
      <w:trPr>
        <w:jc w:val="right"/>
      </w:trPr>
      <w:tc>
        <w:tcPr>
          <w:tcW w:w="8829" w:type="dxa"/>
          <w:shd w:val="clear" w:color="auto" w:fill="auto"/>
        </w:tcPr>
        <w:p w14:paraId="6B024E1F" w14:textId="5BFF02ED" w:rsidR="00EB13F1" w:rsidRPr="00840012" w:rsidRDefault="009A2E3B" w:rsidP="00846E6C">
          <w:pPr>
            <w:pStyle w:val="Fuzeile"/>
            <w:tabs>
              <w:tab w:val="clear" w:pos="8222"/>
              <w:tab w:val="right" w:pos="7371"/>
            </w:tabs>
            <w:ind w:right="-568"/>
            <w:rPr>
              <w:rFonts w:asciiTheme="minorHAnsi" w:hAnsiTheme="minorHAnsi"/>
              <w:sz w:val="16"/>
              <w:szCs w:val="16"/>
            </w:rPr>
          </w:pPr>
          <w:r>
            <w:rPr>
              <w:rFonts w:asciiTheme="minorHAnsi" w:hAnsiTheme="minorHAnsi"/>
              <w:sz w:val="16"/>
              <w:szCs w:val="16"/>
            </w:rPr>
            <w:t xml:space="preserve">Gemeinde </w:t>
          </w:r>
          <w:proofErr w:type="spellStart"/>
          <w:r>
            <w:rPr>
              <w:rFonts w:asciiTheme="minorHAnsi" w:hAnsiTheme="minorHAnsi"/>
              <w:sz w:val="16"/>
              <w:szCs w:val="16"/>
            </w:rPr>
            <w:t>Steinach</w:t>
          </w:r>
          <w:proofErr w:type="spellEnd"/>
        </w:p>
        <w:p w14:paraId="6A9BCB8C" w14:textId="68F20E3F" w:rsidR="00EB13F1" w:rsidRPr="0003030B" w:rsidRDefault="00EB13F1" w:rsidP="009A2E3B">
          <w:pPr>
            <w:pStyle w:val="Fuzeile"/>
            <w:tabs>
              <w:tab w:val="clear" w:pos="8222"/>
              <w:tab w:val="right" w:pos="7371"/>
            </w:tabs>
            <w:ind w:right="-568"/>
            <w:rPr>
              <w:rFonts w:asciiTheme="minorHAnsi" w:hAnsiTheme="minorHAnsi"/>
              <w:sz w:val="16"/>
              <w:szCs w:val="16"/>
            </w:rPr>
          </w:pPr>
          <w:r w:rsidRPr="00840012">
            <w:rPr>
              <w:rFonts w:asciiTheme="minorHAnsi" w:hAnsiTheme="minorHAnsi"/>
              <w:sz w:val="16"/>
              <w:szCs w:val="16"/>
            </w:rPr>
            <w:t xml:space="preserve">Ausschreibung </w:t>
          </w:r>
          <w:proofErr w:type="spellStart"/>
          <w:r w:rsidRPr="00840012">
            <w:rPr>
              <w:rFonts w:asciiTheme="minorHAnsi" w:hAnsiTheme="minorHAnsi"/>
              <w:sz w:val="16"/>
              <w:szCs w:val="16"/>
            </w:rPr>
            <w:t>Planerleistungen</w:t>
          </w:r>
          <w:proofErr w:type="spellEnd"/>
          <w:r w:rsidRPr="00840012">
            <w:rPr>
              <w:rFonts w:asciiTheme="minorHAnsi" w:hAnsiTheme="minorHAnsi"/>
              <w:sz w:val="16"/>
              <w:szCs w:val="16"/>
            </w:rPr>
            <w:t xml:space="preserve"> | </w:t>
          </w:r>
          <w:r w:rsidR="009A2E3B">
            <w:rPr>
              <w:rFonts w:asciiTheme="minorHAnsi" w:hAnsiTheme="minorHAnsi"/>
              <w:sz w:val="16"/>
              <w:szCs w:val="16"/>
            </w:rPr>
            <w:t xml:space="preserve">Bachsanierung </w:t>
          </w:r>
          <w:proofErr w:type="spellStart"/>
          <w:r w:rsidR="009A2E3B">
            <w:rPr>
              <w:rFonts w:asciiTheme="minorHAnsi" w:hAnsiTheme="minorHAnsi"/>
              <w:sz w:val="16"/>
              <w:szCs w:val="16"/>
            </w:rPr>
            <w:t>Staienach</w:t>
          </w:r>
          <w:proofErr w:type="spellEnd"/>
          <w:r w:rsidR="009A2E3B">
            <w:rPr>
              <w:rFonts w:asciiTheme="minorHAnsi" w:hAnsiTheme="minorHAnsi"/>
              <w:sz w:val="16"/>
              <w:szCs w:val="16"/>
            </w:rPr>
            <w:t xml:space="preserve"> </w:t>
          </w:r>
          <w:r w:rsidRPr="00840012">
            <w:rPr>
              <w:rFonts w:asciiTheme="minorHAnsi" w:hAnsiTheme="minorHAnsi"/>
              <w:sz w:val="16"/>
              <w:szCs w:val="16"/>
            </w:rPr>
            <w:t xml:space="preserve">| </w:t>
          </w:r>
          <w:r>
            <w:rPr>
              <w:rFonts w:asciiTheme="minorHAnsi" w:hAnsiTheme="minorHAnsi"/>
              <w:sz w:val="16"/>
              <w:szCs w:val="16"/>
            </w:rPr>
            <w:t>Formular Nr. 02</w:t>
          </w:r>
        </w:p>
      </w:tc>
      <w:tc>
        <w:tcPr>
          <w:tcW w:w="1033" w:type="dxa"/>
          <w:shd w:val="clear" w:color="auto" w:fill="auto"/>
        </w:tcPr>
        <w:p w14:paraId="75DCAD2C" w14:textId="77777777" w:rsidR="00EB13F1" w:rsidRPr="0003030B" w:rsidRDefault="00EB13F1" w:rsidP="00903F62">
          <w:pPr>
            <w:pStyle w:val="Fuzeile"/>
            <w:tabs>
              <w:tab w:val="clear" w:pos="8222"/>
              <w:tab w:val="right" w:pos="7371"/>
            </w:tabs>
            <w:jc w:val="right"/>
            <w:rPr>
              <w:rFonts w:asciiTheme="minorHAnsi" w:hAnsiTheme="minorHAnsi"/>
              <w:color w:val="FF0000"/>
              <w:sz w:val="16"/>
              <w:szCs w:val="16"/>
            </w:rPr>
          </w:pPr>
        </w:p>
        <w:p w14:paraId="2DEC5FBB" w14:textId="77777777" w:rsidR="00EB13F1" w:rsidRPr="0003030B" w:rsidRDefault="00EB13F1" w:rsidP="0007669A">
          <w:pPr>
            <w:pStyle w:val="Fuzeile"/>
            <w:tabs>
              <w:tab w:val="clear" w:pos="8222"/>
              <w:tab w:val="right" w:pos="7371"/>
            </w:tabs>
            <w:jc w:val="right"/>
            <w:rPr>
              <w:rFonts w:asciiTheme="minorHAnsi" w:hAnsiTheme="minorHAnsi"/>
              <w:sz w:val="16"/>
              <w:szCs w:val="16"/>
            </w:rPr>
          </w:pPr>
          <w:r w:rsidRPr="0003030B">
            <w:rPr>
              <w:rFonts w:asciiTheme="minorHAnsi" w:hAnsiTheme="minorHAnsi"/>
              <w:sz w:val="16"/>
              <w:szCs w:val="16"/>
            </w:rPr>
            <w:t xml:space="preserve">Anhang - </w:t>
          </w:r>
          <w:r w:rsidRPr="0003030B">
            <w:rPr>
              <w:rStyle w:val="Seitenzahl"/>
              <w:rFonts w:asciiTheme="minorHAnsi" w:hAnsiTheme="minorHAnsi"/>
              <w:sz w:val="16"/>
              <w:szCs w:val="16"/>
            </w:rPr>
            <w:fldChar w:fldCharType="begin"/>
          </w:r>
          <w:r w:rsidRPr="0003030B">
            <w:rPr>
              <w:rStyle w:val="Seitenzahl"/>
              <w:rFonts w:asciiTheme="minorHAnsi" w:hAnsiTheme="minorHAnsi"/>
              <w:sz w:val="16"/>
              <w:szCs w:val="16"/>
            </w:rPr>
            <w:instrText xml:space="preserve"> PAGE </w:instrText>
          </w:r>
          <w:r w:rsidRPr="0003030B">
            <w:rPr>
              <w:rStyle w:val="Seitenzahl"/>
              <w:rFonts w:asciiTheme="minorHAnsi" w:hAnsiTheme="minorHAnsi"/>
              <w:sz w:val="16"/>
              <w:szCs w:val="16"/>
            </w:rPr>
            <w:fldChar w:fldCharType="separate"/>
          </w:r>
          <w:r w:rsidR="009A2E3B">
            <w:rPr>
              <w:rStyle w:val="Seitenzahl"/>
              <w:rFonts w:asciiTheme="minorHAnsi" w:hAnsiTheme="minorHAnsi"/>
              <w:noProof/>
              <w:sz w:val="16"/>
              <w:szCs w:val="16"/>
            </w:rPr>
            <w:t>C</w:t>
          </w:r>
          <w:r w:rsidRPr="0003030B">
            <w:rPr>
              <w:rStyle w:val="Seitenzahl"/>
              <w:rFonts w:asciiTheme="minorHAnsi" w:hAnsiTheme="minorHAnsi"/>
              <w:sz w:val="16"/>
              <w:szCs w:val="16"/>
            </w:rPr>
            <w:fldChar w:fldCharType="end"/>
          </w:r>
        </w:p>
      </w:tc>
    </w:tr>
  </w:tbl>
  <w:p w14:paraId="78C93AC6" w14:textId="3DE2A97D" w:rsidR="00EB13F1" w:rsidRDefault="00EB13F1" w:rsidP="00441C01">
    <w:pPr>
      <w:pStyle w:val="Kopfzeile"/>
      <w:tabs>
        <w:tab w:val="clear" w:pos="8222"/>
        <w:tab w:val="right" w:pos="7371"/>
      </w:tabs>
      <w:ind w:left="-1134" w:hanging="993"/>
      <w:rPr>
        <w:rFonts w:ascii="MetaOT-Norm" w:hAnsi="MetaOT-Norm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D86336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4CBA7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24F96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942632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1"/>
    <w:multiLevelType w:val="singleLevel"/>
    <w:tmpl w:val="4586AE6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E76B52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6A4447E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  <w:rPr>
        <w:rFonts w:ascii="MetaOT-Norm" w:hAnsi="MetaOT-Norm" w:hint="default"/>
        <w:sz w:val="20"/>
        <w:szCs w:val="20"/>
      </w:rPr>
    </w:lvl>
  </w:abstractNum>
  <w:abstractNum w:abstractNumId="7" w15:restartNumberingAfterBreak="0">
    <w:nsid w:val="FFFFFF89"/>
    <w:multiLevelType w:val="singleLevel"/>
    <w:tmpl w:val="1052607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CA6FC6"/>
    <w:multiLevelType w:val="multilevel"/>
    <w:tmpl w:val="08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7435077"/>
    <w:multiLevelType w:val="hybridMultilevel"/>
    <w:tmpl w:val="9C2E1586"/>
    <w:lvl w:ilvl="0" w:tplc="0E18199C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FAF0745E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0" w15:restartNumberingAfterBreak="0">
    <w:nsid w:val="08886B2A"/>
    <w:multiLevelType w:val="multilevel"/>
    <w:tmpl w:val="FD16FF2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MetaOT-Bold" w:hAnsi="MetaOT-Bold" w:hint="default"/>
        <w:b/>
        <w:i w:val="0"/>
        <w:color w:val="00000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4">
      <w:start w:val="1"/>
      <w:numFmt w:val="upperLetter"/>
      <w:pStyle w:val="berschrift5"/>
      <w:lvlText w:val="Anhang %5"/>
      <w:lvlJc w:val="left"/>
      <w:pPr>
        <w:tabs>
          <w:tab w:val="num" w:pos="1418"/>
        </w:tabs>
        <w:ind w:left="1418" w:hanging="1418"/>
      </w:pPr>
      <w:rPr>
        <w:rFonts w:ascii="Calibri" w:hAnsi="Calibri" w:hint="default"/>
        <w:b/>
        <w:i w:val="0"/>
        <w:color w:val="000000"/>
        <w:sz w:val="28"/>
      </w:rPr>
    </w:lvl>
    <w:lvl w:ilvl="5">
      <w:start w:val="1"/>
      <w:numFmt w:val="none"/>
      <w:pStyle w:val="berschrift6"/>
      <w:lvlText w:val=""/>
      <w:lvlJc w:val="left"/>
      <w:pPr>
        <w:tabs>
          <w:tab w:val="num" w:pos="1152"/>
        </w:tabs>
        <w:ind w:left="1152" w:hanging="1152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B055799"/>
    <w:multiLevelType w:val="multilevel"/>
    <w:tmpl w:val="25A460AA"/>
    <w:lvl w:ilvl="0">
      <w:start w:val="1"/>
      <w:numFmt w:val="decimal"/>
      <w:pStyle w:val="Anhang"/>
      <w:lvlText w:val="A-%1"/>
      <w:lvlJc w:val="left"/>
      <w:pPr>
        <w:tabs>
          <w:tab w:val="num" w:pos="851"/>
        </w:tabs>
        <w:ind w:left="851" w:hanging="851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5BE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F05327A"/>
    <w:multiLevelType w:val="multilevel"/>
    <w:tmpl w:val="5BA8D8AE"/>
    <w:lvl w:ilvl="0">
      <w:start w:val="1"/>
      <w:numFmt w:val="bullet"/>
      <w:pStyle w:val="AufzStufe2"/>
      <w:lvlText w:val="-"/>
      <w:lvlJc w:val="left"/>
      <w:pPr>
        <w:ind w:left="559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99"/>
        </w:tabs>
      </w:pPr>
      <w:rPr>
        <w:rFonts w:ascii="Courier New" w:hAnsi="Courier New" w:hint="default"/>
      </w:rPr>
    </w:lvl>
    <w:lvl w:ilvl="2">
      <w:start w:val="1"/>
      <w:numFmt w:val="bullet"/>
      <w:lvlText w:val="o"/>
      <w:lvlJc w:val="left"/>
      <w:pPr>
        <w:tabs>
          <w:tab w:val="num" w:pos="199"/>
        </w:tabs>
      </w:pPr>
      <w:rPr>
        <w:rFonts w:ascii="Courier New" w:hAnsi="Courier New" w:hint="default"/>
      </w:rPr>
    </w:lvl>
    <w:lvl w:ilvl="3">
      <w:start w:val="1"/>
      <w:numFmt w:val="bullet"/>
      <w:lvlText w:val="o"/>
      <w:lvlJc w:val="left"/>
      <w:pPr>
        <w:tabs>
          <w:tab w:val="num" w:pos="199"/>
        </w:tabs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num" w:pos="199"/>
        </w:tabs>
      </w:pPr>
      <w:rPr>
        <w:rFonts w:ascii="Courier New" w:hAnsi="Courier New" w:hint="default"/>
      </w:rPr>
    </w:lvl>
    <w:lvl w:ilvl="5">
      <w:start w:val="1"/>
      <w:numFmt w:val="bullet"/>
      <w:lvlText w:val="o"/>
      <w:lvlJc w:val="left"/>
      <w:pPr>
        <w:tabs>
          <w:tab w:val="num" w:pos="199"/>
        </w:tabs>
      </w:pPr>
      <w:rPr>
        <w:rFonts w:ascii="Courier New" w:hAnsi="Courier New" w:hint="default"/>
      </w:rPr>
    </w:lvl>
    <w:lvl w:ilvl="6">
      <w:start w:val="1"/>
      <w:numFmt w:val="bullet"/>
      <w:lvlText w:val="o"/>
      <w:lvlJc w:val="left"/>
      <w:pPr>
        <w:tabs>
          <w:tab w:val="num" w:pos="199"/>
        </w:tabs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num" w:pos="199"/>
        </w:tabs>
      </w:pPr>
      <w:rPr>
        <w:rFonts w:ascii="Courier New" w:hAnsi="Courier New" w:hint="default"/>
      </w:rPr>
    </w:lvl>
    <w:lvl w:ilvl="8">
      <w:start w:val="1"/>
      <w:numFmt w:val="bullet"/>
      <w:lvlText w:val="o"/>
      <w:lvlJc w:val="left"/>
      <w:pPr>
        <w:tabs>
          <w:tab w:val="num" w:pos="199"/>
        </w:tabs>
      </w:pPr>
      <w:rPr>
        <w:rFonts w:ascii="Courier New" w:hAnsi="Courier New" w:hint="default"/>
      </w:rPr>
    </w:lvl>
  </w:abstractNum>
  <w:abstractNum w:abstractNumId="13" w15:restartNumberingAfterBreak="0">
    <w:nsid w:val="20A5176F"/>
    <w:multiLevelType w:val="hybridMultilevel"/>
    <w:tmpl w:val="125EDFCA"/>
    <w:lvl w:ilvl="0" w:tplc="D62E5B36">
      <w:start w:val="31"/>
      <w:numFmt w:val="bullet"/>
      <w:lvlText w:val="-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8F6B1F"/>
    <w:multiLevelType w:val="hybridMultilevel"/>
    <w:tmpl w:val="1630B4E6"/>
    <w:lvl w:ilvl="0" w:tplc="AC0E055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  <w:color w:val="000000"/>
        <w:sz w:val="20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F5091"/>
    <w:multiLevelType w:val="hybridMultilevel"/>
    <w:tmpl w:val="B680D5E8"/>
    <w:lvl w:ilvl="0" w:tplc="599C25C8">
      <w:start w:val="2"/>
      <w:numFmt w:val="bullet"/>
      <w:lvlText w:val="-"/>
      <w:lvlJc w:val="left"/>
      <w:pPr>
        <w:ind w:left="720" w:hanging="360"/>
      </w:pPr>
      <w:rPr>
        <w:rFonts w:ascii="MetaOT-Norm" w:eastAsia="Times New Roman" w:hAnsi="MetaOT-Norm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914DE"/>
    <w:multiLevelType w:val="hybridMultilevel"/>
    <w:tmpl w:val="5C8284C0"/>
    <w:lvl w:ilvl="0" w:tplc="0807000F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D124E1FC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7" w15:restartNumberingAfterBreak="0">
    <w:nsid w:val="38EF60E2"/>
    <w:multiLevelType w:val="hybridMultilevel"/>
    <w:tmpl w:val="B6AC58B2"/>
    <w:lvl w:ilvl="0" w:tplc="2CD0B262">
      <w:start w:val="3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257040"/>
    <w:multiLevelType w:val="hybridMultilevel"/>
    <w:tmpl w:val="F31AC828"/>
    <w:lvl w:ilvl="0" w:tplc="0807000F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 w:tplc="5380A5B0">
      <w:start w:val="1"/>
      <w:numFmt w:val="bullet"/>
      <w:lvlText w:val="–"/>
      <w:lvlJc w:val="left"/>
      <w:pPr>
        <w:tabs>
          <w:tab w:val="num" w:pos="1156"/>
        </w:tabs>
        <w:ind w:left="1156" w:hanging="360"/>
      </w:pPr>
      <w:rPr>
        <w:rFonts w:ascii="MetaOT-Norm" w:hAnsi="MetaOT-Norm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E922FF8"/>
    <w:multiLevelType w:val="multilevel"/>
    <w:tmpl w:val="6D8884A0"/>
    <w:lvl w:ilvl="0">
      <w:start w:val="1"/>
      <w:numFmt w:val="decimal"/>
      <w:pStyle w:val="Titel1"/>
      <w:lvlText w:val="%1"/>
      <w:lvlJc w:val="left"/>
      <w:pPr>
        <w:tabs>
          <w:tab w:val="num" w:pos="851"/>
        </w:tabs>
        <w:ind w:left="851" w:hanging="851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366FF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el2"/>
      <w:isLgl/>
      <w:lvlText w:val="%1.%2"/>
      <w:lvlJc w:val="left"/>
      <w:pPr>
        <w:tabs>
          <w:tab w:val="num" w:pos="851"/>
        </w:tabs>
        <w:ind w:left="851" w:hanging="851"/>
      </w:pPr>
      <w:rPr>
        <w:rFonts w:ascii="Calibri" w:hAnsi="Calibri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el3"/>
      <w:isLgl/>
      <w:lvlText w:val="%1.%2.%3"/>
      <w:lvlJc w:val="left"/>
      <w:pPr>
        <w:tabs>
          <w:tab w:val="num" w:pos="851"/>
        </w:tabs>
        <w:ind w:left="851" w:hanging="851"/>
      </w:pPr>
      <w:rPr>
        <w:rFonts w:ascii="Calibri" w:hAnsi="Calibri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0E70DEA"/>
    <w:multiLevelType w:val="hybridMultilevel"/>
    <w:tmpl w:val="E9F86B36"/>
    <w:lvl w:ilvl="0" w:tplc="957A0F66">
      <w:start w:val="1"/>
      <w:numFmt w:val="bullet"/>
      <w:pStyle w:val="Aufzhlung2"/>
      <w:lvlText w:val="–"/>
      <w:lvlJc w:val="left"/>
      <w:pPr>
        <w:tabs>
          <w:tab w:val="num" w:pos="283"/>
        </w:tabs>
        <w:ind w:left="283" w:hanging="283"/>
      </w:pPr>
      <w:rPr>
        <w:rFonts w:ascii="MetaOT-Norm" w:hAnsi="MetaOT-Norm" w:hint="default"/>
      </w:rPr>
    </w:lvl>
    <w:lvl w:ilvl="1" w:tplc="5380A5B0">
      <w:start w:val="1"/>
      <w:numFmt w:val="bullet"/>
      <w:lvlText w:val="–"/>
      <w:lvlJc w:val="left"/>
      <w:pPr>
        <w:tabs>
          <w:tab w:val="num" w:pos="1156"/>
        </w:tabs>
        <w:ind w:left="1156" w:hanging="360"/>
      </w:pPr>
      <w:rPr>
        <w:rFonts w:ascii="MetaOT-Norm" w:hAnsi="MetaOT-Norm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1" w15:restartNumberingAfterBreak="0">
    <w:nsid w:val="4FD157DD"/>
    <w:multiLevelType w:val="multilevel"/>
    <w:tmpl w:val="08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5DE90899"/>
    <w:multiLevelType w:val="multilevel"/>
    <w:tmpl w:val="1DF23762"/>
    <w:styleLink w:val="111111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366FF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F79626C"/>
    <w:multiLevelType w:val="hybridMultilevel"/>
    <w:tmpl w:val="9468D05C"/>
    <w:lvl w:ilvl="0" w:tplc="DE0CFB76">
      <w:start w:val="1"/>
      <w:numFmt w:val="bullet"/>
      <w:pStyle w:val="Aufzhlung1"/>
      <w:lvlText w:val="–"/>
      <w:lvlJc w:val="left"/>
      <w:pPr>
        <w:tabs>
          <w:tab w:val="num" w:pos="283"/>
        </w:tabs>
        <w:ind w:left="283" w:hanging="283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D124E1FC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4" w15:restartNumberingAfterBreak="0">
    <w:nsid w:val="63306A00"/>
    <w:multiLevelType w:val="hybridMultilevel"/>
    <w:tmpl w:val="2222C50A"/>
    <w:lvl w:ilvl="0" w:tplc="F1BA17D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9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8"/>
  </w:num>
  <w:num w:numId="13">
    <w:abstractNumId w:val="21"/>
  </w:num>
  <w:num w:numId="14">
    <w:abstractNumId w:val="23"/>
  </w:num>
  <w:num w:numId="15">
    <w:abstractNumId w:val="20"/>
  </w:num>
  <w:num w:numId="16">
    <w:abstractNumId w:val="12"/>
  </w:num>
  <w:num w:numId="17">
    <w:abstractNumId w:val="10"/>
  </w:num>
  <w:num w:numId="18">
    <w:abstractNumId w:val="16"/>
  </w:num>
  <w:num w:numId="19">
    <w:abstractNumId w:val="18"/>
  </w:num>
  <w:num w:numId="20">
    <w:abstractNumId w:val="10"/>
  </w:num>
  <w:num w:numId="21">
    <w:abstractNumId w:val="17"/>
  </w:num>
  <w:num w:numId="22">
    <w:abstractNumId w:val="10"/>
  </w:num>
  <w:num w:numId="23">
    <w:abstractNumId w:val="13"/>
  </w:num>
  <w:num w:numId="24">
    <w:abstractNumId w:val="14"/>
  </w:num>
  <w:num w:numId="25">
    <w:abstractNumId w:val="20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10"/>
  </w:num>
  <w:num w:numId="34">
    <w:abstractNumId w:val="24"/>
  </w:num>
  <w:num w:numId="35">
    <w:abstractNumId w:val="10"/>
  </w:num>
  <w:num w:numId="36">
    <w:abstractNumId w:val="9"/>
  </w:num>
  <w:num w:numId="37">
    <w:abstractNumId w:val="15"/>
  </w:num>
  <w:num w:numId="38">
    <w:abstractNumId w:val="10"/>
  </w:num>
  <w:num w:numId="39">
    <w:abstractNumId w:val="20"/>
  </w:num>
  <w:num w:numId="40">
    <w:abstractNumId w:val="20"/>
  </w:num>
  <w:num w:numId="41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9"/>
  <w:hyphenationZone w:val="425"/>
  <w:drawingGridHorizontalSpacing w:val="26"/>
  <w:drawingGridVerticalSpacing w:val="71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6E7"/>
    <w:rsid w:val="000034DC"/>
    <w:rsid w:val="00005F84"/>
    <w:rsid w:val="00006B4B"/>
    <w:rsid w:val="000161A7"/>
    <w:rsid w:val="00017A1E"/>
    <w:rsid w:val="00017AF2"/>
    <w:rsid w:val="000215A2"/>
    <w:rsid w:val="000228A6"/>
    <w:rsid w:val="0003030B"/>
    <w:rsid w:val="00031EC9"/>
    <w:rsid w:val="00032749"/>
    <w:rsid w:val="0003400F"/>
    <w:rsid w:val="0003500C"/>
    <w:rsid w:val="00036653"/>
    <w:rsid w:val="0004338D"/>
    <w:rsid w:val="00053F2A"/>
    <w:rsid w:val="000554C5"/>
    <w:rsid w:val="0006048E"/>
    <w:rsid w:val="0006462E"/>
    <w:rsid w:val="0006475D"/>
    <w:rsid w:val="000666C6"/>
    <w:rsid w:val="00067FE8"/>
    <w:rsid w:val="0007095B"/>
    <w:rsid w:val="00072BA2"/>
    <w:rsid w:val="0007669A"/>
    <w:rsid w:val="00080204"/>
    <w:rsid w:val="00081621"/>
    <w:rsid w:val="00084221"/>
    <w:rsid w:val="000852CF"/>
    <w:rsid w:val="00085327"/>
    <w:rsid w:val="0008781D"/>
    <w:rsid w:val="00091085"/>
    <w:rsid w:val="00091694"/>
    <w:rsid w:val="00097C59"/>
    <w:rsid w:val="000A1E78"/>
    <w:rsid w:val="000A22D1"/>
    <w:rsid w:val="000A23B2"/>
    <w:rsid w:val="000A27E9"/>
    <w:rsid w:val="000A4BFF"/>
    <w:rsid w:val="000B2990"/>
    <w:rsid w:val="000B41FB"/>
    <w:rsid w:val="000B480C"/>
    <w:rsid w:val="000B5678"/>
    <w:rsid w:val="000C7EE0"/>
    <w:rsid w:val="000F027B"/>
    <w:rsid w:val="000F0BA0"/>
    <w:rsid w:val="000F13D3"/>
    <w:rsid w:val="000F324C"/>
    <w:rsid w:val="00106FFD"/>
    <w:rsid w:val="00110E9C"/>
    <w:rsid w:val="00112CE3"/>
    <w:rsid w:val="001150F0"/>
    <w:rsid w:val="00116152"/>
    <w:rsid w:val="001168B7"/>
    <w:rsid w:val="00116A7F"/>
    <w:rsid w:val="00121EE3"/>
    <w:rsid w:val="00125972"/>
    <w:rsid w:val="00126BDE"/>
    <w:rsid w:val="001320E5"/>
    <w:rsid w:val="00146E71"/>
    <w:rsid w:val="00151B69"/>
    <w:rsid w:val="00153BF8"/>
    <w:rsid w:val="00166E08"/>
    <w:rsid w:val="00167038"/>
    <w:rsid w:val="001673DA"/>
    <w:rsid w:val="00167999"/>
    <w:rsid w:val="001706C1"/>
    <w:rsid w:val="00172D88"/>
    <w:rsid w:val="00173BCD"/>
    <w:rsid w:val="00185071"/>
    <w:rsid w:val="00186AE4"/>
    <w:rsid w:val="001870A3"/>
    <w:rsid w:val="00187B2D"/>
    <w:rsid w:val="00190745"/>
    <w:rsid w:val="001A0B5C"/>
    <w:rsid w:val="001A18F7"/>
    <w:rsid w:val="001A56AF"/>
    <w:rsid w:val="001B5FC2"/>
    <w:rsid w:val="001B7E66"/>
    <w:rsid w:val="001C03F5"/>
    <w:rsid w:val="001C07FC"/>
    <w:rsid w:val="001C25D6"/>
    <w:rsid w:val="001C6019"/>
    <w:rsid w:val="001C777B"/>
    <w:rsid w:val="001D116A"/>
    <w:rsid w:val="001D42FD"/>
    <w:rsid w:val="001D55A5"/>
    <w:rsid w:val="001D7A01"/>
    <w:rsid w:val="001E2AEE"/>
    <w:rsid w:val="001E4476"/>
    <w:rsid w:val="001E53FB"/>
    <w:rsid w:val="00205F27"/>
    <w:rsid w:val="00207113"/>
    <w:rsid w:val="002145C3"/>
    <w:rsid w:val="002174DC"/>
    <w:rsid w:val="00226F43"/>
    <w:rsid w:val="00231848"/>
    <w:rsid w:val="00232B64"/>
    <w:rsid w:val="00237D50"/>
    <w:rsid w:val="00241F92"/>
    <w:rsid w:val="002543C8"/>
    <w:rsid w:val="00256B1A"/>
    <w:rsid w:val="00257C34"/>
    <w:rsid w:val="0026319C"/>
    <w:rsid w:val="00263916"/>
    <w:rsid w:val="00264574"/>
    <w:rsid w:val="00265F3A"/>
    <w:rsid w:val="00271D13"/>
    <w:rsid w:val="002773BB"/>
    <w:rsid w:val="00284B41"/>
    <w:rsid w:val="002958F1"/>
    <w:rsid w:val="00296636"/>
    <w:rsid w:val="002A0928"/>
    <w:rsid w:val="002A0A78"/>
    <w:rsid w:val="002A18A0"/>
    <w:rsid w:val="002A59FB"/>
    <w:rsid w:val="002A5F47"/>
    <w:rsid w:val="002A68C2"/>
    <w:rsid w:val="002A7843"/>
    <w:rsid w:val="002A7D1D"/>
    <w:rsid w:val="002B64E5"/>
    <w:rsid w:val="002C4B67"/>
    <w:rsid w:val="002C55FF"/>
    <w:rsid w:val="002D13E0"/>
    <w:rsid w:val="002E65D9"/>
    <w:rsid w:val="002E70DE"/>
    <w:rsid w:val="002E77D2"/>
    <w:rsid w:val="002F6CFC"/>
    <w:rsid w:val="002F76E1"/>
    <w:rsid w:val="003032D1"/>
    <w:rsid w:val="00304E25"/>
    <w:rsid w:val="0030548C"/>
    <w:rsid w:val="00310136"/>
    <w:rsid w:val="003125CD"/>
    <w:rsid w:val="00313979"/>
    <w:rsid w:val="003141BF"/>
    <w:rsid w:val="00314DE1"/>
    <w:rsid w:val="003320C3"/>
    <w:rsid w:val="00334713"/>
    <w:rsid w:val="0034010A"/>
    <w:rsid w:val="003412F2"/>
    <w:rsid w:val="00347B77"/>
    <w:rsid w:val="00350680"/>
    <w:rsid w:val="00352D77"/>
    <w:rsid w:val="003545DE"/>
    <w:rsid w:val="00356134"/>
    <w:rsid w:val="00365890"/>
    <w:rsid w:val="00367CE8"/>
    <w:rsid w:val="00371593"/>
    <w:rsid w:val="00384D61"/>
    <w:rsid w:val="00385796"/>
    <w:rsid w:val="00387CE0"/>
    <w:rsid w:val="00387E12"/>
    <w:rsid w:val="0039158C"/>
    <w:rsid w:val="00393389"/>
    <w:rsid w:val="00394B06"/>
    <w:rsid w:val="00395A52"/>
    <w:rsid w:val="003978E6"/>
    <w:rsid w:val="003A0E51"/>
    <w:rsid w:val="003A24DE"/>
    <w:rsid w:val="003A597B"/>
    <w:rsid w:val="003A60CD"/>
    <w:rsid w:val="003A69D7"/>
    <w:rsid w:val="003B256E"/>
    <w:rsid w:val="003B2F7B"/>
    <w:rsid w:val="003B3060"/>
    <w:rsid w:val="003B353A"/>
    <w:rsid w:val="003B3C95"/>
    <w:rsid w:val="003B4010"/>
    <w:rsid w:val="003C321E"/>
    <w:rsid w:val="003D3398"/>
    <w:rsid w:val="003D7B0A"/>
    <w:rsid w:val="003E1B22"/>
    <w:rsid w:val="003E7D44"/>
    <w:rsid w:val="003E7E32"/>
    <w:rsid w:val="003F4F2B"/>
    <w:rsid w:val="00402915"/>
    <w:rsid w:val="00404145"/>
    <w:rsid w:val="00411507"/>
    <w:rsid w:val="00412A57"/>
    <w:rsid w:val="0041418D"/>
    <w:rsid w:val="00415DDE"/>
    <w:rsid w:val="004313D3"/>
    <w:rsid w:val="00432D7C"/>
    <w:rsid w:val="00434CB6"/>
    <w:rsid w:val="00436ED7"/>
    <w:rsid w:val="00440C05"/>
    <w:rsid w:val="00441AD6"/>
    <w:rsid w:val="00441C01"/>
    <w:rsid w:val="00443C3A"/>
    <w:rsid w:val="00443D60"/>
    <w:rsid w:val="0045169B"/>
    <w:rsid w:val="0045679A"/>
    <w:rsid w:val="00467B91"/>
    <w:rsid w:val="00471DE2"/>
    <w:rsid w:val="004769B3"/>
    <w:rsid w:val="00477C7D"/>
    <w:rsid w:val="0048116E"/>
    <w:rsid w:val="00481A1B"/>
    <w:rsid w:val="00481CAE"/>
    <w:rsid w:val="0049498E"/>
    <w:rsid w:val="004A6FF9"/>
    <w:rsid w:val="004B0075"/>
    <w:rsid w:val="004B6080"/>
    <w:rsid w:val="004B7853"/>
    <w:rsid w:val="004C230D"/>
    <w:rsid w:val="004C47FF"/>
    <w:rsid w:val="004C50C9"/>
    <w:rsid w:val="004D37CB"/>
    <w:rsid w:val="004D3813"/>
    <w:rsid w:val="004D4D4B"/>
    <w:rsid w:val="004D7C7F"/>
    <w:rsid w:val="004E05A5"/>
    <w:rsid w:val="004E30D7"/>
    <w:rsid w:val="004E531B"/>
    <w:rsid w:val="004F04E7"/>
    <w:rsid w:val="004F0ADA"/>
    <w:rsid w:val="004F0D5C"/>
    <w:rsid w:val="004F5667"/>
    <w:rsid w:val="004F5F2C"/>
    <w:rsid w:val="004F68C0"/>
    <w:rsid w:val="004F68DE"/>
    <w:rsid w:val="00502AB5"/>
    <w:rsid w:val="00507C41"/>
    <w:rsid w:val="00510393"/>
    <w:rsid w:val="005143D4"/>
    <w:rsid w:val="00514871"/>
    <w:rsid w:val="00521168"/>
    <w:rsid w:val="00521E24"/>
    <w:rsid w:val="005277E5"/>
    <w:rsid w:val="00527AE9"/>
    <w:rsid w:val="0053123A"/>
    <w:rsid w:val="00533C58"/>
    <w:rsid w:val="005345CA"/>
    <w:rsid w:val="005349AD"/>
    <w:rsid w:val="005349EE"/>
    <w:rsid w:val="0053782F"/>
    <w:rsid w:val="00541DD1"/>
    <w:rsid w:val="00543602"/>
    <w:rsid w:val="00545D3B"/>
    <w:rsid w:val="00546467"/>
    <w:rsid w:val="00552BBD"/>
    <w:rsid w:val="00553125"/>
    <w:rsid w:val="005546C9"/>
    <w:rsid w:val="00570B35"/>
    <w:rsid w:val="00572B28"/>
    <w:rsid w:val="00572C52"/>
    <w:rsid w:val="00577283"/>
    <w:rsid w:val="0059104B"/>
    <w:rsid w:val="005A1DF1"/>
    <w:rsid w:val="005A3839"/>
    <w:rsid w:val="005A3A31"/>
    <w:rsid w:val="005A3C2C"/>
    <w:rsid w:val="005B30F5"/>
    <w:rsid w:val="005B5F2C"/>
    <w:rsid w:val="005B66DD"/>
    <w:rsid w:val="005C1BBD"/>
    <w:rsid w:val="005C364B"/>
    <w:rsid w:val="005C5A37"/>
    <w:rsid w:val="005C6EBC"/>
    <w:rsid w:val="005C7657"/>
    <w:rsid w:val="005C7D07"/>
    <w:rsid w:val="005D16DA"/>
    <w:rsid w:val="005D34A3"/>
    <w:rsid w:val="005D3829"/>
    <w:rsid w:val="005E50D3"/>
    <w:rsid w:val="005F7CE8"/>
    <w:rsid w:val="005F7E71"/>
    <w:rsid w:val="0060076D"/>
    <w:rsid w:val="006039A5"/>
    <w:rsid w:val="006039EA"/>
    <w:rsid w:val="00605517"/>
    <w:rsid w:val="00606C02"/>
    <w:rsid w:val="00610518"/>
    <w:rsid w:val="006217AD"/>
    <w:rsid w:val="006227D8"/>
    <w:rsid w:val="006236DC"/>
    <w:rsid w:val="00623FEC"/>
    <w:rsid w:val="00624839"/>
    <w:rsid w:val="00625CFA"/>
    <w:rsid w:val="00626547"/>
    <w:rsid w:val="0062738D"/>
    <w:rsid w:val="00634069"/>
    <w:rsid w:val="00645F52"/>
    <w:rsid w:val="00647C5C"/>
    <w:rsid w:val="00650274"/>
    <w:rsid w:val="0065144E"/>
    <w:rsid w:val="00653E3D"/>
    <w:rsid w:val="006602E6"/>
    <w:rsid w:val="0066215B"/>
    <w:rsid w:val="00665147"/>
    <w:rsid w:val="00671F54"/>
    <w:rsid w:val="00672FA3"/>
    <w:rsid w:val="0067310A"/>
    <w:rsid w:val="00673902"/>
    <w:rsid w:val="00674B1D"/>
    <w:rsid w:val="0067545A"/>
    <w:rsid w:val="00683646"/>
    <w:rsid w:val="00683B86"/>
    <w:rsid w:val="00687D61"/>
    <w:rsid w:val="00692C05"/>
    <w:rsid w:val="00693794"/>
    <w:rsid w:val="006941BA"/>
    <w:rsid w:val="00695679"/>
    <w:rsid w:val="00697BE1"/>
    <w:rsid w:val="006A54D6"/>
    <w:rsid w:val="006A60F6"/>
    <w:rsid w:val="006A6C40"/>
    <w:rsid w:val="006B583C"/>
    <w:rsid w:val="006B5A47"/>
    <w:rsid w:val="006B7B7A"/>
    <w:rsid w:val="006C182E"/>
    <w:rsid w:val="006C4DCF"/>
    <w:rsid w:val="006D0BD7"/>
    <w:rsid w:val="006D2D8A"/>
    <w:rsid w:val="006D3116"/>
    <w:rsid w:val="006D4AB1"/>
    <w:rsid w:val="006E3844"/>
    <w:rsid w:val="006F7D65"/>
    <w:rsid w:val="00714A96"/>
    <w:rsid w:val="0073150C"/>
    <w:rsid w:val="00740082"/>
    <w:rsid w:val="007404DB"/>
    <w:rsid w:val="00745229"/>
    <w:rsid w:val="0074701C"/>
    <w:rsid w:val="00764344"/>
    <w:rsid w:val="0076545E"/>
    <w:rsid w:val="007734D8"/>
    <w:rsid w:val="0077672B"/>
    <w:rsid w:val="007776C1"/>
    <w:rsid w:val="007808A2"/>
    <w:rsid w:val="00781001"/>
    <w:rsid w:val="00792428"/>
    <w:rsid w:val="007924B0"/>
    <w:rsid w:val="00792EBC"/>
    <w:rsid w:val="00793BFB"/>
    <w:rsid w:val="00794F79"/>
    <w:rsid w:val="007A06E7"/>
    <w:rsid w:val="007A0AEF"/>
    <w:rsid w:val="007A20B1"/>
    <w:rsid w:val="007A2DA4"/>
    <w:rsid w:val="007A2F9E"/>
    <w:rsid w:val="007A4A82"/>
    <w:rsid w:val="007A6620"/>
    <w:rsid w:val="007B1257"/>
    <w:rsid w:val="007B2285"/>
    <w:rsid w:val="007B346F"/>
    <w:rsid w:val="007B389E"/>
    <w:rsid w:val="007C0A43"/>
    <w:rsid w:val="007C0DB4"/>
    <w:rsid w:val="007C64C9"/>
    <w:rsid w:val="007D2188"/>
    <w:rsid w:val="007E21CB"/>
    <w:rsid w:val="007E36C0"/>
    <w:rsid w:val="007E3ED2"/>
    <w:rsid w:val="007E6B1C"/>
    <w:rsid w:val="007F1C8A"/>
    <w:rsid w:val="007F38D1"/>
    <w:rsid w:val="007F3BFA"/>
    <w:rsid w:val="007F4A1B"/>
    <w:rsid w:val="00803A9B"/>
    <w:rsid w:val="00806238"/>
    <w:rsid w:val="008075ED"/>
    <w:rsid w:val="00807B7E"/>
    <w:rsid w:val="00811016"/>
    <w:rsid w:val="00813BC4"/>
    <w:rsid w:val="00816151"/>
    <w:rsid w:val="00817C78"/>
    <w:rsid w:val="00820663"/>
    <w:rsid w:val="008247DE"/>
    <w:rsid w:val="008268E6"/>
    <w:rsid w:val="00830ACA"/>
    <w:rsid w:val="00834F53"/>
    <w:rsid w:val="00840012"/>
    <w:rsid w:val="0084517A"/>
    <w:rsid w:val="00846E6C"/>
    <w:rsid w:val="00852663"/>
    <w:rsid w:val="008552EB"/>
    <w:rsid w:val="008562D8"/>
    <w:rsid w:val="0086027A"/>
    <w:rsid w:val="00860D49"/>
    <w:rsid w:val="00861B10"/>
    <w:rsid w:val="00865346"/>
    <w:rsid w:val="00866D58"/>
    <w:rsid w:val="008717C6"/>
    <w:rsid w:val="00873B9D"/>
    <w:rsid w:val="008750EF"/>
    <w:rsid w:val="00881CC0"/>
    <w:rsid w:val="00886F55"/>
    <w:rsid w:val="00895F59"/>
    <w:rsid w:val="008A583C"/>
    <w:rsid w:val="008B2413"/>
    <w:rsid w:val="008B44E2"/>
    <w:rsid w:val="008C044B"/>
    <w:rsid w:val="008C52FD"/>
    <w:rsid w:val="008C763A"/>
    <w:rsid w:val="008D085C"/>
    <w:rsid w:val="008D348B"/>
    <w:rsid w:val="008D5154"/>
    <w:rsid w:val="008E041F"/>
    <w:rsid w:val="008F030B"/>
    <w:rsid w:val="008F42B0"/>
    <w:rsid w:val="00900BE6"/>
    <w:rsid w:val="0090227D"/>
    <w:rsid w:val="009032B3"/>
    <w:rsid w:val="00903F62"/>
    <w:rsid w:val="00905032"/>
    <w:rsid w:val="009110CA"/>
    <w:rsid w:val="00912EA3"/>
    <w:rsid w:val="00923D80"/>
    <w:rsid w:val="00924290"/>
    <w:rsid w:val="00924BC2"/>
    <w:rsid w:val="009256BB"/>
    <w:rsid w:val="00926C6D"/>
    <w:rsid w:val="0092789A"/>
    <w:rsid w:val="00932C4B"/>
    <w:rsid w:val="00935A14"/>
    <w:rsid w:val="00936F41"/>
    <w:rsid w:val="0094742F"/>
    <w:rsid w:val="00947AD0"/>
    <w:rsid w:val="00950D61"/>
    <w:rsid w:val="00951B2B"/>
    <w:rsid w:val="00953EE6"/>
    <w:rsid w:val="00955DF7"/>
    <w:rsid w:val="0095702C"/>
    <w:rsid w:val="0096091D"/>
    <w:rsid w:val="00961E78"/>
    <w:rsid w:val="00962E76"/>
    <w:rsid w:val="0096445A"/>
    <w:rsid w:val="00964B78"/>
    <w:rsid w:val="00970524"/>
    <w:rsid w:val="00976312"/>
    <w:rsid w:val="00981723"/>
    <w:rsid w:val="00983797"/>
    <w:rsid w:val="00984E02"/>
    <w:rsid w:val="00991B22"/>
    <w:rsid w:val="00992DD7"/>
    <w:rsid w:val="00995E70"/>
    <w:rsid w:val="009A2E3B"/>
    <w:rsid w:val="009A382B"/>
    <w:rsid w:val="009A441B"/>
    <w:rsid w:val="009C27C0"/>
    <w:rsid w:val="009C2B98"/>
    <w:rsid w:val="009C5597"/>
    <w:rsid w:val="009C6697"/>
    <w:rsid w:val="009D5A2D"/>
    <w:rsid w:val="009E1E3A"/>
    <w:rsid w:val="009E4EE4"/>
    <w:rsid w:val="009E660B"/>
    <w:rsid w:val="009F0EFF"/>
    <w:rsid w:val="009F1072"/>
    <w:rsid w:val="009F6FD4"/>
    <w:rsid w:val="00A011D4"/>
    <w:rsid w:val="00A058D5"/>
    <w:rsid w:val="00A069D4"/>
    <w:rsid w:val="00A07403"/>
    <w:rsid w:val="00A144A2"/>
    <w:rsid w:val="00A150B1"/>
    <w:rsid w:val="00A27A2A"/>
    <w:rsid w:val="00A30B95"/>
    <w:rsid w:val="00A32DA4"/>
    <w:rsid w:val="00A33622"/>
    <w:rsid w:val="00A3467F"/>
    <w:rsid w:val="00A349DA"/>
    <w:rsid w:val="00A35CBA"/>
    <w:rsid w:val="00A37FE3"/>
    <w:rsid w:val="00A40E25"/>
    <w:rsid w:val="00A50C8E"/>
    <w:rsid w:val="00A56363"/>
    <w:rsid w:val="00A65585"/>
    <w:rsid w:val="00A74E40"/>
    <w:rsid w:val="00A76EB9"/>
    <w:rsid w:val="00A82BB9"/>
    <w:rsid w:val="00A86D6F"/>
    <w:rsid w:val="00A943EC"/>
    <w:rsid w:val="00AA60FE"/>
    <w:rsid w:val="00AA6D3C"/>
    <w:rsid w:val="00AA6D60"/>
    <w:rsid w:val="00AB248D"/>
    <w:rsid w:val="00AB26D6"/>
    <w:rsid w:val="00AB59B4"/>
    <w:rsid w:val="00AB78CB"/>
    <w:rsid w:val="00AC0A64"/>
    <w:rsid w:val="00AC2436"/>
    <w:rsid w:val="00AC3F45"/>
    <w:rsid w:val="00AC5E79"/>
    <w:rsid w:val="00AC7D2D"/>
    <w:rsid w:val="00AD29D9"/>
    <w:rsid w:val="00AD3727"/>
    <w:rsid w:val="00AD3CB1"/>
    <w:rsid w:val="00AD4602"/>
    <w:rsid w:val="00AD4EA6"/>
    <w:rsid w:val="00AD6B4A"/>
    <w:rsid w:val="00AD71CE"/>
    <w:rsid w:val="00AE0589"/>
    <w:rsid w:val="00AE162E"/>
    <w:rsid w:val="00AE408F"/>
    <w:rsid w:val="00AE6D1E"/>
    <w:rsid w:val="00AE7225"/>
    <w:rsid w:val="00AE7425"/>
    <w:rsid w:val="00AF76B0"/>
    <w:rsid w:val="00B01B8E"/>
    <w:rsid w:val="00B0429E"/>
    <w:rsid w:val="00B054AC"/>
    <w:rsid w:val="00B05A31"/>
    <w:rsid w:val="00B115C1"/>
    <w:rsid w:val="00B201C4"/>
    <w:rsid w:val="00B21078"/>
    <w:rsid w:val="00B21996"/>
    <w:rsid w:val="00B26D58"/>
    <w:rsid w:val="00B27B35"/>
    <w:rsid w:val="00B3048E"/>
    <w:rsid w:val="00B3495D"/>
    <w:rsid w:val="00B35264"/>
    <w:rsid w:val="00B36ED5"/>
    <w:rsid w:val="00B4215D"/>
    <w:rsid w:val="00B434D8"/>
    <w:rsid w:val="00B45EFB"/>
    <w:rsid w:val="00B50329"/>
    <w:rsid w:val="00B527D0"/>
    <w:rsid w:val="00B55477"/>
    <w:rsid w:val="00B5639B"/>
    <w:rsid w:val="00B67C73"/>
    <w:rsid w:val="00B73E61"/>
    <w:rsid w:val="00B7696D"/>
    <w:rsid w:val="00B77B5A"/>
    <w:rsid w:val="00B831A1"/>
    <w:rsid w:val="00B83D64"/>
    <w:rsid w:val="00B866E8"/>
    <w:rsid w:val="00B90F06"/>
    <w:rsid w:val="00B96C99"/>
    <w:rsid w:val="00B96FAA"/>
    <w:rsid w:val="00BA0D97"/>
    <w:rsid w:val="00BA28DD"/>
    <w:rsid w:val="00BA5B49"/>
    <w:rsid w:val="00BA6D3E"/>
    <w:rsid w:val="00BB1807"/>
    <w:rsid w:val="00BB1C85"/>
    <w:rsid w:val="00BB7FB0"/>
    <w:rsid w:val="00BC5937"/>
    <w:rsid w:val="00BC6EF9"/>
    <w:rsid w:val="00BC7AD2"/>
    <w:rsid w:val="00BD2EDA"/>
    <w:rsid w:val="00BD5549"/>
    <w:rsid w:val="00BD58B1"/>
    <w:rsid w:val="00BD75B8"/>
    <w:rsid w:val="00BE23BB"/>
    <w:rsid w:val="00BE3492"/>
    <w:rsid w:val="00BE684A"/>
    <w:rsid w:val="00BF097A"/>
    <w:rsid w:val="00BF3886"/>
    <w:rsid w:val="00BF4FFA"/>
    <w:rsid w:val="00C0094C"/>
    <w:rsid w:val="00C015A6"/>
    <w:rsid w:val="00C056F5"/>
    <w:rsid w:val="00C11955"/>
    <w:rsid w:val="00C12B9E"/>
    <w:rsid w:val="00C25AE2"/>
    <w:rsid w:val="00C26394"/>
    <w:rsid w:val="00C30214"/>
    <w:rsid w:val="00C31D59"/>
    <w:rsid w:val="00C32217"/>
    <w:rsid w:val="00C32971"/>
    <w:rsid w:val="00C33535"/>
    <w:rsid w:val="00C3451D"/>
    <w:rsid w:val="00C37BCA"/>
    <w:rsid w:val="00C40046"/>
    <w:rsid w:val="00C42CD4"/>
    <w:rsid w:val="00C4388A"/>
    <w:rsid w:val="00C43EC2"/>
    <w:rsid w:val="00C44345"/>
    <w:rsid w:val="00C44637"/>
    <w:rsid w:val="00C44B89"/>
    <w:rsid w:val="00C4724D"/>
    <w:rsid w:val="00C47CD2"/>
    <w:rsid w:val="00C5691B"/>
    <w:rsid w:val="00C62EDF"/>
    <w:rsid w:val="00C6598B"/>
    <w:rsid w:val="00C65ADD"/>
    <w:rsid w:val="00C6606D"/>
    <w:rsid w:val="00C672D0"/>
    <w:rsid w:val="00C7059F"/>
    <w:rsid w:val="00C74B89"/>
    <w:rsid w:val="00C74E8C"/>
    <w:rsid w:val="00C75E01"/>
    <w:rsid w:val="00C76CDA"/>
    <w:rsid w:val="00C85324"/>
    <w:rsid w:val="00C92E23"/>
    <w:rsid w:val="00C95359"/>
    <w:rsid w:val="00CA27B3"/>
    <w:rsid w:val="00CA3C5F"/>
    <w:rsid w:val="00CA4E61"/>
    <w:rsid w:val="00CB18B9"/>
    <w:rsid w:val="00CB2C86"/>
    <w:rsid w:val="00CB434D"/>
    <w:rsid w:val="00CB7064"/>
    <w:rsid w:val="00CC0AFA"/>
    <w:rsid w:val="00CC0CB0"/>
    <w:rsid w:val="00CD07B6"/>
    <w:rsid w:val="00CD08CF"/>
    <w:rsid w:val="00CD21F0"/>
    <w:rsid w:val="00CD288A"/>
    <w:rsid w:val="00CF36CC"/>
    <w:rsid w:val="00CF668E"/>
    <w:rsid w:val="00D11975"/>
    <w:rsid w:val="00D147E7"/>
    <w:rsid w:val="00D248F5"/>
    <w:rsid w:val="00D25141"/>
    <w:rsid w:val="00D270AC"/>
    <w:rsid w:val="00D338B4"/>
    <w:rsid w:val="00D34628"/>
    <w:rsid w:val="00D37477"/>
    <w:rsid w:val="00D376BE"/>
    <w:rsid w:val="00D45090"/>
    <w:rsid w:val="00D53138"/>
    <w:rsid w:val="00D614BB"/>
    <w:rsid w:val="00D66983"/>
    <w:rsid w:val="00D70B25"/>
    <w:rsid w:val="00D7410E"/>
    <w:rsid w:val="00D82A5E"/>
    <w:rsid w:val="00D83745"/>
    <w:rsid w:val="00D86EAF"/>
    <w:rsid w:val="00D95F49"/>
    <w:rsid w:val="00D96939"/>
    <w:rsid w:val="00DA0FB2"/>
    <w:rsid w:val="00DA4BE2"/>
    <w:rsid w:val="00DA6C0D"/>
    <w:rsid w:val="00DB1BDC"/>
    <w:rsid w:val="00DB3620"/>
    <w:rsid w:val="00DB3F7A"/>
    <w:rsid w:val="00DB62B4"/>
    <w:rsid w:val="00DC7E9C"/>
    <w:rsid w:val="00DD165E"/>
    <w:rsid w:val="00DD1AA3"/>
    <w:rsid w:val="00DD32D6"/>
    <w:rsid w:val="00DD4577"/>
    <w:rsid w:val="00DE4186"/>
    <w:rsid w:val="00DF148D"/>
    <w:rsid w:val="00DF26A5"/>
    <w:rsid w:val="00DF3407"/>
    <w:rsid w:val="00E00B19"/>
    <w:rsid w:val="00E01A8E"/>
    <w:rsid w:val="00E02B54"/>
    <w:rsid w:val="00E02CC7"/>
    <w:rsid w:val="00E1104A"/>
    <w:rsid w:val="00E11BD0"/>
    <w:rsid w:val="00E11F2C"/>
    <w:rsid w:val="00E219E4"/>
    <w:rsid w:val="00E2207B"/>
    <w:rsid w:val="00E23D13"/>
    <w:rsid w:val="00E27BA9"/>
    <w:rsid w:val="00E3615C"/>
    <w:rsid w:val="00E37D1D"/>
    <w:rsid w:val="00E42294"/>
    <w:rsid w:val="00E50BEB"/>
    <w:rsid w:val="00E529E4"/>
    <w:rsid w:val="00E57803"/>
    <w:rsid w:val="00E62885"/>
    <w:rsid w:val="00E636B5"/>
    <w:rsid w:val="00E667A2"/>
    <w:rsid w:val="00E66C67"/>
    <w:rsid w:val="00E71DD9"/>
    <w:rsid w:val="00E72818"/>
    <w:rsid w:val="00E732F2"/>
    <w:rsid w:val="00E736A0"/>
    <w:rsid w:val="00E7630B"/>
    <w:rsid w:val="00E8408B"/>
    <w:rsid w:val="00E869A5"/>
    <w:rsid w:val="00EA0AF9"/>
    <w:rsid w:val="00EB13F1"/>
    <w:rsid w:val="00EB40CD"/>
    <w:rsid w:val="00EC0CB1"/>
    <w:rsid w:val="00ED3567"/>
    <w:rsid w:val="00ED7028"/>
    <w:rsid w:val="00EE167D"/>
    <w:rsid w:val="00EF27FC"/>
    <w:rsid w:val="00EF423E"/>
    <w:rsid w:val="00EF7C54"/>
    <w:rsid w:val="00EF7D94"/>
    <w:rsid w:val="00F01E02"/>
    <w:rsid w:val="00F026A5"/>
    <w:rsid w:val="00F058B4"/>
    <w:rsid w:val="00F07FD8"/>
    <w:rsid w:val="00F22643"/>
    <w:rsid w:val="00F3030C"/>
    <w:rsid w:val="00F364F0"/>
    <w:rsid w:val="00F4052B"/>
    <w:rsid w:val="00F40684"/>
    <w:rsid w:val="00F4270B"/>
    <w:rsid w:val="00F43088"/>
    <w:rsid w:val="00F4461A"/>
    <w:rsid w:val="00F46FB1"/>
    <w:rsid w:val="00F51099"/>
    <w:rsid w:val="00F6060B"/>
    <w:rsid w:val="00F65E2C"/>
    <w:rsid w:val="00F67343"/>
    <w:rsid w:val="00F73688"/>
    <w:rsid w:val="00F741D3"/>
    <w:rsid w:val="00F82112"/>
    <w:rsid w:val="00F83D4F"/>
    <w:rsid w:val="00F8517D"/>
    <w:rsid w:val="00F85F49"/>
    <w:rsid w:val="00F86E65"/>
    <w:rsid w:val="00F97385"/>
    <w:rsid w:val="00FA341C"/>
    <w:rsid w:val="00FA3B66"/>
    <w:rsid w:val="00FA50D8"/>
    <w:rsid w:val="00FA55FA"/>
    <w:rsid w:val="00FA79A9"/>
    <w:rsid w:val="00FB18AF"/>
    <w:rsid w:val="00FB2A10"/>
    <w:rsid w:val="00FB4F75"/>
    <w:rsid w:val="00FB54C8"/>
    <w:rsid w:val="00FB56AA"/>
    <w:rsid w:val="00FB7079"/>
    <w:rsid w:val="00FC4F95"/>
    <w:rsid w:val="00FC6C56"/>
    <w:rsid w:val="00FD01E6"/>
    <w:rsid w:val="00FD2B20"/>
    <w:rsid w:val="00FD390C"/>
    <w:rsid w:val="00FD6D55"/>
    <w:rsid w:val="00FD7A25"/>
    <w:rsid w:val="00FE33C4"/>
    <w:rsid w:val="00FE67BE"/>
    <w:rsid w:val="00FF373E"/>
    <w:rsid w:val="00FF3E03"/>
    <w:rsid w:val="00FF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4E8DC859"/>
  <w15:chartTrackingRefBased/>
  <w15:docId w15:val="{26626CA0-7FFB-4770-B56F-03425607A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95F49"/>
    <w:rPr>
      <w:rFonts w:ascii="Calibri" w:hAnsi="Calibri"/>
      <w:lang w:eastAsia="de-DE"/>
    </w:rPr>
  </w:style>
  <w:style w:type="paragraph" w:styleId="berschrift1">
    <w:name w:val="heading 1"/>
    <w:basedOn w:val="Standard"/>
    <w:next w:val="Fliesstext"/>
    <w:autoRedefine/>
    <w:qFormat/>
    <w:rsid w:val="00FD01E6"/>
    <w:pPr>
      <w:keepNext/>
      <w:numPr>
        <w:numId w:val="17"/>
      </w:numPr>
      <w:tabs>
        <w:tab w:val="clear" w:pos="851"/>
      </w:tabs>
      <w:spacing w:before="240" w:after="120"/>
      <w:ind w:left="431" w:hanging="431"/>
      <w:outlineLvl w:val="0"/>
    </w:pPr>
    <w:rPr>
      <w:rFonts w:asciiTheme="minorHAnsi" w:hAnsiTheme="minorHAnsi" w:cs="Arial"/>
      <w:b/>
      <w:bCs/>
      <w:kern w:val="32"/>
      <w:sz w:val="24"/>
      <w:szCs w:val="24"/>
    </w:rPr>
  </w:style>
  <w:style w:type="paragraph" w:styleId="berschrift2">
    <w:name w:val="heading 2"/>
    <w:basedOn w:val="Standard"/>
    <w:next w:val="Fliesstext"/>
    <w:autoRedefine/>
    <w:qFormat/>
    <w:rsid w:val="00FD01E6"/>
    <w:pPr>
      <w:keepNext/>
      <w:numPr>
        <w:ilvl w:val="1"/>
        <w:numId w:val="17"/>
      </w:numPr>
      <w:tabs>
        <w:tab w:val="clear" w:pos="851"/>
      </w:tabs>
      <w:spacing w:before="240" w:after="60"/>
      <w:ind w:left="578" w:hanging="578"/>
      <w:outlineLvl w:val="1"/>
    </w:pPr>
    <w:rPr>
      <w:rFonts w:asciiTheme="minorHAnsi" w:hAnsiTheme="minorHAnsi" w:cs="Arial"/>
      <w:b/>
      <w:bCs/>
      <w:iCs/>
    </w:rPr>
  </w:style>
  <w:style w:type="paragraph" w:styleId="berschrift3">
    <w:name w:val="heading 3"/>
    <w:basedOn w:val="Standard"/>
    <w:next w:val="Fliesstext"/>
    <w:autoRedefine/>
    <w:qFormat/>
    <w:rsid w:val="00FD2B20"/>
    <w:pPr>
      <w:keepNext/>
      <w:numPr>
        <w:ilvl w:val="2"/>
        <w:numId w:val="17"/>
      </w:numPr>
      <w:spacing w:before="120" w:after="120"/>
      <w:outlineLvl w:val="2"/>
    </w:pPr>
    <w:rPr>
      <w:rFonts w:cs="Arial"/>
      <w:bCs/>
      <w:color w:val="000000"/>
    </w:rPr>
  </w:style>
  <w:style w:type="paragraph" w:styleId="berschrift4">
    <w:name w:val="heading 4"/>
    <w:basedOn w:val="Standard"/>
    <w:next w:val="Fliesstext"/>
    <w:autoRedefine/>
    <w:qFormat/>
    <w:rsid w:val="00072BA2"/>
    <w:pPr>
      <w:widowControl w:val="0"/>
      <w:spacing w:before="240" w:after="120"/>
      <w:outlineLvl w:val="3"/>
    </w:pPr>
    <w:rPr>
      <w:rFonts w:ascii="MetaOT-Norm" w:hAnsi="MetaOT-Norm"/>
      <w:bCs/>
      <w:smallCaps/>
      <w:spacing w:val="20"/>
    </w:rPr>
  </w:style>
  <w:style w:type="paragraph" w:styleId="berschrift5">
    <w:name w:val="heading 5"/>
    <w:basedOn w:val="Standard"/>
    <w:next w:val="Standard"/>
    <w:qFormat/>
    <w:rsid w:val="004C230D"/>
    <w:pPr>
      <w:numPr>
        <w:ilvl w:val="4"/>
        <w:numId w:val="17"/>
      </w:numPr>
      <w:spacing w:before="720" w:after="480"/>
      <w:outlineLvl w:val="4"/>
    </w:pPr>
    <w:rPr>
      <w:rFonts w:ascii="MetaOT-Norm" w:hAnsi="MetaOT-Norm"/>
      <w:b/>
      <w:bCs/>
      <w:iCs/>
      <w:sz w:val="26"/>
      <w:szCs w:val="26"/>
    </w:rPr>
  </w:style>
  <w:style w:type="paragraph" w:styleId="berschrift6">
    <w:name w:val="heading 6"/>
    <w:basedOn w:val="Standard"/>
    <w:next w:val="Fliesstext"/>
    <w:autoRedefine/>
    <w:qFormat/>
    <w:rsid w:val="00434CB6"/>
    <w:pPr>
      <w:numPr>
        <w:ilvl w:val="5"/>
        <w:numId w:val="17"/>
      </w:numPr>
      <w:spacing w:before="240" w:after="120"/>
      <w:outlineLvl w:val="5"/>
    </w:pPr>
    <w:rPr>
      <w:b/>
      <w:color w:val="000000"/>
      <w:sz w:val="28"/>
      <w:szCs w:val="22"/>
    </w:rPr>
  </w:style>
  <w:style w:type="paragraph" w:styleId="berschrift7">
    <w:name w:val="heading 7"/>
    <w:basedOn w:val="Standard"/>
    <w:next w:val="Standard"/>
    <w:qFormat/>
    <w:rsid w:val="00125972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125972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25972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A150B1"/>
    <w:pPr>
      <w:tabs>
        <w:tab w:val="right" w:pos="8222"/>
      </w:tabs>
    </w:pPr>
    <w:rPr>
      <w:color w:val="000000"/>
      <w:sz w:val="18"/>
    </w:rPr>
  </w:style>
  <w:style w:type="paragraph" w:styleId="Fuzeile">
    <w:name w:val="footer"/>
    <w:basedOn w:val="Standard"/>
    <w:link w:val="FuzeileZchn"/>
    <w:semiHidden/>
    <w:rsid w:val="00D7410E"/>
    <w:pPr>
      <w:tabs>
        <w:tab w:val="right" w:pos="8222"/>
      </w:tabs>
    </w:pPr>
    <w:rPr>
      <w:color w:val="000000"/>
      <w:sz w:val="18"/>
    </w:rPr>
  </w:style>
  <w:style w:type="paragraph" w:customStyle="1" w:styleId="Zeile2">
    <w:name w:val="Zeile 2"/>
    <w:basedOn w:val="Dokument-Titel"/>
    <w:semiHidden/>
    <w:rsid w:val="0048116E"/>
  </w:style>
  <w:style w:type="paragraph" w:customStyle="1" w:styleId="Kanton">
    <w:name w:val="Kanton"/>
    <w:basedOn w:val="Standard"/>
    <w:semiHidden/>
    <w:rsid w:val="00CD21F0"/>
    <w:rPr>
      <w:color w:val="000000"/>
      <w:sz w:val="28"/>
    </w:rPr>
  </w:style>
  <w:style w:type="paragraph" w:customStyle="1" w:styleId="Gemeinde">
    <w:name w:val="Gemeinde"/>
    <w:basedOn w:val="Standard"/>
    <w:semiHidden/>
    <w:rsid w:val="00CD21F0"/>
    <w:rPr>
      <w:b/>
      <w:sz w:val="28"/>
    </w:rPr>
  </w:style>
  <w:style w:type="paragraph" w:customStyle="1" w:styleId="Dokument-Titel">
    <w:name w:val="Dokument-Titel"/>
    <w:basedOn w:val="Standard"/>
    <w:semiHidden/>
    <w:rsid w:val="00CF36CC"/>
    <w:rPr>
      <w:b/>
      <w:color w:val="000000"/>
      <w:sz w:val="48"/>
    </w:rPr>
  </w:style>
  <w:style w:type="paragraph" w:styleId="Untertitel">
    <w:name w:val="Subtitle"/>
    <w:basedOn w:val="Standard"/>
    <w:link w:val="UntertitelZchn"/>
    <w:qFormat/>
    <w:rsid w:val="009E1E3A"/>
    <w:pPr>
      <w:spacing w:before="120" w:after="120"/>
    </w:pPr>
    <w:rPr>
      <w:rFonts w:cs="Arial"/>
      <w:color w:val="000000"/>
      <w:sz w:val="24"/>
      <w:szCs w:val="24"/>
    </w:rPr>
  </w:style>
  <w:style w:type="character" w:customStyle="1" w:styleId="Bericht-Art">
    <w:name w:val="Bericht-Art"/>
    <w:semiHidden/>
    <w:rsid w:val="00852663"/>
    <w:rPr>
      <w:rFonts w:ascii="Calibri" w:hAnsi="Calibri"/>
      <w:b/>
      <w:color w:val="000000"/>
      <w:sz w:val="28"/>
    </w:rPr>
  </w:style>
  <w:style w:type="character" w:customStyle="1" w:styleId="Erstelldatum">
    <w:name w:val="Erstelldatum"/>
    <w:semiHidden/>
    <w:rsid w:val="006B5A47"/>
    <w:rPr>
      <w:rFonts w:ascii="Calibri" w:hAnsi="Calibri"/>
      <w:color w:val="000000"/>
      <w:sz w:val="16"/>
    </w:rPr>
  </w:style>
  <w:style w:type="paragraph" w:customStyle="1" w:styleId="Status">
    <w:name w:val="Status"/>
    <w:basedOn w:val="Standard"/>
    <w:link w:val="StatusZchn"/>
    <w:semiHidden/>
    <w:rsid w:val="00852663"/>
    <w:pPr>
      <w:spacing w:before="120" w:after="120"/>
    </w:pPr>
    <w:rPr>
      <w:b/>
      <w:color w:val="FF0000"/>
      <w:sz w:val="28"/>
    </w:rPr>
  </w:style>
  <w:style w:type="character" w:customStyle="1" w:styleId="StatusZchn">
    <w:name w:val="Status Zchn"/>
    <w:link w:val="Status"/>
    <w:rsid w:val="00852663"/>
    <w:rPr>
      <w:rFonts w:ascii="Calibri" w:hAnsi="Calibri"/>
      <w:b/>
      <w:color w:val="FF0000"/>
      <w:sz w:val="28"/>
      <w:lang w:val="de-CH" w:eastAsia="de-DE" w:bidi="ar-SA"/>
    </w:rPr>
  </w:style>
  <w:style w:type="paragraph" w:customStyle="1" w:styleId="a">
    <w:name w:val="|"/>
    <w:basedOn w:val="Standard"/>
    <w:link w:val="Zchn"/>
    <w:semiHidden/>
    <w:rsid w:val="00852663"/>
    <w:pPr>
      <w:spacing w:before="120" w:after="120"/>
    </w:pPr>
    <w:rPr>
      <w:b/>
      <w:color w:val="808080"/>
      <w:sz w:val="28"/>
    </w:rPr>
  </w:style>
  <w:style w:type="character" w:customStyle="1" w:styleId="Zchn">
    <w:name w:val="| Zchn"/>
    <w:link w:val="a"/>
    <w:rsid w:val="00852663"/>
    <w:rPr>
      <w:rFonts w:ascii="Calibri" w:hAnsi="Calibri"/>
      <w:b/>
      <w:color w:val="808080"/>
      <w:sz w:val="28"/>
      <w:lang w:val="de-CH" w:eastAsia="de-DE" w:bidi="ar-SA"/>
    </w:rPr>
  </w:style>
  <w:style w:type="character" w:customStyle="1" w:styleId="Projekt-Nr">
    <w:name w:val="Projekt-Nr."/>
    <w:semiHidden/>
    <w:rsid w:val="006B5A47"/>
    <w:rPr>
      <w:rFonts w:ascii="Calibri" w:hAnsi="Calibri"/>
      <w:color w:val="000000"/>
      <w:sz w:val="16"/>
    </w:rPr>
  </w:style>
  <w:style w:type="paragraph" w:customStyle="1" w:styleId="Adresse">
    <w:name w:val="Adresse"/>
    <w:basedOn w:val="Standard"/>
    <w:semiHidden/>
    <w:rsid w:val="005D34A3"/>
    <w:pPr>
      <w:jc w:val="right"/>
    </w:pPr>
    <w:rPr>
      <w:color w:val="000000"/>
    </w:rPr>
  </w:style>
  <w:style w:type="paragraph" w:customStyle="1" w:styleId="Verfassung">
    <w:name w:val="Verfassung"/>
    <w:basedOn w:val="Standard"/>
    <w:semiHidden/>
    <w:rsid w:val="000A27E9"/>
    <w:pPr>
      <w:spacing w:before="120" w:after="120"/>
    </w:pPr>
    <w:rPr>
      <w:b/>
    </w:rPr>
  </w:style>
  <w:style w:type="paragraph" w:customStyle="1" w:styleId="Pfad">
    <w:name w:val="Pfad"/>
    <w:basedOn w:val="Fuzeile"/>
    <w:semiHidden/>
    <w:rsid w:val="000852CF"/>
    <w:rPr>
      <w:sz w:val="14"/>
    </w:rPr>
  </w:style>
  <w:style w:type="paragraph" w:customStyle="1" w:styleId="TitelInhaltsverzeichnis">
    <w:name w:val="Titel Inhaltsverzeichnis"/>
    <w:basedOn w:val="Standard"/>
    <w:semiHidden/>
    <w:rsid w:val="000554C5"/>
    <w:pPr>
      <w:spacing w:before="480" w:after="480"/>
    </w:pPr>
    <w:rPr>
      <w:b/>
      <w:color w:val="000000"/>
      <w:sz w:val="28"/>
    </w:rPr>
  </w:style>
  <w:style w:type="paragraph" w:customStyle="1" w:styleId="Titel1">
    <w:name w:val="Titel 1"/>
    <w:basedOn w:val="Standard"/>
    <w:next w:val="Fliesstext"/>
    <w:semiHidden/>
    <w:rsid w:val="00E219E4"/>
    <w:pPr>
      <w:numPr>
        <w:numId w:val="3"/>
      </w:numPr>
      <w:spacing w:before="480" w:after="240"/>
      <w:jc w:val="both"/>
    </w:pPr>
    <w:rPr>
      <w:b/>
      <w:color w:val="3366FF"/>
      <w:sz w:val="28"/>
    </w:rPr>
  </w:style>
  <w:style w:type="paragraph" w:customStyle="1" w:styleId="Fliesstext">
    <w:name w:val="Fliesstext"/>
    <w:basedOn w:val="Standard"/>
    <w:link w:val="FliesstextZchn"/>
    <w:qFormat/>
    <w:rsid w:val="00D95F49"/>
    <w:pPr>
      <w:spacing w:after="60"/>
      <w:jc w:val="both"/>
    </w:pPr>
    <w:rPr>
      <w:color w:val="000000"/>
    </w:rPr>
  </w:style>
  <w:style w:type="paragraph" w:customStyle="1" w:styleId="Titel2">
    <w:name w:val="Titel 2"/>
    <w:basedOn w:val="Titel1"/>
    <w:next w:val="Fliesstext"/>
    <w:semiHidden/>
    <w:rsid w:val="00F86E65"/>
    <w:pPr>
      <w:numPr>
        <w:ilvl w:val="1"/>
      </w:numPr>
      <w:spacing w:before="240" w:after="120"/>
    </w:pPr>
    <w:rPr>
      <w:color w:val="000000"/>
      <w:sz w:val="24"/>
    </w:rPr>
  </w:style>
  <w:style w:type="paragraph" w:customStyle="1" w:styleId="Titel3">
    <w:name w:val="Titel 3"/>
    <w:basedOn w:val="Titel2"/>
    <w:next w:val="Fliesstext"/>
    <w:semiHidden/>
    <w:rsid w:val="00F86E65"/>
    <w:pPr>
      <w:numPr>
        <w:ilvl w:val="2"/>
      </w:numPr>
    </w:pPr>
    <w:rPr>
      <w:sz w:val="22"/>
    </w:rPr>
  </w:style>
  <w:style w:type="paragraph" w:customStyle="1" w:styleId="Aufzhlung1">
    <w:name w:val="Aufzählung 1"/>
    <w:basedOn w:val="Fliesstext"/>
    <w:qFormat/>
    <w:rsid w:val="00EF7D94"/>
    <w:pPr>
      <w:numPr>
        <w:numId w:val="14"/>
      </w:numPr>
      <w:tabs>
        <w:tab w:val="right" w:pos="7371"/>
      </w:tabs>
      <w:contextualSpacing/>
      <w:jc w:val="left"/>
    </w:pPr>
  </w:style>
  <w:style w:type="paragraph" w:customStyle="1" w:styleId="Aufzhlung2">
    <w:name w:val="Aufzählung 2"/>
    <w:basedOn w:val="Aufzhlung1"/>
    <w:qFormat/>
    <w:rsid w:val="00072BA2"/>
    <w:pPr>
      <w:numPr>
        <w:numId w:val="15"/>
      </w:numPr>
    </w:pPr>
    <w:rPr>
      <w:sz w:val="16"/>
      <w:szCs w:val="16"/>
    </w:rPr>
  </w:style>
  <w:style w:type="paragraph" w:styleId="Beschriftung">
    <w:name w:val="caption"/>
    <w:basedOn w:val="Standard"/>
    <w:next w:val="Standard"/>
    <w:qFormat/>
    <w:rsid w:val="00BC5937"/>
    <w:pPr>
      <w:tabs>
        <w:tab w:val="left" w:pos="851"/>
      </w:tabs>
      <w:ind w:left="283"/>
    </w:pPr>
    <w:rPr>
      <w:rFonts w:ascii="MetaOT-Norm" w:hAnsi="MetaOT-Norm"/>
      <w:bCs/>
      <w:sz w:val="16"/>
    </w:rPr>
  </w:style>
  <w:style w:type="paragraph" w:customStyle="1" w:styleId="Abb-Beschriftung">
    <w:name w:val="Abb.-Beschriftung"/>
    <w:basedOn w:val="Beschriftung"/>
    <w:next w:val="Fliesstext"/>
    <w:rsid w:val="006217AD"/>
    <w:pPr>
      <w:keepNext/>
      <w:spacing w:before="60" w:after="60"/>
      <w:ind w:left="851" w:hanging="851"/>
      <w:jc w:val="both"/>
    </w:pPr>
    <w:rPr>
      <w:szCs w:val="16"/>
    </w:rPr>
  </w:style>
  <w:style w:type="paragraph" w:customStyle="1" w:styleId="Tab-Beschriftung">
    <w:name w:val="Tab.-Beschriftung"/>
    <w:basedOn w:val="Abb-Beschriftung"/>
    <w:rsid w:val="005A3839"/>
  </w:style>
  <w:style w:type="paragraph" w:customStyle="1" w:styleId="TextLiteraturverzeichnis">
    <w:name w:val="Text Literaturverzeichnis"/>
    <w:basedOn w:val="Fliesstext"/>
    <w:semiHidden/>
    <w:rsid w:val="005A3839"/>
    <w:pPr>
      <w:ind w:left="851" w:hanging="851"/>
    </w:pPr>
  </w:style>
  <w:style w:type="paragraph" w:styleId="Funotentext">
    <w:name w:val="footnote text"/>
    <w:basedOn w:val="Standard"/>
    <w:semiHidden/>
    <w:rsid w:val="005A3839"/>
    <w:rPr>
      <w:rFonts w:ascii="MetaOT-Norm" w:hAnsi="MetaOT-Norm"/>
      <w:sz w:val="16"/>
      <w:szCs w:val="16"/>
    </w:rPr>
  </w:style>
  <w:style w:type="character" w:styleId="Funotenzeichen">
    <w:name w:val="footnote reference"/>
    <w:semiHidden/>
    <w:rsid w:val="006217AD"/>
    <w:rPr>
      <w:sz w:val="22"/>
      <w:vertAlign w:val="superscript"/>
    </w:rPr>
  </w:style>
  <w:style w:type="paragraph" w:styleId="Dokumentstruktur">
    <w:name w:val="Document Map"/>
    <w:basedOn w:val="Standard"/>
    <w:semiHidden/>
    <w:rsid w:val="00C42CD4"/>
    <w:pPr>
      <w:shd w:val="clear" w:color="auto" w:fill="000080"/>
    </w:pPr>
    <w:rPr>
      <w:rFonts w:ascii="Tahoma" w:hAnsi="Tahoma" w:cs="Tahoma"/>
    </w:rPr>
  </w:style>
  <w:style w:type="character" w:styleId="Seitenzahl">
    <w:name w:val="page number"/>
    <w:semiHidden/>
    <w:rsid w:val="007A20B1"/>
    <w:rPr>
      <w:rFonts w:ascii="Calibri" w:hAnsi="Calibri"/>
      <w:sz w:val="18"/>
    </w:rPr>
  </w:style>
  <w:style w:type="paragraph" w:customStyle="1" w:styleId="Anhang">
    <w:name w:val="Anhang"/>
    <w:basedOn w:val="TitelInhaltsverzeichnis"/>
    <w:semiHidden/>
    <w:rsid w:val="005C6EBC"/>
    <w:pPr>
      <w:numPr>
        <w:numId w:val="1"/>
      </w:numPr>
    </w:pPr>
  </w:style>
  <w:style w:type="character" w:styleId="Hyperlink">
    <w:name w:val="Hyperlink"/>
    <w:uiPriority w:val="99"/>
    <w:rsid w:val="002C4B67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840012"/>
    <w:pPr>
      <w:tabs>
        <w:tab w:val="left" w:pos="284"/>
        <w:tab w:val="right" w:pos="7371"/>
      </w:tabs>
      <w:spacing w:before="120"/>
      <w:ind w:left="284" w:hanging="284"/>
    </w:pPr>
    <w:rPr>
      <w:rFonts w:asciiTheme="minorHAnsi" w:hAnsiTheme="minorHAnsi"/>
      <w:noProof/>
      <w:color w:val="000000"/>
      <w:sz w:val="24"/>
    </w:rPr>
  </w:style>
  <w:style w:type="paragraph" w:styleId="Verzeichnis2">
    <w:name w:val="toc 2"/>
    <w:basedOn w:val="Standard"/>
    <w:next w:val="Standard"/>
    <w:autoRedefine/>
    <w:uiPriority w:val="39"/>
    <w:rsid w:val="00840012"/>
    <w:pPr>
      <w:tabs>
        <w:tab w:val="left" w:pos="709"/>
        <w:tab w:val="right" w:pos="7371"/>
      </w:tabs>
      <w:ind w:left="992" w:hanging="708"/>
    </w:pPr>
    <w:rPr>
      <w:noProof/>
      <w:color w:val="000000"/>
    </w:rPr>
  </w:style>
  <w:style w:type="paragraph" w:styleId="Verzeichnis3">
    <w:name w:val="toc 3"/>
    <w:basedOn w:val="Standard"/>
    <w:next w:val="Standard"/>
    <w:autoRedefine/>
    <w:uiPriority w:val="39"/>
    <w:rsid w:val="00F51099"/>
    <w:pPr>
      <w:tabs>
        <w:tab w:val="left" w:pos="1702"/>
        <w:tab w:val="right" w:pos="7371"/>
      </w:tabs>
      <w:spacing w:before="160"/>
      <w:ind w:left="1560" w:hanging="567"/>
    </w:pPr>
  </w:style>
  <w:style w:type="paragraph" w:styleId="Verzeichnis4">
    <w:name w:val="toc 4"/>
    <w:basedOn w:val="Standard"/>
    <w:next w:val="Standard"/>
    <w:autoRedefine/>
    <w:uiPriority w:val="39"/>
    <w:rsid w:val="00F51099"/>
    <w:pPr>
      <w:widowControl w:val="0"/>
      <w:tabs>
        <w:tab w:val="left" w:pos="1418"/>
        <w:tab w:val="right" w:pos="7371"/>
      </w:tabs>
      <w:spacing w:before="160"/>
      <w:ind w:left="1418" w:hanging="1418"/>
    </w:pPr>
  </w:style>
  <w:style w:type="table" w:customStyle="1" w:styleId="Tabelle">
    <w:name w:val="Tabelle"/>
    <w:basedOn w:val="NormaleTabelle"/>
    <w:semiHidden/>
    <w:rsid w:val="00D83745"/>
    <w:rPr>
      <w:rFonts w:ascii="Calibri" w:hAnsi="Calibri"/>
      <w:sz w:val="22"/>
    </w:rPr>
    <w:tblPr>
      <w:tblBorders>
        <w:top w:val="single" w:sz="4" w:space="0" w:color="DDDDE2"/>
        <w:left w:val="single" w:sz="4" w:space="0" w:color="DDDDE2"/>
        <w:bottom w:val="single" w:sz="4" w:space="0" w:color="DDDDE2"/>
        <w:right w:val="single" w:sz="4" w:space="0" w:color="DDDDE2"/>
        <w:insideH w:val="single" w:sz="4" w:space="0" w:color="DDDDE2"/>
        <w:insideV w:val="single" w:sz="4" w:space="0" w:color="DDDDE2"/>
      </w:tblBorders>
    </w:tblPr>
    <w:tcPr>
      <w:vAlign w:val="center"/>
    </w:tcPr>
    <w:tblStylePr w:type="firstRow">
      <w:pPr>
        <w:jc w:val="left"/>
      </w:pPr>
      <w:rPr>
        <w:rFonts w:ascii="MetaOT-Norm" w:hAnsi="MetaOT-Norm"/>
        <w:b/>
        <w:sz w:val="22"/>
      </w:rPr>
      <w:tblPr/>
      <w:tcPr>
        <w:shd w:val="clear" w:color="auto" w:fill="DDDDE2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bbildungsverzeichnis">
    <w:name w:val="table of figures"/>
    <w:basedOn w:val="Standard"/>
    <w:next w:val="Standard"/>
    <w:uiPriority w:val="99"/>
    <w:rsid w:val="005A3839"/>
    <w:pPr>
      <w:tabs>
        <w:tab w:val="left" w:pos="851"/>
        <w:tab w:val="right" w:pos="7371"/>
      </w:tabs>
      <w:spacing w:before="60" w:after="60"/>
    </w:pPr>
    <w:rPr>
      <w:rFonts w:ascii="MetaOT-Norm" w:hAnsi="MetaOT-Norm"/>
      <w:noProof/>
      <w:color w:val="000000"/>
    </w:rPr>
  </w:style>
  <w:style w:type="numbering" w:styleId="111111">
    <w:name w:val="Outline List 2"/>
    <w:basedOn w:val="KeineListe"/>
    <w:semiHidden/>
    <w:rsid w:val="007808A2"/>
    <w:pPr>
      <w:numPr>
        <w:numId w:val="2"/>
      </w:numPr>
    </w:pPr>
  </w:style>
  <w:style w:type="table" w:customStyle="1" w:styleId="TabelleAbbildungen">
    <w:name w:val="Tabelle Abbildungen"/>
    <w:basedOn w:val="NormaleTabelle"/>
    <w:semiHidden/>
    <w:rsid w:val="00CA3C5F"/>
    <w:rPr>
      <w:rFonts w:ascii="Calibri" w:hAnsi="Calibri"/>
      <w:sz w:val="22"/>
    </w:rPr>
    <w:tblPr/>
    <w:tcPr>
      <w:shd w:val="clear" w:color="auto" w:fill="auto"/>
    </w:tcPr>
    <w:tblStylePr w:type="firstRow">
      <w:rPr>
        <w:rFonts w:ascii="MetaOT-Norm" w:hAnsi="MetaOT-Norm"/>
        <w:b w:val="0"/>
        <w:sz w:val="20"/>
      </w:rPr>
    </w:tblStylePr>
    <w:tblStylePr w:type="lastRow">
      <w:rPr>
        <w:rFonts w:ascii="MetaOT-Norm" w:hAnsi="MetaOT-Norm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itel4">
    <w:name w:val="Titel 4"/>
    <w:basedOn w:val="Fliesstext"/>
    <w:next w:val="Fliesstext"/>
    <w:semiHidden/>
    <w:rsid w:val="006D3116"/>
    <w:pPr>
      <w:spacing w:before="240" w:after="120"/>
    </w:pPr>
    <w:rPr>
      <w:b/>
      <w:smallCaps/>
      <w:spacing w:val="10"/>
    </w:rPr>
  </w:style>
  <w:style w:type="paragraph" w:customStyle="1" w:styleId="Fliesstextgrauhinterlegt">
    <w:name w:val="Fliesstext grau hinterlegt"/>
    <w:basedOn w:val="Fliesstext"/>
    <w:rsid w:val="00647C5C"/>
    <w:pPr>
      <w:shd w:val="clear" w:color="auto" w:fill="DDDDE2"/>
    </w:pPr>
  </w:style>
  <w:style w:type="character" w:customStyle="1" w:styleId="Tabellen-Titel">
    <w:name w:val="Tabellen-Titel"/>
    <w:semiHidden/>
    <w:rsid w:val="00C40046"/>
    <w:rPr>
      <w:rFonts w:ascii="Calibri" w:hAnsi="Calibri"/>
      <w:b/>
      <w:sz w:val="22"/>
    </w:rPr>
  </w:style>
  <w:style w:type="table" w:styleId="Tabellenraster">
    <w:name w:val="Table Grid"/>
    <w:basedOn w:val="NormaleTabelle"/>
    <w:rsid w:val="001E2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verzeichnis">
    <w:name w:val="Tabellenverzeichnis"/>
    <w:basedOn w:val="Abbildungsverzeichnis"/>
    <w:next w:val="Fliesstext"/>
    <w:semiHidden/>
    <w:rsid w:val="006D3116"/>
    <w:rPr>
      <w:color w:val="auto"/>
      <w:szCs w:val="24"/>
      <w:lang w:eastAsia="de-CH"/>
    </w:rPr>
  </w:style>
  <w:style w:type="numbering" w:styleId="1ai">
    <w:name w:val="Outline List 1"/>
    <w:basedOn w:val="KeineListe"/>
    <w:semiHidden/>
    <w:rsid w:val="00125972"/>
    <w:pPr>
      <w:numPr>
        <w:numId w:val="12"/>
      </w:numPr>
    </w:pPr>
  </w:style>
  <w:style w:type="paragraph" w:styleId="Anrede">
    <w:name w:val="Salutation"/>
    <w:basedOn w:val="Standard"/>
    <w:next w:val="Standard"/>
    <w:semiHidden/>
    <w:rsid w:val="00125972"/>
  </w:style>
  <w:style w:type="numbering" w:styleId="ArtikelAbschnitt">
    <w:name w:val="Outline List 3"/>
    <w:basedOn w:val="KeineListe"/>
    <w:semiHidden/>
    <w:rsid w:val="00125972"/>
    <w:pPr>
      <w:numPr>
        <w:numId w:val="13"/>
      </w:numPr>
    </w:pPr>
  </w:style>
  <w:style w:type="paragraph" w:styleId="Aufzhlungszeichen">
    <w:name w:val="List Bullet"/>
    <w:basedOn w:val="Standard"/>
    <w:semiHidden/>
    <w:rsid w:val="00125972"/>
    <w:pPr>
      <w:numPr>
        <w:numId w:val="4"/>
      </w:numPr>
    </w:pPr>
  </w:style>
  <w:style w:type="paragraph" w:styleId="Aufzhlungszeichen2">
    <w:name w:val="List Bullet 2"/>
    <w:basedOn w:val="Standard"/>
    <w:semiHidden/>
    <w:rsid w:val="00125972"/>
    <w:pPr>
      <w:numPr>
        <w:numId w:val="5"/>
      </w:numPr>
    </w:pPr>
  </w:style>
  <w:style w:type="paragraph" w:styleId="Aufzhlungszeichen3">
    <w:name w:val="List Bullet 3"/>
    <w:basedOn w:val="Verzeichnis3"/>
    <w:semiHidden/>
    <w:rsid w:val="00F51099"/>
    <w:rPr>
      <w:noProof/>
    </w:rPr>
  </w:style>
  <w:style w:type="paragraph" w:styleId="Aufzhlungszeichen4">
    <w:name w:val="List Bullet 4"/>
    <w:basedOn w:val="Standard"/>
    <w:semiHidden/>
    <w:rsid w:val="00125972"/>
    <w:pPr>
      <w:numPr>
        <w:numId w:val="6"/>
      </w:numPr>
    </w:pPr>
  </w:style>
  <w:style w:type="paragraph" w:styleId="Aufzhlungszeichen5">
    <w:name w:val="List Bullet 5"/>
    <w:basedOn w:val="Verzeichnis4"/>
    <w:semiHidden/>
    <w:rsid w:val="00F51099"/>
    <w:rPr>
      <w:rFonts w:ascii="MetaOT-Norm" w:hAnsi="MetaOT-Norm"/>
      <w:noProof/>
      <w:color w:val="000000"/>
    </w:rPr>
  </w:style>
  <w:style w:type="character" w:styleId="BesuchterHyperlink">
    <w:name w:val="FollowedHyperlink"/>
    <w:semiHidden/>
    <w:rsid w:val="00125972"/>
    <w:rPr>
      <w:color w:val="800080"/>
      <w:u w:val="single"/>
    </w:rPr>
  </w:style>
  <w:style w:type="paragraph" w:styleId="Blocktext">
    <w:name w:val="Block Text"/>
    <w:basedOn w:val="Standard"/>
    <w:semiHidden/>
    <w:rsid w:val="00125972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125972"/>
  </w:style>
  <w:style w:type="paragraph" w:styleId="E-Mail-Signatur">
    <w:name w:val="E-mail Signature"/>
    <w:basedOn w:val="Standard"/>
    <w:semiHidden/>
    <w:rsid w:val="00125972"/>
  </w:style>
  <w:style w:type="character" w:styleId="Fett">
    <w:name w:val="Strong"/>
    <w:qFormat/>
    <w:rsid w:val="00125972"/>
    <w:rPr>
      <w:b/>
      <w:bCs/>
    </w:rPr>
  </w:style>
  <w:style w:type="paragraph" w:styleId="Fu-Endnotenberschrift">
    <w:name w:val="Note Heading"/>
    <w:basedOn w:val="Standard"/>
    <w:next w:val="Standard"/>
    <w:semiHidden/>
    <w:rsid w:val="00125972"/>
  </w:style>
  <w:style w:type="paragraph" w:styleId="Gruformel">
    <w:name w:val="Closing"/>
    <w:basedOn w:val="Standard"/>
    <w:semiHidden/>
    <w:rsid w:val="00125972"/>
    <w:pPr>
      <w:ind w:left="4252"/>
    </w:pPr>
  </w:style>
  <w:style w:type="character" w:styleId="Hervorhebung">
    <w:name w:val="Emphasis"/>
    <w:qFormat/>
    <w:rsid w:val="00125972"/>
    <w:rPr>
      <w:i/>
      <w:iCs/>
    </w:rPr>
  </w:style>
  <w:style w:type="paragraph" w:styleId="HTMLAdresse">
    <w:name w:val="HTML Address"/>
    <w:basedOn w:val="Standard"/>
    <w:semiHidden/>
    <w:rsid w:val="00125972"/>
    <w:rPr>
      <w:i/>
      <w:iCs/>
    </w:rPr>
  </w:style>
  <w:style w:type="character" w:styleId="HTMLAkronym">
    <w:name w:val="HTML Acronym"/>
    <w:basedOn w:val="Absatz-Standardschriftart"/>
    <w:semiHidden/>
    <w:rsid w:val="00125972"/>
  </w:style>
  <w:style w:type="character" w:styleId="HTMLBeispiel">
    <w:name w:val="HTML Sample"/>
    <w:semiHidden/>
    <w:rsid w:val="00125972"/>
    <w:rPr>
      <w:rFonts w:ascii="Courier New" w:hAnsi="Courier New" w:cs="Courier New"/>
    </w:rPr>
  </w:style>
  <w:style w:type="character" w:styleId="HTMLCode">
    <w:name w:val="HTML Code"/>
    <w:semiHidden/>
    <w:rsid w:val="00125972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125972"/>
    <w:rPr>
      <w:i/>
      <w:iCs/>
    </w:rPr>
  </w:style>
  <w:style w:type="character" w:styleId="HTMLSchreibmaschine">
    <w:name w:val="HTML Typewriter"/>
    <w:semiHidden/>
    <w:rsid w:val="00125972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125972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125972"/>
    <w:rPr>
      <w:i/>
      <w:iCs/>
    </w:rPr>
  </w:style>
  <w:style w:type="paragraph" w:styleId="HTMLVorformatiert">
    <w:name w:val="HTML Preformatted"/>
    <w:basedOn w:val="Standard"/>
    <w:semiHidden/>
    <w:rsid w:val="00125972"/>
    <w:rPr>
      <w:rFonts w:ascii="Courier New" w:hAnsi="Courier New" w:cs="Courier New"/>
    </w:rPr>
  </w:style>
  <w:style w:type="character" w:styleId="HTMLZitat">
    <w:name w:val="HTML Cite"/>
    <w:semiHidden/>
    <w:rsid w:val="00125972"/>
    <w:rPr>
      <w:i/>
      <w:iCs/>
    </w:rPr>
  </w:style>
  <w:style w:type="paragraph" w:styleId="Liste">
    <w:name w:val="List"/>
    <w:basedOn w:val="Standard"/>
    <w:semiHidden/>
    <w:rsid w:val="00125972"/>
    <w:pPr>
      <w:ind w:left="283" w:hanging="283"/>
    </w:pPr>
  </w:style>
  <w:style w:type="paragraph" w:styleId="Liste2">
    <w:name w:val="List 2"/>
    <w:basedOn w:val="Standard"/>
    <w:semiHidden/>
    <w:rsid w:val="00125972"/>
    <w:pPr>
      <w:ind w:left="566" w:hanging="283"/>
    </w:pPr>
  </w:style>
  <w:style w:type="paragraph" w:styleId="Liste3">
    <w:name w:val="List 3"/>
    <w:basedOn w:val="Standard"/>
    <w:semiHidden/>
    <w:rsid w:val="00125972"/>
    <w:pPr>
      <w:ind w:left="849" w:hanging="283"/>
    </w:pPr>
  </w:style>
  <w:style w:type="paragraph" w:styleId="Liste4">
    <w:name w:val="List 4"/>
    <w:basedOn w:val="Standard"/>
    <w:semiHidden/>
    <w:rsid w:val="00125972"/>
    <w:pPr>
      <w:ind w:left="1132" w:hanging="283"/>
    </w:pPr>
  </w:style>
  <w:style w:type="paragraph" w:styleId="Liste5">
    <w:name w:val="List 5"/>
    <w:basedOn w:val="Standard"/>
    <w:semiHidden/>
    <w:rsid w:val="00125972"/>
    <w:pPr>
      <w:ind w:left="1415" w:hanging="283"/>
    </w:pPr>
  </w:style>
  <w:style w:type="paragraph" w:styleId="Listenfortsetzung">
    <w:name w:val="List Continue"/>
    <w:basedOn w:val="Standard"/>
    <w:semiHidden/>
    <w:rsid w:val="00125972"/>
    <w:pPr>
      <w:spacing w:after="120"/>
      <w:ind w:left="283"/>
    </w:pPr>
  </w:style>
  <w:style w:type="paragraph" w:styleId="Listenfortsetzung2">
    <w:name w:val="List Continue 2"/>
    <w:basedOn w:val="Standard"/>
    <w:semiHidden/>
    <w:rsid w:val="00125972"/>
    <w:pPr>
      <w:spacing w:after="120"/>
      <w:ind w:left="566"/>
    </w:pPr>
  </w:style>
  <w:style w:type="paragraph" w:styleId="Listenfortsetzung3">
    <w:name w:val="List Continue 3"/>
    <w:basedOn w:val="Standard"/>
    <w:semiHidden/>
    <w:rsid w:val="00125972"/>
    <w:pPr>
      <w:spacing w:after="120"/>
      <w:ind w:left="849"/>
    </w:pPr>
  </w:style>
  <w:style w:type="paragraph" w:styleId="Listenfortsetzung4">
    <w:name w:val="List Continue 4"/>
    <w:basedOn w:val="Standard"/>
    <w:semiHidden/>
    <w:rsid w:val="00125972"/>
    <w:pPr>
      <w:spacing w:after="120"/>
      <w:ind w:left="1132"/>
    </w:pPr>
  </w:style>
  <w:style w:type="paragraph" w:styleId="Listenfortsetzung5">
    <w:name w:val="List Continue 5"/>
    <w:basedOn w:val="Standard"/>
    <w:semiHidden/>
    <w:rsid w:val="00125972"/>
    <w:pPr>
      <w:spacing w:after="120"/>
      <w:ind w:left="1415"/>
    </w:pPr>
  </w:style>
  <w:style w:type="paragraph" w:styleId="Listennummer">
    <w:name w:val="List Number"/>
    <w:basedOn w:val="Standard"/>
    <w:semiHidden/>
    <w:rsid w:val="00072BA2"/>
    <w:pPr>
      <w:numPr>
        <w:numId w:val="7"/>
      </w:numPr>
    </w:pPr>
  </w:style>
  <w:style w:type="paragraph" w:styleId="Listennummer2">
    <w:name w:val="List Number 2"/>
    <w:basedOn w:val="Standard"/>
    <w:semiHidden/>
    <w:rsid w:val="00125972"/>
    <w:pPr>
      <w:numPr>
        <w:numId w:val="8"/>
      </w:numPr>
    </w:pPr>
  </w:style>
  <w:style w:type="paragraph" w:styleId="Listennummer3">
    <w:name w:val="List Number 3"/>
    <w:basedOn w:val="Standard"/>
    <w:semiHidden/>
    <w:rsid w:val="00125972"/>
    <w:pPr>
      <w:numPr>
        <w:numId w:val="9"/>
      </w:numPr>
    </w:pPr>
  </w:style>
  <w:style w:type="paragraph" w:styleId="Listennummer4">
    <w:name w:val="List Number 4"/>
    <w:basedOn w:val="Standard"/>
    <w:semiHidden/>
    <w:rsid w:val="00125972"/>
    <w:pPr>
      <w:numPr>
        <w:numId w:val="10"/>
      </w:numPr>
    </w:pPr>
  </w:style>
  <w:style w:type="paragraph" w:styleId="Listennummer5">
    <w:name w:val="List Number 5"/>
    <w:basedOn w:val="Standard"/>
    <w:semiHidden/>
    <w:rsid w:val="00125972"/>
    <w:pPr>
      <w:numPr>
        <w:numId w:val="11"/>
      </w:numPr>
    </w:pPr>
  </w:style>
  <w:style w:type="paragraph" w:styleId="Nachrichtenkopf">
    <w:name w:val="Message Header"/>
    <w:basedOn w:val="Standard"/>
    <w:semiHidden/>
    <w:rsid w:val="001259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urText">
    <w:name w:val="Plain Text"/>
    <w:basedOn w:val="Standard"/>
    <w:semiHidden/>
    <w:rsid w:val="00125972"/>
    <w:rPr>
      <w:rFonts w:ascii="Courier New" w:hAnsi="Courier New" w:cs="Courier New"/>
    </w:rPr>
  </w:style>
  <w:style w:type="paragraph" w:styleId="StandardWeb">
    <w:name w:val="Normal (Web)"/>
    <w:basedOn w:val="Standard"/>
    <w:semiHidden/>
    <w:rsid w:val="00125972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semiHidden/>
    <w:rsid w:val="00125972"/>
    <w:pPr>
      <w:ind w:left="708"/>
    </w:pPr>
  </w:style>
  <w:style w:type="table" w:styleId="Tabelle3D-Effekt1">
    <w:name w:val="Table 3D effects 1"/>
    <w:basedOn w:val="NormaleTabelle"/>
    <w:semiHidden/>
    <w:rsid w:val="0012597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12597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12597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12597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12597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12597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12597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12597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12597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12597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12597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12597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12597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12597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12597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12597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12597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12597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12597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12597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12597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12597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12597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12597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12597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12597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12597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12597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12597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12597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12597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12597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12597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12597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12597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12597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12597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12597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12597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12597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12597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12597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rsid w:val="00125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semiHidden/>
    <w:rsid w:val="00125972"/>
    <w:pPr>
      <w:spacing w:after="120"/>
    </w:pPr>
  </w:style>
  <w:style w:type="paragraph" w:styleId="Textkrper2">
    <w:name w:val="Body Text 2"/>
    <w:basedOn w:val="Standard"/>
    <w:semiHidden/>
    <w:rsid w:val="00125972"/>
    <w:pPr>
      <w:spacing w:after="120" w:line="480" w:lineRule="auto"/>
    </w:pPr>
  </w:style>
  <w:style w:type="paragraph" w:styleId="Textkrper3">
    <w:name w:val="Body Text 3"/>
    <w:basedOn w:val="Standard"/>
    <w:semiHidden/>
    <w:rsid w:val="00125972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125972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125972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125972"/>
    <w:pPr>
      <w:ind w:firstLine="210"/>
    </w:pPr>
  </w:style>
  <w:style w:type="paragraph" w:styleId="Textkrper-Zeileneinzug">
    <w:name w:val="Body Text Indent"/>
    <w:basedOn w:val="Standard"/>
    <w:semiHidden/>
    <w:rsid w:val="00125972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125972"/>
    <w:pPr>
      <w:ind w:firstLine="210"/>
    </w:pPr>
  </w:style>
  <w:style w:type="paragraph" w:styleId="Titel">
    <w:name w:val="Title"/>
    <w:basedOn w:val="Standard"/>
    <w:qFormat/>
    <w:rsid w:val="0012597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semiHidden/>
    <w:rsid w:val="00125972"/>
    <w:rPr>
      <w:rFonts w:ascii="Arial" w:hAnsi="Arial" w:cs="Arial"/>
    </w:rPr>
  </w:style>
  <w:style w:type="paragraph" w:styleId="Umschlagadresse">
    <w:name w:val="envelope address"/>
    <w:basedOn w:val="Standard"/>
    <w:semiHidden/>
    <w:rsid w:val="00125972"/>
    <w:pPr>
      <w:framePr w:w="4320" w:h="2160" w:hRule="exact" w:hSpace="141" w:wrap="auto" w:hAnchor="page" w:xAlign="center" w:yAlign="bottom"/>
      <w:ind w:left="1"/>
    </w:pPr>
    <w:rPr>
      <w:rFonts w:ascii="Arial" w:hAnsi="Arial" w:cs="Arial"/>
      <w:sz w:val="24"/>
      <w:szCs w:val="24"/>
    </w:rPr>
  </w:style>
  <w:style w:type="paragraph" w:styleId="Unterschrift">
    <w:name w:val="Signature"/>
    <w:basedOn w:val="Standard"/>
    <w:semiHidden/>
    <w:rsid w:val="00125972"/>
    <w:pPr>
      <w:ind w:left="4252"/>
    </w:pPr>
  </w:style>
  <w:style w:type="character" w:styleId="Zeilennummer">
    <w:name w:val="line number"/>
    <w:basedOn w:val="Absatz-Standardschriftart"/>
    <w:semiHidden/>
    <w:rsid w:val="00125972"/>
  </w:style>
  <w:style w:type="paragraph" w:customStyle="1" w:styleId="Formatvorlage1">
    <w:name w:val="Formatvorlage1"/>
    <w:basedOn w:val="Verzeichnis1"/>
    <w:next w:val="Fliesstext"/>
    <w:rsid w:val="005C1BBD"/>
  </w:style>
  <w:style w:type="paragraph" w:customStyle="1" w:styleId="Fronttitel">
    <w:name w:val="Fronttitel"/>
    <w:next w:val="Standard"/>
    <w:qFormat/>
    <w:rsid w:val="00356134"/>
    <w:pPr>
      <w:framePr w:w="1758" w:hSpace="284" w:wrap="around" w:vAnchor="text" w:hAnchor="page" w:x="952" w:yAlign="top"/>
      <w:spacing w:line="270" w:lineRule="exact"/>
    </w:pPr>
    <w:rPr>
      <w:rFonts w:ascii="MetaOT-Norm" w:eastAsia="Calibri" w:hAnsi="MetaOT-Norm" w:cs="Arial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rsid w:val="00DD165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DD165E"/>
    <w:rPr>
      <w:rFonts w:ascii="Segoe UI" w:hAnsi="Segoe UI" w:cs="Segoe UI"/>
      <w:sz w:val="18"/>
      <w:szCs w:val="18"/>
      <w:lang w:eastAsia="de-DE"/>
    </w:rPr>
  </w:style>
  <w:style w:type="table" w:customStyle="1" w:styleId="TabellePRE">
    <w:name w:val="Tabelle_PRE"/>
    <w:basedOn w:val="NormaleTabelle"/>
    <w:uiPriority w:val="99"/>
    <w:rsid w:val="001C03F5"/>
    <w:rPr>
      <w:rFonts w:ascii="Arial" w:hAnsi="Arial" w:cs="Arial"/>
      <w:sz w:val="16"/>
      <w:szCs w:val="19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57" w:type="dxa"/>
        <w:left w:w="0" w:type="dxa"/>
        <w:bottom w:w="57" w:type="dxa"/>
      </w:tblCellMar>
    </w:tblPr>
    <w:trPr>
      <w:cantSplit/>
    </w:trPr>
    <w:tblStylePr w:type="firstRow">
      <w:rPr>
        <w:rFonts w:cs="Arial"/>
        <w:b/>
        <w:i w:val="0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</w:style>
  <w:style w:type="paragraph" w:customStyle="1" w:styleId="AufzStufe2">
    <w:name w:val="Aufz_Stufe2"/>
    <w:basedOn w:val="Listenabsatz"/>
    <w:uiPriority w:val="3"/>
    <w:qFormat/>
    <w:rsid w:val="001C03F5"/>
    <w:pPr>
      <w:numPr>
        <w:numId w:val="16"/>
      </w:numPr>
      <w:tabs>
        <w:tab w:val="num" w:pos="851"/>
      </w:tabs>
      <w:spacing w:line="270" w:lineRule="exact"/>
      <w:ind w:left="398" w:hanging="199"/>
    </w:pPr>
    <w:rPr>
      <w:rFonts w:ascii="Arial" w:hAnsi="Arial"/>
      <w:sz w:val="19"/>
      <w:lang w:eastAsia="en-US"/>
    </w:rPr>
  </w:style>
  <w:style w:type="paragraph" w:styleId="Listenabsatz">
    <w:name w:val="List Paragraph"/>
    <w:basedOn w:val="Standard"/>
    <w:uiPriority w:val="34"/>
    <w:qFormat/>
    <w:rsid w:val="001C03F5"/>
    <w:pPr>
      <w:ind w:left="720"/>
      <w:contextualSpacing/>
    </w:pPr>
  </w:style>
  <w:style w:type="paragraph" w:customStyle="1" w:styleId="Aufz1">
    <w:name w:val="Aufz1"/>
    <w:basedOn w:val="Standard"/>
    <w:link w:val="Aufz1Zchn"/>
    <w:qFormat/>
    <w:rsid w:val="00F73688"/>
    <w:pPr>
      <w:spacing w:line="280" w:lineRule="atLeast"/>
    </w:pPr>
  </w:style>
  <w:style w:type="character" w:customStyle="1" w:styleId="Aufz1Zchn">
    <w:name w:val="Aufz1 Zchn"/>
    <w:link w:val="Aufz1"/>
    <w:rsid w:val="00F73688"/>
    <w:rPr>
      <w:rFonts w:ascii="Calibri" w:hAnsi="Calibri"/>
      <w:lang w:eastAsia="de-DE"/>
    </w:rPr>
  </w:style>
  <w:style w:type="character" w:customStyle="1" w:styleId="FliesstextZchn">
    <w:name w:val="Fliesstext Zchn"/>
    <w:basedOn w:val="Absatz-Standardschriftart"/>
    <w:link w:val="Fliesstext"/>
    <w:rsid w:val="00D95F49"/>
    <w:rPr>
      <w:rFonts w:ascii="Calibri" w:hAnsi="Calibri"/>
      <w:color w:val="000000"/>
      <w:lang w:eastAsia="de-DE"/>
    </w:rPr>
  </w:style>
  <w:style w:type="character" w:customStyle="1" w:styleId="UntertitelZchn">
    <w:name w:val="Untertitel Zchn"/>
    <w:basedOn w:val="Absatz-Standardschriftart"/>
    <w:link w:val="Untertitel"/>
    <w:locked/>
    <w:rsid w:val="002543C8"/>
    <w:rPr>
      <w:rFonts w:ascii="Calibri" w:hAnsi="Calibri" w:cs="Arial"/>
      <w:color w:val="000000"/>
      <w:sz w:val="24"/>
      <w:szCs w:val="24"/>
      <w:lang w:eastAsia="de-DE"/>
    </w:rPr>
  </w:style>
  <w:style w:type="character" w:styleId="IntensiveHervorhebung">
    <w:name w:val="Intense Emphasis"/>
    <w:basedOn w:val="Absatz-Standardschriftart"/>
    <w:uiPriority w:val="21"/>
    <w:qFormat/>
    <w:rsid w:val="00DA0FB2"/>
    <w:rPr>
      <w:i/>
      <w:iCs/>
      <w:color w:val="5B9BD5" w:themeColor="accent1"/>
    </w:rPr>
  </w:style>
  <w:style w:type="character" w:styleId="Kommentarzeichen">
    <w:name w:val="annotation reference"/>
    <w:basedOn w:val="Absatz-Standardschriftart"/>
    <w:rsid w:val="00232B6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232B64"/>
  </w:style>
  <w:style w:type="character" w:customStyle="1" w:styleId="KommentartextZchn">
    <w:name w:val="Kommentartext Zchn"/>
    <w:basedOn w:val="Absatz-Standardschriftart"/>
    <w:link w:val="Kommentartext"/>
    <w:rsid w:val="00232B64"/>
    <w:rPr>
      <w:rFonts w:ascii="Calibri" w:hAnsi="Calibri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232B6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232B64"/>
    <w:rPr>
      <w:rFonts w:ascii="Calibri" w:hAnsi="Calibri"/>
      <w:b/>
      <w:bCs/>
      <w:lang w:eastAsia="de-DE"/>
    </w:rPr>
  </w:style>
  <w:style w:type="character" w:styleId="IntensiverVerweis">
    <w:name w:val="Intense Reference"/>
    <w:basedOn w:val="Absatz-Standardschriftart"/>
    <w:uiPriority w:val="32"/>
    <w:qFormat/>
    <w:rsid w:val="00984E02"/>
    <w:rPr>
      <w:b/>
      <w:bCs/>
      <w:smallCaps/>
      <w:color w:val="5B9BD5" w:themeColor="accent1"/>
      <w:spacing w:val="5"/>
    </w:rPr>
  </w:style>
  <w:style w:type="paragraph" w:customStyle="1" w:styleId="CIKopfzeile2">
    <w:name w:val="CIKopfzeile2"/>
    <w:basedOn w:val="Standard"/>
    <w:rsid w:val="00AC0A64"/>
    <w:pPr>
      <w:spacing w:line="260" w:lineRule="exact"/>
    </w:pPr>
    <w:rPr>
      <w:rFonts w:ascii="Arial" w:hAnsi="Arial"/>
      <w:szCs w:val="24"/>
    </w:rPr>
  </w:style>
  <w:style w:type="paragraph" w:customStyle="1" w:styleId="CIKopfzeile1">
    <w:name w:val="CIKopfzeile1"/>
    <w:basedOn w:val="Standard"/>
    <w:rsid w:val="00AC0A64"/>
    <w:pPr>
      <w:spacing w:line="260" w:lineRule="exact"/>
    </w:pPr>
    <w:rPr>
      <w:rFonts w:ascii="Arial" w:hAnsi="Arial"/>
      <w:b/>
      <w:szCs w:val="24"/>
    </w:rPr>
  </w:style>
  <w:style w:type="character" w:customStyle="1" w:styleId="FuzeileZchn">
    <w:name w:val="Fußzeile Zchn"/>
    <w:basedOn w:val="Absatz-Standardschriftart"/>
    <w:link w:val="Fuzeile"/>
    <w:semiHidden/>
    <w:rsid w:val="00846E6C"/>
    <w:rPr>
      <w:rFonts w:ascii="Calibri" w:hAnsi="Calibri"/>
      <w:color w:val="000000"/>
      <w:sz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rs%20D&#252;nnenberger\AppData\Roaming\Microsoft\Templates\b-Planungsbericht-ud-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E89D8-B155-4670-9387-A3E75AD1B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b-Planungsbericht-ud-e.dotx</Template>
  <TotalTime>0</TotalTime>
  <Pages>14</Pages>
  <Words>1550</Words>
  <Characters>11972</Characters>
  <Application>Microsoft Office Word</Application>
  <DocSecurity>0</DocSecurity>
  <Lines>99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Technischer Bericht</vt:lpstr>
    </vt:vector>
  </TitlesOfParts>
  <Manager>U. Dünnenberger</Manager>
  <Company>Dünnenberger Projektentwicklung</Company>
  <LinksUpToDate>false</LinksUpToDate>
  <CharactersWithSpaces>13496</CharactersWithSpaces>
  <SharedDoc>false</SharedDoc>
  <HLinks>
    <vt:vector size="24" baseType="variant">
      <vt:variant>
        <vt:i4>1376315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_Toc257372969</vt:lpwstr>
      </vt:variant>
      <vt:variant>
        <vt:i4>1114171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_Toc257372929</vt:lpwstr>
      </vt:variant>
      <vt:variant>
        <vt:i4>1114171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_Toc257372928</vt:lpwstr>
      </vt:variant>
      <vt:variant>
        <vt:i4>1114171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_Toc257372927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Technischer Bericht</dc:title>
  <dc:subject>Vorlage</dc:subject>
  <dc:creator>Urs Dünnenberger</dc:creator>
  <cp:keywords/>
  <dc:description>b-Bericht-ud-a</dc:description>
  <cp:lastModifiedBy>Urs Dünnenberger</cp:lastModifiedBy>
  <cp:revision>3</cp:revision>
  <cp:lastPrinted>2021-10-28T16:24:00Z</cp:lastPrinted>
  <dcterms:created xsi:type="dcterms:W3CDTF">2021-10-28T09:01:00Z</dcterms:created>
  <dcterms:modified xsi:type="dcterms:W3CDTF">2021-10-28T16:26:00Z</dcterms:modified>
  <cp:contentStatus>Entwurf</cp:contentStatus>
  <cp:version>1.00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1.00</vt:lpwstr>
  </property>
  <property fmtid="{D5CDD505-2E9C-101B-9397-08002B2CF9AE}" pid="3" name="Autor">
    <vt:lpwstr>U. Dünnenberger, R. Fässler</vt:lpwstr>
  </property>
  <property fmtid="{D5CDD505-2E9C-101B-9397-08002B2CF9AE}" pid="4" name="Mitwirkende">
    <vt:lpwstr>M. Aebisegger</vt:lpwstr>
  </property>
  <property fmtid="{D5CDD505-2E9C-101B-9397-08002B2CF9AE}" pid="5" name="Titelbild">
    <vt:lpwstr>...</vt:lpwstr>
  </property>
  <property fmtid="{D5CDD505-2E9C-101B-9397-08002B2CF9AE}" pid="6" name="Projekt-Nr.">
    <vt:lpwstr>2105</vt:lpwstr>
  </property>
  <property fmtid="{D5CDD505-2E9C-101B-9397-08002B2CF9AE}" pid="7" name="Erstelldatum">
    <vt:lpwstr>27.10.2021</vt:lpwstr>
  </property>
  <property fmtid="{D5CDD505-2E9C-101B-9397-08002B2CF9AE}" pid="8" name="Status">
    <vt:lpwstr>.</vt:lpwstr>
  </property>
  <property fmtid="{D5CDD505-2E9C-101B-9397-08002B2CF9AE}" pid="9" name="Dokument-Titel">
    <vt:lpwstr>Ausschreibung Planungsleistungen</vt:lpwstr>
  </property>
  <property fmtid="{D5CDD505-2E9C-101B-9397-08002B2CF9AE}" pid="10" name="Dok.-Titel Zeile 2">
    <vt:lpwstr>Ausschreibung im offenen Verfahren, 1. Stufe: Formular Nr. 02</vt:lpwstr>
  </property>
  <property fmtid="{D5CDD505-2E9C-101B-9397-08002B2CF9AE}" pid="11" name="Untertitel">
    <vt:lpwstr>Untertitel</vt:lpwstr>
  </property>
  <property fmtid="{D5CDD505-2E9C-101B-9397-08002B2CF9AE}" pid="12" name="Bericht-Art">
    <vt:lpwstr>Ausschreibung</vt:lpwstr>
  </property>
  <property fmtid="{D5CDD505-2E9C-101B-9397-08002B2CF9AE}" pid="13" name="Datum (Version)">
    <vt:lpwstr>27.10.2021</vt:lpwstr>
  </property>
  <property fmtid="{D5CDD505-2E9C-101B-9397-08002B2CF9AE}" pid="14" name="Kunde">
    <vt:lpwstr>Gemeinde Steinach</vt:lpwstr>
  </property>
</Properties>
</file>