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252467" w14:textId="059F3F9A" w:rsidR="00FC66EC" w:rsidRPr="00AA43D6" w:rsidRDefault="00FC66EC" w:rsidP="00FC66EC">
      <w:pPr>
        <w:pStyle w:val="StadtZrichTitel"/>
        <w:spacing w:after="2040"/>
      </w:pPr>
      <w:bookmarkStart w:id="0" w:name="TEILC"/>
      <w:r w:rsidRPr="00AA43D6">
        <w:t xml:space="preserve">Ausschreibung im </w:t>
      </w:r>
      <w:r w:rsidR="00D2598A">
        <w:t>offenen V</w:t>
      </w:r>
      <w:r>
        <w:t>erfahren</w:t>
      </w:r>
    </w:p>
    <w:p w14:paraId="0BF2614E" w14:textId="77777777" w:rsidR="00FC66EC" w:rsidRDefault="00FC66EC" w:rsidP="00FC66EC">
      <w:pPr>
        <w:pStyle w:val="StadtZrichTitel"/>
        <w:spacing w:after="100" w:afterAutospacing="1"/>
      </w:pPr>
      <w:r>
        <w:t>Phosphorrecycling Kanton Zürich (PKZ)</w:t>
      </w:r>
    </w:p>
    <w:p w14:paraId="6C8BB7AA" w14:textId="77777777" w:rsidR="00FC66EC" w:rsidRPr="00D97490" w:rsidRDefault="00FC66EC" w:rsidP="00FC66EC">
      <w:pPr>
        <w:pStyle w:val="StadtZrichTitel"/>
        <w:spacing w:after="1080"/>
        <w:rPr>
          <w:b w:val="0"/>
        </w:rPr>
      </w:pPr>
      <w:r>
        <w:rPr>
          <w:b w:val="0"/>
        </w:rPr>
        <w:t>Verfahrens- und Standortevaluation und</w:t>
      </w:r>
      <w:r>
        <w:rPr>
          <w:b w:val="0"/>
        </w:rPr>
        <w:br/>
        <w:t>Machbarkeitsstudie</w:t>
      </w:r>
    </w:p>
    <w:p w14:paraId="1DA06F5C" w14:textId="77777777" w:rsidR="00A7755B" w:rsidRDefault="00A7755B" w:rsidP="00A7755B">
      <w:pPr>
        <w:pStyle w:val="StadtZrichUntertitel"/>
      </w:pPr>
    </w:p>
    <w:p w14:paraId="2EDCCBEE" w14:textId="77777777" w:rsidR="00A7755B" w:rsidRDefault="00A7755B" w:rsidP="00A7755B">
      <w:pPr>
        <w:pStyle w:val="StadtZrichUntertitel"/>
      </w:pPr>
    </w:p>
    <w:p w14:paraId="67882314" w14:textId="01182AF5" w:rsidR="00A7755B" w:rsidRPr="00AA43D6" w:rsidRDefault="00A7755B" w:rsidP="00A7755B">
      <w:pPr>
        <w:pStyle w:val="StadtZrichUntertitel"/>
      </w:pPr>
      <w:r w:rsidRPr="00AA43D6">
        <w:t xml:space="preserve">TEIL </w:t>
      </w:r>
      <w:r>
        <w:t>C</w:t>
      </w:r>
    </w:p>
    <w:p w14:paraId="2F02AACA" w14:textId="5167F1DE" w:rsidR="00431FB5" w:rsidRPr="00A61229" w:rsidRDefault="00A61229" w:rsidP="00A61229">
      <w:pPr>
        <w:pStyle w:val="StadtZrichUntertitel"/>
        <w:spacing w:after="3400"/>
      </w:pPr>
      <w:r w:rsidRPr="00A61229">
        <w:t>Formblätter</w:t>
      </w:r>
    </w:p>
    <w:p w14:paraId="22019890" w14:textId="77777777" w:rsidR="00431FB5" w:rsidRDefault="00431FB5" w:rsidP="006C0358">
      <w:pPr>
        <w:pStyle w:val="StadtZrichFett"/>
      </w:pPr>
      <w:r>
        <w:t>Ausschreibende Stelle</w:t>
      </w:r>
    </w:p>
    <w:p w14:paraId="6041BA72" w14:textId="77777777" w:rsidR="00CE49D6" w:rsidRPr="00074972" w:rsidRDefault="00CE49D6" w:rsidP="00CE49D6">
      <w:pPr>
        <w:pStyle w:val="StadtZrichUntertitel"/>
        <w:spacing w:after="0" w:line="260" w:lineRule="atLeast"/>
        <w:rPr>
          <w:sz w:val="22"/>
          <w:szCs w:val="22"/>
        </w:rPr>
      </w:pPr>
      <w:r w:rsidRPr="00074972">
        <w:rPr>
          <w:sz w:val="22"/>
          <w:szCs w:val="22"/>
        </w:rPr>
        <w:t>Stadt Zürich</w:t>
      </w:r>
    </w:p>
    <w:p w14:paraId="549AA033" w14:textId="77777777" w:rsidR="00CE49D6" w:rsidRPr="00074972" w:rsidRDefault="00CE49D6" w:rsidP="00CE49D6">
      <w:pPr>
        <w:pStyle w:val="StadtZrichUntertitel"/>
        <w:spacing w:after="0" w:line="260" w:lineRule="atLeast"/>
        <w:rPr>
          <w:sz w:val="22"/>
          <w:szCs w:val="22"/>
        </w:rPr>
      </w:pPr>
      <w:r w:rsidRPr="00074972">
        <w:rPr>
          <w:sz w:val="22"/>
          <w:szCs w:val="22"/>
        </w:rPr>
        <w:t>ERZ Entsorgung + Recycling Zürich</w:t>
      </w:r>
      <w:r w:rsidRPr="00074972">
        <w:rPr>
          <w:sz w:val="22"/>
          <w:szCs w:val="22"/>
        </w:rPr>
        <w:br/>
        <w:t>Klärwerk Werdhölzli</w:t>
      </w:r>
    </w:p>
    <w:p w14:paraId="4B0096E0" w14:textId="77777777" w:rsidR="00CE49D6" w:rsidRPr="00074972" w:rsidRDefault="00CE49D6" w:rsidP="00CE49D6">
      <w:pPr>
        <w:pStyle w:val="StadtZrichUntertitel"/>
        <w:spacing w:after="0" w:line="260" w:lineRule="atLeast"/>
        <w:rPr>
          <w:sz w:val="22"/>
          <w:szCs w:val="22"/>
        </w:rPr>
      </w:pPr>
      <w:r w:rsidRPr="00074972">
        <w:rPr>
          <w:sz w:val="22"/>
          <w:szCs w:val="22"/>
        </w:rPr>
        <w:t>Bändlistrasse 108</w:t>
      </w:r>
    </w:p>
    <w:p w14:paraId="70A8DAC0" w14:textId="77777777" w:rsidR="00CE49D6" w:rsidRPr="00074972" w:rsidRDefault="00CE49D6" w:rsidP="00CE49D6">
      <w:pPr>
        <w:pStyle w:val="StadtZrichUntertitel"/>
        <w:spacing w:after="1080" w:line="260" w:lineRule="atLeast"/>
        <w:rPr>
          <w:sz w:val="22"/>
          <w:szCs w:val="22"/>
        </w:rPr>
      </w:pPr>
      <w:r w:rsidRPr="00074972">
        <w:rPr>
          <w:sz w:val="22"/>
          <w:szCs w:val="22"/>
        </w:rPr>
        <w:t>8010 Zürich</w:t>
      </w:r>
    </w:p>
    <w:p w14:paraId="79AAAAC0" w14:textId="0F43F0B5" w:rsidR="00022947" w:rsidRDefault="00CE49D6" w:rsidP="00CC3A92">
      <w:pPr>
        <w:pStyle w:val="StadtZrichVerfasser"/>
        <w:framePr w:w="0" w:hRule="auto" w:wrap="auto" w:vAnchor="margin" w:hAnchor="text" w:xAlign="left" w:yAlign="inline"/>
        <w:rPr>
          <w:szCs w:val="22"/>
        </w:rPr>
      </w:pPr>
      <w:r w:rsidRPr="00C518C7">
        <w:rPr>
          <w:szCs w:val="22"/>
        </w:rPr>
        <w:t xml:space="preserve">Zürich, </w:t>
      </w:r>
      <w:r w:rsidR="00C518C7" w:rsidRPr="00C518C7">
        <w:rPr>
          <w:szCs w:val="22"/>
        </w:rPr>
        <w:t>14</w:t>
      </w:r>
      <w:r w:rsidRPr="00C518C7">
        <w:rPr>
          <w:szCs w:val="22"/>
        </w:rPr>
        <w:t>.</w:t>
      </w:r>
      <w:r w:rsidR="00C518C7" w:rsidRPr="00C518C7">
        <w:rPr>
          <w:szCs w:val="22"/>
        </w:rPr>
        <w:t>10</w:t>
      </w:r>
      <w:r w:rsidRPr="00C518C7">
        <w:rPr>
          <w:szCs w:val="22"/>
        </w:rPr>
        <w:t>.2021</w:t>
      </w:r>
    </w:p>
    <w:p w14:paraId="266B5FD5" w14:textId="0712554F" w:rsidR="00431FB5" w:rsidRDefault="00431FB5" w:rsidP="00CC3A92">
      <w:pPr>
        <w:pStyle w:val="StadtZrichVerfasser"/>
        <w:framePr w:w="0" w:hRule="auto" w:wrap="auto" w:vAnchor="margin" w:hAnchor="text" w:xAlign="left" w:yAlign="inline"/>
        <w:rPr>
          <w:b/>
        </w:rPr>
      </w:pPr>
    </w:p>
    <w:p w14:paraId="655F67E0" w14:textId="77777777" w:rsidR="00022947" w:rsidRPr="00C73F09" w:rsidRDefault="00022947" w:rsidP="00CC3A92">
      <w:pPr>
        <w:pStyle w:val="StadtZrichVerfasser"/>
        <w:framePr w:w="0" w:hRule="auto" w:wrap="auto" w:vAnchor="margin" w:hAnchor="text" w:xAlign="left" w:yAlign="inline"/>
        <w:rPr>
          <w:b/>
        </w:rPr>
        <w:sectPr w:rsidR="00022947" w:rsidRPr="00C73F09" w:rsidSect="00C73F09">
          <w:headerReference w:type="default" r:id="rId11"/>
          <w:footerReference w:type="default" r:id="rId12"/>
          <w:headerReference w:type="first" r:id="rId13"/>
          <w:footerReference w:type="first" r:id="rId14"/>
          <w:pgSz w:w="11906" w:h="16838" w:code="9"/>
          <w:pgMar w:top="1985" w:right="1418" w:bottom="1134" w:left="1418" w:header="567" w:footer="567" w:gutter="0"/>
          <w:pgNumType w:start="1"/>
          <w:cols w:space="708"/>
          <w:formProt w:val="0"/>
          <w:titlePg/>
          <w:docGrid w:linePitch="360"/>
        </w:sectPr>
      </w:pPr>
    </w:p>
    <w:bookmarkStart w:id="1" w:name="_Toc412036727" w:displacedByCustomXml="next"/>
    <w:bookmarkStart w:id="2" w:name="_Ref412801597" w:displacedByCustomXml="next"/>
    <w:bookmarkStart w:id="3" w:name="_Ref412815055" w:displacedByCustomXml="next"/>
    <w:bookmarkStart w:id="4" w:name="_Toc413153738" w:displacedByCustomXml="next"/>
    <w:bookmarkStart w:id="5" w:name="_Toc442681578" w:displacedByCustomXml="next"/>
    <w:bookmarkStart w:id="6" w:name="_Toc442688642" w:displacedByCustomXml="next"/>
    <w:bookmarkStart w:id="7" w:name="_Toc516134203" w:displacedByCustomXml="next"/>
    <w:bookmarkStart w:id="8" w:name="_Toc517431086" w:displacedByCustomXml="next"/>
    <w:bookmarkStart w:id="9" w:name="_Toc15385183" w:displacedByCustomXml="next"/>
    <w:sdt>
      <w:sdtPr>
        <w:rPr>
          <w:rFonts w:ascii="Arial" w:eastAsia="Times New Roman" w:hAnsi="Arial" w:cs="Times New Roman"/>
          <w:color w:val="auto"/>
          <w:sz w:val="22"/>
          <w:szCs w:val="24"/>
          <w:lang w:val="de-DE"/>
        </w:rPr>
        <w:id w:val="1444806975"/>
        <w:docPartObj>
          <w:docPartGallery w:val="Table of Contents"/>
          <w:docPartUnique/>
        </w:docPartObj>
      </w:sdtPr>
      <w:sdtEndPr>
        <w:rPr>
          <w:b/>
          <w:bCs/>
        </w:rPr>
      </w:sdtEndPr>
      <w:sdtContent>
        <w:p w14:paraId="0FBCD52A" w14:textId="5A982004" w:rsidR="00F11649" w:rsidRDefault="00F31848">
          <w:pPr>
            <w:pStyle w:val="Inhaltsverzeichnisberschrift"/>
            <w:rPr>
              <w:rFonts w:ascii="Arial" w:eastAsia="Times New Roman" w:hAnsi="Arial" w:cs="Times New Roman"/>
              <w:b/>
              <w:color w:val="auto"/>
              <w:szCs w:val="24"/>
              <w:lang w:val="de-DE"/>
            </w:rPr>
          </w:pPr>
          <w:r w:rsidRPr="00F31848">
            <w:rPr>
              <w:rFonts w:ascii="Arial" w:eastAsia="Times New Roman" w:hAnsi="Arial" w:cs="Times New Roman"/>
              <w:b/>
              <w:color w:val="auto"/>
              <w:szCs w:val="24"/>
              <w:lang w:val="de-DE"/>
            </w:rPr>
            <w:t>Inhalt</w:t>
          </w:r>
          <w:bookmarkStart w:id="10" w:name="_GoBack"/>
          <w:bookmarkEnd w:id="10"/>
        </w:p>
        <w:p w14:paraId="191118EA" w14:textId="77777777" w:rsidR="00F31848" w:rsidRPr="00F31848" w:rsidRDefault="00F31848" w:rsidP="00F31848">
          <w:pPr>
            <w:rPr>
              <w:lang w:val="de-DE"/>
            </w:rPr>
          </w:pPr>
        </w:p>
        <w:p w14:paraId="49EF6460" w14:textId="50E6C917" w:rsidR="00D70E33" w:rsidRDefault="00F11649">
          <w:pPr>
            <w:pStyle w:val="Verzeichnis1"/>
            <w:rPr>
              <w:rFonts w:asciiTheme="minorHAnsi" w:eastAsiaTheme="minorEastAsia" w:hAnsiTheme="minorHAnsi" w:cstheme="minorBidi"/>
              <w:b w:val="0"/>
              <w:noProof/>
              <w:szCs w:val="22"/>
            </w:rPr>
          </w:pPr>
          <w:r>
            <w:fldChar w:fldCharType="begin"/>
          </w:r>
          <w:r>
            <w:instrText xml:space="preserve"> TOC \o "1-3" \h \z \u </w:instrText>
          </w:r>
          <w:r>
            <w:fldChar w:fldCharType="separate"/>
          </w:r>
          <w:hyperlink w:anchor="_Toc85120348" w:history="1">
            <w:r w:rsidR="00D70E33" w:rsidRPr="00D942C1">
              <w:rPr>
                <w:rStyle w:val="Hyperlink"/>
                <w:noProof/>
              </w:rPr>
              <w:t>F1</w:t>
            </w:r>
            <w:r w:rsidR="00D70E33">
              <w:rPr>
                <w:rFonts w:asciiTheme="minorHAnsi" w:eastAsiaTheme="minorEastAsia" w:hAnsiTheme="minorHAnsi" w:cstheme="minorBidi"/>
                <w:b w:val="0"/>
                <w:noProof/>
                <w:szCs w:val="22"/>
              </w:rPr>
              <w:tab/>
            </w:r>
            <w:r w:rsidR="00D70E33" w:rsidRPr="00D942C1">
              <w:rPr>
                <w:rStyle w:val="Hyperlink"/>
                <w:noProof/>
              </w:rPr>
              <w:t>Offerteingabeformular</w:t>
            </w:r>
            <w:r w:rsidR="00D70E33">
              <w:rPr>
                <w:noProof/>
                <w:webHidden/>
              </w:rPr>
              <w:tab/>
            </w:r>
            <w:r w:rsidR="00D70E33">
              <w:rPr>
                <w:noProof/>
                <w:webHidden/>
              </w:rPr>
              <w:fldChar w:fldCharType="begin"/>
            </w:r>
            <w:r w:rsidR="00D70E33">
              <w:rPr>
                <w:noProof/>
                <w:webHidden/>
              </w:rPr>
              <w:instrText xml:space="preserve"> PAGEREF _Toc85120348 \h </w:instrText>
            </w:r>
            <w:r w:rsidR="00D70E33">
              <w:rPr>
                <w:noProof/>
                <w:webHidden/>
              </w:rPr>
            </w:r>
            <w:r w:rsidR="00D70E33">
              <w:rPr>
                <w:noProof/>
                <w:webHidden/>
              </w:rPr>
              <w:fldChar w:fldCharType="separate"/>
            </w:r>
            <w:r w:rsidR="00D70E33">
              <w:rPr>
                <w:noProof/>
                <w:webHidden/>
              </w:rPr>
              <w:t>3</w:t>
            </w:r>
            <w:r w:rsidR="00D70E33">
              <w:rPr>
                <w:noProof/>
                <w:webHidden/>
              </w:rPr>
              <w:fldChar w:fldCharType="end"/>
            </w:r>
          </w:hyperlink>
        </w:p>
        <w:p w14:paraId="7FEAA504" w14:textId="63B9965B" w:rsidR="00D70E33" w:rsidRDefault="00D70E33">
          <w:pPr>
            <w:pStyle w:val="Verzeichnis1"/>
            <w:rPr>
              <w:rFonts w:asciiTheme="minorHAnsi" w:eastAsiaTheme="minorEastAsia" w:hAnsiTheme="minorHAnsi" w:cstheme="minorBidi"/>
              <w:b w:val="0"/>
              <w:noProof/>
              <w:szCs w:val="22"/>
            </w:rPr>
          </w:pPr>
          <w:hyperlink w:anchor="_Toc85120349" w:history="1">
            <w:r w:rsidRPr="00D942C1">
              <w:rPr>
                <w:rStyle w:val="Hyperlink"/>
                <w:noProof/>
              </w:rPr>
              <w:t>F2</w:t>
            </w:r>
            <w:r>
              <w:rPr>
                <w:rFonts w:asciiTheme="minorHAnsi" w:eastAsiaTheme="minorEastAsia" w:hAnsiTheme="minorHAnsi" w:cstheme="minorBidi"/>
                <w:b w:val="0"/>
                <w:noProof/>
                <w:szCs w:val="22"/>
              </w:rPr>
              <w:tab/>
            </w:r>
            <w:r w:rsidRPr="00D942C1">
              <w:rPr>
                <w:rStyle w:val="Hyperlink"/>
                <w:noProof/>
              </w:rPr>
              <w:t>Erklärung des/r Anbieters/in</w:t>
            </w:r>
            <w:r>
              <w:rPr>
                <w:noProof/>
                <w:webHidden/>
              </w:rPr>
              <w:tab/>
            </w:r>
            <w:r>
              <w:rPr>
                <w:noProof/>
                <w:webHidden/>
              </w:rPr>
              <w:fldChar w:fldCharType="begin"/>
            </w:r>
            <w:r>
              <w:rPr>
                <w:noProof/>
                <w:webHidden/>
              </w:rPr>
              <w:instrText xml:space="preserve"> PAGEREF _Toc85120349 \h </w:instrText>
            </w:r>
            <w:r>
              <w:rPr>
                <w:noProof/>
                <w:webHidden/>
              </w:rPr>
            </w:r>
            <w:r>
              <w:rPr>
                <w:noProof/>
                <w:webHidden/>
              </w:rPr>
              <w:fldChar w:fldCharType="separate"/>
            </w:r>
            <w:r>
              <w:rPr>
                <w:noProof/>
                <w:webHidden/>
              </w:rPr>
              <w:t>4</w:t>
            </w:r>
            <w:r>
              <w:rPr>
                <w:noProof/>
                <w:webHidden/>
              </w:rPr>
              <w:fldChar w:fldCharType="end"/>
            </w:r>
          </w:hyperlink>
        </w:p>
        <w:p w14:paraId="67C98B1A" w14:textId="2ED4C067" w:rsidR="00D70E33" w:rsidRDefault="00D70E33">
          <w:pPr>
            <w:pStyle w:val="Verzeichnis1"/>
            <w:rPr>
              <w:rFonts w:asciiTheme="minorHAnsi" w:eastAsiaTheme="minorEastAsia" w:hAnsiTheme="minorHAnsi" w:cstheme="minorBidi"/>
              <w:b w:val="0"/>
              <w:noProof/>
              <w:szCs w:val="22"/>
            </w:rPr>
          </w:pPr>
          <w:hyperlink w:anchor="_Toc85120350" w:history="1">
            <w:r w:rsidRPr="00D942C1">
              <w:rPr>
                <w:rStyle w:val="Hyperlink"/>
                <w:noProof/>
              </w:rPr>
              <w:t>F3</w:t>
            </w:r>
            <w:r>
              <w:rPr>
                <w:rFonts w:asciiTheme="minorHAnsi" w:eastAsiaTheme="minorEastAsia" w:hAnsiTheme="minorHAnsi" w:cstheme="minorBidi"/>
                <w:b w:val="0"/>
                <w:noProof/>
                <w:szCs w:val="22"/>
              </w:rPr>
              <w:tab/>
            </w:r>
            <w:r w:rsidRPr="00D942C1">
              <w:rPr>
                <w:rStyle w:val="Hyperlink"/>
                <w:noProof/>
              </w:rPr>
              <w:t>Selbstdeklaration / Bestätigung der Anbietenden</w:t>
            </w:r>
            <w:r>
              <w:rPr>
                <w:noProof/>
                <w:webHidden/>
              </w:rPr>
              <w:tab/>
            </w:r>
            <w:r>
              <w:rPr>
                <w:noProof/>
                <w:webHidden/>
              </w:rPr>
              <w:fldChar w:fldCharType="begin"/>
            </w:r>
            <w:r>
              <w:rPr>
                <w:noProof/>
                <w:webHidden/>
              </w:rPr>
              <w:instrText xml:space="preserve"> PAGEREF _Toc85120350 \h </w:instrText>
            </w:r>
            <w:r>
              <w:rPr>
                <w:noProof/>
                <w:webHidden/>
              </w:rPr>
            </w:r>
            <w:r>
              <w:rPr>
                <w:noProof/>
                <w:webHidden/>
              </w:rPr>
              <w:fldChar w:fldCharType="separate"/>
            </w:r>
            <w:r>
              <w:rPr>
                <w:noProof/>
                <w:webHidden/>
              </w:rPr>
              <w:t>5</w:t>
            </w:r>
            <w:r>
              <w:rPr>
                <w:noProof/>
                <w:webHidden/>
              </w:rPr>
              <w:fldChar w:fldCharType="end"/>
            </w:r>
          </w:hyperlink>
        </w:p>
        <w:p w14:paraId="39EA6001" w14:textId="78924287" w:rsidR="00D70E33" w:rsidRDefault="00D70E33">
          <w:pPr>
            <w:pStyle w:val="Verzeichnis1"/>
            <w:rPr>
              <w:rFonts w:asciiTheme="minorHAnsi" w:eastAsiaTheme="minorEastAsia" w:hAnsiTheme="minorHAnsi" w:cstheme="minorBidi"/>
              <w:b w:val="0"/>
              <w:noProof/>
              <w:szCs w:val="22"/>
            </w:rPr>
          </w:pPr>
          <w:hyperlink w:anchor="_Toc85120351" w:history="1">
            <w:r w:rsidRPr="00D942C1">
              <w:rPr>
                <w:rStyle w:val="Hyperlink"/>
                <w:noProof/>
              </w:rPr>
              <w:t>F4</w:t>
            </w:r>
            <w:r>
              <w:rPr>
                <w:rFonts w:asciiTheme="minorHAnsi" w:eastAsiaTheme="minorEastAsia" w:hAnsiTheme="minorHAnsi" w:cstheme="minorBidi"/>
                <w:b w:val="0"/>
                <w:noProof/>
                <w:szCs w:val="22"/>
              </w:rPr>
              <w:tab/>
            </w:r>
            <w:r w:rsidRPr="00D942C1">
              <w:rPr>
                <w:rStyle w:val="Hyperlink"/>
                <w:noProof/>
              </w:rPr>
              <w:t>Angaben zum/r Anbieter/in</w:t>
            </w:r>
            <w:r>
              <w:rPr>
                <w:noProof/>
                <w:webHidden/>
              </w:rPr>
              <w:tab/>
            </w:r>
            <w:r>
              <w:rPr>
                <w:noProof/>
                <w:webHidden/>
              </w:rPr>
              <w:fldChar w:fldCharType="begin"/>
            </w:r>
            <w:r>
              <w:rPr>
                <w:noProof/>
                <w:webHidden/>
              </w:rPr>
              <w:instrText xml:space="preserve"> PAGEREF _Toc85120351 \h </w:instrText>
            </w:r>
            <w:r>
              <w:rPr>
                <w:noProof/>
                <w:webHidden/>
              </w:rPr>
            </w:r>
            <w:r>
              <w:rPr>
                <w:noProof/>
                <w:webHidden/>
              </w:rPr>
              <w:fldChar w:fldCharType="separate"/>
            </w:r>
            <w:r>
              <w:rPr>
                <w:noProof/>
                <w:webHidden/>
              </w:rPr>
              <w:t>6</w:t>
            </w:r>
            <w:r>
              <w:rPr>
                <w:noProof/>
                <w:webHidden/>
              </w:rPr>
              <w:fldChar w:fldCharType="end"/>
            </w:r>
          </w:hyperlink>
        </w:p>
        <w:p w14:paraId="6F71CDFE" w14:textId="73F215C9" w:rsidR="00D70E33" w:rsidRDefault="00D70E33">
          <w:pPr>
            <w:pStyle w:val="Verzeichnis1"/>
            <w:rPr>
              <w:rFonts w:asciiTheme="minorHAnsi" w:eastAsiaTheme="minorEastAsia" w:hAnsiTheme="minorHAnsi" w:cstheme="minorBidi"/>
              <w:b w:val="0"/>
              <w:noProof/>
              <w:szCs w:val="22"/>
            </w:rPr>
          </w:pPr>
          <w:hyperlink w:anchor="_Toc85120352" w:history="1">
            <w:r w:rsidRPr="00D942C1">
              <w:rPr>
                <w:rStyle w:val="Hyperlink"/>
                <w:noProof/>
              </w:rPr>
              <w:t>F5</w:t>
            </w:r>
            <w:r>
              <w:rPr>
                <w:rFonts w:asciiTheme="minorHAnsi" w:eastAsiaTheme="minorEastAsia" w:hAnsiTheme="minorHAnsi" w:cstheme="minorBidi"/>
                <w:b w:val="0"/>
                <w:noProof/>
                <w:szCs w:val="22"/>
              </w:rPr>
              <w:tab/>
            </w:r>
            <w:r w:rsidRPr="00D942C1">
              <w:rPr>
                <w:rStyle w:val="Hyperlink"/>
                <w:noProof/>
              </w:rPr>
              <w:t>Verhaltenskodex für VertragspartnerInnen der Stadt Zürich</w:t>
            </w:r>
            <w:r>
              <w:rPr>
                <w:noProof/>
                <w:webHidden/>
              </w:rPr>
              <w:tab/>
            </w:r>
            <w:r>
              <w:rPr>
                <w:noProof/>
                <w:webHidden/>
              </w:rPr>
              <w:fldChar w:fldCharType="begin"/>
            </w:r>
            <w:r>
              <w:rPr>
                <w:noProof/>
                <w:webHidden/>
              </w:rPr>
              <w:instrText xml:space="preserve"> PAGEREF _Toc85120352 \h </w:instrText>
            </w:r>
            <w:r>
              <w:rPr>
                <w:noProof/>
                <w:webHidden/>
              </w:rPr>
            </w:r>
            <w:r>
              <w:rPr>
                <w:noProof/>
                <w:webHidden/>
              </w:rPr>
              <w:fldChar w:fldCharType="separate"/>
            </w:r>
            <w:r>
              <w:rPr>
                <w:noProof/>
                <w:webHidden/>
              </w:rPr>
              <w:t>7</w:t>
            </w:r>
            <w:r>
              <w:rPr>
                <w:noProof/>
                <w:webHidden/>
              </w:rPr>
              <w:fldChar w:fldCharType="end"/>
            </w:r>
          </w:hyperlink>
        </w:p>
        <w:p w14:paraId="7BF87BFC" w14:textId="661C1240" w:rsidR="00D70E33" w:rsidRDefault="00D70E33">
          <w:pPr>
            <w:pStyle w:val="Verzeichnis1"/>
            <w:rPr>
              <w:rFonts w:asciiTheme="minorHAnsi" w:eastAsiaTheme="minorEastAsia" w:hAnsiTheme="minorHAnsi" w:cstheme="minorBidi"/>
              <w:b w:val="0"/>
              <w:noProof/>
              <w:szCs w:val="22"/>
            </w:rPr>
          </w:pPr>
          <w:hyperlink w:anchor="_Toc85120353" w:history="1">
            <w:r w:rsidRPr="00D942C1">
              <w:rPr>
                <w:rStyle w:val="Hyperlink"/>
                <w:noProof/>
              </w:rPr>
              <w:t>F6</w:t>
            </w:r>
            <w:r>
              <w:rPr>
                <w:rFonts w:asciiTheme="minorHAnsi" w:eastAsiaTheme="minorEastAsia" w:hAnsiTheme="minorHAnsi" w:cstheme="minorBidi"/>
                <w:b w:val="0"/>
                <w:noProof/>
                <w:szCs w:val="22"/>
              </w:rPr>
              <w:tab/>
            </w:r>
            <w:r w:rsidRPr="00D942C1">
              <w:rPr>
                <w:rStyle w:val="Hyperlink"/>
                <w:noProof/>
              </w:rPr>
              <w:t>Firmenreferenzen (Eignungskriterium)</w:t>
            </w:r>
            <w:r>
              <w:rPr>
                <w:noProof/>
                <w:webHidden/>
              </w:rPr>
              <w:tab/>
            </w:r>
            <w:r>
              <w:rPr>
                <w:noProof/>
                <w:webHidden/>
              </w:rPr>
              <w:fldChar w:fldCharType="begin"/>
            </w:r>
            <w:r>
              <w:rPr>
                <w:noProof/>
                <w:webHidden/>
              </w:rPr>
              <w:instrText xml:space="preserve"> PAGEREF _Toc85120353 \h </w:instrText>
            </w:r>
            <w:r>
              <w:rPr>
                <w:noProof/>
                <w:webHidden/>
              </w:rPr>
            </w:r>
            <w:r>
              <w:rPr>
                <w:noProof/>
                <w:webHidden/>
              </w:rPr>
              <w:fldChar w:fldCharType="separate"/>
            </w:r>
            <w:r>
              <w:rPr>
                <w:noProof/>
                <w:webHidden/>
              </w:rPr>
              <w:t>11</w:t>
            </w:r>
            <w:r>
              <w:rPr>
                <w:noProof/>
                <w:webHidden/>
              </w:rPr>
              <w:fldChar w:fldCharType="end"/>
            </w:r>
          </w:hyperlink>
        </w:p>
        <w:p w14:paraId="06B97659" w14:textId="5BBB4DA6" w:rsidR="00D70E33" w:rsidRDefault="00D70E33">
          <w:pPr>
            <w:pStyle w:val="Verzeichnis1"/>
            <w:rPr>
              <w:rFonts w:asciiTheme="minorHAnsi" w:eastAsiaTheme="minorEastAsia" w:hAnsiTheme="minorHAnsi" w:cstheme="minorBidi"/>
              <w:b w:val="0"/>
              <w:noProof/>
              <w:szCs w:val="22"/>
            </w:rPr>
          </w:pPr>
          <w:hyperlink w:anchor="_Toc85120354" w:history="1">
            <w:r w:rsidRPr="00D942C1">
              <w:rPr>
                <w:rStyle w:val="Hyperlink"/>
                <w:noProof/>
              </w:rPr>
              <w:t>F7</w:t>
            </w:r>
            <w:r>
              <w:rPr>
                <w:rFonts w:asciiTheme="minorHAnsi" w:eastAsiaTheme="minorEastAsia" w:hAnsiTheme="minorHAnsi" w:cstheme="minorBidi"/>
                <w:b w:val="0"/>
                <w:noProof/>
                <w:szCs w:val="22"/>
              </w:rPr>
              <w:tab/>
            </w:r>
            <w:r w:rsidRPr="00D942C1">
              <w:rPr>
                <w:rStyle w:val="Hyperlink"/>
                <w:noProof/>
              </w:rPr>
              <w:t>Erfahrung Schlüsselpersonen (Zuschlagskriterium 2)</w:t>
            </w:r>
            <w:r>
              <w:rPr>
                <w:noProof/>
                <w:webHidden/>
              </w:rPr>
              <w:tab/>
            </w:r>
            <w:r>
              <w:rPr>
                <w:noProof/>
                <w:webHidden/>
              </w:rPr>
              <w:fldChar w:fldCharType="begin"/>
            </w:r>
            <w:r>
              <w:rPr>
                <w:noProof/>
                <w:webHidden/>
              </w:rPr>
              <w:instrText xml:space="preserve"> PAGEREF _Toc85120354 \h </w:instrText>
            </w:r>
            <w:r>
              <w:rPr>
                <w:noProof/>
                <w:webHidden/>
              </w:rPr>
            </w:r>
            <w:r>
              <w:rPr>
                <w:noProof/>
                <w:webHidden/>
              </w:rPr>
              <w:fldChar w:fldCharType="separate"/>
            </w:r>
            <w:r>
              <w:rPr>
                <w:noProof/>
                <w:webHidden/>
              </w:rPr>
              <w:t>14</w:t>
            </w:r>
            <w:r>
              <w:rPr>
                <w:noProof/>
                <w:webHidden/>
              </w:rPr>
              <w:fldChar w:fldCharType="end"/>
            </w:r>
          </w:hyperlink>
        </w:p>
        <w:p w14:paraId="13FDFB4B" w14:textId="479695AE" w:rsidR="00D70E33" w:rsidRDefault="00D70E33">
          <w:pPr>
            <w:pStyle w:val="Verzeichnis1"/>
            <w:rPr>
              <w:rFonts w:asciiTheme="minorHAnsi" w:eastAsiaTheme="minorEastAsia" w:hAnsiTheme="minorHAnsi" w:cstheme="minorBidi"/>
              <w:b w:val="0"/>
              <w:noProof/>
              <w:szCs w:val="22"/>
            </w:rPr>
          </w:pPr>
          <w:hyperlink w:anchor="_Toc85120355" w:history="1">
            <w:r w:rsidRPr="00D942C1">
              <w:rPr>
                <w:rStyle w:val="Hyperlink"/>
                <w:noProof/>
              </w:rPr>
              <w:t>F8</w:t>
            </w:r>
            <w:r>
              <w:rPr>
                <w:rFonts w:asciiTheme="minorHAnsi" w:eastAsiaTheme="minorEastAsia" w:hAnsiTheme="minorHAnsi" w:cstheme="minorBidi"/>
                <w:b w:val="0"/>
                <w:noProof/>
                <w:szCs w:val="22"/>
              </w:rPr>
              <w:tab/>
            </w:r>
            <w:r w:rsidRPr="00D942C1">
              <w:rPr>
                <w:rStyle w:val="Hyperlink"/>
                <w:noProof/>
              </w:rPr>
              <w:t>Formblatt Kosten</w:t>
            </w:r>
            <w:r>
              <w:rPr>
                <w:noProof/>
                <w:webHidden/>
              </w:rPr>
              <w:tab/>
            </w:r>
            <w:r>
              <w:rPr>
                <w:noProof/>
                <w:webHidden/>
              </w:rPr>
              <w:fldChar w:fldCharType="begin"/>
            </w:r>
            <w:r>
              <w:rPr>
                <w:noProof/>
                <w:webHidden/>
              </w:rPr>
              <w:instrText xml:space="preserve"> PAGEREF _Toc85120355 \h </w:instrText>
            </w:r>
            <w:r>
              <w:rPr>
                <w:noProof/>
                <w:webHidden/>
              </w:rPr>
            </w:r>
            <w:r>
              <w:rPr>
                <w:noProof/>
                <w:webHidden/>
              </w:rPr>
              <w:fldChar w:fldCharType="separate"/>
            </w:r>
            <w:r>
              <w:rPr>
                <w:noProof/>
                <w:webHidden/>
              </w:rPr>
              <w:t>18</w:t>
            </w:r>
            <w:r>
              <w:rPr>
                <w:noProof/>
                <w:webHidden/>
              </w:rPr>
              <w:fldChar w:fldCharType="end"/>
            </w:r>
          </w:hyperlink>
        </w:p>
        <w:p w14:paraId="5A4A78E8" w14:textId="50117CD9" w:rsidR="00F11649" w:rsidRDefault="00F11649">
          <w:r>
            <w:rPr>
              <w:b/>
              <w:bCs/>
              <w:lang w:val="de-DE"/>
            </w:rPr>
            <w:fldChar w:fldCharType="end"/>
          </w:r>
        </w:p>
      </w:sdtContent>
    </w:sdt>
    <w:p w14:paraId="7A3A1DE9" w14:textId="77777777" w:rsidR="007421D4" w:rsidRDefault="007421D4">
      <w:pPr>
        <w:spacing w:line="240" w:lineRule="auto"/>
        <w:rPr>
          <w:rFonts w:cs="Arial"/>
          <w:b/>
          <w:bCs/>
          <w:kern w:val="32"/>
          <w:sz w:val="28"/>
          <w:szCs w:val="32"/>
        </w:rPr>
      </w:pPr>
      <w:r>
        <w:br w:type="page"/>
      </w:r>
    </w:p>
    <w:p w14:paraId="0DC8BA2B" w14:textId="7EF74D87" w:rsidR="00927B81" w:rsidRPr="00CC215A" w:rsidRDefault="00927B81" w:rsidP="00EE7880">
      <w:pPr>
        <w:pStyle w:val="berschrift1"/>
        <w:numPr>
          <w:ilvl w:val="0"/>
          <w:numId w:val="0"/>
        </w:numPr>
        <w:spacing w:before="360" w:after="240"/>
      </w:pPr>
      <w:bookmarkStart w:id="11" w:name="_Toc85120348"/>
      <w:r>
        <w:lastRenderedPageBreak/>
        <w:t>F1</w:t>
      </w:r>
      <w:r w:rsidR="00B97669">
        <w:tab/>
      </w:r>
      <w:r w:rsidR="00213883">
        <w:t>Offerteingabeformular</w:t>
      </w:r>
      <w:bookmarkEnd w:id="11"/>
    </w:p>
    <w:tbl>
      <w:tblPr>
        <w:tblW w:w="9631" w:type="dxa"/>
        <w:tblInd w:w="8" w:type="dxa"/>
        <w:tblBorders>
          <w:top w:val="single" w:sz="6" w:space="0" w:color="auto"/>
        </w:tblBorders>
        <w:tblLayout w:type="fixed"/>
        <w:tblCellMar>
          <w:left w:w="0" w:type="dxa"/>
          <w:right w:w="0" w:type="dxa"/>
        </w:tblCellMar>
        <w:tblLook w:val="0000" w:firstRow="0" w:lastRow="0" w:firstColumn="0" w:lastColumn="0" w:noHBand="0" w:noVBand="0"/>
      </w:tblPr>
      <w:tblGrid>
        <w:gridCol w:w="3536"/>
        <w:gridCol w:w="3580"/>
        <w:gridCol w:w="2515"/>
      </w:tblGrid>
      <w:tr w:rsidR="00943E69" w:rsidRPr="00EE7880" w14:paraId="62B20667" w14:textId="77777777" w:rsidTr="00943E69">
        <w:trPr>
          <w:cantSplit/>
        </w:trPr>
        <w:tc>
          <w:tcPr>
            <w:tcW w:w="3536" w:type="dxa"/>
          </w:tcPr>
          <w:p w14:paraId="5B24DA5E" w14:textId="77777777" w:rsidR="00943E69" w:rsidRPr="00EE7880" w:rsidRDefault="00943E69" w:rsidP="00943E69">
            <w:pPr>
              <w:tabs>
                <w:tab w:val="left" w:pos="2835"/>
              </w:tabs>
              <w:spacing w:after="0"/>
              <w:rPr>
                <w:sz w:val="20"/>
                <w:szCs w:val="20"/>
              </w:rPr>
            </w:pPr>
          </w:p>
        </w:tc>
        <w:tc>
          <w:tcPr>
            <w:tcW w:w="6095" w:type="dxa"/>
            <w:gridSpan w:val="2"/>
          </w:tcPr>
          <w:p w14:paraId="2FDA3F10" w14:textId="77777777" w:rsidR="00943E69" w:rsidRPr="00EE7880" w:rsidRDefault="00943E69" w:rsidP="00943E69">
            <w:pPr>
              <w:tabs>
                <w:tab w:val="left" w:pos="2835"/>
              </w:tabs>
              <w:spacing w:after="0"/>
              <w:rPr>
                <w:sz w:val="20"/>
                <w:szCs w:val="20"/>
              </w:rPr>
            </w:pPr>
          </w:p>
        </w:tc>
      </w:tr>
      <w:tr w:rsidR="00927B81" w:rsidRPr="00EE7880" w14:paraId="5B687B82" w14:textId="77777777" w:rsidTr="0067097F">
        <w:trPr>
          <w:cantSplit/>
        </w:trPr>
        <w:tc>
          <w:tcPr>
            <w:tcW w:w="3536" w:type="dxa"/>
          </w:tcPr>
          <w:p w14:paraId="01F9D98B" w14:textId="3E390EE8" w:rsidR="00927B81" w:rsidRPr="00EE7880" w:rsidRDefault="00213883" w:rsidP="00943E69">
            <w:pPr>
              <w:tabs>
                <w:tab w:val="left" w:pos="2835"/>
              </w:tabs>
              <w:spacing w:after="0"/>
              <w:rPr>
                <w:sz w:val="20"/>
                <w:szCs w:val="20"/>
              </w:rPr>
            </w:pPr>
            <w:r w:rsidRPr="00EE7880">
              <w:rPr>
                <w:sz w:val="20"/>
                <w:szCs w:val="20"/>
              </w:rPr>
              <w:t>Auftraggeber</w:t>
            </w:r>
          </w:p>
        </w:tc>
        <w:tc>
          <w:tcPr>
            <w:tcW w:w="6095" w:type="dxa"/>
            <w:gridSpan w:val="2"/>
          </w:tcPr>
          <w:p w14:paraId="691B67C2" w14:textId="5838C237" w:rsidR="00927B81" w:rsidRPr="00EE7880" w:rsidRDefault="00213883" w:rsidP="00943E69">
            <w:pPr>
              <w:tabs>
                <w:tab w:val="left" w:pos="2835"/>
              </w:tabs>
              <w:spacing w:after="0"/>
              <w:rPr>
                <w:sz w:val="20"/>
                <w:szCs w:val="20"/>
              </w:rPr>
            </w:pPr>
            <w:r w:rsidRPr="00EE7880">
              <w:rPr>
                <w:sz w:val="20"/>
                <w:szCs w:val="20"/>
              </w:rPr>
              <w:t xml:space="preserve">Stadt Zürich, </w:t>
            </w:r>
            <w:r w:rsidR="00927B81" w:rsidRPr="00EE7880">
              <w:rPr>
                <w:sz w:val="20"/>
                <w:szCs w:val="20"/>
              </w:rPr>
              <w:t>ERZ Entsorgung + Recycling Zürich</w:t>
            </w:r>
          </w:p>
        </w:tc>
      </w:tr>
      <w:tr w:rsidR="00943E69" w:rsidRPr="00EE7880" w14:paraId="5BD66CBC" w14:textId="77777777" w:rsidTr="00943E69">
        <w:trPr>
          <w:cantSplit/>
        </w:trPr>
        <w:tc>
          <w:tcPr>
            <w:tcW w:w="3536" w:type="dxa"/>
          </w:tcPr>
          <w:p w14:paraId="6598FABE" w14:textId="77777777" w:rsidR="00943E69" w:rsidRPr="00EE7880" w:rsidRDefault="00943E69" w:rsidP="00943E69">
            <w:pPr>
              <w:tabs>
                <w:tab w:val="left" w:pos="2835"/>
              </w:tabs>
              <w:spacing w:after="0"/>
              <w:rPr>
                <w:sz w:val="20"/>
                <w:szCs w:val="20"/>
              </w:rPr>
            </w:pPr>
          </w:p>
        </w:tc>
        <w:tc>
          <w:tcPr>
            <w:tcW w:w="6095" w:type="dxa"/>
            <w:gridSpan w:val="2"/>
          </w:tcPr>
          <w:p w14:paraId="38D844DC" w14:textId="77777777" w:rsidR="00943E69" w:rsidRPr="00EE7880" w:rsidRDefault="00943E69" w:rsidP="00943E69">
            <w:pPr>
              <w:tabs>
                <w:tab w:val="left" w:pos="2835"/>
              </w:tabs>
              <w:spacing w:after="0"/>
              <w:rPr>
                <w:sz w:val="20"/>
                <w:szCs w:val="20"/>
              </w:rPr>
            </w:pPr>
          </w:p>
        </w:tc>
      </w:tr>
      <w:tr w:rsidR="00927B81" w:rsidRPr="00EE7880" w14:paraId="5E9D868D" w14:textId="77777777" w:rsidTr="0067097F">
        <w:trPr>
          <w:cantSplit/>
        </w:trPr>
        <w:tc>
          <w:tcPr>
            <w:tcW w:w="3536" w:type="dxa"/>
          </w:tcPr>
          <w:p w14:paraId="525708A3" w14:textId="7152A48B" w:rsidR="00927B81" w:rsidRPr="00EE7880" w:rsidRDefault="00213883" w:rsidP="00943E69">
            <w:pPr>
              <w:tabs>
                <w:tab w:val="left" w:pos="2835"/>
              </w:tabs>
              <w:spacing w:after="0"/>
              <w:rPr>
                <w:sz w:val="20"/>
                <w:szCs w:val="20"/>
              </w:rPr>
            </w:pPr>
            <w:r w:rsidRPr="00EE7880">
              <w:rPr>
                <w:sz w:val="20"/>
                <w:szCs w:val="20"/>
              </w:rPr>
              <w:t>Auftrag</w:t>
            </w:r>
          </w:p>
        </w:tc>
        <w:tc>
          <w:tcPr>
            <w:tcW w:w="6095" w:type="dxa"/>
            <w:gridSpan w:val="2"/>
          </w:tcPr>
          <w:p w14:paraId="6FF329F5" w14:textId="7F5073DB" w:rsidR="00927B81" w:rsidRPr="00EE7880" w:rsidRDefault="00E24BB5" w:rsidP="00A7755B">
            <w:pPr>
              <w:tabs>
                <w:tab w:val="left" w:pos="2835"/>
              </w:tabs>
              <w:spacing w:after="0"/>
              <w:rPr>
                <w:b/>
                <w:sz w:val="20"/>
                <w:szCs w:val="20"/>
              </w:rPr>
            </w:pPr>
            <w:r>
              <w:rPr>
                <w:b/>
                <w:sz w:val="20"/>
                <w:szCs w:val="20"/>
              </w:rPr>
              <w:t>Phosphorrecycling Kanton Zürich</w:t>
            </w:r>
          </w:p>
        </w:tc>
      </w:tr>
      <w:tr w:rsidR="00943E69" w:rsidRPr="00EE7880" w14:paraId="63052248" w14:textId="77777777" w:rsidTr="00943E69">
        <w:trPr>
          <w:cantSplit/>
        </w:trPr>
        <w:tc>
          <w:tcPr>
            <w:tcW w:w="3536" w:type="dxa"/>
          </w:tcPr>
          <w:p w14:paraId="1A32DD9E" w14:textId="77777777" w:rsidR="00943E69" w:rsidRPr="00EE7880" w:rsidRDefault="00943E69" w:rsidP="00943E69">
            <w:pPr>
              <w:tabs>
                <w:tab w:val="left" w:pos="2835"/>
              </w:tabs>
              <w:spacing w:after="0"/>
              <w:rPr>
                <w:sz w:val="20"/>
                <w:szCs w:val="20"/>
              </w:rPr>
            </w:pPr>
          </w:p>
        </w:tc>
        <w:tc>
          <w:tcPr>
            <w:tcW w:w="6095" w:type="dxa"/>
            <w:gridSpan w:val="2"/>
          </w:tcPr>
          <w:p w14:paraId="2C6CBFC1" w14:textId="77777777" w:rsidR="00943E69" w:rsidRPr="00EE7880" w:rsidRDefault="00943E69" w:rsidP="00943E69">
            <w:pPr>
              <w:tabs>
                <w:tab w:val="left" w:pos="2835"/>
              </w:tabs>
              <w:spacing w:after="0"/>
              <w:rPr>
                <w:b/>
                <w:sz w:val="20"/>
                <w:szCs w:val="20"/>
              </w:rPr>
            </w:pPr>
          </w:p>
        </w:tc>
      </w:tr>
      <w:tr w:rsidR="00213883" w:rsidRPr="00EE7880" w14:paraId="4B90F0F2" w14:textId="77777777" w:rsidTr="0067097F">
        <w:trPr>
          <w:cantSplit/>
        </w:trPr>
        <w:tc>
          <w:tcPr>
            <w:tcW w:w="3536" w:type="dxa"/>
          </w:tcPr>
          <w:p w14:paraId="708C2798" w14:textId="73C157C9" w:rsidR="00213883" w:rsidRPr="00EE7880" w:rsidRDefault="00F1077C" w:rsidP="00943E69">
            <w:pPr>
              <w:tabs>
                <w:tab w:val="left" w:pos="2835"/>
              </w:tabs>
              <w:spacing w:after="0"/>
              <w:rPr>
                <w:sz w:val="20"/>
                <w:szCs w:val="20"/>
              </w:rPr>
            </w:pPr>
            <w:r>
              <w:rPr>
                <w:sz w:val="20"/>
                <w:szCs w:val="20"/>
              </w:rPr>
              <w:t>Eingabeadresse</w:t>
            </w:r>
          </w:p>
        </w:tc>
        <w:tc>
          <w:tcPr>
            <w:tcW w:w="6095" w:type="dxa"/>
            <w:gridSpan w:val="2"/>
          </w:tcPr>
          <w:p w14:paraId="32D5B517" w14:textId="29D6404F" w:rsidR="00213883" w:rsidRPr="006F54DB" w:rsidRDefault="00F1077C" w:rsidP="00D2598A">
            <w:pPr>
              <w:spacing w:after="0"/>
              <w:rPr>
                <w:b/>
                <w:sz w:val="20"/>
              </w:rPr>
            </w:pPr>
            <w:r w:rsidRPr="00F1077C">
              <w:rPr>
                <w:sz w:val="20"/>
                <w:szCs w:val="20"/>
              </w:rPr>
              <w:t>Stadt Zürich</w:t>
            </w:r>
            <w:r>
              <w:rPr>
                <w:sz w:val="20"/>
                <w:szCs w:val="20"/>
              </w:rPr>
              <w:br/>
            </w:r>
            <w:r w:rsidR="00213883" w:rsidRPr="00EE7880">
              <w:rPr>
                <w:sz w:val="20"/>
                <w:szCs w:val="20"/>
              </w:rPr>
              <w:t>ERZ Entsorgung + Recycling Zürich</w:t>
            </w:r>
            <w:r w:rsidR="00213883" w:rsidRPr="00EE7880">
              <w:rPr>
                <w:sz w:val="20"/>
                <w:szCs w:val="20"/>
              </w:rPr>
              <w:br/>
            </w:r>
            <w:r w:rsidR="00D2598A" w:rsidRPr="00D2598A">
              <w:rPr>
                <w:sz w:val="20"/>
                <w:szCs w:val="20"/>
              </w:rPr>
              <w:t>Klärwerk Werdhölzli</w:t>
            </w:r>
            <w:r>
              <w:rPr>
                <w:sz w:val="20"/>
                <w:szCs w:val="20"/>
              </w:rPr>
              <w:br/>
            </w:r>
            <w:r w:rsidRPr="00F1077C">
              <w:rPr>
                <w:b/>
                <w:sz w:val="20"/>
              </w:rPr>
              <w:t xml:space="preserve">Angebot: </w:t>
            </w:r>
            <w:r w:rsidR="006F54DB">
              <w:rPr>
                <w:b/>
                <w:sz w:val="20"/>
              </w:rPr>
              <w:t>Subm 673</w:t>
            </w:r>
            <w:r w:rsidR="00BC0FFE">
              <w:rPr>
                <w:b/>
                <w:sz w:val="20"/>
              </w:rPr>
              <w:t xml:space="preserve"> - </w:t>
            </w:r>
            <w:r w:rsidR="004727BE">
              <w:rPr>
                <w:b/>
                <w:sz w:val="20"/>
                <w:szCs w:val="20"/>
              </w:rPr>
              <w:t>Phosphorrecycling Kanton Zürich</w:t>
            </w:r>
            <w:r w:rsidR="006F54DB">
              <w:rPr>
                <w:b/>
                <w:sz w:val="20"/>
                <w:szCs w:val="20"/>
              </w:rPr>
              <w:t xml:space="preserve"> (PKZ)</w:t>
            </w:r>
            <w:r w:rsidR="00213883" w:rsidRPr="00F1077C">
              <w:rPr>
                <w:sz w:val="18"/>
                <w:szCs w:val="20"/>
              </w:rPr>
              <w:br/>
            </w:r>
            <w:r w:rsidR="00213883" w:rsidRPr="00EE7880">
              <w:rPr>
                <w:sz w:val="20"/>
                <w:szCs w:val="20"/>
              </w:rPr>
              <w:t>Bändlistrasse 108, Postfach</w:t>
            </w:r>
            <w:r w:rsidR="00213883" w:rsidRPr="00EE7880">
              <w:rPr>
                <w:sz w:val="20"/>
                <w:szCs w:val="20"/>
              </w:rPr>
              <w:br/>
              <w:t>8010 Zürich</w:t>
            </w:r>
          </w:p>
        </w:tc>
      </w:tr>
      <w:tr w:rsidR="00213883" w:rsidRPr="00EE7880" w14:paraId="2D56F32F" w14:textId="77777777" w:rsidTr="00943E69">
        <w:trPr>
          <w:cantSplit/>
        </w:trPr>
        <w:tc>
          <w:tcPr>
            <w:tcW w:w="3536" w:type="dxa"/>
            <w:tcBorders>
              <w:top w:val="nil"/>
              <w:bottom w:val="single" w:sz="4" w:space="0" w:color="auto"/>
            </w:tcBorders>
          </w:tcPr>
          <w:p w14:paraId="456BC6CA" w14:textId="77777777" w:rsidR="00213883" w:rsidRPr="00EE7880" w:rsidRDefault="00213883" w:rsidP="00943E69">
            <w:pPr>
              <w:tabs>
                <w:tab w:val="left" w:pos="2835"/>
              </w:tabs>
              <w:spacing w:after="0"/>
              <w:rPr>
                <w:sz w:val="20"/>
                <w:szCs w:val="20"/>
              </w:rPr>
            </w:pPr>
          </w:p>
        </w:tc>
        <w:tc>
          <w:tcPr>
            <w:tcW w:w="6095" w:type="dxa"/>
            <w:gridSpan w:val="2"/>
            <w:tcBorders>
              <w:top w:val="nil"/>
              <w:bottom w:val="single" w:sz="4" w:space="0" w:color="auto"/>
            </w:tcBorders>
          </w:tcPr>
          <w:p w14:paraId="52B60E7F" w14:textId="77777777" w:rsidR="00213883" w:rsidRPr="00B97669" w:rsidRDefault="00213883" w:rsidP="00943E69">
            <w:pPr>
              <w:tabs>
                <w:tab w:val="left" w:pos="2835"/>
              </w:tabs>
              <w:spacing w:after="0"/>
              <w:rPr>
                <w:sz w:val="20"/>
                <w:szCs w:val="20"/>
              </w:rPr>
            </w:pPr>
          </w:p>
        </w:tc>
      </w:tr>
      <w:tr w:rsidR="00943E69" w:rsidRPr="00EE7880" w14:paraId="6D926A2E" w14:textId="77777777" w:rsidTr="00943E69">
        <w:trPr>
          <w:cantSplit/>
        </w:trPr>
        <w:tc>
          <w:tcPr>
            <w:tcW w:w="3536" w:type="dxa"/>
            <w:tcBorders>
              <w:top w:val="single" w:sz="4" w:space="0" w:color="auto"/>
              <w:bottom w:val="nil"/>
            </w:tcBorders>
          </w:tcPr>
          <w:p w14:paraId="2E3ADCBB" w14:textId="77777777" w:rsidR="00943E69" w:rsidRDefault="00943E69" w:rsidP="00943E69">
            <w:pPr>
              <w:tabs>
                <w:tab w:val="left" w:pos="2835"/>
              </w:tabs>
              <w:spacing w:after="0"/>
              <w:rPr>
                <w:sz w:val="20"/>
                <w:szCs w:val="20"/>
              </w:rPr>
            </w:pPr>
          </w:p>
        </w:tc>
        <w:tc>
          <w:tcPr>
            <w:tcW w:w="6095" w:type="dxa"/>
            <w:gridSpan w:val="2"/>
            <w:tcBorders>
              <w:top w:val="single" w:sz="4" w:space="0" w:color="auto"/>
              <w:bottom w:val="nil"/>
            </w:tcBorders>
          </w:tcPr>
          <w:p w14:paraId="2332C3E8" w14:textId="77777777" w:rsidR="00943E69" w:rsidRPr="00EE7880" w:rsidRDefault="00943E69" w:rsidP="00943E69">
            <w:pPr>
              <w:tabs>
                <w:tab w:val="left" w:pos="4958"/>
              </w:tabs>
              <w:spacing w:after="0"/>
              <w:rPr>
                <w:sz w:val="20"/>
                <w:szCs w:val="20"/>
                <w:u w:val="dotted"/>
              </w:rPr>
            </w:pPr>
          </w:p>
        </w:tc>
      </w:tr>
      <w:tr w:rsidR="00EE7880" w:rsidRPr="00EE7880" w14:paraId="6CFFA7BB" w14:textId="77777777" w:rsidTr="00943E69">
        <w:trPr>
          <w:cantSplit/>
        </w:trPr>
        <w:tc>
          <w:tcPr>
            <w:tcW w:w="3536" w:type="dxa"/>
            <w:tcBorders>
              <w:top w:val="nil"/>
            </w:tcBorders>
          </w:tcPr>
          <w:p w14:paraId="5C3FB473" w14:textId="43B959E5" w:rsidR="00EE7880" w:rsidRPr="00EE7880" w:rsidRDefault="00EE7880" w:rsidP="00943E69">
            <w:pPr>
              <w:tabs>
                <w:tab w:val="left" w:pos="2835"/>
              </w:tabs>
              <w:spacing w:after="0"/>
              <w:rPr>
                <w:sz w:val="20"/>
                <w:szCs w:val="20"/>
              </w:rPr>
            </w:pPr>
            <w:r>
              <w:rPr>
                <w:sz w:val="20"/>
                <w:szCs w:val="20"/>
              </w:rPr>
              <w:t>Name der anbietenden Firma</w:t>
            </w:r>
          </w:p>
        </w:tc>
        <w:tc>
          <w:tcPr>
            <w:tcW w:w="6095" w:type="dxa"/>
            <w:gridSpan w:val="2"/>
            <w:tcBorders>
              <w:top w:val="nil"/>
            </w:tcBorders>
          </w:tcPr>
          <w:p w14:paraId="305FF9D2" w14:textId="152B9329" w:rsidR="00EE7880" w:rsidRPr="00EE7880" w:rsidRDefault="00EE7880" w:rsidP="00943E69">
            <w:pPr>
              <w:tabs>
                <w:tab w:val="left" w:pos="4958"/>
              </w:tabs>
              <w:spacing w:after="0"/>
              <w:rPr>
                <w:sz w:val="20"/>
                <w:szCs w:val="20"/>
                <w:u w:val="dotted"/>
              </w:rPr>
            </w:pPr>
            <w:r w:rsidRPr="00EE7880">
              <w:rPr>
                <w:sz w:val="20"/>
                <w:szCs w:val="20"/>
                <w:u w:val="dotted"/>
              </w:rPr>
              <w:tab/>
            </w:r>
          </w:p>
        </w:tc>
      </w:tr>
      <w:tr w:rsidR="00943E69" w:rsidRPr="00EE7880" w14:paraId="42586EDF" w14:textId="77777777" w:rsidTr="00943E69">
        <w:trPr>
          <w:cantSplit/>
        </w:trPr>
        <w:tc>
          <w:tcPr>
            <w:tcW w:w="3536" w:type="dxa"/>
            <w:tcBorders>
              <w:top w:val="nil"/>
            </w:tcBorders>
          </w:tcPr>
          <w:p w14:paraId="4F2F2151" w14:textId="77777777" w:rsidR="00943E69" w:rsidRDefault="00943E69" w:rsidP="00943E69">
            <w:pPr>
              <w:tabs>
                <w:tab w:val="left" w:pos="2835"/>
              </w:tabs>
              <w:spacing w:after="0"/>
              <w:rPr>
                <w:sz w:val="20"/>
                <w:szCs w:val="20"/>
              </w:rPr>
            </w:pPr>
          </w:p>
        </w:tc>
        <w:tc>
          <w:tcPr>
            <w:tcW w:w="6095" w:type="dxa"/>
            <w:gridSpan w:val="2"/>
            <w:tcBorders>
              <w:top w:val="nil"/>
            </w:tcBorders>
          </w:tcPr>
          <w:p w14:paraId="5E1E0FFE" w14:textId="77777777" w:rsidR="00943E69" w:rsidRPr="00EE7880" w:rsidRDefault="00943E69" w:rsidP="00943E69">
            <w:pPr>
              <w:tabs>
                <w:tab w:val="left" w:pos="4958"/>
              </w:tabs>
              <w:spacing w:after="0"/>
              <w:rPr>
                <w:sz w:val="20"/>
                <w:szCs w:val="20"/>
                <w:u w:val="dotted"/>
              </w:rPr>
            </w:pPr>
          </w:p>
        </w:tc>
      </w:tr>
      <w:tr w:rsidR="00EE7880" w:rsidRPr="00EE7880" w14:paraId="516CD4DC" w14:textId="77777777" w:rsidTr="0067097F">
        <w:trPr>
          <w:cantSplit/>
        </w:trPr>
        <w:tc>
          <w:tcPr>
            <w:tcW w:w="3536" w:type="dxa"/>
          </w:tcPr>
          <w:p w14:paraId="055DA779" w14:textId="481F8F63" w:rsidR="00EE7880" w:rsidRDefault="00EE7880" w:rsidP="00943E69">
            <w:pPr>
              <w:tabs>
                <w:tab w:val="left" w:pos="2835"/>
              </w:tabs>
              <w:spacing w:after="0"/>
              <w:rPr>
                <w:sz w:val="20"/>
                <w:szCs w:val="20"/>
              </w:rPr>
            </w:pPr>
            <w:r>
              <w:rPr>
                <w:sz w:val="20"/>
                <w:szCs w:val="20"/>
              </w:rPr>
              <w:t>Strasse</w:t>
            </w:r>
          </w:p>
        </w:tc>
        <w:tc>
          <w:tcPr>
            <w:tcW w:w="6095" w:type="dxa"/>
            <w:gridSpan w:val="2"/>
          </w:tcPr>
          <w:p w14:paraId="7C2C7AB8" w14:textId="5C807BF0" w:rsidR="00EE7880" w:rsidRPr="00EE7880" w:rsidRDefault="00EE7880" w:rsidP="00943E69">
            <w:pPr>
              <w:tabs>
                <w:tab w:val="left" w:pos="4958"/>
              </w:tabs>
              <w:spacing w:after="0"/>
              <w:rPr>
                <w:sz w:val="20"/>
                <w:szCs w:val="20"/>
                <w:u w:val="dotted"/>
              </w:rPr>
            </w:pPr>
            <w:r w:rsidRPr="00EE7880">
              <w:rPr>
                <w:sz w:val="20"/>
                <w:szCs w:val="20"/>
                <w:u w:val="dotted"/>
              </w:rPr>
              <w:tab/>
            </w:r>
          </w:p>
        </w:tc>
      </w:tr>
      <w:tr w:rsidR="00943E69" w:rsidRPr="00EE7880" w14:paraId="550D24D2" w14:textId="77777777" w:rsidTr="00943E69">
        <w:trPr>
          <w:cantSplit/>
        </w:trPr>
        <w:tc>
          <w:tcPr>
            <w:tcW w:w="3536" w:type="dxa"/>
          </w:tcPr>
          <w:p w14:paraId="6473A6D9" w14:textId="77777777" w:rsidR="00943E69" w:rsidRDefault="00943E69" w:rsidP="00943E69">
            <w:pPr>
              <w:tabs>
                <w:tab w:val="left" w:pos="2835"/>
              </w:tabs>
              <w:spacing w:after="0"/>
              <w:rPr>
                <w:sz w:val="20"/>
                <w:szCs w:val="20"/>
              </w:rPr>
            </w:pPr>
          </w:p>
        </w:tc>
        <w:tc>
          <w:tcPr>
            <w:tcW w:w="6095" w:type="dxa"/>
            <w:gridSpan w:val="2"/>
          </w:tcPr>
          <w:p w14:paraId="43D4C818" w14:textId="77777777" w:rsidR="00943E69" w:rsidRPr="00EE7880" w:rsidRDefault="00943E69" w:rsidP="00943E69">
            <w:pPr>
              <w:tabs>
                <w:tab w:val="left" w:pos="4958"/>
              </w:tabs>
              <w:spacing w:after="0"/>
              <w:rPr>
                <w:sz w:val="20"/>
                <w:szCs w:val="20"/>
                <w:u w:val="dotted"/>
              </w:rPr>
            </w:pPr>
          </w:p>
        </w:tc>
      </w:tr>
      <w:tr w:rsidR="00EE7880" w:rsidRPr="00EE7880" w14:paraId="7A706C48" w14:textId="77777777" w:rsidTr="0067097F">
        <w:trPr>
          <w:cantSplit/>
        </w:trPr>
        <w:tc>
          <w:tcPr>
            <w:tcW w:w="3536" w:type="dxa"/>
          </w:tcPr>
          <w:p w14:paraId="4DCFC702" w14:textId="17990E00" w:rsidR="00EE7880" w:rsidRDefault="00EE7880" w:rsidP="00943E69">
            <w:pPr>
              <w:tabs>
                <w:tab w:val="left" w:pos="2835"/>
              </w:tabs>
              <w:spacing w:after="0"/>
              <w:rPr>
                <w:sz w:val="20"/>
                <w:szCs w:val="20"/>
              </w:rPr>
            </w:pPr>
            <w:r>
              <w:rPr>
                <w:sz w:val="20"/>
                <w:szCs w:val="20"/>
              </w:rPr>
              <w:t>Postleitzahl / Ort</w:t>
            </w:r>
          </w:p>
        </w:tc>
        <w:tc>
          <w:tcPr>
            <w:tcW w:w="6095" w:type="dxa"/>
            <w:gridSpan w:val="2"/>
          </w:tcPr>
          <w:p w14:paraId="59A718D4" w14:textId="53EB2F52" w:rsidR="00EE7880" w:rsidRPr="00EE7880" w:rsidRDefault="00EE7880" w:rsidP="00943E69">
            <w:pPr>
              <w:tabs>
                <w:tab w:val="left" w:pos="4958"/>
              </w:tabs>
              <w:spacing w:after="0"/>
              <w:rPr>
                <w:sz w:val="20"/>
                <w:szCs w:val="20"/>
                <w:u w:val="dotted"/>
              </w:rPr>
            </w:pPr>
            <w:r w:rsidRPr="00EE7880">
              <w:rPr>
                <w:sz w:val="20"/>
                <w:szCs w:val="20"/>
                <w:u w:val="dotted"/>
              </w:rPr>
              <w:tab/>
            </w:r>
          </w:p>
        </w:tc>
      </w:tr>
      <w:tr w:rsidR="00943E69" w:rsidRPr="00EE7880" w14:paraId="55903F78" w14:textId="77777777" w:rsidTr="00943E69">
        <w:trPr>
          <w:cantSplit/>
        </w:trPr>
        <w:tc>
          <w:tcPr>
            <w:tcW w:w="3536" w:type="dxa"/>
          </w:tcPr>
          <w:p w14:paraId="3A5996A2" w14:textId="77777777" w:rsidR="00943E69" w:rsidRDefault="00943E69" w:rsidP="00943E69">
            <w:pPr>
              <w:tabs>
                <w:tab w:val="left" w:pos="2835"/>
              </w:tabs>
              <w:spacing w:after="0"/>
              <w:rPr>
                <w:sz w:val="20"/>
                <w:szCs w:val="20"/>
              </w:rPr>
            </w:pPr>
          </w:p>
        </w:tc>
        <w:tc>
          <w:tcPr>
            <w:tcW w:w="6095" w:type="dxa"/>
            <w:gridSpan w:val="2"/>
          </w:tcPr>
          <w:p w14:paraId="19F48B49" w14:textId="77777777" w:rsidR="00943E69" w:rsidRPr="00EE7880" w:rsidRDefault="00943E69" w:rsidP="00943E69">
            <w:pPr>
              <w:tabs>
                <w:tab w:val="left" w:pos="4958"/>
              </w:tabs>
              <w:spacing w:after="0"/>
              <w:rPr>
                <w:sz w:val="20"/>
                <w:szCs w:val="20"/>
                <w:u w:val="dotted"/>
              </w:rPr>
            </w:pPr>
          </w:p>
        </w:tc>
      </w:tr>
      <w:tr w:rsidR="00EE7880" w:rsidRPr="00EE7880" w14:paraId="112EC2B6" w14:textId="77777777" w:rsidTr="0067097F">
        <w:trPr>
          <w:cantSplit/>
        </w:trPr>
        <w:tc>
          <w:tcPr>
            <w:tcW w:w="3536" w:type="dxa"/>
          </w:tcPr>
          <w:p w14:paraId="4A01027C" w14:textId="4E48276B" w:rsidR="00EE7880" w:rsidRDefault="00EE7880" w:rsidP="00943E69">
            <w:pPr>
              <w:tabs>
                <w:tab w:val="left" w:pos="2835"/>
              </w:tabs>
              <w:spacing w:after="0"/>
              <w:rPr>
                <w:sz w:val="20"/>
                <w:szCs w:val="20"/>
              </w:rPr>
            </w:pPr>
            <w:r>
              <w:rPr>
                <w:sz w:val="20"/>
                <w:szCs w:val="20"/>
              </w:rPr>
              <w:t>Tel. Nr.</w:t>
            </w:r>
          </w:p>
        </w:tc>
        <w:tc>
          <w:tcPr>
            <w:tcW w:w="6095" w:type="dxa"/>
            <w:gridSpan w:val="2"/>
          </w:tcPr>
          <w:p w14:paraId="79998275" w14:textId="352C6E05" w:rsidR="00EE7880" w:rsidRPr="00EE7880" w:rsidRDefault="00EE7880" w:rsidP="00943E69">
            <w:pPr>
              <w:tabs>
                <w:tab w:val="left" w:pos="4958"/>
              </w:tabs>
              <w:spacing w:after="0"/>
              <w:rPr>
                <w:sz w:val="20"/>
                <w:szCs w:val="20"/>
                <w:u w:val="dotted"/>
              </w:rPr>
            </w:pPr>
            <w:r w:rsidRPr="00EE7880">
              <w:rPr>
                <w:sz w:val="20"/>
                <w:szCs w:val="20"/>
                <w:u w:val="dotted"/>
              </w:rPr>
              <w:tab/>
            </w:r>
          </w:p>
        </w:tc>
      </w:tr>
      <w:tr w:rsidR="00943E69" w:rsidRPr="00EE7880" w14:paraId="3E40FD84" w14:textId="77777777" w:rsidTr="00943E69">
        <w:trPr>
          <w:cantSplit/>
        </w:trPr>
        <w:tc>
          <w:tcPr>
            <w:tcW w:w="3536" w:type="dxa"/>
          </w:tcPr>
          <w:p w14:paraId="0E4EE7CC" w14:textId="77777777" w:rsidR="00943E69" w:rsidRDefault="00943E69" w:rsidP="00943E69">
            <w:pPr>
              <w:tabs>
                <w:tab w:val="left" w:pos="2835"/>
              </w:tabs>
              <w:spacing w:after="0"/>
              <w:rPr>
                <w:sz w:val="20"/>
                <w:szCs w:val="20"/>
              </w:rPr>
            </w:pPr>
          </w:p>
        </w:tc>
        <w:tc>
          <w:tcPr>
            <w:tcW w:w="6095" w:type="dxa"/>
            <w:gridSpan w:val="2"/>
          </w:tcPr>
          <w:p w14:paraId="041F4259" w14:textId="77777777" w:rsidR="00943E69" w:rsidRPr="00EE7880" w:rsidRDefault="00943E69" w:rsidP="00943E69">
            <w:pPr>
              <w:tabs>
                <w:tab w:val="left" w:pos="4958"/>
              </w:tabs>
              <w:spacing w:after="0"/>
              <w:rPr>
                <w:sz w:val="20"/>
                <w:szCs w:val="20"/>
                <w:u w:val="dotted"/>
              </w:rPr>
            </w:pPr>
          </w:p>
        </w:tc>
      </w:tr>
      <w:tr w:rsidR="00EE7880" w:rsidRPr="00EE7880" w14:paraId="1C3D41D0" w14:textId="77777777" w:rsidTr="0067097F">
        <w:trPr>
          <w:cantSplit/>
        </w:trPr>
        <w:tc>
          <w:tcPr>
            <w:tcW w:w="3536" w:type="dxa"/>
          </w:tcPr>
          <w:p w14:paraId="1382E289" w14:textId="2E1D64F9" w:rsidR="00EE7880" w:rsidRDefault="00EE7880" w:rsidP="00943E69">
            <w:pPr>
              <w:tabs>
                <w:tab w:val="left" w:pos="2835"/>
              </w:tabs>
              <w:spacing w:after="0"/>
              <w:rPr>
                <w:sz w:val="20"/>
                <w:szCs w:val="20"/>
              </w:rPr>
            </w:pPr>
            <w:r>
              <w:rPr>
                <w:sz w:val="20"/>
                <w:szCs w:val="20"/>
              </w:rPr>
              <w:t>E-Mail-Adresse</w:t>
            </w:r>
          </w:p>
        </w:tc>
        <w:tc>
          <w:tcPr>
            <w:tcW w:w="6095" w:type="dxa"/>
            <w:gridSpan w:val="2"/>
          </w:tcPr>
          <w:p w14:paraId="76685978" w14:textId="4A62B0A9" w:rsidR="00EE7880" w:rsidRPr="00EE7880" w:rsidRDefault="00EE7880" w:rsidP="00943E69">
            <w:pPr>
              <w:tabs>
                <w:tab w:val="left" w:pos="4958"/>
              </w:tabs>
              <w:spacing w:after="0"/>
              <w:rPr>
                <w:sz w:val="20"/>
                <w:szCs w:val="20"/>
                <w:u w:val="dotted"/>
              </w:rPr>
            </w:pPr>
            <w:r w:rsidRPr="00EE7880">
              <w:rPr>
                <w:sz w:val="20"/>
                <w:szCs w:val="20"/>
                <w:u w:val="dotted"/>
              </w:rPr>
              <w:tab/>
            </w:r>
          </w:p>
        </w:tc>
      </w:tr>
      <w:tr w:rsidR="00927B81" w:rsidRPr="00EE7880" w14:paraId="017F41D5" w14:textId="77777777" w:rsidTr="0067097F">
        <w:trPr>
          <w:cantSplit/>
        </w:trPr>
        <w:tc>
          <w:tcPr>
            <w:tcW w:w="3536" w:type="dxa"/>
            <w:tcBorders>
              <w:bottom w:val="single" w:sz="4" w:space="0" w:color="auto"/>
            </w:tcBorders>
          </w:tcPr>
          <w:p w14:paraId="6EC83194" w14:textId="77777777" w:rsidR="00927B81" w:rsidRPr="00EE7880" w:rsidRDefault="00927B81" w:rsidP="00943E69">
            <w:pPr>
              <w:tabs>
                <w:tab w:val="left" w:pos="2835"/>
              </w:tabs>
              <w:spacing w:after="0"/>
              <w:rPr>
                <w:sz w:val="20"/>
                <w:szCs w:val="20"/>
              </w:rPr>
            </w:pPr>
          </w:p>
        </w:tc>
        <w:tc>
          <w:tcPr>
            <w:tcW w:w="6095" w:type="dxa"/>
            <w:gridSpan w:val="2"/>
            <w:tcBorders>
              <w:bottom w:val="single" w:sz="4" w:space="0" w:color="auto"/>
            </w:tcBorders>
          </w:tcPr>
          <w:p w14:paraId="1122DCDA" w14:textId="77777777" w:rsidR="00927B81" w:rsidRPr="00EE7880" w:rsidRDefault="00927B81" w:rsidP="00943E69">
            <w:pPr>
              <w:tabs>
                <w:tab w:val="left" w:pos="2835"/>
              </w:tabs>
              <w:spacing w:after="0"/>
              <w:rPr>
                <w:sz w:val="20"/>
                <w:szCs w:val="20"/>
              </w:rPr>
            </w:pPr>
          </w:p>
        </w:tc>
      </w:tr>
      <w:tr w:rsidR="00943E69" w:rsidRPr="00EE7880" w14:paraId="33BC9F69" w14:textId="77777777" w:rsidTr="00943E69">
        <w:tblPrEx>
          <w:tblBorders>
            <w:top w:val="none" w:sz="0" w:space="0" w:color="auto"/>
          </w:tblBorders>
        </w:tblPrEx>
        <w:trPr>
          <w:cantSplit/>
        </w:trPr>
        <w:tc>
          <w:tcPr>
            <w:tcW w:w="3536" w:type="dxa"/>
          </w:tcPr>
          <w:p w14:paraId="43AD08FF" w14:textId="77777777" w:rsidR="00943E69" w:rsidRDefault="00943E69" w:rsidP="00943E69">
            <w:pPr>
              <w:tabs>
                <w:tab w:val="left" w:pos="2835"/>
              </w:tabs>
              <w:spacing w:after="0"/>
              <w:rPr>
                <w:b/>
                <w:sz w:val="20"/>
                <w:szCs w:val="20"/>
              </w:rPr>
            </w:pPr>
          </w:p>
        </w:tc>
        <w:tc>
          <w:tcPr>
            <w:tcW w:w="3580" w:type="dxa"/>
          </w:tcPr>
          <w:p w14:paraId="603EF27B" w14:textId="77777777" w:rsidR="00943E69" w:rsidRPr="00EE7880" w:rsidRDefault="00943E69" w:rsidP="00943E69">
            <w:pPr>
              <w:tabs>
                <w:tab w:val="right" w:leader="dot" w:pos="3073"/>
              </w:tabs>
              <w:spacing w:after="0"/>
              <w:rPr>
                <w:sz w:val="20"/>
                <w:szCs w:val="20"/>
              </w:rPr>
            </w:pPr>
          </w:p>
        </w:tc>
        <w:tc>
          <w:tcPr>
            <w:tcW w:w="2515" w:type="dxa"/>
          </w:tcPr>
          <w:p w14:paraId="69E93C56" w14:textId="77777777" w:rsidR="00943E69" w:rsidRDefault="00943E69" w:rsidP="00943E69">
            <w:pPr>
              <w:tabs>
                <w:tab w:val="left" w:leader="dot" w:pos="2835"/>
              </w:tabs>
              <w:spacing w:after="0"/>
              <w:rPr>
                <w:b/>
                <w:sz w:val="20"/>
                <w:szCs w:val="20"/>
              </w:rPr>
            </w:pPr>
          </w:p>
        </w:tc>
      </w:tr>
      <w:tr w:rsidR="00A7755B" w:rsidRPr="00EE7880" w14:paraId="151FC3D5" w14:textId="77777777" w:rsidTr="00A7755B">
        <w:tblPrEx>
          <w:tblBorders>
            <w:top w:val="none" w:sz="0" w:space="0" w:color="auto"/>
          </w:tblBorders>
        </w:tblPrEx>
        <w:trPr>
          <w:cantSplit/>
        </w:trPr>
        <w:tc>
          <w:tcPr>
            <w:tcW w:w="3536" w:type="dxa"/>
          </w:tcPr>
          <w:p w14:paraId="0B26DB9D" w14:textId="3A3AC9BE" w:rsidR="00A7755B" w:rsidRPr="00A7755B" w:rsidRDefault="00A7755B" w:rsidP="004727BE">
            <w:pPr>
              <w:tabs>
                <w:tab w:val="left" w:pos="2835"/>
              </w:tabs>
              <w:spacing w:after="0"/>
              <w:rPr>
                <w:sz w:val="20"/>
                <w:szCs w:val="20"/>
              </w:rPr>
            </w:pPr>
            <w:r w:rsidRPr="00A7755B">
              <w:rPr>
                <w:sz w:val="20"/>
                <w:szCs w:val="20"/>
              </w:rPr>
              <w:t>A</w:t>
            </w:r>
            <w:r>
              <w:rPr>
                <w:sz w:val="20"/>
                <w:szCs w:val="20"/>
              </w:rPr>
              <w:t xml:space="preserve">) </w:t>
            </w:r>
            <w:r w:rsidR="004727BE">
              <w:rPr>
                <w:sz w:val="20"/>
                <w:szCs w:val="20"/>
              </w:rPr>
              <w:t>Verfahrens-/Standortevaluation</w:t>
            </w:r>
          </w:p>
        </w:tc>
        <w:tc>
          <w:tcPr>
            <w:tcW w:w="3580" w:type="dxa"/>
          </w:tcPr>
          <w:p w14:paraId="6CC3D725" w14:textId="77777777" w:rsidR="00A7755B" w:rsidRPr="00A7755B" w:rsidRDefault="00A7755B" w:rsidP="00A7755B">
            <w:pPr>
              <w:tabs>
                <w:tab w:val="right" w:leader="dot" w:pos="3073"/>
              </w:tabs>
              <w:spacing w:after="0"/>
              <w:rPr>
                <w:sz w:val="20"/>
                <w:szCs w:val="20"/>
              </w:rPr>
            </w:pPr>
            <w:r w:rsidRPr="00A7755B">
              <w:rPr>
                <w:sz w:val="20"/>
                <w:szCs w:val="20"/>
              </w:rPr>
              <w:t xml:space="preserve">CHF </w:t>
            </w:r>
            <w:r w:rsidRPr="00A7755B">
              <w:rPr>
                <w:sz w:val="20"/>
                <w:szCs w:val="20"/>
              </w:rPr>
              <w:tab/>
            </w:r>
          </w:p>
        </w:tc>
        <w:tc>
          <w:tcPr>
            <w:tcW w:w="2515" w:type="dxa"/>
          </w:tcPr>
          <w:p w14:paraId="3021A0BA" w14:textId="77777777" w:rsidR="00A7755B" w:rsidRPr="00A7755B" w:rsidRDefault="00A7755B" w:rsidP="00A7755B">
            <w:pPr>
              <w:tabs>
                <w:tab w:val="left" w:leader="dot" w:pos="2835"/>
              </w:tabs>
              <w:spacing w:after="0"/>
              <w:rPr>
                <w:sz w:val="20"/>
                <w:szCs w:val="20"/>
              </w:rPr>
            </w:pPr>
          </w:p>
        </w:tc>
      </w:tr>
      <w:tr w:rsidR="00A7755B" w14:paraId="747EA204" w14:textId="77777777" w:rsidTr="00A7755B">
        <w:tblPrEx>
          <w:tblBorders>
            <w:top w:val="none" w:sz="0" w:space="0" w:color="auto"/>
          </w:tblBorders>
        </w:tblPrEx>
        <w:trPr>
          <w:cantSplit/>
        </w:trPr>
        <w:tc>
          <w:tcPr>
            <w:tcW w:w="3536" w:type="dxa"/>
          </w:tcPr>
          <w:p w14:paraId="7EA8880F" w14:textId="00903CF3" w:rsidR="00A7755B" w:rsidRPr="00A7755B" w:rsidRDefault="0012091B" w:rsidP="00A7755B">
            <w:pPr>
              <w:tabs>
                <w:tab w:val="left" w:pos="2835"/>
              </w:tabs>
              <w:spacing w:after="0"/>
              <w:rPr>
                <w:sz w:val="20"/>
                <w:szCs w:val="20"/>
              </w:rPr>
            </w:pPr>
            <w:r>
              <w:rPr>
                <w:sz w:val="20"/>
                <w:szCs w:val="20"/>
              </w:rPr>
              <w:t>(inkl. Nebenkosten und Kopierspesen)</w:t>
            </w:r>
          </w:p>
        </w:tc>
        <w:tc>
          <w:tcPr>
            <w:tcW w:w="3580" w:type="dxa"/>
          </w:tcPr>
          <w:p w14:paraId="2278A4CE" w14:textId="77777777" w:rsidR="00A7755B" w:rsidRPr="00A7755B" w:rsidRDefault="00A7755B" w:rsidP="00A7755B">
            <w:pPr>
              <w:tabs>
                <w:tab w:val="right" w:leader="dot" w:pos="3073"/>
              </w:tabs>
              <w:spacing w:after="0"/>
              <w:rPr>
                <w:sz w:val="20"/>
                <w:szCs w:val="20"/>
              </w:rPr>
            </w:pPr>
          </w:p>
        </w:tc>
        <w:tc>
          <w:tcPr>
            <w:tcW w:w="2515" w:type="dxa"/>
          </w:tcPr>
          <w:p w14:paraId="09574855" w14:textId="77777777" w:rsidR="00A7755B" w:rsidRPr="00A7755B" w:rsidRDefault="00A7755B" w:rsidP="00A7755B">
            <w:pPr>
              <w:tabs>
                <w:tab w:val="left" w:leader="dot" w:pos="2835"/>
              </w:tabs>
              <w:spacing w:after="0"/>
              <w:rPr>
                <w:sz w:val="20"/>
                <w:szCs w:val="20"/>
              </w:rPr>
            </w:pPr>
          </w:p>
        </w:tc>
      </w:tr>
      <w:tr w:rsidR="00A7755B" w14:paraId="5062CDDC" w14:textId="77777777" w:rsidTr="00A7755B">
        <w:tblPrEx>
          <w:tblBorders>
            <w:top w:val="none" w:sz="0" w:space="0" w:color="auto"/>
          </w:tblBorders>
        </w:tblPrEx>
        <w:trPr>
          <w:cantSplit/>
        </w:trPr>
        <w:tc>
          <w:tcPr>
            <w:tcW w:w="3536" w:type="dxa"/>
          </w:tcPr>
          <w:p w14:paraId="5A258601" w14:textId="77777777" w:rsidR="00A7755B" w:rsidRPr="00A7755B" w:rsidRDefault="00A7755B" w:rsidP="00A7755B">
            <w:pPr>
              <w:tabs>
                <w:tab w:val="left" w:pos="2835"/>
              </w:tabs>
              <w:spacing w:after="0"/>
              <w:rPr>
                <w:sz w:val="20"/>
                <w:szCs w:val="20"/>
              </w:rPr>
            </w:pPr>
          </w:p>
        </w:tc>
        <w:tc>
          <w:tcPr>
            <w:tcW w:w="3580" w:type="dxa"/>
          </w:tcPr>
          <w:p w14:paraId="6C92B65E" w14:textId="77777777" w:rsidR="00A7755B" w:rsidRPr="00A7755B" w:rsidRDefault="00A7755B" w:rsidP="00A7755B">
            <w:pPr>
              <w:tabs>
                <w:tab w:val="right" w:leader="dot" w:pos="3073"/>
              </w:tabs>
              <w:spacing w:after="0"/>
              <w:rPr>
                <w:sz w:val="20"/>
                <w:szCs w:val="20"/>
              </w:rPr>
            </w:pPr>
          </w:p>
        </w:tc>
        <w:tc>
          <w:tcPr>
            <w:tcW w:w="2515" w:type="dxa"/>
          </w:tcPr>
          <w:p w14:paraId="536B2477" w14:textId="77777777" w:rsidR="00A7755B" w:rsidRPr="00A7755B" w:rsidRDefault="00A7755B" w:rsidP="00A7755B">
            <w:pPr>
              <w:tabs>
                <w:tab w:val="left" w:leader="dot" w:pos="2835"/>
              </w:tabs>
              <w:spacing w:after="0"/>
              <w:rPr>
                <w:sz w:val="20"/>
                <w:szCs w:val="20"/>
              </w:rPr>
            </w:pPr>
          </w:p>
        </w:tc>
      </w:tr>
      <w:tr w:rsidR="00A7755B" w:rsidRPr="00EE7880" w14:paraId="5C631C9D" w14:textId="77777777" w:rsidTr="00A7755B">
        <w:tblPrEx>
          <w:tblBorders>
            <w:top w:val="none" w:sz="0" w:space="0" w:color="auto"/>
          </w:tblBorders>
        </w:tblPrEx>
        <w:trPr>
          <w:cantSplit/>
        </w:trPr>
        <w:tc>
          <w:tcPr>
            <w:tcW w:w="3536" w:type="dxa"/>
          </w:tcPr>
          <w:p w14:paraId="50E4231C" w14:textId="64653612" w:rsidR="00A7755B" w:rsidRPr="00A7755B" w:rsidRDefault="00A7755B" w:rsidP="004727BE">
            <w:pPr>
              <w:tabs>
                <w:tab w:val="left" w:pos="2835"/>
              </w:tabs>
              <w:spacing w:after="0"/>
              <w:rPr>
                <w:sz w:val="20"/>
                <w:szCs w:val="20"/>
              </w:rPr>
            </w:pPr>
            <w:r>
              <w:rPr>
                <w:sz w:val="20"/>
                <w:szCs w:val="20"/>
              </w:rPr>
              <w:t xml:space="preserve">B) </w:t>
            </w:r>
            <w:r w:rsidR="004727BE">
              <w:rPr>
                <w:sz w:val="20"/>
                <w:szCs w:val="20"/>
              </w:rPr>
              <w:t>Machbarkeitsstudie</w:t>
            </w:r>
          </w:p>
        </w:tc>
        <w:tc>
          <w:tcPr>
            <w:tcW w:w="3580" w:type="dxa"/>
          </w:tcPr>
          <w:p w14:paraId="5B23B719" w14:textId="77777777" w:rsidR="00A7755B" w:rsidRPr="00A7755B" w:rsidRDefault="00A7755B" w:rsidP="00A7755B">
            <w:pPr>
              <w:tabs>
                <w:tab w:val="right" w:leader="dot" w:pos="3073"/>
              </w:tabs>
              <w:spacing w:after="0"/>
              <w:rPr>
                <w:sz w:val="20"/>
                <w:szCs w:val="20"/>
              </w:rPr>
            </w:pPr>
            <w:r w:rsidRPr="00A7755B">
              <w:rPr>
                <w:sz w:val="20"/>
                <w:szCs w:val="20"/>
              </w:rPr>
              <w:t xml:space="preserve">CHF </w:t>
            </w:r>
            <w:r w:rsidRPr="00A7755B">
              <w:rPr>
                <w:sz w:val="20"/>
                <w:szCs w:val="20"/>
              </w:rPr>
              <w:tab/>
            </w:r>
          </w:p>
        </w:tc>
        <w:tc>
          <w:tcPr>
            <w:tcW w:w="2515" w:type="dxa"/>
          </w:tcPr>
          <w:p w14:paraId="04341054" w14:textId="77777777" w:rsidR="00A7755B" w:rsidRPr="00A7755B" w:rsidRDefault="00A7755B" w:rsidP="00A7755B">
            <w:pPr>
              <w:tabs>
                <w:tab w:val="left" w:leader="dot" w:pos="2835"/>
              </w:tabs>
              <w:spacing w:after="0"/>
              <w:rPr>
                <w:sz w:val="20"/>
                <w:szCs w:val="20"/>
              </w:rPr>
            </w:pPr>
          </w:p>
        </w:tc>
      </w:tr>
      <w:tr w:rsidR="00A7755B" w:rsidRPr="00EE7880" w14:paraId="62548F77" w14:textId="77777777" w:rsidTr="0067097F">
        <w:tblPrEx>
          <w:tblBorders>
            <w:top w:val="none" w:sz="0" w:space="0" w:color="auto"/>
          </w:tblBorders>
        </w:tblPrEx>
        <w:trPr>
          <w:cantSplit/>
        </w:trPr>
        <w:tc>
          <w:tcPr>
            <w:tcW w:w="3536" w:type="dxa"/>
          </w:tcPr>
          <w:p w14:paraId="494C1C96" w14:textId="68AE67A4" w:rsidR="00A7755B" w:rsidRPr="00A7755B" w:rsidRDefault="00A7755B" w:rsidP="0012091B">
            <w:pPr>
              <w:tabs>
                <w:tab w:val="left" w:pos="2835"/>
              </w:tabs>
              <w:spacing w:after="0"/>
              <w:rPr>
                <w:sz w:val="20"/>
                <w:szCs w:val="20"/>
              </w:rPr>
            </w:pPr>
            <w:r>
              <w:rPr>
                <w:sz w:val="20"/>
                <w:szCs w:val="20"/>
              </w:rPr>
              <w:t>(inkl. Nebenkosten</w:t>
            </w:r>
            <w:r w:rsidR="0012091B">
              <w:rPr>
                <w:sz w:val="20"/>
                <w:szCs w:val="20"/>
              </w:rPr>
              <w:t xml:space="preserve"> und Kopierspesen</w:t>
            </w:r>
            <w:r>
              <w:rPr>
                <w:sz w:val="20"/>
                <w:szCs w:val="20"/>
              </w:rPr>
              <w:t>)</w:t>
            </w:r>
          </w:p>
        </w:tc>
        <w:tc>
          <w:tcPr>
            <w:tcW w:w="3580" w:type="dxa"/>
          </w:tcPr>
          <w:p w14:paraId="07F17A44" w14:textId="77777777" w:rsidR="00A7755B" w:rsidRPr="00A7755B" w:rsidRDefault="00A7755B" w:rsidP="00943E69">
            <w:pPr>
              <w:tabs>
                <w:tab w:val="right" w:leader="dot" w:pos="3073"/>
              </w:tabs>
              <w:spacing w:after="0"/>
              <w:rPr>
                <w:sz w:val="20"/>
                <w:szCs w:val="20"/>
              </w:rPr>
            </w:pPr>
          </w:p>
        </w:tc>
        <w:tc>
          <w:tcPr>
            <w:tcW w:w="2515" w:type="dxa"/>
          </w:tcPr>
          <w:p w14:paraId="55EC3906" w14:textId="77777777" w:rsidR="00A7755B" w:rsidRPr="00A7755B" w:rsidRDefault="00A7755B" w:rsidP="00943E69">
            <w:pPr>
              <w:tabs>
                <w:tab w:val="left" w:leader="dot" w:pos="2835"/>
              </w:tabs>
              <w:spacing w:after="0"/>
              <w:rPr>
                <w:sz w:val="20"/>
                <w:szCs w:val="20"/>
              </w:rPr>
            </w:pPr>
          </w:p>
        </w:tc>
      </w:tr>
      <w:tr w:rsidR="00A7755B" w:rsidRPr="00EE7880" w14:paraId="3615B21E" w14:textId="77777777" w:rsidTr="0067097F">
        <w:tblPrEx>
          <w:tblBorders>
            <w:top w:val="none" w:sz="0" w:space="0" w:color="auto"/>
          </w:tblBorders>
        </w:tblPrEx>
        <w:trPr>
          <w:cantSplit/>
        </w:trPr>
        <w:tc>
          <w:tcPr>
            <w:tcW w:w="3536" w:type="dxa"/>
          </w:tcPr>
          <w:p w14:paraId="446689C9" w14:textId="77777777" w:rsidR="00A7755B" w:rsidRPr="00A7755B" w:rsidRDefault="00A7755B" w:rsidP="00943E69">
            <w:pPr>
              <w:tabs>
                <w:tab w:val="left" w:pos="2835"/>
              </w:tabs>
              <w:spacing w:after="0"/>
              <w:rPr>
                <w:sz w:val="20"/>
                <w:szCs w:val="20"/>
              </w:rPr>
            </w:pPr>
          </w:p>
        </w:tc>
        <w:tc>
          <w:tcPr>
            <w:tcW w:w="3580" w:type="dxa"/>
          </w:tcPr>
          <w:p w14:paraId="2CC0CEA5" w14:textId="77777777" w:rsidR="00A7755B" w:rsidRPr="00A7755B" w:rsidRDefault="00A7755B" w:rsidP="00943E69">
            <w:pPr>
              <w:tabs>
                <w:tab w:val="right" w:leader="dot" w:pos="3073"/>
              </w:tabs>
              <w:spacing w:after="0"/>
              <w:rPr>
                <w:sz w:val="20"/>
                <w:szCs w:val="20"/>
              </w:rPr>
            </w:pPr>
          </w:p>
        </w:tc>
        <w:tc>
          <w:tcPr>
            <w:tcW w:w="2515" w:type="dxa"/>
          </w:tcPr>
          <w:p w14:paraId="7BC4559F" w14:textId="77777777" w:rsidR="00A7755B" w:rsidRPr="00A7755B" w:rsidRDefault="00A7755B" w:rsidP="00943E69">
            <w:pPr>
              <w:tabs>
                <w:tab w:val="left" w:leader="dot" w:pos="2835"/>
              </w:tabs>
              <w:spacing w:after="0"/>
              <w:rPr>
                <w:sz w:val="20"/>
                <w:szCs w:val="20"/>
              </w:rPr>
            </w:pPr>
          </w:p>
        </w:tc>
      </w:tr>
      <w:tr w:rsidR="00927B81" w:rsidRPr="00A7755B" w14:paraId="22F2EDAB" w14:textId="77777777" w:rsidTr="0067097F">
        <w:tblPrEx>
          <w:tblBorders>
            <w:top w:val="none" w:sz="0" w:space="0" w:color="auto"/>
          </w:tblBorders>
        </w:tblPrEx>
        <w:trPr>
          <w:cantSplit/>
        </w:trPr>
        <w:tc>
          <w:tcPr>
            <w:tcW w:w="3536" w:type="dxa"/>
          </w:tcPr>
          <w:p w14:paraId="4123FEAA" w14:textId="7F0664EE" w:rsidR="00927B81" w:rsidRPr="00A7755B" w:rsidRDefault="00927B81" w:rsidP="00943E69">
            <w:pPr>
              <w:tabs>
                <w:tab w:val="left" w:pos="2835"/>
              </w:tabs>
              <w:spacing w:after="0"/>
              <w:rPr>
                <w:b/>
                <w:sz w:val="20"/>
                <w:szCs w:val="20"/>
              </w:rPr>
            </w:pPr>
            <w:r w:rsidRPr="00A7755B">
              <w:rPr>
                <w:b/>
                <w:sz w:val="20"/>
                <w:szCs w:val="20"/>
              </w:rPr>
              <w:t>Angebots</w:t>
            </w:r>
            <w:r w:rsidR="007F2F32" w:rsidRPr="00A7755B">
              <w:rPr>
                <w:b/>
                <w:sz w:val="20"/>
                <w:szCs w:val="20"/>
              </w:rPr>
              <w:t>preis</w:t>
            </w:r>
            <w:r w:rsidR="00783FF6">
              <w:rPr>
                <w:b/>
                <w:sz w:val="20"/>
                <w:szCs w:val="20"/>
              </w:rPr>
              <w:t xml:space="preserve"> (A+B)</w:t>
            </w:r>
            <w:r w:rsidR="00EE7880" w:rsidRPr="00A7755B">
              <w:rPr>
                <w:b/>
                <w:sz w:val="20"/>
                <w:szCs w:val="20"/>
              </w:rPr>
              <w:t>, exkl. MwSt.</w:t>
            </w:r>
          </w:p>
        </w:tc>
        <w:tc>
          <w:tcPr>
            <w:tcW w:w="3580" w:type="dxa"/>
          </w:tcPr>
          <w:p w14:paraId="1CED8B70" w14:textId="18960900" w:rsidR="00927B81" w:rsidRPr="00A7755B" w:rsidRDefault="00927B81" w:rsidP="00943E69">
            <w:pPr>
              <w:tabs>
                <w:tab w:val="right" w:leader="dot" w:pos="3073"/>
              </w:tabs>
              <w:spacing w:after="0"/>
              <w:rPr>
                <w:b/>
                <w:sz w:val="20"/>
                <w:szCs w:val="20"/>
              </w:rPr>
            </w:pPr>
            <w:r w:rsidRPr="00A7755B">
              <w:rPr>
                <w:b/>
                <w:sz w:val="20"/>
                <w:szCs w:val="20"/>
              </w:rPr>
              <w:t xml:space="preserve">CHF </w:t>
            </w:r>
            <w:r w:rsidRPr="00A7755B">
              <w:rPr>
                <w:b/>
                <w:sz w:val="20"/>
                <w:szCs w:val="20"/>
              </w:rPr>
              <w:tab/>
            </w:r>
          </w:p>
        </w:tc>
        <w:tc>
          <w:tcPr>
            <w:tcW w:w="2515" w:type="dxa"/>
          </w:tcPr>
          <w:p w14:paraId="600B0CB2" w14:textId="76B22BA1" w:rsidR="00927B81" w:rsidRPr="00A7755B" w:rsidRDefault="0012091B" w:rsidP="00943E69">
            <w:pPr>
              <w:tabs>
                <w:tab w:val="left" w:leader="dot" w:pos="2835"/>
              </w:tabs>
              <w:spacing w:after="0"/>
              <w:rPr>
                <w:b/>
                <w:sz w:val="20"/>
                <w:szCs w:val="20"/>
              </w:rPr>
            </w:pPr>
            <w:r>
              <w:rPr>
                <w:b/>
                <w:sz w:val="20"/>
                <w:szCs w:val="20"/>
              </w:rPr>
              <w:t>(Zuschlagskriterium 1)</w:t>
            </w:r>
          </w:p>
        </w:tc>
      </w:tr>
      <w:tr w:rsidR="00943E69" w:rsidRPr="00EE7880" w14:paraId="5E0B5F39" w14:textId="77777777" w:rsidTr="00943E69">
        <w:tblPrEx>
          <w:tblBorders>
            <w:top w:val="none" w:sz="0" w:space="0" w:color="auto"/>
          </w:tblBorders>
        </w:tblPrEx>
        <w:trPr>
          <w:cantSplit/>
        </w:trPr>
        <w:tc>
          <w:tcPr>
            <w:tcW w:w="3536" w:type="dxa"/>
          </w:tcPr>
          <w:p w14:paraId="6C7CD986" w14:textId="77777777" w:rsidR="00943E69" w:rsidRPr="00A7755B" w:rsidRDefault="00943E69" w:rsidP="00943E69">
            <w:pPr>
              <w:tabs>
                <w:tab w:val="left" w:pos="2835"/>
              </w:tabs>
              <w:spacing w:after="0"/>
              <w:rPr>
                <w:sz w:val="20"/>
                <w:szCs w:val="20"/>
              </w:rPr>
            </w:pPr>
          </w:p>
        </w:tc>
        <w:tc>
          <w:tcPr>
            <w:tcW w:w="3580" w:type="dxa"/>
          </w:tcPr>
          <w:p w14:paraId="0CB1D954" w14:textId="77777777" w:rsidR="00943E69" w:rsidRPr="00A7755B" w:rsidRDefault="00943E69" w:rsidP="00943E69">
            <w:pPr>
              <w:tabs>
                <w:tab w:val="right" w:leader="dot" w:pos="3073"/>
              </w:tabs>
              <w:spacing w:after="0"/>
              <w:rPr>
                <w:sz w:val="20"/>
                <w:szCs w:val="20"/>
              </w:rPr>
            </w:pPr>
          </w:p>
        </w:tc>
        <w:tc>
          <w:tcPr>
            <w:tcW w:w="2515" w:type="dxa"/>
          </w:tcPr>
          <w:p w14:paraId="1DEB1182" w14:textId="77777777" w:rsidR="00943E69" w:rsidRPr="00A7755B" w:rsidRDefault="00943E69" w:rsidP="00943E69">
            <w:pPr>
              <w:tabs>
                <w:tab w:val="left" w:leader="dot" w:pos="2835"/>
              </w:tabs>
              <w:spacing w:after="0"/>
              <w:rPr>
                <w:sz w:val="20"/>
                <w:szCs w:val="20"/>
              </w:rPr>
            </w:pPr>
          </w:p>
        </w:tc>
      </w:tr>
      <w:tr w:rsidR="00927B81" w:rsidRPr="00EE7880" w14:paraId="63D88F2B" w14:textId="77777777" w:rsidTr="0067097F">
        <w:tblPrEx>
          <w:tblBorders>
            <w:top w:val="none" w:sz="0" w:space="0" w:color="auto"/>
          </w:tblBorders>
        </w:tblPrEx>
        <w:trPr>
          <w:cantSplit/>
        </w:trPr>
        <w:tc>
          <w:tcPr>
            <w:tcW w:w="3536" w:type="dxa"/>
          </w:tcPr>
          <w:p w14:paraId="6EC1537D" w14:textId="77777777" w:rsidR="00927B81" w:rsidRPr="00EE7880" w:rsidRDefault="00927B81" w:rsidP="00943E69">
            <w:pPr>
              <w:tabs>
                <w:tab w:val="left" w:pos="2835"/>
              </w:tabs>
              <w:spacing w:after="0"/>
              <w:rPr>
                <w:sz w:val="20"/>
                <w:szCs w:val="20"/>
              </w:rPr>
            </w:pPr>
            <w:r w:rsidRPr="00EE7880">
              <w:rPr>
                <w:sz w:val="20"/>
                <w:szCs w:val="20"/>
              </w:rPr>
              <w:t xml:space="preserve">7.7 % MwSt. </w:t>
            </w:r>
          </w:p>
        </w:tc>
        <w:tc>
          <w:tcPr>
            <w:tcW w:w="3580" w:type="dxa"/>
          </w:tcPr>
          <w:p w14:paraId="09ACCDDC" w14:textId="4A3C21A1" w:rsidR="00927B81" w:rsidRPr="00EE7880" w:rsidRDefault="00927B81" w:rsidP="00943E69">
            <w:pPr>
              <w:tabs>
                <w:tab w:val="right" w:leader="dot" w:pos="3073"/>
              </w:tabs>
              <w:spacing w:after="0"/>
              <w:rPr>
                <w:sz w:val="20"/>
                <w:szCs w:val="20"/>
              </w:rPr>
            </w:pPr>
            <w:r w:rsidRPr="00EE7880">
              <w:rPr>
                <w:sz w:val="20"/>
                <w:szCs w:val="20"/>
              </w:rPr>
              <w:t xml:space="preserve">CHF </w:t>
            </w:r>
            <w:r w:rsidRPr="00EE7880">
              <w:rPr>
                <w:sz w:val="20"/>
                <w:szCs w:val="20"/>
              </w:rPr>
              <w:tab/>
            </w:r>
          </w:p>
        </w:tc>
        <w:tc>
          <w:tcPr>
            <w:tcW w:w="2515" w:type="dxa"/>
          </w:tcPr>
          <w:p w14:paraId="456236AE" w14:textId="77777777" w:rsidR="00927B81" w:rsidRPr="00EE7880" w:rsidRDefault="00927B81" w:rsidP="00943E69">
            <w:pPr>
              <w:tabs>
                <w:tab w:val="left" w:leader="dot" w:pos="2835"/>
              </w:tabs>
              <w:spacing w:after="0"/>
              <w:rPr>
                <w:sz w:val="20"/>
                <w:szCs w:val="20"/>
              </w:rPr>
            </w:pPr>
          </w:p>
        </w:tc>
      </w:tr>
      <w:tr w:rsidR="00943E69" w:rsidRPr="00EE7880" w14:paraId="5BEA99E0" w14:textId="77777777" w:rsidTr="00943E69">
        <w:tblPrEx>
          <w:tblBorders>
            <w:top w:val="none" w:sz="0" w:space="0" w:color="auto"/>
          </w:tblBorders>
        </w:tblPrEx>
        <w:trPr>
          <w:cantSplit/>
        </w:trPr>
        <w:tc>
          <w:tcPr>
            <w:tcW w:w="3536" w:type="dxa"/>
          </w:tcPr>
          <w:p w14:paraId="3F529633" w14:textId="77777777" w:rsidR="00943E69" w:rsidRPr="00EE7880" w:rsidRDefault="00943E69" w:rsidP="00943E69">
            <w:pPr>
              <w:tabs>
                <w:tab w:val="left" w:pos="2835"/>
              </w:tabs>
              <w:spacing w:after="0"/>
              <w:rPr>
                <w:sz w:val="20"/>
                <w:szCs w:val="20"/>
              </w:rPr>
            </w:pPr>
          </w:p>
        </w:tc>
        <w:tc>
          <w:tcPr>
            <w:tcW w:w="3580" w:type="dxa"/>
          </w:tcPr>
          <w:p w14:paraId="5E58F1F3" w14:textId="77777777" w:rsidR="00943E69" w:rsidRPr="00EE7880" w:rsidRDefault="00943E69" w:rsidP="00943E69">
            <w:pPr>
              <w:tabs>
                <w:tab w:val="right" w:leader="dot" w:pos="3073"/>
              </w:tabs>
              <w:spacing w:after="0"/>
              <w:rPr>
                <w:sz w:val="20"/>
                <w:szCs w:val="20"/>
              </w:rPr>
            </w:pPr>
          </w:p>
        </w:tc>
        <w:tc>
          <w:tcPr>
            <w:tcW w:w="2515" w:type="dxa"/>
          </w:tcPr>
          <w:p w14:paraId="1546E5CD" w14:textId="77777777" w:rsidR="00943E69" w:rsidRPr="00EE7880" w:rsidRDefault="00943E69" w:rsidP="00943E69">
            <w:pPr>
              <w:tabs>
                <w:tab w:val="left" w:leader="dot" w:pos="2835"/>
              </w:tabs>
              <w:spacing w:after="0"/>
              <w:rPr>
                <w:sz w:val="20"/>
                <w:szCs w:val="20"/>
              </w:rPr>
            </w:pPr>
          </w:p>
        </w:tc>
      </w:tr>
      <w:tr w:rsidR="00927B81" w:rsidRPr="00EE7880" w14:paraId="15078E7C" w14:textId="77777777" w:rsidTr="0067097F">
        <w:tblPrEx>
          <w:tblBorders>
            <w:top w:val="none" w:sz="0" w:space="0" w:color="auto"/>
          </w:tblBorders>
        </w:tblPrEx>
        <w:trPr>
          <w:cantSplit/>
        </w:trPr>
        <w:tc>
          <w:tcPr>
            <w:tcW w:w="3536" w:type="dxa"/>
          </w:tcPr>
          <w:p w14:paraId="30C09BE5" w14:textId="63CB8BF9" w:rsidR="00927B81" w:rsidRPr="00EE7880" w:rsidRDefault="00EE7880" w:rsidP="00943E69">
            <w:pPr>
              <w:tabs>
                <w:tab w:val="left" w:pos="2835"/>
              </w:tabs>
              <w:spacing w:after="0"/>
              <w:rPr>
                <w:sz w:val="20"/>
                <w:szCs w:val="20"/>
              </w:rPr>
            </w:pPr>
            <w:r w:rsidRPr="00EE7880">
              <w:rPr>
                <w:sz w:val="20"/>
                <w:szCs w:val="20"/>
              </w:rPr>
              <w:t>Angebots</w:t>
            </w:r>
            <w:r w:rsidR="007F2F32">
              <w:rPr>
                <w:sz w:val="20"/>
                <w:szCs w:val="20"/>
              </w:rPr>
              <w:t>preis</w:t>
            </w:r>
            <w:r>
              <w:rPr>
                <w:sz w:val="20"/>
                <w:szCs w:val="20"/>
              </w:rPr>
              <w:t>, inkl. MwSt.</w:t>
            </w:r>
          </w:p>
        </w:tc>
        <w:tc>
          <w:tcPr>
            <w:tcW w:w="3580" w:type="dxa"/>
          </w:tcPr>
          <w:p w14:paraId="68297502" w14:textId="3ADDB571" w:rsidR="00927B81" w:rsidRPr="00EE7880" w:rsidRDefault="00927B81" w:rsidP="00943E69">
            <w:pPr>
              <w:tabs>
                <w:tab w:val="right" w:leader="dot" w:pos="3073"/>
              </w:tabs>
              <w:spacing w:after="0"/>
              <w:rPr>
                <w:sz w:val="20"/>
                <w:szCs w:val="20"/>
              </w:rPr>
            </w:pPr>
            <w:r w:rsidRPr="00EE7880">
              <w:rPr>
                <w:sz w:val="20"/>
                <w:szCs w:val="20"/>
              </w:rPr>
              <w:t xml:space="preserve">CHF </w:t>
            </w:r>
            <w:r w:rsidRPr="00EE7880">
              <w:rPr>
                <w:sz w:val="20"/>
                <w:szCs w:val="20"/>
              </w:rPr>
              <w:tab/>
            </w:r>
          </w:p>
        </w:tc>
        <w:tc>
          <w:tcPr>
            <w:tcW w:w="2515" w:type="dxa"/>
          </w:tcPr>
          <w:p w14:paraId="197ABF3F" w14:textId="77777777" w:rsidR="00927B81" w:rsidRPr="00EE7880" w:rsidRDefault="00927B81" w:rsidP="00943E69">
            <w:pPr>
              <w:tabs>
                <w:tab w:val="left" w:leader="dot" w:pos="2835"/>
              </w:tabs>
              <w:spacing w:after="0"/>
              <w:rPr>
                <w:sz w:val="20"/>
                <w:szCs w:val="20"/>
              </w:rPr>
            </w:pPr>
          </w:p>
        </w:tc>
      </w:tr>
      <w:tr w:rsidR="00943E69" w:rsidRPr="00EE7880" w14:paraId="4F7C9EDE" w14:textId="77777777" w:rsidTr="00943E69">
        <w:tblPrEx>
          <w:tblBorders>
            <w:top w:val="none" w:sz="0" w:space="0" w:color="auto"/>
          </w:tblBorders>
        </w:tblPrEx>
        <w:trPr>
          <w:cantSplit/>
        </w:trPr>
        <w:tc>
          <w:tcPr>
            <w:tcW w:w="3536" w:type="dxa"/>
            <w:tcBorders>
              <w:bottom w:val="single" w:sz="4" w:space="0" w:color="auto"/>
            </w:tcBorders>
          </w:tcPr>
          <w:p w14:paraId="1E038297" w14:textId="77777777" w:rsidR="00943E69" w:rsidRDefault="00943E69" w:rsidP="00943E69">
            <w:pPr>
              <w:tabs>
                <w:tab w:val="left" w:pos="2835"/>
              </w:tabs>
              <w:spacing w:after="0"/>
              <w:rPr>
                <w:sz w:val="20"/>
                <w:szCs w:val="20"/>
              </w:rPr>
            </w:pPr>
          </w:p>
        </w:tc>
        <w:tc>
          <w:tcPr>
            <w:tcW w:w="3580" w:type="dxa"/>
            <w:tcBorders>
              <w:bottom w:val="single" w:sz="4" w:space="0" w:color="auto"/>
            </w:tcBorders>
          </w:tcPr>
          <w:p w14:paraId="07B59920" w14:textId="77777777" w:rsidR="00943E69" w:rsidRPr="00EE7880" w:rsidRDefault="00943E69" w:rsidP="00943E69">
            <w:pPr>
              <w:tabs>
                <w:tab w:val="right" w:leader="dot" w:pos="3073"/>
              </w:tabs>
              <w:spacing w:after="0"/>
              <w:rPr>
                <w:sz w:val="20"/>
                <w:szCs w:val="20"/>
              </w:rPr>
            </w:pPr>
          </w:p>
        </w:tc>
        <w:tc>
          <w:tcPr>
            <w:tcW w:w="2515" w:type="dxa"/>
            <w:tcBorders>
              <w:bottom w:val="single" w:sz="4" w:space="0" w:color="auto"/>
            </w:tcBorders>
          </w:tcPr>
          <w:p w14:paraId="5CC011ED" w14:textId="77777777" w:rsidR="00943E69" w:rsidRPr="00EE7880" w:rsidRDefault="00943E69" w:rsidP="00943E69">
            <w:pPr>
              <w:tabs>
                <w:tab w:val="left" w:leader="dot" w:pos="2835"/>
              </w:tabs>
              <w:spacing w:after="0"/>
              <w:rPr>
                <w:sz w:val="20"/>
                <w:szCs w:val="20"/>
              </w:rPr>
            </w:pPr>
          </w:p>
        </w:tc>
      </w:tr>
    </w:tbl>
    <w:p w14:paraId="58E56637" w14:textId="03F6C8E7" w:rsidR="00927B81" w:rsidRDefault="00927B81" w:rsidP="00927B81">
      <w:pPr>
        <w:rPr>
          <w:sz w:val="20"/>
          <w:szCs w:val="20"/>
        </w:rPr>
      </w:pPr>
    </w:p>
    <w:p w14:paraId="2D86077B" w14:textId="77777777" w:rsidR="00943E69" w:rsidRPr="00EE7880" w:rsidRDefault="00943E69" w:rsidP="00927B81">
      <w:pPr>
        <w:rPr>
          <w:sz w:val="20"/>
          <w:szCs w:val="20"/>
        </w:rPr>
      </w:pPr>
    </w:p>
    <w:p w14:paraId="75646461" w14:textId="77777777" w:rsidR="002376FC" w:rsidRDefault="002376FC" w:rsidP="002376FC">
      <w:pPr>
        <w:tabs>
          <w:tab w:val="left" w:pos="3544"/>
        </w:tabs>
      </w:pPr>
      <w:r>
        <w:t>Ort und Datum</w:t>
      </w:r>
      <w:r>
        <w:tab/>
        <w:t>Unterschrift des/r Anbieters/in und Stempel</w:t>
      </w:r>
    </w:p>
    <w:p w14:paraId="276BD906" w14:textId="77777777" w:rsidR="002376FC" w:rsidRDefault="002376FC" w:rsidP="002376FC"/>
    <w:p w14:paraId="6F71715A" w14:textId="77777777" w:rsidR="002376FC" w:rsidRPr="00B97669" w:rsidRDefault="002376FC" w:rsidP="002376FC"/>
    <w:p w14:paraId="6E16700B" w14:textId="77777777" w:rsidR="002376FC" w:rsidRPr="008D4F8F" w:rsidRDefault="002376FC" w:rsidP="002376FC">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6DD55AFE" w14:textId="77777777" w:rsidR="002376FC" w:rsidRPr="008D4F8F" w:rsidRDefault="002376FC" w:rsidP="002376FC">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3A981025" w14:textId="5AFC6A19" w:rsidR="002376FC" w:rsidRDefault="002376FC" w:rsidP="002376FC">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p>
    <w:p w14:paraId="10AF19D4" w14:textId="08B8F4E8" w:rsidR="00AC44B2" w:rsidRDefault="00AC44B2" w:rsidP="002376FC">
      <w:pPr>
        <w:spacing w:after="0" w:line="240" w:lineRule="auto"/>
        <w:rPr>
          <w:rFonts w:cs="Arial"/>
          <w:bCs/>
          <w:kern w:val="32"/>
          <w:sz w:val="28"/>
          <w:szCs w:val="32"/>
          <w:u w:val="dotted"/>
        </w:rPr>
      </w:pPr>
      <w:r>
        <w:rPr>
          <w:rFonts w:cs="Arial"/>
          <w:bCs/>
          <w:kern w:val="32"/>
          <w:sz w:val="28"/>
          <w:szCs w:val="32"/>
          <w:u w:val="dotted"/>
        </w:rPr>
        <w:br w:type="page"/>
      </w:r>
    </w:p>
    <w:p w14:paraId="42CE9907" w14:textId="5E4602A5" w:rsidR="00431FB5" w:rsidRDefault="00A61229" w:rsidP="00C73F09">
      <w:pPr>
        <w:pStyle w:val="berschrift1"/>
        <w:numPr>
          <w:ilvl w:val="0"/>
          <w:numId w:val="0"/>
        </w:numPr>
        <w:spacing w:before="360" w:after="240"/>
      </w:pPr>
      <w:bookmarkStart w:id="12" w:name="_Toc85120349"/>
      <w:r>
        <w:lastRenderedPageBreak/>
        <w:t>F</w:t>
      </w:r>
      <w:r w:rsidR="00EE7880">
        <w:t>2</w:t>
      </w:r>
      <w:r w:rsidR="00B97669">
        <w:tab/>
      </w:r>
      <w:r w:rsidR="00431FB5">
        <w:t>Erklärung de</w:t>
      </w:r>
      <w:r w:rsidR="003A0000">
        <w:t>s/</w:t>
      </w:r>
      <w:r w:rsidR="00431FB5">
        <w:t>r Anbieter</w:t>
      </w:r>
      <w:r w:rsidR="003A0000">
        <w:t>s/</w:t>
      </w:r>
      <w:r w:rsidR="00431FB5">
        <w:t>in</w:t>
      </w:r>
      <w:bookmarkEnd w:id="9"/>
      <w:bookmarkEnd w:id="8"/>
      <w:bookmarkEnd w:id="7"/>
      <w:bookmarkEnd w:id="6"/>
      <w:bookmarkEnd w:id="5"/>
      <w:bookmarkEnd w:id="4"/>
      <w:bookmarkEnd w:id="3"/>
      <w:bookmarkEnd w:id="2"/>
      <w:bookmarkEnd w:id="1"/>
      <w:bookmarkEnd w:id="12"/>
    </w:p>
    <w:p w14:paraId="0C893E8B" w14:textId="2C14B1A6" w:rsidR="004159ED" w:rsidRPr="005D5D08" w:rsidRDefault="003A0000" w:rsidP="0046258E">
      <w:pPr>
        <w:pStyle w:val="Adresse"/>
        <w:numPr>
          <w:ilvl w:val="0"/>
          <w:numId w:val="29"/>
        </w:numPr>
        <w:spacing w:before="240" w:after="120"/>
        <w:ind w:right="140" w:hanging="578"/>
        <w:rPr>
          <w:sz w:val="22"/>
          <w:szCs w:val="22"/>
        </w:rPr>
      </w:pPr>
      <w:r w:rsidRPr="005D5D08">
        <w:rPr>
          <w:sz w:val="22"/>
          <w:szCs w:val="22"/>
        </w:rPr>
        <w:t>Der/</w:t>
      </w:r>
      <w:r w:rsidR="00431FB5" w:rsidRPr="005D5D08">
        <w:rPr>
          <w:sz w:val="22"/>
          <w:szCs w:val="22"/>
        </w:rPr>
        <w:t>Die Anbieter</w:t>
      </w:r>
      <w:r w:rsidRPr="005D5D08">
        <w:rPr>
          <w:sz w:val="22"/>
          <w:szCs w:val="22"/>
        </w:rPr>
        <w:t>/</w:t>
      </w:r>
      <w:r w:rsidR="00431FB5" w:rsidRPr="005D5D08">
        <w:rPr>
          <w:sz w:val="22"/>
          <w:szCs w:val="22"/>
        </w:rPr>
        <w:t xml:space="preserve">in erklärt, dass </w:t>
      </w:r>
      <w:r w:rsidRPr="005D5D08">
        <w:rPr>
          <w:sz w:val="22"/>
          <w:szCs w:val="22"/>
        </w:rPr>
        <w:t>er/</w:t>
      </w:r>
      <w:r w:rsidR="00431FB5" w:rsidRPr="005D5D08">
        <w:rPr>
          <w:sz w:val="22"/>
          <w:szCs w:val="22"/>
        </w:rPr>
        <w:t xml:space="preserve">sie mit den </w:t>
      </w:r>
      <w:r w:rsidR="00F840D7" w:rsidRPr="005D5D08">
        <w:rPr>
          <w:sz w:val="22"/>
          <w:szCs w:val="22"/>
        </w:rPr>
        <w:t>Bedingungen</w:t>
      </w:r>
      <w:r w:rsidR="002C205A" w:rsidRPr="005D5D08">
        <w:rPr>
          <w:sz w:val="22"/>
          <w:szCs w:val="22"/>
        </w:rPr>
        <w:t xml:space="preserve"> </w:t>
      </w:r>
      <w:r w:rsidR="00431FB5" w:rsidRPr="005D5D08">
        <w:rPr>
          <w:sz w:val="22"/>
          <w:szCs w:val="22"/>
        </w:rPr>
        <w:t xml:space="preserve">der vorliegenden </w:t>
      </w:r>
      <w:r w:rsidR="00521655">
        <w:rPr>
          <w:sz w:val="22"/>
          <w:szCs w:val="22"/>
        </w:rPr>
        <w:t>Ausschreibung</w:t>
      </w:r>
      <w:r w:rsidR="0043288A" w:rsidRPr="005D5D08">
        <w:rPr>
          <w:sz w:val="22"/>
          <w:szCs w:val="22"/>
        </w:rPr>
        <w:t xml:space="preserve"> </w:t>
      </w:r>
      <w:r w:rsidR="00431FB5" w:rsidRPr="005D5D08">
        <w:rPr>
          <w:sz w:val="22"/>
          <w:szCs w:val="22"/>
        </w:rPr>
        <w:t xml:space="preserve">einverstanden ist, und dass </w:t>
      </w:r>
      <w:r w:rsidR="00521655">
        <w:rPr>
          <w:sz w:val="22"/>
          <w:szCs w:val="22"/>
        </w:rPr>
        <w:t>ihm/</w:t>
      </w:r>
      <w:r w:rsidR="00431FB5" w:rsidRPr="005D5D08">
        <w:rPr>
          <w:sz w:val="22"/>
          <w:szCs w:val="22"/>
        </w:rPr>
        <w:t>ihr alle für die Einreichung eines Angebotes erforderlichen Informationen vorliegen.</w:t>
      </w:r>
    </w:p>
    <w:p w14:paraId="4AF05205" w14:textId="77777777" w:rsidR="004159ED" w:rsidRPr="005D5D08" w:rsidRDefault="004159ED" w:rsidP="0046258E">
      <w:pPr>
        <w:pStyle w:val="Adresse"/>
        <w:numPr>
          <w:ilvl w:val="0"/>
          <w:numId w:val="29"/>
        </w:numPr>
        <w:spacing w:before="240" w:after="120"/>
        <w:ind w:right="140" w:hanging="578"/>
        <w:rPr>
          <w:sz w:val="22"/>
          <w:szCs w:val="22"/>
        </w:rPr>
      </w:pPr>
      <w:r w:rsidRPr="005D5D08">
        <w:rPr>
          <w:sz w:val="22"/>
          <w:szCs w:val="22"/>
        </w:rPr>
        <w:t>Der/Die Anbieter/in erklärt, dass er/sie keine Absprachen oder wettbewerbsbeeinträchtigenden Massnahmen getroffen hat.</w:t>
      </w:r>
    </w:p>
    <w:p w14:paraId="78603D17" w14:textId="6C26D550" w:rsidR="004159ED" w:rsidRPr="005D5D08" w:rsidRDefault="003A0000" w:rsidP="0046258E">
      <w:pPr>
        <w:pStyle w:val="Adresse"/>
        <w:numPr>
          <w:ilvl w:val="0"/>
          <w:numId w:val="29"/>
        </w:numPr>
        <w:spacing w:before="240" w:after="120"/>
        <w:ind w:right="140" w:hanging="578"/>
        <w:rPr>
          <w:sz w:val="22"/>
          <w:szCs w:val="22"/>
        </w:rPr>
      </w:pPr>
      <w:r w:rsidRPr="005D5D08">
        <w:rPr>
          <w:sz w:val="22"/>
          <w:szCs w:val="22"/>
        </w:rPr>
        <w:t xml:space="preserve">Der/Die Anbieter/in </w:t>
      </w:r>
      <w:r w:rsidR="00431FB5" w:rsidRPr="005D5D08">
        <w:rPr>
          <w:sz w:val="22"/>
          <w:szCs w:val="22"/>
        </w:rPr>
        <w:t xml:space="preserve">bestätigt, dass </w:t>
      </w:r>
      <w:r w:rsidRPr="005D5D08">
        <w:rPr>
          <w:sz w:val="22"/>
          <w:szCs w:val="22"/>
        </w:rPr>
        <w:t>sein/</w:t>
      </w:r>
      <w:r w:rsidR="00431FB5" w:rsidRPr="005D5D08">
        <w:rPr>
          <w:sz w:val="22"/>
          <w:szCs w:val="22"/>
        </w:rPr>
        <w:t xml:space="preserve">ihr Angebot sämtliche Vorgaben dieser </w:t>
      </w:r>
      <w:r w:rsidR="005D5D08" w:rsidRPr="005D5D08">
        <w:rPr>
          <w:sz w:val="22"/>
          <w:szCs w:val="22"/>
        </w:rPr>
        <w:t>Offertanfrage</w:t>
      </w:r>
      <w:r w:rsidR="00431FB5" w:rsidRPr="005D5D08">
        <w:rPr>
          <w:sz w:val="22"/>
          <w:szCs w:val="22"/>
        </w:rPr>
        <w:t xml:space="preserve"> (insbesondere in vertraglicher und technischer Hinsicht) vollumfänglich einhält.</w:t>
      </w:r>
    </w:p>
    <w:p w14:paraId="63F813A4" w14:textId="434EF85D" w:rsidR="004159ED" w:rsidRPr="005D5D08" w:rsidRDefault="00405271" w:rsidP="0046258E">
      <w:pPr>
        <w:pStyle w:val="Adresse"/>
        <w:numPr>
          <w:ilvl w:val="0"/>
          <w:numId w:val="29"/>
        </w:numPr>
        <w:spacing w:before="240" w:after="120"/>
        <w:ind w:right="140" w:hanging="578"/>
        <w:rPr>
          <w:sz w:val="22"/>
          <w:szCs w:val="22"/>
        </w:rPr>
      </w:pPr>
      <w:r w:rsidRPr="005D5D08">
        <w:rPr>
          <w:sz w:val="22"/>
          <w:szCs w:val="22"/>
        </w:rPr>
        <w:t>Der/Die Anbieter/in bestätigt, dass er/sie sämtliche Anforderungen, Richtlinien, Normen und Gesetze der Schweiz, die im Zusammenhang mit der Auftragsausführung stehen</w:t>
      </w:r>
      <w:r w:rsidR="00DF1F70" w:rsidRPr="005D5D08">
        <w:rPr>
          <w:sz w:val="22"/>
          <w:szCs w:val="22"/>
        </w:rPr>
        <w:t>,</w:t>
      </w:r>
      <w:r w:rsidRPr="005D5D08">
        <w:rPr>
          <w:sz w:val="22"/>
          <w:szCs w:val="22"/>
        </w:rPr>
        <w:t xml:space="preserve"> zu kennen und im Auftragsfall anzuwenden und umzusetzen.</w:t>
      </w:r>
    </w:p>
    <w:p w14:paraId="1431A12F" w14:textId="61A82227" w:rsidR="004159ED" w:rsidRDefault="0053339E" w:rsidP="00362E7F">
      <w:pPr>
        <w:pStyle w:val="Adresse"/>
        <w:numPr>
          <w:ilvl w:val="0"/>
          <w:numId w:val="29"/>
        </w:numPr>
        <w:spacing w:before="240" w:after="120"/>
        <w:ind w:right="140" w:hanging="578"/>
        <w:rPr>
          <w:sz w:val="22"/>
          <w:szCs w:val="22"/>
        </w:rPr>
      </w:pPr>
      <w:r w:rsidRPr="00587F4B">
        <w:rPr>
          <w:sz w:val="22"/>
          <w:szCs w:val="22"/>
        </w:rPr>
        <w:t xml:space="preserve">Der/Die Anbieter/in bestätigt, dass er/sie mindestens </w:t>
      </w:r>
      <w:r w:rsidR="00A61229" w:rsidRPr="00587F4B">
        <w:rPr>
          <w:sz w:val="22"/>
          <w:szCs w:val="22"/>
        </w:rPr>
        <w:t>6 Monate</w:t>
      </w:r>
      <w:r w:rsidRPr="0053579E">
        <w:rPr>
          <w:sz w:val="22"/>
          <w:szCs w:val="22"/>
        </w:rPr>
        <w:t xml:space="preserve"> an sein/ihr vorlie</w:t>
      </w:r>
      <w:r w:rsidR="005D5D08">
        <w:rPr>
          <w:sz w:val="22"/>
          <w:szCs w:val="22"/>
        </w:rPr>
        <w:t>gendes Angebot gebunden bleibt.</w:t>
      </w:r>
      <w:r w:rsidR="00234020">
        <w:rPr>
          <w:sz w:val="22"/>
          <w:szCs w:val="22"/>
        </w:rPr>
        <w:t xml:space="preserve"> </w:t>
      </w:r>
      <w:r w:rsidR="00234020" w:rsidRPr="00234020">
        <w:rPr>
          <w:sz w:val="22"/>
          <w:szCs w:val="22"/>
        </w:rPr>
        <w:t>Die Gültigkeit verlängert sich um die Dauer eines allfälligen Beschwerdeverfahrens und 60 Tage darüber hinaus</w:t>
      </w:r>
    </w:p>
    <w:p w14:paraId="10705A9F" w14:textId="7234913D" w:rsidR="00521655" w:rsidRPr="00521655" w:rsidRDefault="00521655" w:rsidP="0046258E">
      <w:pPr>
        <w:pStyle w:val="Adresse"/>
        <w:numPr>
          <w:ilvl w:val="0"/>
          <w:numId w:val="29"/>
        </w:numPr>
        <w:spacing w:before="240" w:after="120"/>
        <w:ind w:right="140" w:hanging="578"/>
        <w:rPr>
          <w:sz w:val="22"/>
          <w:szCs w:val="22"/>
        </w:rPr>
      </w:pPr>
      <w:r w:rsidRPr="00521655">
        <w:rPr>
          <w:sz w:val="22"/>
          <w:szCs w:val="22"/>
        </w:rPr>
        <w:t xml:space="preserve">Der/Die Anbietende bestätigt die Richtigkeit der </w:t>
      </w:r>
      <w:r w:rsidR="0012091B">
        <w:rPr>
          <w:sz w:val="22"/>
          <w:szCs w:val="22"/>
        </w:rPr>
        <w:t>i</w:t>
      </w:r>
      <w:r w:rsidRPr="00521655">
        <w:rPr>
          <w:sz w:val="22"/>
          <w:szCs w:val="22"/>
        </w:rPr>
        <w:t>m Angebot gemachten Angaben.</w:t>
      </w:r>
    </w:p>
    <w:p w14:paraId="7C11C925" w14:textId="3C22C86C" w:rsidR="004159ED" w:rsidRPr="0084119E" w:rsidRDefault="003A0000" w:rsidP="0046258E">
      <w:pPr>
        <w:pStyle w:val="Adresse"/>
        <w:numPr>
          <w:ilvl w:val="0"/>
          <w:numId w:val="29"/>
        </w:numPr>
        <w:spacing w:before="240" w:after="120"/>
        <w:ind w:right="140" w:hanging="578"/>
        <w:rPr>
          <w:sz w:val="22"/>
          <w:szCs w:val="22"/>
        </w:rPr>
      </w:pPr>
      <w:r w:rsidRPr="0053579E">
        <w:rPr>
          <w:sz w:val="22"/>
          <w:szCs w:val="22"/>
        </w:rPr>
        <w:t xml:space="preserve">Der/Die Anbieter/in </w:t>
      </w:r>
      <w:r w:rsidR="00431FB5" w:rsidRPr="0028730F">
        <w:rPr>
          <w:sz w:val="22"/>
          <w:szCs w:val="22"/>
        </w:rPr>
        <w:t xml:space="preserve">erklärt, dass </w:t>
      </w:r>
      <w:r w:rsidRPr="00463717">
        <w:rPr>
          <w:sz w:val="22"/>
          <w:szCs w:val="22"/>
        </w:rPr>
        <w:t>er/</w:t>
      </w:r>
      <w:r w:rsidR="00431FB5" w:rsidRPr="003E03BC">
        <w:rPr>
          <w:sz w:val="22"/>
          <w:szCs w:val="22"/>
        </w:rPr>
        <w:t xml:space="preserve">sie im Falle des Zuschlages bereit ist, einen </w:t>
      </w:r>
      <w:r w:rsidR="005D5D08">
        <w:rPr>
          <w:sz w:val="22"/>
          <w:szCs w:val="22"/>
        </w:rPr>
        <w:t>V</w:t>
      </w:r>
      <w:r w:rsidR="00431FB5" w:rsidRPr="003E03BC">
        <w:rPr>
          <w:sz w:val="22"/>
          <w:szCs w:val="22"/>
        </w:rPr>
        <w:t xml:space="preserve">ertrag mit Rechten und Pflichten gemäss beiliegendem </w:t>
      </w:r>
      <w:r w:rsidR="0012091B">
        <w:rPr>
          <w:sz w:val="22"/>
          <w:szCs w:val="22"/>
        </w:rPr>
        <w:t>Vertragse</w:t>
      </w:r>
      <w:r w:rsidR="00431FB5" w:rsidRPr="003E03BC">
        <w:rPr>
          <w:sz w:val="22"/>
          <w:szCs w:val="22"/>
        </w:rPr>
        <w:t>ntwurf (TEIL B) abzuschliessen.</w:t>
      </w:r>
    </w:p>
    <w:p w14:paraId="089E4C4A" w14:textId="4F81A30A" w:rsidR="004159ED" w:rsidRPr="008C76E4" w:rsidRDefault="003A0000" w:rsidP="0046258E">
      <w:pPr>
        <w:pStyle w:val="Adresse"/>
        <w:numPr>
          <w:ilvl w:val="0"/>
          <w:numId w:val="29"/>
        </w:numPr>
        <w:spacing w:before="240" w:after="120"/>
        <w:ind w:right="140" w:hanging="578"/>
        <w:rPr>
          <w:sz w:val="22"/>
          <w:szCs w:val="22"/>
        </w:rPr>
      </w:pPr>
      <w:r w:rsidRPr="0084119E">
        <w:rPr>
          <w:sz w:val="22"/>
          <w:szCs w:val="22"/>
        </w:rPr>
        <w:t xml:space="preserve">Der/Die Anbieter/in </w:t>
      </w:r>
      <w:r w:rsidR="002C205A" w:rsidRPr="008C76E4">
        <w:rPr>
          <w:sz w:val="22"/>
          <w:szCs w:val="22"/>
        </w:rPr>
        <w:t xml:space="preserve">hat Kenntnis davon, dass ein allfälliger Vertragsabschluss nur erfolgen kann, wenn die zuständige politische Behörde den für die </w:t>
      </w:r>
      <w:r w:rsidR="00932D0F">
        <w:rPr>
          <w:sz w:val="22"/>
          <w:szCs w:val="22"/>
        </w:rPr>
        <w:t>Projektierung</w:t>
      </w:r>
      <w:r w:rsidR="002C205A" w:rsidRPr="008C76E4">
        <w:rPr>
          <w:sz w:val="22"/>
          <w:szCs w:val="22"/>
        </w:rPr>
        <w:t xml:space="preserve"> erforderlichen Kredit bewilligt.</w:t>
      </w:r>
    </w:p>
    <w:p w14:paraId="4C59CCC1" w14:textId="77777777" w:rsidR="004159ED" w:rsidRPr="00587F4B" w:rsidRDefault="003A0000" w:rsidP="0046258E">
      <w:pPr>
        <w:pStyle w:val="Adresse"/>
        <w:numPr>
          <w:ilvl w:val="0"/>
          <w:numId w:val="29"/>
        </w:numPr>
        <w:spacing w:before="240" w:after="120"/>
        <w:ind w:right="140" w:hanging="578"/>
        <w:rPr>
          <w:sz w:val="22"/>
          <w:szCs w:val="22"/>
        </w:rPr>
      </w:pPr>
      <w:r w:rsidRPr="00587F4B">
        <w:rPr>
          <w:sz w:val="22"/>
          <w:szCs w:val="22"/>
        </w:rPr>
        <w:t xml:space="preserve">Der/Die Anbieter/in </w:t>
      </w:r>
      <w:r w:rsidR="00D77A92" w:rsidRPr="00587F4B">
        <w:rPr>
          <w:sz w:val="22"/>
          <w:szCs w:val="22"/>
        </w:rPr>
        <w:t>ermächtigt ERZ ausdrücklich, sämtliche im Angebot gemachten Angaben zu überprüfen.</w:t>
      </w:r>
    </w:p>
    <w:p w14:paraId="535413CF" w14:textId="52E3434A" w:rsidR="004159ED" w:rsidRDefault="00D77A92" w:rsidP="0046258E">
      <w:pPr>
        <w:pStyle w:val="Adresse"/>
        <w:numPr>
          <w:ilvl w:val="0"/>
          <w:numId w:val="29"/>
        </w:numPr>
        <w:spacing w:before="240" w:after="120"/>
        <w:ind w:right="140" w:hanging="578"/>
        <w:rPr>
          <w:sz w:val="22"/>
          <w:szCs w:val="22"/>
        </w:rPr>
      </w:pPr>
      <w:r w:rsidRPr="00587F4B">
        <w:rPr>
          <w:sz w:val="22"/>
          <w:szCs w:val="22"/>
        </w:rPr>
        <w:t>Allgemeine Geschäfts- und Lieferbedingungen des/r Anbieters/in können keine Geltung erlangen.</w:t>
      </w:r>
    </w:p>
    <w:p w14:paraId="739954AE" w14:textId="20FA697F" w:rsidR="00521655" w:rsidRPr="00521655" w:rsidRDefault="00521655" w:rsidP="0046258E">
      <w:pPr>
        <w:pStyle w:val="Adresse"/>
        <w:numPr>
          <w:ilvl w:val="0"/>
          <w:numId w:val="29"/>
        </w:numPr>
        <w:spacing w:before="240" w:after="120"/>
        <w:ind w:right="140" w:hanging="578"/>
        <w:rPr>
          <w:sz w:val="22"/>
          <w:szCs w:val="22"/>
        </w:rPr>
      </w:pPr>
      <w:r w:rsidRPr="00521655">
        <w:rPr>
          <w:sz w:val="22"/>
          <w:szCs w:val="22"/>
        </w:rPr>
        <w:t>Der/die Anbietende bestätigt, davon Kenntnis zu haben, dass zu spät eingetroffene, nicht vollständig ausgefüllte, nicht handschriftlich unterzeichnete Angebote oder solche, bei denen Unterlagen oder Beilagen fehlen, gestützt auf § 4a Abs. 1 lit. B BeiG (LS 720.1) ausgeschlossen werden.</w:t>
      </w:r>
    </w:p>
    <w:p w14:paraId="7CA9722F" w14:textId="18C53FC3" w:rsidR="00A7209B" w:rsidRDefault="00A7209B" w:rsidP="006C0358"/>
    <w:p w14:paraId="622BE9EA" w14:textId="77777777" w:rsidR="005D5D08" w:rsidRDefault="005D5D08" w:rsidP="006C0358"/>
    <w:p w14:paraId="2FAE93DC" w14:textId="77777777" w:rsidR="002376FC" w:rsidRDefault="002376FC" w:rsidP="002376FC">
      <w:pPr>
        <w:tabs>
          <w:tab w:val="left" w:pos="3544"/>
        </w:tabs>
      </w:pPr>
      <w:r>
        <w:t>Ort und Datum</w:t>
      </w:r>
      <w:r>
        <w:tab/>
        <w:t>Unterschrift des/r Anbieters/in und Stempel</w:t>
      </w:r>
    </w:p>
    <w:p w14:paraId="576B286D" w14:textId="77777777" w:rsidR="002376FC" w:rsidRDefault="002376FC" w:rsidP="002376FC"/>
    <w:p w14:paraId="44FACA35" w14:textId="77777777" w:rsidR="002376FC" w:rsidRPr="00B97669" w:rsidRDefault="002376FC" w:rsidP="002376FC"/>
    <w:p w14:paraId="642C24ED" w14:textId="77777777" w:rsidR="002376FC" w:rsidRPr="008D4F8F" w:rsidRDefault="002376FC" w:rsidP="002376FC">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0C91717E" w14:textId="77777777" w:rsidR="002376FC" w:rsidRPr="008D4F8F" w:rsidRDefault="002376FC" w:rsidP="002376FC">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7B796932" w14:textId="434C8DE8" w:rsidR="00B97669" w:rsidRPr="00B97669" w:rsidRDefault="002376FC" w:rsidP="002376FC">
      <w:pPr>
        <w:rPr>
          <w:rFonts w:cs="Arial"/>
          <w:bCs/>
          <w:kern w:val="32"/>
          <w:sz w:val="28"/>
          <w:szCs w:val="32"/>
          <w:u w:val="dotted"/>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p>
    <w:p w14:paraId="6D2D295C" w14:textId="77777777" w:rsidR="000C408D" w:rsidRDefault="6C00531A" w:rsidP="000C408D">
      <w:pPr>
        <w:pStyle w:val="berschrift1"/>
        <w:numPr>
          <w:ilvl w:val="0"/>
          <w:numId w:val="0"/>
        </w:numPr>
        <w:spacing w:before="360" w:after="240"/>
      </w:pPr>
      <w:r>
        <w:br w:type="page"/>
      </w:r>
      <w:bookmarkStart w:id="13" w:name="_Toc75433043"/>
      <w:bookmarkStart w:id="14" w:name="_Toc85120350"/>
      <w:r w:rsidR="000C408D">
        <w:lastRenderedPageBreak/>
        <w:t>F3</w:t>
      </w:r>
      <w:r w:rsidR="000C408D">
        <w:tab/>
        <w:t>Selbstdeklaration / Bestätigung der Anbietenden</w:t>
      </w:r>
      <w:bookmarkEnd w:id="13"/>
      <w:bookmarkEnd w:id="14"/>
    </w:p>
    <w:tbl>
      <w:tblPr>
        <w:tblW w:w="8931" w:type="dxa"/>
        <w:tblLayout w:type="fixed"/>
        <w:tblCellMar>
          <w:left w:w="71" w:type="dxa"/>
          <w:right w:w="71" w:type="dxa"/>
        </w:tblCellMar>
        <w:tblLook w:val="0000" w:firstRow="0" w:lastRow="0" w:firstColumn="0" w:lastColumn="0" w:noHBand="0" w:noVBand="0"/>
      </w:tblPr>
      <w:tblGrid>
        <w:gridCol w:w="7513"/>
        <w:gridCol w:w="709"/>
        <w:gridCol w:w="709"/>
      </w:tblGrid>
      <w:tr w:rsidR="000C408D" w:rsidRPr="00925333" w14:paraId="013ACE50" w14:textId="77777777" w:rsidTr="0046258E">
        <w:trPr>
          <w:cantSplit/>
        </w:trPr>
        <w:tc>
          <w:tcPr>
            <w:tcW w:w="7513" w:type="dxa"/>
          </w:tcPr>
          <w:p w14:paraId="7898AC4C" w14:textId="77777777" w:rsidR="000C408D" w:rsidRPr="00925333" w:rsidRDefault="000C408D" w:rsidP="000C408D">
            <w:pPr>
              <w:rPr>
                <w:b/>
                <w:bCs/>
              </w:rPr>
            </w:pPr>
          </w:p>
        </w:tc>
        <w:tc>
          <w:tcPr>
            <w:tcW w:w="709" w:type="dxa"/>
          </w:tcPr>
          <w:p w14:paraId="1416E5CF" w14:textId="77777777" w:rsidR="000C408D" w:rsidRPr="00D52C0B" w:rsidRDefault="000C408D" w:rsidP="000C408D">
            <w:pPr>
              <w:jc w:val="center"/>
              <w:rPr>
                <w:b/>
                <w:bCs/>
              </w:rPr>
            </w:pPr>
            <w:r w:rsidRPr="00D52C0B">
              <w:rPr>
                <w:b/>
                <w:bCs/>
              </w:rPr>
              <w:t>J</w:t>
            </w:r>
            <w:r>
              <w:rPr>
                <w:b/>
                <w:bCs/>
              </w:rPr>
              <w:t>A</w:t>
            </w:r>
          </w:p>
        </w:tc>
        <w:tc>
          <w:tcPr>
            <w:tcW w:w="709" w:type="dxa"/>
          </w:tcPr>
          <w:p w14:paraId="4D7AF5F6" w14:textId="77777777" w:rsidR="000C408D" w:rsidRPr="00D52C0B" w:rsidRDefault="000C408D" w:rsidP="000C408D">
            <w:pPr>
              <w:jc w:val="center"/>
              <w:rPr>
                <w:b/>
                <w:bCs/>
              </w:rPr>
            </w:pPr>
            <w:r w:rsidRPr="00D52C0B">
              <w:rPr>
                <w:b/>
                <w:bCs/>
              </w:rPr>
              <w:t>N</w:t>
            </w:r>
            <w:r>
              <w:rPr>
                <w:b/>
                <w:bCs/>
              </w:rPr>
              <w:t>EIN</w:t>
            </w:r>
          </w:p>
        </w:tc>
      </w:tr>
      <w:tr w:rsidR="000C408D" w:rsidRPr="00FF14E4" w14:paraId="7F91FF08" w14:textId="77777777" w:rsidTr="0046258E">
        <w:trPr>
          <w:cantSplit/>
        </w:trPr>
        <w:tc>
          <w:tcPr>
            <w:tcW w:w="7513" w:type="dxa"/>
          </w:tcPr>
          <w:p w14:paraId="480994C6" w14:textId="77777777" w:rsidR="000C408D" w:rsidRPr="00FF14E4" w:rsidRDefault="000C408D" w:rsidP="000C408D">
            <w:pPr>
              <w:spacing w:beforeLines="60" w:before="144"/>
            </w:pPr>
            <w:r w:rsidRPr="00FF14E4">
              <w:t>Halten Sie die geltenden Arbeitsschutzbestimmungen ein</w:t>
            </w:r>
            <w:r>
              <w:t xml:space="preserve">? </w:t>
            </w:r>
          </w:p>
        </w:tc>
        <w:sdt>
          <w:sdtPr>
            <w:id w:val="681641489"/>
            <w14:checkbox>
              <w14:checked w14:val="0"/>
              <w14:checkedState w14:val="2612" w14:font="MS Gothic"/>
              <w14:uncheckedState w14:val="2610" w14:font="MS Gothic"/>
            </w14:checkbox>
          </w:sdtPr>
          <w:sdtEndPr/>
          <w:sdtContent>
            <w:tc>
              <w:tcPr>
                <w:tcW w:w="709" w:type="dxa"/>
              </w:tcPr>
              <w:p w14:paraId="329D553C"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707225390"/>
            <w14:checkbox>
              <w14:checked w14:val="0"/>
              <w14:checkedState w14:val="2612" w14:font="MS Gothic"/>
              <w14:uncheckedState w14:val="2610" w14:font="MS Gothic"/>
            </w14:checkbox>
          </w:sdtPr>
          <w:sdtEndPr/>
          <w:sdtContent>
            <w:tc>
              <w:tcPr>
                <w:tcW w:w="709" w:type="dxa"/>
              </w:tcPr>
              <w:p w14:paraId="58DBB3EA"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tr>
      <w:tr w:rsidR="000C408D" w:rsidRPr="00FF14E4" w14:paraId="6989F495" w14:textId="77777777" w:rsidTr="0046258E">
        <w:trPr>
          <w:cantSplit/>
        </w:trPr>
        <w:tc>
          <w:tcPr>
            <w:tcW w:w="7513" w:type="dxa"/>
          </w:tcPr>
          <w:p w14:paraId="1EF1CCBF" w14:textId="77777777" w:rsidR="000C408D" w:rsidRPr="00FF14E4" w:rsidRDefault="000C408D" w:rsidP="000C408D">
            <w:pPr>
              <w:spacing w:beforeLines="60" w:before="144"/>
            </w:pPr>
            <w:r>
              <w:t xml:space="preserve">Halten Sie die für die Branche Ihres Unternehmens geltenden </w:t>
            </w:r>
            <w:r w:rsidRPr="00FF14E4">
              <w:t>Gesamtarbeitsvertr</w:t>
            </w:r>
            <w:r>
              <w:t>ä</w:t>
            </w:r>
            <w:r w:rsidRPr="00FF14E4">
              <w:t>g</w:t>
            </w:r>
            <w:r>
              <w:t>e / Normalarbeitsverträge ein oder bezahlen branchenübliche Löhne und halten die geltenden Arbeitsbedingungen ein</w:t>
            </w:r>
            <w:r w:rsidRPr="00FF14E4">
              <w:t>?</w:t>
            </w:r>
          </w:p>
        </w:tc>
        <w:sdt>
          <w:sdtPr>
            <w:id w:val="-917322461"/>
            <w14:checkbox>
              <w14:checked w14:val="0"/>
              <w14:checkedState w14:val="2612" w14:font="MS Gothic"/>
              <w14:uncheckedState w14:val="2610" w14:font="MS Gothic"/>
            </w14:checkbox>
          </w:sdtPr>
          <w:sdtEndPr/>
          <w:sdtContent>
            <w:tc>
              <w:tcPr>
                <w:tcW w:w="709" w:type="dxa"/>
              </w:tcPr>
              <w:p w14:paraId="3D487229" w14:textId="77777777" w:rsidR="000C408D" w:rsidRDefault="000C408D" w:rsidP="000C408D">
                <w:pPr>
                  <w:spacing w:beforeLines="60" w:before="144"/>
                  <w:jc w:val="center"/>
                </w:pPr>
                <w:r w:rsidRPr="00D52C0B">
                  <w:rPr>
                    <w:rFonts w:ascii="Segoe UI Symbol" w:eastAsia="MS Gothic" w:hAnsi="Segoe UI Symbol" w:cs="Segoe UI Symbol"/>
                  </w:rPr>
                  <w:t>☐</w:t>
                </w:r>
              </w:p>
            </w:tc>
          </w:sdtContent>
        </w:sdt>
        <w:sdt>
          <w:sdtPr>
            <w:id w:val="773752454"/>
            <w14:checkbox>
              <w14:checked w14:val="0"/>
              <w14:checkedState w14:val="2612" w14:font="MS Gothic"/>
              <w14:uncheckedState w14:val="2610" w14:font="MS Gothic"/>
            </w14:checkbox>
          </w:sdtPr>
          <w:sdtEndPr/>
          <w:sdtContent>
            <w:tc>
              <w:tcPr>
                <w:tcW w:w="709" w:type="dxa"/>
              </w:tcPr>
              <w:p w14:paraId="1F506045" w14:textId="77777777" w:rsidR="000C408D" w:rsidRDefault="000C408D" w:rsidP="000C408D">
                <w:pPr>
                  <w:spacing w:beforeLines="60" w:before="144"/>
                  <w:jc w:val="center"/>
                </w:pPr>
                <w:r w:rsidRPr="00D52C0B">
                  <w:rPr>
                    <w:rFonts w:ascii="Segoe UI Symbol" w:eastAsia="MS Gothic" w:hAnsi="Segoe UI Symbol" w:cs="Segoe UI Symbol"/>
                  </w:rPr>
                  <w:t>☐</w:t>
                </w:r>
              </w:p>
            </w:tc>
          </w:sdtContent>
        </w:sdt>
      </w:tr>
      <w:tr w:rsidR="000C408D" w:rsidRPr="00FF14E4" w14:paraId="5E5E5291" w14:textId="77777777" w:rsidTr="0046258E">
        <w:trPr>
          <w:cantSplit/>
        </w:trPr>
        <w:tc>
          <w:tcPr>
            <w:tcW w:w="7513" w:type="dxa"/>
          </w:tcPr>
          <w:p w14:paraId="6C78D6D6" w14:textId="77777777" w:rsidR="000C408D" w:rsidRPr="00FF14E4" w:rsidRDefault="000C408D" w:rsidP="000C408D">
            <w:pPr>
              <w:spacing w:beforeLines="60" w:before="144"/>
              <w:rPr>
                <w:b/>
              </w:rPr>
            </w:pPr>
            <w:r w:rsidRPr="00FF14E4">
              <w:t>Halten Sie den Grundsatz der Nichtdiskriminierung, namentlich der Gleichbehandlung von Frau und Mann, ein?</w:t>
            </w:r>
          </w:p>
        </w:tc>
        <w:sdt>
          <w:sdtPr>
            <w:id w:val="2101210452"/>
            <w14:checkbox>
              <w14:checked w14:val="0"/>
              <w14:checkedState w14:val="2612" w14:font="MS Gothic"/>
              <w14:uncheckedState w14:val="2610" w14:font="MS Gothic"/>
            </w14:checkbox>
          </w:sdtPr>
          <w:sdtEndPr/>
          <w:sdtContent>
            <w:tc>
              <w:tcPr>
                <w:tcW w:w="709" w:type="dxa"/>
              </w:tcPr>
              <w:p w14:paraId="72D6C05B"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310147611"/>
            <w14:checkbox>
              <w14:checked w14:val="0"/>
              <w14:checkedState w14:val="2612" w14:font="MS Gothic"/>
              <w14:uncheckedState w14:val="2610" w14:font="MS Gothic"/>
            </w14:checkbox>
          </w:sdtPr>
          <w:sdtEndPr/>
          <w:sdtContent>
            <w:tc>
              <w:tcPr>
                <w:tcW w:w="709" w:type="dxa"/>
              </w:tcPr>
              <w:p w14:paraId="339E6390"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tr>
      <w:tr w:rsidR="000C408D" w:rsidRPr="00FF14E4" w14:paraId="1AA6F108" w14:textId="77777777" w:rsidTr="0046258E">
        <w:trPr>
          <w:cantSplit/>
        </w:trPr>
        <w:tc>
          <w:tcPr>
            <w:tcW w:w="7513" w:type="dxa"/>
          </w:tcPr>
          <w:p w14:paraId="63927AE9" w14:textId="77777777" w:rsidR="000C408D" w:rsidRPr="00FF14E4" w:rsidRDefault="000C408D" w:rsidP="000C408D">
            <w:pPr>
              <w:spacing w:beforeLines="60" w:before="144"/>
              <w:rPr>
                <w:b/>
              </w:rPr>
            </w:pPr>
            <w:r w:rsidRPr="00FF14E4">
              <w:t>Erklären Sie sich bereit, auch Ihre Subunternehmen auf die Einhaltung der Arbeitsschutzbestimmungen und Arbeitsbedingungen sowie die Nichtdiskriminierung, namentlich die Gleichbehandlung von Frau und Mann, gemäss den vorgehenden Fragen zu verpflichten?</w:t>
            </w:r>
          </w:p>
        </w:tc>
        <w:sdt>
          <w:sdtPr>
            <w:id w:val="-1149360721"/>
            <w14:checkbox>
              <w14:checked w14:val="0"/>
              <w14:checkedState w14:val="2612" w14:font="MS Gothic"/>
              <w14:uncheckedState w14:val="2610" w14:font="MS Gothic"/>
            </w14:checkbox>
          </w:sdtPr>
          <w:sdtEndPr/>
          <w:sdtContent>
            <w:tc>
              <w:tcPr>
                <w:tcW w:w="709" w:type="dxa"/>
              </w:tcPr>
              <w:p w14:paraId="05822E9D"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152914099"/>
            <w14:checkbox>
              <w14:checked w14:val="0"/>
              <w14:checkedState w14:val="2612" w14:font="MS Gothic"/>
              <w14:uncheckedState w14:val="2610" w14:font="MS Gothic"/>
            </w14:checkbox>
          </w:sdtPr>
          <w:sdtEndPr/>
          <w:sdtContent>
            <w:tc>
              <w:tcPr>
                <w:tcW w:w="709" w:type="dxa"/>
              </w:tcPr>
              <w:p w14:paraId="6E42FB13" w14:textId="77777777" w:rsidR="000C408D" w:rsidRPr="00D52C0B" w:rsidRDefault="000C408D" w:rsidP="000C408D">
                <w:pPr>
                  <w:spacing w:beforeLines="60" w:before="144"/>
                  <w:jc w:val="center"/>
                </w:pPr>
                <w:r>
                  <w:rPr>
                    <w:rFonts w:ascii="MS Gothic" w:eastAsia="MS Gothic" w:hAnsi="MS Gothic" w:hint="eastAsia"/>
                  </w:rPr>
                  <w:t>☐</w:t>
                </w:r>
              </w:p>
            </w:tc>
          </w:sdtContent>
        </w:sdt>
      </w:tr>
      <w:tr w:rsidR="000C408D" w:rsidRPr="00FF14E4" w14:paraId="399DFC5E" w14:textId="77777777" w:rsidTr="0046258E">
        <w:trPr>
          <w:cantSplit/>
          <w:trHeight w:val="482"/>
        </w:trPr>
        <w:tc>
          <w:tcPr>
            <w:tcW w:w="7513" w:type="dxa"/>
          </w:tcPr>
          <w:p w14:paraId="11796D64" w14:textId="77777777" w:rsidR="000C408D" w:rsidRPr="00D52C0B" w:rsidRDefault="000C408D" w:rsidP="000C408D">
            <w:pPr>
              <w:spacing w:beforeLines="60" w:before="144"/>
            </w:pPr>
            <w:r w:rsidRPr="003C4F36">
              <w:t xml:space="preserve">Sind </w:t>
            </w:r>
            <w:r>
              <w:t>sämtliche der nachfolgenden</w:t>
            </w:r>
            <w:r w:rsidRPr="003C4F36">
              <w:t xml:space="preserve"> fälligen Beträge</w:t>
            </w:r>
            <w:r>
              <w:t xml:space="preserve">, </w:t>
            </w:r>
            <w:r w:rsidRPr="00FF14E4">
              <w:t>einschliesslich der vom Lohn abgezogenen Arbeitnehmeranteile,</w:t>
            </w:r>
            <w:r>
              <w:t xml:space="preserve"> </w:t>
            </w:r>
            <w:r w:rsidRPr="003C4F36">
              <w:t>vollumfänglich bezahlt</w:t>
            </w:r>
            <w:r>
              <w:t>?</w:t>
            </w:r>
          </w:p>
        </w:tc>
        <w:tc>
          <w:tcPr>
            <w:tcW w:w="709" w:type="dxa"/>
          </w:tcPr>
          <w:p w14:paraId="7A66529E" w14:textId="77777777" w:rsidR="000C408D" w:rsidRPr="00D52C0B" w:rsidRDefault="000C408D" w:rsidP="000C408D"/>
        </w:tc>
        <w:tc>
          <w:tcPr>
            <w:tcW w:w="709" w:type="dxa"/>
          </w:tcPr>
          <w:p w14:paraId="427C6791" w14:textId="77777777" w:rsidR="000C408D" w:rsidRPr="00D52C0B" w:rsidRDefault="000C408D" w:rsidP="000C408D"/>
        </w:tc>
      </w:tr>
      <w:tr w:rsidR="000C408D" w:rsidRPr="00FF14E4" w14:paraId="383F8FD6" w14:textId="77777777" w:rsidTr="0046258E">
        <w:trPr>
          <w:cantSplit/>
          <w:trHeight w:val="20"/>
        </w:trPr>
        <w:tc>
          <w:tcPr>
            <w:tcW w:w="7513" w:type="dxa"/>
          </w:tcPr>
          <w:p w14:paraId="7CE7820E" w14:textId="77777777" w:rsidR="000C408D" w:rsidRPr="003C4F36" w:rsidRDefault="000C408D" w:rsidP="000C408D">
            <w:pPr>
              <w:numPr>
                <w:ilvl w:val="0"/>
                <w:numId w:val="31"/>
              </w:numPr>
              <w:spacing w:after="0" w:line="360" w:lineRule="auto"/>
              <w:ind w:left="492" w:hanging="283"/>
              <w:contextualSpacing/>
            </w:pPr>
            <w:r w:rsidRPr="00D52C0B">
              <w:t>Sozialversicherungsbeiträge</w:t>
            </w:r>
            <w:r>
              <w:t xml:space="preserve"> </w:t>
            </w:r>
            <w:r w:rsidRPr="00D52C0B">
              <w:t>(AHV, IV, EO, FAK, ALV, BVG und UVG)</w:t>
            </w:r>
          </w:p>
        </w:tc>
        <w:sdt>
          <w:sdtPr>
            <w:rPr>
              <w:rFonts w:eastAsia="MS Gothic"/>
            </w:rPr>
            <w:id w:val="-1944291976"/>
            <w14:checkbox>
              <w14:checked w14:val="0"/>
              <w14:checkedState w14:val="2612" w14:font="MS Gothic"/>
              <w14:uncheckedState w14:val="2610" w14:font="MS Gothic"/>
            </w14:checkbox>
          </w:sdtPr>
          <w:sdtEndPr/>
          <w:sdtContent>
            <w:tc>
              <w:tcPr>
                <w:tcW w:w="709" w:type="dxa"/>
              </w:tcPr>
              <w:p w14:paraId="5875401B" w14:textId="77777777" w:rsidR="000C408D" w:rsidRPr="00D52C0B" w:rsidRDefault="000C408D" w:rsidP="000C408D">
                <w:pPr>
                  <w:jc w:val="center"/>
                </w:pPr>
                <w:r w:rsidRPr="00D52C0B">
                  <w:rPr>
                    <w:rFonts w:ascii="Segoe UI Symbol" w:eastAsia="MS Gothic" w:hAnsi="Segoe UI Symbol" w:cs="Segoe UI Symbol"/>
                  </w:rPr>
                  <w:t>☐</w:t>
                </w:r>
              </w:p>
            </w:tc>
          </w:sdtContent>
        </w:sdt>
        <w:sdt>
          <w:sdtPr>
            <w:rPr>
              <w:rFonts w:eastAsia="MS Gothic"/>
            </w:rPr>
            <w:id w:val="-531339859"/>
            <w14:checkbox>
              <w14:checked w14:val="0"/>
              <w14:checkedState w14:val="2612" w14:font="MS Gothic"/>
              <w14:uncheckedState w14:val="2610" w14:font="MS Gothic"/>
            </w14:checkbox>
          </w:sdtPr>
          <w:sdtEndPr/>
          <w:sdtContent>
            <w:tc>
              <w:tcPr>
                <w:tcW w:w="709" w:type="dxa"/>
              </w:tcPr>
              <w:p w14:paraId="252930BD" w14:textId="77777777" w:rsidR="000C408D" w:rsidRDefault="000C408D" w:rsidP="000C408D">
                <w:pPr>
                  <w:jc w:val="center"/>
                </w:pPr>
                <w:r w:rsidRPr="00D52C0B">
                  <w:rPr>
                    <w:rFonts w:ascii="Segoe UI Symbol" w:eastAsia="MS Gothic" w:hAnsi="Segoe UI Symbol" w:cs="Segoe UI Symbol"/>
                  </w:rPr>
                  <w:t>☐</w:t>
                </w:r>
              </w:p>
            </w:tc>
          </w:sdtContent>
        </w:sdt>
      </w:tr>
      <w:tr w:rsidR="000C408D" w:rsidRPr="00FF14E4" w14:paraId="140C65EA" w14:textId="77777777" w:rsidTr="0046258E">
        <w:trPr>
          <w:cantSplit/>
          <w:trHeight w:val="20"/>
        </w:trPr>
        <w:tc>
          <w:tcPr>
            <w:tcW w:w="7513" w:type="dxa"/>
          </w:tcPr>
          <w:p w14:paraId="797DE206" w14:textId="77777777" w:rsidR="000C408D" w:rsidRPr="003C4F36" w:rsidRDefault="000C408D" w:rsidP="000C408D">
            <w:pPr>
              <w:numPr>
                <w:ilvl w:val="0"/>
                <w:numId w:val="31"/>
              </w:numPr>
              <w:spacing w:after="0" w:line="360" w:lineRule="auto"/>
              <w:ind w:left="492" w:hanging="283"/>
              <w:contextualSpacing/>
            </w:pPr>
            <w:r w:rsidRPr="00D52C0B">
              <w:t>Staats-, Gemeinde- und direkte Bundessteuern</w:t>
            </w:r>
          </w:p>
        </w:tc>
        <w:sdt>
          <w:sdtPr>
            <w:rPr>
              <w:rFonts w:eastAsia="MS Gothic"/>
            </w:rPr>
            <w:id w:val="854546889"/>
            <w14:checkbox>
              <w14:checked w14:val="0"/>
              <w14:checkedState w14:val="2612" w14:font="MS Gothic"/>
              <w14:uncheckedState w14:val="2610" w14:font="MS Gothic"/>
            </w14:checkbox>
          </w:sdtPr>
          <w:sdtEndPr/>
          <w:sdtContent>
            <w:tc>
              <w:tcPr>
                <w:tcW w:w="709" w:type="dxa"/>
              </w:tcPr>
              <w:p w14:paraId="6D5505D9" w14:textId="77777777" w:rsidR="000C408D" w:rsidRPr="00D52C0B" w:rsidRDefault="000C408D" w:rsidP="000C408D">
                <w:pPr>
                  <w:jc w:val="center"/>
                  <w:rPr>
                    <w:rFonts w:eastAsia="MS Gothic"/>
                  </w:rPr>
                </w:pPr>
                <w:r w:rsidRPr="00D52C0B">
                  <w:rPr>
                    <w:rFonts w:ascii="Segoe UI Symbol" w:eastAsia="MS Gothic" w:hAnsi="Segoe UI Symbol" w:cs="Segoe UI Symbol"/>
                  </w:rPr>
                  <w:t>☐</w:t>
                </w:r>
              </w:p>
            </w:tc>
          </w:sdtContent>
        </w:sdt>
        <w:sdt>
          <w:sdtPr>
            <w:rPr>
              <w:rFonts w:eastAsia="MS Gothic"/>
            </w:rPr>
            <w:id w:val="454146296"/>
            <w14:checkbox>
              <w14:checked w14:val="0"/>
              <w14:checkedState w14:val="2612" w14:font="MS Gothic"/>
              <w14:uncheckedState w14:val="2610" w14:font="MS Gothic"/>
            </w14:checkbox>
          </w:sdtPr>
          <w:sdtEndPr/>
          <w:sdtContent>
            <w:tc>
              <w:tcPr>
                <w:tcW w:w="709" w:type="dxa"/>
              </w:tcPr>
              <w:p w14:paraId="71CE57D4" w14:textId="77777777" w:rsidR="000C408D" w:rsidRPr="00D52C0B" w:rsidRDefault="000C408D" w:rsidP="000C408D">
                <w:pPr>
                  <w:jc w:val="center"/>
                </w:pPr>
                <w:r w:rsidRPr="00D52C0B">
                  <w:rPr>
                    <w:rFonts w:ascii="Segoe UI Symbol" w:eastAsia="MS Gothic" w:hAnsi="Segoe UI Symbol" w:cs="Segoe UI Symbol"/>
                  </w:rPr>
                  <w:t>☐</w:t>
                </w:r>
              </w:p>
            </w:tc>
          </w:sdtContent>
        </w:sdt>
      </w:tr>
      <w:tr w:rsidR="000C408D" w:rsidRPr="00FF14E4" w14:paraId="5731A4A9" w14:textId="77777777" w:rsidTr="0046258E">
        <w:trPr>
          <w:cantSplit/>
          <w:trHeight w:val="20"/>
        </w:trPr>
        <w:tc>
          <w:tcPr>
            <w:tcW w:w="7513" w:type="dxa"/>
          </w:tcPr>
          <w:p w14:paraId="3AAE8C43" w14:textId="77777777" w:rsidR="000C408D" w:rsidRPr="00D52C0B" w:rsidRDefault="000C408D" w:rsidP="000C408D">
            <w:pPr>
              <w:numPr>
                <w:ilvl w:val="0"/>
                <w:numId w:val="31"/>
              </w:numPr>
              <w:spacing w:after="0" w:line="360" w:lineRule="auto"/>
              <w:ind w:left="492" w:hanging="283"/>
              <w:contextualSpacing/>
            </w:pPr>
            <w:r w:rsidRPr="00D52C0B">
              <w:t>Mehrwertsteuer</w:t>
            </w:r>
          </w:p>
        </w:tc>
        <w:sdt>
          <w:sdtPr>
            <w:rPr>
              <w:rFonts w:eastAsia="MS Gothic"/>
            </w:rPr>
            <w:id w:val="2026892194"/>
            <w14:checkbox>
              <w14:checked w14:val="0"/>
              <w14:checkedState w14:val="2612" w14:font="MS Gothic"/>
              <w14:uncheckedState w14:val="2610" w14:font="MS Gothic"/>
            </w14:checkbox>
          </w:sdtPr>
          <w:sdtEndPr/>
          <w:sdtContent>
            <w:tc>
              <w:tcPr>
                <w:tcW w:w="709" w:type="dxa"/>
              </w:tcPr>
              <w:p w14:paraId="5547C067" w14:textId="77777777" w:rsidR="000C408D" w:rsidRPr="00D52C0B" w:rsidRDefault="000C408D" w:rsidP="000C408D">
                <w:pPr>
                  <w:jc w:val="center"/>
                  <w:rPr>
                    <w:rFonts w:eastAsia="MS Gothic"/>
                  </w:rPr>
                </w:pPr>
                <w:r>
                  <w:rPr>
                    <w:rFonts w:ascii="MS Gothic" w:eastAsia="MS Gothic" w:hAnsi="MS Gothic" w:hint="eastAsia"/>
                  </w:rPr>
                  <w:t>☐</w:t>
                </w:r>
              </w:p>
            </w:tc>
          </w:sdtContent>
        </w:sdt>
        <w:sdt>
          <w:sdtPr>
            <w:rPr>
              <w:rFonts w:eastAsia="MS Gothic"/>
            </w:rPr>
            <w:id w:val="105394678"/>
            <w14:checkbox>
              <w14:checked w14:val="0"/>
              <w14:checkedState w14:val="2612" w14:font="MS Gothic"/>
              <w14:uncheckedState w14:val="2610" w14:font="MS Gothic"/>
            </w14:checkbox>
          </w:sdtPr>
          <w:sdtEndPr/>
          <w:sdtContent>
            <w:tc>
              <w:tcPr>
                <w:tcW w:w="709" w:type="dxa"/>
              </w:tcPr>
              <w:p w14:paraId="3CAD15FF" w14:textId="77777777" w:rsidR="000C408D" w:rsidRPr="00D52C0B" w:rsidRDefault="000C408D" w:rsidP="000C408D">
                <w:pPr>
                  <w:jc w:val="center"/>
                </w:pPr>
                <w:r>
                  <w:rPr>
                    <w:rFonts w:ascii="MS Gothic" w:eastAsia="MS Gothic" w:hAnsi="MS Gothic" w:hint="eastAsia"/>
                  </w:rPr>
                  <w:t>☐</w:t>
                </w:r>
              </w:p>
            </w:tc>
          </w:sdtContent>
        </w:sdt>
      </w:tr>
      <w:tr w:rsidR="000C408D" w:rsidRPr="00FF14E4" w14:paraId="3D1E6D34" w14:textId="77777777" w:rsidTr="0046258E">
        <w:trPr>
          <w:cantSplit/>
          <w:trHeight w:val="340"/>
        </w:trPr>
        <w:tc>
          <w:tcPr>
            <w:tcW w:w="7513" w:type="dxa"/>
          </w:tcPr>
          <w:p w14:paraId="2686DD1C" w14:textId="77777777" w:rsidR="000C408D" w:rsidRPr="00D52C0B" w:rsidRDefault="000C408D" w:rsidP="000C408D">
            <w:pPr>
              <w:pStyle w:val="Listenabsatz"/>
              <w:numPr>
                <w:ilvl w:val="0"/>
                <w:numId w:val="31"/>
              </w:numPr>
              <w:spacing w:after="120" w:line="259" w:lineRule="auto"/>
              <w:ind w:left="494" w:hanging="284"/>
              <w:contextualSpacing w:val="0"/>
            </w:pPr>
            <w:r w:rsidRPr="00D52C0B">
              <w:t>Weitere allgemeinverbindliche Verpflichtungen (</w:t>
            </w:r>
            <w:r>
              <w:t xml:space="preserve">z.B. Beiträge aus </w:t>
            </w:r>
            <w:r w:rsidRPr="00D52C0B">
              <w:t>Gesamtarbeitsvertr</w:t>
            </w:r>
            <w:r>
              <w:t>ä</w:t>
            </w:r>
            <w:r w:rsidRPr="00D52C0B">
              <w:t>g</w:t>
            </w:r>
            <w:r>
              <w:t>en</w:t>
            </w:r>
            <w:r w:rsidRPr="00D52C0B">
              <w:t xml:space="preserve"> </w:t>
            </w:r>
            <w:r>
              <w:t>etc.)</w:t>
            </w:r>
          </w:p>
        </w:tc>
        <w:sdt>
          <w:sdtPr>
            <w:rPr>
              <w:rFonts w:eastAsia="MS Gothic"/>
            </w:rPr>
            <w:id w:val="1220011261"/>
            <w14:checkbox>
              <w14:checked w14:val="0"/>
              <w14:checkedState w14:val="2612" w14:font="MS Gothic"/>
              <w14:uncheckedState w14:val="2610" w14:font="MS Gothic"/>
            </w14:checkbox>
          </w:sdtPr>
          <w:sdtEndPr/>
          <w:sdtContent>
            <w:tc>
              <w:tcPr>
                <w:tcW w:w="709" w:type="dxa"/>
              </w:tcPr>
              <w:p w14:paraId="1EDD3C5D" w14:textId="77777777" w:rsidR="000C408D" w:rsidRPr="00D52C0B" w:rsidRDefault="000C408D" w:rsidP="000C408D">
                <w:pPr>
                  <w:jc w:val="center"/>
                  <w:rPr>
                    <w:rFonts w:eastAsia="MS Gothic"/>
                  </w:rPr>
                </w:pPr>
                <w:r>
                  <w:rPr>
                    <w:rFonts w:ascii="MS Gothic" w:eastAsia="MS Gothic" w:hAnsi="MS Gothic" w:hint="eastAsia"/>
                  </w:rPr>
                  <w:t>☐</w:t>
                </w:r>
              </w:p>
            </w:tc>
          </w:sdtContent>
        </w:sdt>
        <w:sdt>
          <w:sdtPr>
            <w:rPr>
              <w:rFonts w:eastAsia="MS Gothic"/>
            </w:rPr>
            <w:id w:val="-669258928"/>
            <w14:checkbox>
              <w14:checked w14:val="0"/>
              <w14:checkedState w14:val="2612" w14:font="MS Gothic"/>
              <w14:uncheckedState w14:val="2610" w14:font="MS Gothic"/>
            </w14:checkbox>
          </w:sdtPr>
          <w:sdtEndPr/>
          <w:sdtContent>
            <w:tc>
              <w:tcPr>
                <w:tcW w:w="709" w:type="dxa"/>
              </w:tcPr>
              <w:p w14:paraId="28617050" w14:textId="77777777" w:rsidR="000C408D" w:rsidRPr="00D52C0B" w:rsidRDefault="000C408D" w:rsidP="000C408D">
                <w:pPr>
                  <w:jc w:val="center"/>
                </w:pPr>
                <w:r>
                  <w:rPr>
                    <w:rFonts w:ascii="MS Gothic" w:eastAsia="MS Gothic" w:hAnsi="MS Gothic" w:hint="eastAsia"/>
                  </w:rPr>
                  <w:t>☐</w:t>
                </w:r>
              </w:p>
            </w:tc>
          </w:sdtContent>
        </w:sdt>
      </w:tr>
      <w:tr w:rsidR="000C408D" w:rsidRPr="00FF14E4" w14:paraId="6566D2B8" w14:textId="77777777" w:rsidTr="0046258E">
        <w:trPr>
          <w:cantSplit/>
        </w:trPr>
        <w:tc>
          <w:tcPr>
            <w:tcW w:w="7513" w:type="dxa"/>
          </w:tcPr>
          <w:p w14:paraId="535029F3" w14:textId="70B229A6" w:rsidR="000C408D" w:rsidRPr="00D52C0B" w:rsidRDefault="000C408D" w:rsidP="000C408D">
            <w:pPr>
              <w:pStyle w:val="TabelleStandard"/>
            </w:pPr>
            <w:r w:rsidRPr="00FF14E4">
              <w:t xml:space="preserve">Befinden Sie sich in einem </w:t>
            </w:r>
            <w:r>
              <w:t xml:space="preserve">hängigen </w:t>
            </w:r>
            <w:r w:rsidRPr="00FF14E4">
              <w:t>Schuldbetreibungs- oder Konkursver</w:t>
            </w:r>
            <w:r w:rsidR="00744F20">
              <w:softHyphen/>
            </w:r>
            <w:r w:rsidRPr="00FF14E4">
              <w:t>fahren</w:t>
            </w:r>
            <w:r>
              <w:t xml:space="preserve"> oder wurden in den letzten 12 Monaten Pfändungen vollzogen</w:t>
            </w:r>
            <w:r w:rsidRPr="00FF14E4">
              <w:t xml:space="preserve">? </w:t>
            </w:r>
            <w:r>
              <w:br/>
            </w:r>
            <w:r>
              <w:rPr>
                <w:i/>
                <w:iCs/>
              </w:rPr>
              <w:t>Falls</w:t>
            </w:r>
            <w:r w:rsidRPr="00D52C0B">
              <w:rPr>
                <w:i/>
                <w:iCs/>
              </w:rPr>
              <w:t xml:space="preserve"> </w:t>
            </w:r>
            <w:r>
              <w:rPr>
                <w:i/>
                <w:iCs/>
              </w:rPr>
              <w:t>JA ist ein aktueller Betreibungsregisterauszug beizulegen.</w:t>
            </w:r>
          </w:p>
        </w:tc>
        <w:sdt>
          <w:sdtPr>
            <w:id w:val="264040208"/>
            <w14:checkbox>
              <w14:checked w14:val="0"/>
              <w14:checkedState w14:val="2612" w14:font="MS Gothic"/>
              <w14:uncheckedState w14:val="2610" w14:font="MS Gothic"/>
            </w14:checkbox>
          </w:sdtPr>
          <w:sdtEndPr/>
          <w:sdtContent>
            <w:tc>
              <w:tcPr>
                <w:tcW w:w="709" w:type="dxa"/>
              </w:tcPr>
              <w:p w14:paraId="456622BF"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645666494"/>
            <w14:checkbox>
              <w14:checked w14:val="0"/>
              <w14:checkedState w14:val="2612" w14:font="MS Gothic"/>
              <w14:uncheckedState w14:val="2610" w14:font="MS Gothic"/>
            </w14:checkbox>
          </w:sdtPr>
          <w:sdtEndPr/>
          <w:sdtContent>
            <w:tc>
              <w:tcPr>
                <w:tcW w:w="709" w:type="dxa"/>
              </w:tcPr>
              <w:p w14:paraId="7A4FE08F"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tr>
      <w:tr w:rsidR="000C408D" w:rsidRPr="00FF14E4" w14:paraId="5AE79F0C" w14:textId="77777777" w:rsidTr="0046258E">
        <w:trPr>
          <w:cantSplit/>
        </w:trPr>
        <w:tc>
          <w:tcPr>
            <w:tcW w:w="7513" w:type="dxa"/>
          </w:tcPr>
          <w:p w14:paraId="34AED7F4" w14:textId="77777777" w:rsidR="000C408D" w:rsidRPr="00FF14E4" w:rsidRDefault="000C408D" w:rsidP="000C408D">
            <w:pPr>
              <w:spacing w:beforeLines="60" w:before="144"/>
              <w:rPr>
                <w:b/>
              </w:rPr>
            </w:pPr>
            <w:r w:rsidRPr="00FF14E4">
              <w:t>Haben Sie Absprachen oder andere wettbewerbsbeeinträchtigende Massnahmen getroffen?</w:t>
            </w:r>
          </w:p>
        </w:tc>
        <w:sdt>
          <w:sdtPr>
            <w:id w:val="-1967572558"/>
            <w14:checkbox>
              <w14:checked w14:val="0"/>
              <w14:checkedState w14:val="2612" w14:font="MS Gothic"/>
              <w14:uncheckedState w14:val="2610" w14:font="MS Gothic"/>
            </w14:checkbox>
          </w:sdtPr>
          <w:sdtEndPr/>
          <w:sdtContent>
            <w:tc>
              <w:tcPr>
                <w:tcW w:w="709" w:type="dxa"/>
              </w:tcPr>
              <w:p w14:paraId="329F6FD4"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2111388145"/>
            <w14:checkbox>
              <w14:checked w14:val="0"/>
              <w14:checkedState w14:val="2612" w14:font="MS Gothic"/>
              <w14:uncheckedState w14:val="2610" w14:font="MS Gothic"/>
            </w14:checkbox>
          </w:sdtPr>
          <w:sdtEndPr/>
          <w:sdtContent>
            <w:tc>
              <w:tcPr>
                <w:tcW w:w="709" w:type="dxa"/>
              </w:tcPr>
              <w:p w14:paraId="2991D6BB"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tr>
      <w:tr w:rsidR="000C408D" w:rsidRPr="00FF14E4" w14:paraId="24552BA0" w14:textId="77777777" w:rsidTr="0046258E">
        <w:trPr>
          <w:cantSplit/>
        </w:trPr>
        <w:tc>
          <w:tcPr>
            <w:tcW w:w="7513" w:type="dxa"/>
          </w:tcPr>
          <w:p w14:paraId="02CD6468" w14:textId="63839A75" w:rsidR="000C408D" w:rsidRPr="00FF14E4" w:rsidRDefault="000C408D" w:rsidP="00744F20">
            <w:pPr>
              <w:spacing w:beforeLines="60" w:before="144"/>
            </w:pPr>
            <w:r>
              <w:t>Wurde gegen Sie in den letzten 5 Jahren eine Busse verhängt, wegen einer Straftat verurteilt, gegen die Bestimmungen des Bundesgesetzs über Massnahmen zur Bekämpfung der Schwarzarbeit oder Berufsregeln ver</w:t>
            </w:r>
            <w:r w:rsidR="00744F20">
              <w:softHyphen/>
            </w:r>
            <w:r>
              <w:t xml:space="preserve">stossen? </w:t>
            </w:r>
          </w:p>
        </w:tc>
        <w:sdt>
          <w:sdtPr>
            <w:id w:val="-348638983"/>
            <w14:checkbox>
              <w14:checked w14:val="0"/>
              <w14:checkedState w14:val="2612" w14:font="MS Gothic"/>
              <w14:uncheckedState w14:val="2610" w14:font="MS Gothic"/>
            </w14:checkbox>
          </w:sdtPr>
          <w:sdtEndPr/>
          <w:sdtContent>
            <w:tc>
              <w:tcPr>
                <w:tcW w:w="709" w:type="dxa"/>
              </w:tcPr>
              <w:p w14:paraId="1C91A37B" w14:textId="77777777" w:rsidR="000C408D" w:rsidRPr="00D52C0B" w:rsidRDefault="000C408D" w:rsidP="000C408D">
                <w:pPr>
                  <w:spacing w:beforeLines="60" w:before="144"/>
                  <w:jc w:val="center"/>
                </w:pPr>
                <w:r w:rsidRPr="00D52C0B">
                  <w:rPr>
                    <w:rFonts w:ascii="Segoe UI Symbol" w:eastAsia="MS Gothic" w:hAnsi="Segoe UI Symbol" w:cs="Segoe UI Symbol"/>
                  </w:rPr>
                  <w:t>☐</w:t>
                </w:r>
              </w:p>
            </w:tc>
          </w:sdtContent>
        </w:sdt>
        <w:sdt>
          <w:sdtPr>
            <w:id w:val="-10914621"/>
            <w14:checkbox>
              <w14:checked w14:val="0"/>
              <w14:checkedState w14:val="2612" w14:font="MS Gothic"/>
              <w14:uncheckedState w14:val="2610" w14:font="MS Gothic"/>
            </w14:checkbox>
          </w:sdtPr>
          <w:sdtEndPr/>
          <w:sdtContent>
            <w:tc>
              <w:tcPr>
                <w:tcW w:w="709" w:type="dxa"/>
              </w:tcPr>
              <w:p w14:paraId="1A3953EB" w14:textId="77777777" w:rsidR="000C408D" w:rsidRPr="00D52C0B" w:rsidRDefault="000C408D" w:rsidP="000C408D">
                <w:pPr>
                  <w:spacing w:beforeLines="60" w:before="144"/>
                  <w:jc w:val="center"/>
                </w:pPr>
                <w:r>
                  <w:rPr>
                    <w:rFonts w:ascii="MS Gothic" w:eastAsia="MS Gothic" w:hAnsi="MS Gothic" w:hint="eastAsia"/>
                  </w:rPr>
                  <w:t>☐</w:t>
                </w:r>
              </w:p>
            </w:tc>
          </w:sdtContent>
        </w:sdt>
      </w:tr>
      <w:tr w:rsidR="000C408D" w:rsidRPr="00FF14E4" w14:paraId="6BBA76A9" w14:textId="77777777" w:rsidTr="0046258E">
        <w:trPr>
          <w:cantSplit/>
        </w:trPr>
        <w:tc>
          <w:tcPr>
            <w:tcW w:w="8931" w:type="dxa"/>
            <w:gridSpan w:val="3"/>
          </w:tcPr>
          <w:p w14:paraId="72775703" w14:textId="77777777" w:rsidR="000C408D" w:rsidRPr="00D52C0B" w:rsidRDefault="000C408D" w:rsidP="000C408D">
            <w:pPr>
              <w:spacing w:beforeLines="60" w:before="144"/>
            </w:pPr>
            <w:r w:rsidRPr="00D52C0B">
              <w:t>Bemerkungen:</w:t>
            </w:r>
          </w:p>
          <w:p w14:paraId="67520FA4" w14:textId="77777777" w:rsidR="000C408D" w:rsidRPr="00D52C0B" w:rsidRDefault="000C408D" w:rsidP="000C408D">
            <w:pPr>
              <w:tabs>
                <w:tab w:val="right" w:leader="dot" w:pos="8856"/>
              </w:tabs>
              <w:spacing w:beforeLines="100" w:before="240" w:line="240" w:lineRule="auto"/>
            </w:pPr>
            <w:r w:rsidRPr="00D52C0B">
              <w:tab/>
            </w:r>
          </w:p>
          <w:p w14:paraId="522EE2AA" w14:textId="77777777" w:rsidR="000C408D" w:rsidRPr="00D52C0B" w:rsidRDefault="000C408D" w:rsidP="000C408D">
            <w:pPr>
              <w:tabs>
                <w:tab w:val="right" w:leader="dot" w:pos="8856"/>
              </w:tabs>
              <w:spacing w:beforeLines="100" w:before="240" w:line="240" w:lineRule="auto"/>
            </w:pPr>
            <w:r w:rsidRPr="00D52C0B">
              <w:tab/>
            </w:r>
          </w:p>
        </w:tc>
      </w:tr>
    </w:tbl>
    <w:p w14:paraId="6B67289A" w14:textId="77777777" w:rsidR="000C408D" w:rsidRDefault="000C408D" w:rsidP="000C408D"/>
    <w:p w14:paraId="6F8D9BD8" w14:textId="77777777" w:rsidR="000C408D" w:rsidRDefault="000C408D" w:rsidP="000C408D">
      <w:pPr>
        <w:tabs>
          <w:tab w:val="left" w:pos="3544"/>
        </w:tabs>
      </w:pPr>
      <w:r>
        <w:t>Ort und Datum</w:t>
      </w:r>
      <w:r>
        <w:tab/>
        <w:t>Unterschrift des/r Anbieters/in und Stempel</w:t>
      </w:r>
    </w:p>
    <w:p w14:paraId="7D8F6D17" w14:textId="77777777" w:rsidR="000C408D" w:rsidRPr="00B97669" w:rsidRDefault="000C408D" w:rsidP="000C408D"/>
    <w:p w14:paraId="0259014C" w14:textId="77777777" w:rsidR="000C408D" w:rsidRPr="008D4F8F" w:rsidRDefault="000C408D" w:rsidP="000C408D">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2B93707D" w14:textId="77777777" w:rsidR="000C408D" w:rsidRPr="008D4F8F" w:rsidRDefault="000C408D" w:rsidP="000C408D">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524F47E0" w14:textId="77777777" w:rsidR="000C408D" w:rsidRDefault="000C408D" w:rsidP="000C408D">
      <w:pPr>
        <w:tabs>
          <w:tab w:val="right" w:pos="3119"/>
        </w:tabs>
        <w:rPr>
          <w:rFonts w:cs="Arial"/>
          <w:b/>
          <w:bCs/>
          <w:kern w:val="32"/>
          <w:sz w:val="28"/>
          <w:szCs w:val="32"/>
        </w:rPr>
      </w:pPr>
      <w:r w:rsidRPr="008D4F8F">
        <w:rPr>
          <w:rFonts w:cs="Arial"/>
          <w:bCs/>
          <w:kern w:val="32"/>
          <w:szCs w:val="22"/>
        </w:rPr>
        <w:tab/>
      </w:r>
      <w:r w:rsidRPr="008D4F8F">
        <w:rPr>
          <w:rFonts w:cs="Arial"/>
          <w:bCs/>
          <w:kern w:val="32"/>
          <w:szCs w:val="22"/>
        </w:rPr>
        <w:tab/>
        <w:t>(Namen)</w:t>
      </w:r>
      <w:r>
        <w:br w:type="page"/>
      </w:r>
    </w:p>
    <w:p w14:paraId="34A87CA0" w14:textId="70445529" w:rsidR="6C00531A" w:rsidRDefault="00A61229" w:rsidP="00C73F09">
      <w:pPr>
        <w:pStyle w:val="berschrift1"/>
        <w:numPr>
          <w:ilvl w:val="0"/>
          <w:numId w:val="0"/>
        </w:numPr>
        <w:spacing w:before="360" w:after="240"/>
      </w:pPr>
      <w:bookmarkStart w:id="15" w:name="_Toc85120351"/>
      <w:r>
        <w:lastRenderedPageBreak/>
        <w:t>F</w:t>
      </w:r>
      <w:r w:rsidR="002376FC">
        <w:t>4</w:t>
      </w:r>
      <w:r w:rsidR="00B97669">
        <w:tab/>
      </w:r>
      <w:r w:rsidR="003A0D96" w:rsidRPr="003A0D96">
        <w:t>Angaben zum/r Anbieter/in</w:t>
      </w:r>
      <w:bookmarkEnd w:id="15"/>
    </w:p>
    <w:p w14:paraId="416A9F0F" w14:textId="5B9DEF97" w:rsidR="6C00531A" w:rsidRDefault="6C00531A">
      <w:r>
        <w:t xml:space="preserve">Für </w:t>
      </w:r>
      <w:r w:rsidR="00785EF9">
        <w:t>die Angab</w:t>
      </w:r>
      <w:r w:rsidR="003A0D96">
        <w:t xml:space="preserve">en </w:t>
      </w:r>
      <w:r w:rsidR="003A0D96" w:rsidRPr="003A0D96">
        <w:t>zum/r Anbieter/in</w:t>
      </w:r>
      <w:r>
        <w:t xml:space="preserve"> ist </w:t>
      </w:r>
      <w:r w:rsidR="00A17FF4">
        <w:t>dieses</w:t>
      </w:r>
      <w:r>
        <w:t xml:space="preserve"> Formular auszufüllen</w:t>
      </w:r>
      <w:r w:rsidR="003A0D96">
        <w:t>.</w:t>
      </w:r>
      <w:r w:rsidR="0028730F">
        <w:t xml:space="preserve"> </w:t>
      </w:r>
      <w:r w:rsidR="0028730F" w:rsidRPr="0028730F">
        <w:t>Dem vollständig ausgefüllten</w:t>
      </w:r>
      <w:r w:rsidR="00A7068D">
        <w:t xml:space="preserve"> Formular ist das Unternehmens-</w:t>
      </w:r>
      <w:r w:rsidR="0028730F" w:rsidRPr="0028730F">
        <w:t>Organigramm (1 A4-Seite) beizubringen</w:t>
      </w:r>
      <w:r w:rsidR="0028730F">
        <w:t>.</w:t>
      </w:r>
    </w:p>
    <w:p w14:paraId="54FD4F6B" w14:textId="77777777" w:rsidR="0046258E" w:rsidRDefault="0046258E"/>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39"/>
        <w:gridCol w:w="5619"/>
      </w:tblGrid>
      <w:tr w:rsidR="6C00531A" w14:paraId="6401E14B" w14:textId="77777777" w:rsidTr="0067097F">
        <w:trPr>
          <w:trHeight w:val="113"/>
        </w:trPr>
        <w:tc>
          <w:tcPr>
            <w:tcW w:w="3539" w:type="dxa"/>
          </w:tcPr>
          <w:p w14:paraId="53D5AEA4" w14:textId="77777777" w:rsidR="6C00531A" w:rsidRDefault="6C00531A" w:rsidP="00A7068D">
            <w:pPr>
              <w:spacing w:before="120" w:line="240" w:lineRule="auto"/>
              <w:ind w:left="28"/>
            </w:pPr>
            <w:r>
              <w:t>Name des Unternehmens:</w:t>
            </w:r>
          </w:p>
        </w:tc>
        <w:tc>
          <w:tcPr>
            <w:tcW w:w="5619" w:type="dxa"/>
            <w:shd w:val="clear" w:color="auto" w:fill="DBE5F1" w:themeFill="accent1" w:themeFillTint="33"/>
            <w:vAlign w:val="bottom"/>
          </w:tcPr>
          <w:p w14:paraId="5D5379F9" w14:textId="4C16ED37" w:rsidR="6C00531A" w:rsidRPr="00B97669" w:rsidRDefault="00B97669" w:rsidP="00A7068D">
            <w:pPr>
              <w:tabs>
                <w:tab w:val="right" w:pos="5280"/>
              </w:tabs>
              <w:spacing w:before="120" w:line="240" w:lineRule="auto"/>
              <w:rPr>
                <w:rFonts w:cs="Arial"/>
                <w:color w:val="000000" w:themeColor="text1"/>
                <w:u w:val="dotted"/>
              </w:rPr>
            </w:pPr>
            <w:r w:rsidRPr="00B97669">
              <w:rPr>
                <w:rFonts w:cs="Arial"/>
                <w:color w:val="000000" w:themeColor="text1"/>
                <w:u w:val="dotted"/>
              </w:rPr>
              <w:tab/>
            </w:r>
          </w:p>
        </w:tc>
      </w:tr>
      <w:tr w:rsidR="00405271" w14:paraId="6B9B481F" w14:textId="77777777" w:rsidTr="00405271">
        <w:trPr>
          <w:trHeight w:val="46"/>
        </w:trPr>
        <w:tc>
          <w:tcPr>
            <w:tcW w:w="3539" w:type="dxa"/>
          </w:tcPr>
          <w:p w14:paraId="192A0852" w14:textId="77777777" w:rsidR="00405271" w:rsidRDefault="00405271" w:rsidP="00A7068D">
            <w:pPr>
              <w:spacing w:before="120" w:line="240" w:lineRule="auto"/>
              <w:ind w:left="28"/>
            </w:pPr>
            <w:r>
              <w:t>Adresse:</w:t>
            </w:r>
          </w:p>
        </w:tc>
        <w:tc>
          <w:tcPr>
            <w:tcW w:w="5619" w:type="dxa"/>
            <w:shd w:val="clear" w:color="auto" w:fill="DBE5F1" w:themeFill="accent1" w:themeFillTint="33"/>
            <w:vAlign w:val="bottom"/>
          </w:tcPr>
          <w:p w14:paraId="7C8DEBC8" w14:textId="77777777" w:rsidR="00405271" w:rsidRDefault="00405271"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C34CC5" w14:paraId="638A175F" w14:textId="77777777" w:rsidTr="0067097F">
        <w:trPr>
          <w:trHeight w:val="67"/>
        </w:trPr>
        <w:tc>
          <w:tcPr>
            <w:tcW w:w="3539" w:type="dxa"/>
          </w:tcPr>
          <w:p w14:paraId="59FBBF6C" w14:textId="4B578F44" w:rsidR="00C34CC5" w:rsidRDefault="00405271" w:rsidP="00A7068D">
            <w:pPr>
              <w:spacing w:before="120" w:line="240" w:lineRule="auto"/>
              <w:ind w:left="28"/>
            </w:pPr>
            <w:r>
              <w:t>UID-Nummer</w:t>
            </w:r>
            <w:r w:rsidR="00C34CC5">
              <w:t>:</w:t>
            </w:r>
          </w:p>
        </w:tc>
        <w:tc>
          <w:tcPr>
            <w:tcW w:w="5619" w:type="dxa"/>
            <w:shd w:val="clear" w:color="auto" w:fill="DBE5F1" w:themeFill="accent1" w:themeFillTint="33"/>
            <w:vAlign w:val="bottom"/>
          </w:tcPr>
          <w:p w14:paraId="480E68BF" w14:textId="781FCD2F" w:rsidR="00C34CC5"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194CC707" w14:textId="77777777" w:rsidTr="0067097F">
        <w:trPr>
          <w:trHeight w:val="37"/>
        </w:trPr>
        <w:tc>
          <w:tcPr>
            <w:tcW w:w="3539" w:type="dxa"/>
          </w:tcPr>
          <w:p w14:paraId="618CB62B" w14:textId="03F61E3D" w:rsidR="00B97669" w:rsidRDefault="00B97669" w:rsidP="00A7068D">
            <w:pPr>
              <w:spacing w:before="120" w:line="240" w:lineRule="auto"/>
              <w:ind w:left="28"/>
            </w:pPr>
            <w:r>
              <w:t>Rechtsform/Sitz:</w:t>
            </w:r>
          </w:p>
        </w:tc>
        <w:tc>
          <w:tcPr>
            <w:tcW w:w="5619" w:type="dxa"/>
            <w:shd w:val="clear" w:color="auto" w:fill="DBE5F1" w:themeFill="accent1" w:themeFillTint="33"/>
            <w:vAlign w:val="bottom"/>
          </w:tcPr>
          <w:p w14:paraId="43117A2B" w14:textId="6EEE5C0B"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0A457EAB" w14:textId="77777777" w:rsidTr="0067097F">
        <w:trPr>
          <w:trHeight w:val="37"/>
        </w:trPr>
        <w:tc>
          <w:tcPr>
            <w:tcW w:w="3539" w:type="dxa"/>
          </w:tcPr>
          <w:p w14:paraId="0F2EE684" w14:textId="3FD02950" w:rsidR="00B97669" w:rsidRDefault="00B97669" w:rsidP="00A7068D">
            <w:pPr>
              <w:spacing w:before="120" w:line="240" w:lineRule="auto"/>
              <w:ind w:left="28"/>
            </w:pPr>
            <w:r>
              <w:t>Besteht in dieser Rechtsform seit:</w:t>
            </w:r>
          </w:p>
        </w:tc>
        <w:tc>
          <w:tcPr>
            <w:tcW w:w="5619" w:type="dxa"/>
            <w:shd w:val="clear" w:color="auto" w:fill="DBE5F1" w:themeFill="accent1" w:themeFillTint="33"/>
            <w:vAlign w:val="bottom"/>
          </w:tcPr>
          <w:p w14:paraId="09659DDC" w14:textId="4EE118EE"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6C6AC267" w14:textId="77777777" w:rsidTr="0067097F">
        <w:trPr>
          <w:trHeight w:val="37"/>
        </w:trPr>
        <w:tc>
          <w:tcPr>
            <w:tcW w:w="3539" w:type="dxa"/>
          </w:tcPr>
          <w:p w14:paraId="2E86E49D" w14:textId="201FD62E" w:rsidR="00B97669" w:rsidRDefault="00B97669" w:rsidP="00A7068D">
            <w:pPr>
              <w:spacing w:before="120" w:line="240" w:lineRule="auto"/>
              <w:ind w:left="28"/>
            </w:pPr>
            <w:r>
              <w:t>Beteiligungsverhältnisse</w:t>
            </w:r>
            <w:r>
              <w:br/>
              <w:t>(inkl. eigene Beteiligung):</w:t>
            </w:r>
          </w:p>
        </w:tc>
        <w:tc>
          <w:tcPr>
            <w:tcW w:w="5619" w:type="dxa"/>
            <w:shd w:val="clear" w:color="auto" w:fill="DBE5F1" w:themeFill="accent1" w:themeFillTint="33"/>
            <w:vAlign w:val="bottom"/>
          </w:tcPr>
          <w:p w14:paraId="3B9C553B" w14:textId="7944BDF8"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5090A865" w14:textId="77777777" w:rsidTr="0067097F">
        <w:trPr>
          <w:trHeight w:val="37"/>
        </w:trPr>
        <w:tc>
          <w:tcPr>
            <w:tcW w:w="3539" w:type="dxa"/>
          </w:tcPr>
          <w:p w14:paraId="6B04A7D2" w14:textId="1DCEF4F8" w:rsidR="00B97669" w:rsidRDefault="00B97669" w:rsidP="00A7068D">
            <w:pPr>
              <w:spacing w:before="120" w:line="240" w:lineRule="auto"/>
              <w:ind w:left="28"/>
            </w:pPr>
            <w:r>
              <w:t>Gesellschaftskapital:</w:t>
            </w:r>
          </w:p>
        </w:tc>
        <w:tc>
          <w:tcPr>
            <w:tcW w:w="5619" w:type="dxa"/>
            <w:shd w:val="clear" w:color="auto" w:fill="DBE5F1" w:themeFill="accent1" w:themeFillTint="33"/>
            <w:vAlign w:val="bottom"/>
          </w:tcPr>
          <w:p w14:paraId="5579E495" w14:textId="3A706DDD"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2A2613F6" w14:textId="77777777" w:rsidTr="0067097F">
        <w:trPr>
          <w:trHeight w:val="37"/>
        </w:trPr>
        <w:tc>
          <w:tcPr>
            <w:tcW w:w="3539" w:type="dxa"/>
          </w:tcPr>
          <w:p w14:paraId="37847FD9" w14:textId="517B6C5D" w:rsidR="00B97669" w:rsidRDefault="00B97669" w:rsidP="00A7068D">
            <w:pPr>
              <w:spacing w:before="120" w:line="240" w:lineRule="auto"/>
              <w:ind w:left="28"/>
            </w:pPr>
            <w:r>
              <w:t>Geschäftszweck:</w:t>
            </w:r>
          </w:p>
        </w:tc>
        <w:tc>
          <w:tcPr>
            <w:tcW w:w="5619" w:type="dxa"/>
            <w:shd w:val="clear" w:color="auto" w:fill="DBE5F1" w:themeFill="accent1" w:themeFillTint="33"/>
            <w:vAlign w:val="bottom"/>
          </w:tcPr>
          <w:p w14:paraId="0DDF0A51" w14:textId="0CBE7DE8"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7B9F40B9" w14:textId="77777777" w:rsidTr="0067097F">
        <w:trPr>
          <w:trHeight w:val="37"/>
        </w:trPr>
        <w:tc>
          <w:tcPr>
            <w:tcW w:w="3539" w:type="dxa"/>
          </w:tcPr>
          <w:p w14:paraId="1C7ACE45" w14:textId="02431223" w:rsidR="00B97669" w:rsidRDefault="00B97669" w:rsidP="00A7068D">
            <w:pPr>
              <w:spacing w:before="120" w:line="240" w:lineRule="auto"/>
              <w:ind w:left="28"/>
            </w:pPr>
            <w:r>
              <w:t>Haupttätigkeit:</w:t>
            </w:r>
          </w:p>
        </w:tc>
        <w:tc>
          <w:tcPr>
            <w:tcW w:w="5619" w:type="dxa"/>
            <w:shd w:val="clear" w:color="auto" w:fill="DBE5F1" w:themeFill="accent1" w:themeFillTint="33"/>
            <w:vAlign w:val="bottom"/>
          </w:tcPr>
          <w:p w14:paraId="69D56F0B" w14:textId="76FC168D"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6631F0E2" w14:textId="77777777" w:rsidTr="0067097F">
        <w:trPr>
          <w:trHeight w:val="37"/>
        </w:trPr>
        <w:tc>
          <w:tcPr>
            <w:tcW w:w="3539" w:type="dxa"/>
          </w:tcPr>
          <w:p w14:paraId="68C71767" w14:textId="213BAC09" w:rsidR="00B97669" w:rsidRDefault="00B97669" w:rsidP="00A7068D">
            <w:pPr>
              <w:spacing w:before="120" w:line="240" w:lineRule="auto"/>
              <w:ind w:left="28"/>
            </w:pPr>
            <w:r>
              <w:t>Zertifikate:</w:t>
            </w:r>
          </w:p>
        </w:tc>
        <w:tc>
          <w:tcPr>
            <w:tcW w:w="5619" w:type="dxa"/>
            <w:shd w:val="clear" w:color="auto" w:fill="DBE5F1" w:themeFill="accent1" w:themeFillTint="33"/>
            <w:vAlign w:val="bottom"/>
          </w:tcPr>
          <w:p w14:paraId="0DA7D19D" w14:textId="39D4ACC4"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543DDD78" w14:textId="77777777" w:rsidTr="0067097F">
        <w:trPr>
          <w:trHeight w:val="37"/>
        </w:trPr>
        <w:tc>
          <w:tcPr>
            <w:tcW w:w="3539" w:type="dxa"/>
          </w:tcPr>
          <w:p w14:paraId="5011EB08" w14:textId="109C570C" w:rsidR="00B97669" w:rsidRDefault="00B97669" w:rsidP="005D5D08">
            <w:pPr>
              <w:spacing w:before="120" w:line="240" w:lineRule="auto"/>
              <w:ind w:left="28"/>
            </w:pPr>
            <w:r w:rsidRPr="0084119E">
              <w:t>Anzahl der beschäftigten MA</w:t>
            </w:r>
            <w:r w:rsidR="00241695">
              <w:rPr>
                <w:rStyle w:val="Funotenzeichen"/>
              </w:rPr>
              <w:footnoteReference w:id="1"/>
            </w:r>
            <w:r w:rsidRPr="0084119E">
              <w:t>:</w:t>
            </w:r>
          </w:p>
        </w:tc>
        <w:tc>
          <w:tcPr>
            <w:tcW w:w="5619" w:type="dxa"/>
            <w:shd w:val="clear" w:color="auto" w:fill="DBE5F1" w:themeFill="accent1" w:themeFillTint="33"/>
            <w:vAlign w:val="bottom"/>
          </w:tcPr>
          <w:p w14:paraId="2C3A3D32" w14:textId="5E7E9DF1"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55D870EB" w14:textId="77777777" w:rsidTr="0067097F">
        <w:trPr>
          <w:trHeight w:val="37"/>
        </w:trPr>
        <w:tc>
          <w:tcPr>
            <w:tcW w:w="3539" w:type="dxa"/>
          </w:tcPr>
          <w:p w14:paraId="6A959CF4" w14:textId="69D0F7B9" w:rsidR="00241695" w:rsidRPr="005D5D08" w:rsidRDefault="00B97669" w:rsidP="00241695">
            <w:pPr>
              <w:spacing w:before="120" w:line="240" w:lineRule="auto"/>
              <w:ind w:left="28"/>
            </w:pPr>
            <w:r w:rsidRPr="005D5D08">
              <w:t>Anzahl der Lernenden</w:t>
            </w:r>
            <w:r w:rsidR="00241695">
              <w:rPr>
                <w:rStyle w:val="Funotenzeichen"/>
              </w:rPr>
              <w:footnoteReference w:id="2"/>
            </w:r>
            <w:r w:rsidRPr="005D5D08">
              <w:t>:</w:t>
            </w:r>
            <w:r w:rsidR="00241695">
              <w:br/>
            </w:r>
            <w:r w:rsidR="00241695" w:rsidRPr="00241695">
              <w:rPr>
                <w:b/>
              </w:rPr>
              <w:t>(Zuschlagskriterium 3)</w:t>
            </w:r>
          </w:p>
        </w:tc>
        <w:tc>
          <w:tcPr>
            <w:tcW w:w="5619" w:type="dxa"/>
            <w:shd w:val="clear" w:color="auto" w:fill="DBE5F1" w:themeFill="accent1" w:themeFillTint="33"/>
            <w:vAlign w:val="bottom"/>
          </w:tcPr>
          <w:p w14:paraId="2F594D25" w14:textId="1ABD4A48"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6973FFA4" w14:textId="77777777" w:rsidTr="0067097F">
        <w:trPr>
          <w:trHeight w:val="37"/>
        </w:trPr>
        <w:tc>
          <w:tcPr>
            <w:tcW w:w="3539" w:type="dxa"/>
          </w:tcPr>
          <w:p w14:paraId="4AF15A6C" w14:textId="29273507" w:rsidR="00B97669" w:rsidRDefault="00B97669" w:rsidP="00A7068D">
            <w:pPr>
              <w:spacing w:before="120" w:line="240" w:lineRule="auto"/>
              <w:ind w:left="28"/>
            </w:pPr>
            <w:r>
              <w:t xml:space="preserve">Kontaktperson während der </w:t>
            </w:r>
            <w:r>
              <w:br/>
              <w:t>Angebotsphase:</w:t>
            </w:r>
          </w:p>
        </w:tc>
        <w:tc>
          <w:tcPr>
            <w:tcW w:w="5619" w:type="dxa"/>
            <w:shd w:val="clear" w:color="auto" w:fill="DBE5F1" w:themeFill="accent1" w:themeFillTint="33"/>
            <w:vAlign w:val="bottom"/>
          </w:tcPr>
          <w:p w14:paraId="7A95EC28" w14:textId="48E40ED2"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48CDA430" w14:textId="77777777" w:rsidTr="00C34CC5">
        <w:trPr>
          <w:trHeight w:val="567"/>
        </w:trPr>
        <w:tc>
          <w:tcPr>
            <w:tcW w:w="3539" w:type="dxa"/>
          </w:tcPr>
          <w:p w14:paraId="293A9B7E" w14:textId="11EF2BCD" w:rsidR="00B97669" w:rsidRDefault="00B97669" w:rsidP="00A7068D">
            <w:pPr>
              <w:spacing w:before="120" w:line="240" w:lineRule="auto"/>
              <w:ind w:left="28"/>
            </w:pPr>
            <w:r>
              <w:t>Funktion im Unternehmen:</w:t>
            </w:r>
          </w:p>
        </w:tc>
        <w:tc>
          <w:tcPr>
            <w:tcW w:w="5619" w:type="dxa"/>
            <w:shd w:val="clear" w:color="auto" w:fill="DBE5F1" w:themeFill="accent1" w:themeFillTint="33"/>
            <w:vAlign w:val="bottom"/>
          </w:tcPr>
          <w:p w14:paraId="6666E592" w14:textId="49B3146C"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r w:rsidR="00B97669" w14:paraId="3EAAB3C7" w14:textId="77777777" w:rsidTr="00C34CC5">
        <w:trPr>
          <w:trHeight w:val="567"/>
        </w:trPr>
        <w:tc>
          <w:tcPr>
            <w:tcW w:w="3539" w:type="dxa"/>
          </w:tcPr>
          <w:p w14:paraId="20E5FB8B" w14:textId="622A7500" w:rsidR="00B97669" w:rsidRDefault="00B97669" w:rsidP="00A7068D">
            <w:pPr>
              <w:spacing w:before="120" w:line="240" w:lineRule="auto"/>
              <w:ind w:left="28"/>
            </w:pPr>
            <w:r>
              <w:t>Tel.-Nr. / E-Mail:</w:t>
            </w:r>
          </w:p>
        </w:tc>
        <w:tc>
          <w:tcPr>
            <w:tcW w:w="5619" w:type="dxa"/>
            <w:shd w:val="clear" w:color="auto" w:fill="DBE5F1" w:themeFill="accent1" w:themeFillTint="33"/>
            <w:vAlign w:val="bottom"/>
          </w:tcPr>
          <w:p w14:paraId="3FC98CDD" w14:textId="47F0F46E" w:rsidR="00B97669" w:rsidRDefault="00B97669" w:rsidP="00A7068D">
            <w:pPr>
              <w:tabs>
                <w:tab w:val="right" w:pos="5280"/>
              </w:tabs>
              <w:spacing w:before="120" w:line="240" w:lineRule="auto"/>
              <w:rPr>
                <w:rFonts w:cs="Arial"/>
                <w:color w:val="000000" w:themeColor="text1"/>
              </w:rPr>
            </w:pPr>
            <w:r w:rsidRPr="00B97669">
              <w:rPr>
                <w:rFonts w:cs="Arial"/>
                <w:color w:val="000000" w:themeColor="text1"/>
                <w:u w:val="dotted"/>
              </w:rPr>
              <w:tab/>
            </w:r>
          </w:p>
        </w:tc>
      </w:tr>
    </w:tbl>
    <w:p w14:paraId="64C1654D" w14:textId="270B0008" w:rsidR="00623AA4" w:rsidRDefault="00623AA4" w:rsidP="00113E68"/>
    <w:p w14:paraId="6C0CF8D0" w14:textId="553ABE36" w:rsidR="00623AA4" w:rsidRDefault="00623AA4" w:rsidP="00113E68">
      <w:r>
        <w:t xml:space="preserve">Der/die </w:t>
      </w:r>
      <w:r w:rsidRPr="00234A09">
        <w:t>Anbieter</w:t>
      </w:r>
      <w:r>
        <w:t>/in</w:t>
      </w:r>
      <w:r w:rsidRPr="00234A09">
        <w:t xml:space="preserve"> bestätigt </w:t>
      </w:r>
      <w:r>
        <w:t>mit seiner</w:t>
      </w:r>
      <w:r w:rsidR="006C1B80">
        <w:t>/ihrer</w:t>
      </w:r>
      <w:r>
        <w:t xml:space="preserve"> Unterschrift die Richtigkeit seiner Angaben zum Formblatt </w:t>
      </w:r>
      <w:r w:rsidRPr="00623AA4">
        <w:t>Angaben zum/r Anbieter/in</w:t>
      </w:r>
      <w:r>
        <w:t xml:space="preserve">. </w:t>
      </w:r>
    </w:p>
    <w:p w14:paraId="333E1153" w14:textId="77777777" w:rsidR="005D5D08" w:rsidRDefault="005D5D08" w:rsidP="00113E68"/>
    <w:p w14:paraId="134A3191" w14:textId="77777777" w:rsidR="002376FC" w:rsidRDefault="002376FC" w:rsidP="002376FC">
      <w:pPr>
        <w:tabs>
          <w:tab w:val="left" w:pos="3544"/>
        </w:tabs>
      </w:pPr>
      <w:r>
        <w:t>Ort und Datum</w:t>
      </w:r>
      <w:r>
        <w:tab/>
        <w:t>Unterschrift des/r Anbieters/in und Stempel</w:t>
      </w:r>
    </w:p>
    <w:p w14:paraId="205C5035" w14:textId="77777777" w:rsidR="002376FC" w:rsidRDefault="002376FC" w:rsidP="002376FC"/>
    <w:p w14:paraId="107DD481" w14:textId="77777777" w:rsidR="002376FC" w:rsidRPr="00B97669" w:rsidRDefault="002376FC" w:rsidP="002376FC"/>
    <w:p w14:paraId="464E04C5" w14:textId="77777777" w:rsidR="002376FC" w:rsidRPr="008D4F8F" w:rsidRDefault="002376FC" w:rsidP="002376FC">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3A19E457" w14:textId="77777777" w:rsidR="002376FC" w:rsidRPr="008D4F8F" w:rsidRDefault="002376FC" w:rsidP="002376FC">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1EA6EF36" w14:textId="0E59B13B" w:rsidR="00113E68" w:rsidRDefault="002376FC" w:rsidP="002376FC">
      <w:pPr>
        <w:tabs>
          <w:tab w:val="right" w:pos="3119"/>
          <w:tab w:val="left" w:pos="3544"/>
          <w:tab w:val="right" w:pos="7797"/>
        </w:tabs>
        <w:rPr>
          <w:rFonts w:cs="Arial"/>
          <w:bCs/>
          <w:kern w:val="32"/>
          <w:sz w:val="28"/>
          <w:szCs w:val="32"/>
          <w:u w:val="dotted"/>
        </w:rPr>
      </w:pPr>
      <w:r w:rsidRPr="008D4F8F">
        <w:rPr>
          <w:rFonts w:cs="Arial"/>
          <w:bCs/>
          <w:kern w:val="32"/>
          <w:szCs w:val="22"/>
        </w:rPr>
        <w:tab/>
      </w:r>
      <w:r w:rsidRPr="008D4F8F">
        <w:rPr>
          <w:rFonts w:cs="Arial"/>
          <w:bCs/>
          <w:kern w:val="32"/>
          <w:szCs w:val="22"/>
        </w:rPr>
        <w:tab/>
        <w:t>(Namen)</w:t>
      </w:r>
      <w:r w:rsidR="00113E68">
        <w:rPr>
          <w:rFonts w:cs="Arial"/>
          <w:bCs/>
          <w:kern w:val="32"/>
          <w:sz w:val="28"/>
          <w:szCs w:val="32"/>
          <w:u w:val="dotted"/>
        </w:rPr>
        <w:br w:type="page"/>
      </w:r>
    </w:p>
    <w:p w14:paraId="5B5BAADD" w14:textId="2AD24F01" w:rsidR="005809C8" w:rsidRDefault="005809C8" w:rsidP="002376FC">
      <w:pPr>
        <w:spacing w:line="240" w:lineRule="auto"/>
      </w:pPr>
      <w:bookmarkStart w:id="16" w:name="_Toc412036732"/>
      <w:bookmarkStart w:id="17" w:name="_Ref412801695"/>
      <w:bookmarkStart w:id="18" w:name="_Toc441214721"/>
      <w:bookmarkStart w:id="19" w:name="_Toc15385188"/>
      <w:bookmarkStart w:id="20" w:name="_Toc516134206"/>
      <w:bookmarkStart w:id="21" w:name="_Toc517431089"/>
      <w:bookmarkStart w:id="22" w:name="_Ref517431520"/>
      <w:bookmarkStart w:id="23" w:name="_Ref517431604"/>
      <w:bookmarkStart w:id="24" w:name="_Ref265343"/>
      <w:bookmarkStart w:id="25" w:name="_Ref3543680"/>
      <w:bookmarkStart w:id="26" w:name="_Toc412036733"/>
      <w:bookmarkEnd w:id="16"/>
      <w:bookmarkEnd w:id="17"/>
      <w:bookmarkEnd w:id="18"/>
      <w:bookmarkEnd w:id="19"/>
    </w:p>
    <w:p w14:paraId="2C097565" w14:textId="01FA8EFA" w:rsidR="005E0A38" w:rsidRDefault="00D93DAE" w:rsidP="005E0A38">
      <w:pPr>
        <w:pStyle w:val="berschrift1"/>
        <w:numPr>
          <w:ilvl w:val="0"/>
          <w:numId w:val="0"/>
        </w:numPr>
        <w:spacing w:before="360" w:after="240"/>
      </w:pPr>
      <w:bookmarkStart w:id="27" w:name="_Toc516134207"/>
      <w:bookmarkStart w:id="28" w:name="_Toc517431090"/>
      <w:bookmarkStart w:id="29" w:name="_Ref517431521"/>
      <w:bookmarkStart w:id="30" w:name="_Ref517431608"/>
      <w:bookmarkStart w:id="31" w:name="_Ref264939"/>
      <w:bookmarkStart w:id="32" w:name="_Toc15385190"/>
      <w:bookmarkStart w:id="33" w:name="_Toc15385189"/>
      <w:bookmarkStart w:id="34" w:name="_Toc85120352"/>
      <w:r>
        <w:t>F5</w:t>
      </w:r>
      <w:r w:rsidR="00B97669">
        <w:tab/>
      </w:r>
      <w:r w:rsidR="005E0A38" w:rsidRPr="0053339E">
        <w:t>Verhaltenskodex für VertragspartnerInnen der Stadt Zürich</w:t>
      </w:r>
      <w:bookmarkEnd w:id="34"/>
    </w:p>
    <w:bookmarkEnd w:id="27"/>
    <w:bookmarkEnd w:id="28"/>
    <w:bookmarkEnd w:id="29"/>
    <w:bookmarkEnd w:id="30"/>
    <w:bookmarkEnd w:id="31"/>
    <w:bookmarkEnd w:id="32"/>
    <w:p w14:paraId="5F0C637D" w14:textId="77777777" w:rsidR="005F6191" w:rsidRDefault="00F01234" w:rsidP="00F01234">
      <w:pPr>
        <w:rPr>
          <w:rFonts w:eastAsia="Arial"/>
        </w:rPr>
      </w:pPr>
      <w:r>
        <w:rPr>
          <w:noProof/>
        </w:rPr>
        <w:t xml:space="preserve"> </w:t>
      </w:r>
      <w:r>
        <w:rPr>
          <w:noProof/>
        </w:rPr>
        <w:drawing>
          <wp:inline distT="0" distB="0" distL="0" distR="0" wp14:anchorId="5AA2D06B" wp14:editId="3B8E1540">
            <wp:extent cx="5759197" cy="6760355"/>
            <wp:effectExtent l="0" t="0" r="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7323" b="11109"/>
                    <a:stretch/>
                  </pic:blipFill>
                  <pic:spPr bwMode="auto">
                    <a:xfrm>
                      <a:off x="0" y="0"/>
                      <a:ext cx="5760085" cy="676139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lastRenderedPageBreak/>
        <w:drawing>
          <wp:inline distT="0" distB="0" distL="0" distR="0" wp14:anchorId="6C109522" wp14:editId="53361896">
            <wp:extent cx="5760085" cy="828929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8289290"/>
                    </a:xfrm>
                    <a:prstGeom prst="rect">
                      <a:avLst/>
                    </a:prstGeom>
                  </pic:spPr>
                </pic:pic>
              </a:graphicData>
            </a:graphic>
          </wp:inline>
        </w:drawing>
      </w:r>
      <w:r>
        <w:rPr>
          <w:noProof/>
        </w:rPr>
        <w:t xml:space="preserve"> </w:t>
      </w:r>
      <w:r>
        <w:rPr>
          <w:noProof/>
        </w:rPr>
        <w:lastRenderedPageBreak/>
        <w:drawing>
          <wp:inline distT="0" distB="0" distL="0" distR="0" wp14:anchorId="4DA53DEA" wp14:editId="5745120C">
            <wp:extent cx="5760085" cy="828929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8289290"/>
                    </a:xfrm>
                    <a:prstGeom prst="rect">
                      <a:avLst/>
                    </a:prstGeom>
                  </pic:spPr>
                </pic:pic>
              </a:graphicData>
            </a:graphic>
          </wp:inline>
        </w:drawing>
      </w:r>
      <w:r>
        <w:rPr>
          <w:noProof/>
        </w:rPr>
        <w:t xml:space="preserve"> </w:t>
      </w:r>
      <w:r>
        <w:rPr>
          <w:noProof/>
        </w:rPr>
        <w:lastRenderedPageBreak/>
        <w:drawing>
          <wp:inline distT="0" distB="0" distL="0" distR="0" wp14:anchorId="1AFC2F3D" wp14:editId="57ACFA72">
            <wp:extent cx="5760085" cy="828929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8289290"/>
                    </a:xfrm>
                    <a:prstGeom prst="rect">
                      <a:avLst/>
                    </a:prstGeom>
                  </pic:spPr>
                </pic:pic>
              </a:graphicData>
            </a:graphic>
          </wp:inline>
        </w:drawing>
      </w:r>
    </w:p>
    <w:p w14:paraId="30555D45" w14:textId="0C16BAE4" w:rsidR="00F01234" w:rsidRDefault="00F01234" w:rsidP="00F01234">
      <w:pPr>
        <w:rPr>
          <w:rFonts w:eastAsia="Arial"/>
        </w:rPr>
      </w:pPr>
      <w:r>
        <w:rPr>
          <w:rFonts w:eastAsia="Arial"/>
        </w:rPr>
        <w:br w:type="page"/>
      </w:r>
    </w:p>
    <w:p w14:paraId="3D3924AA" w14:textId="19E64CB9" w:rsidR="006A5365" w:rsidRDefault="00425523" w:rsidP="006A5365">
      <w:pPr>
        <w:pStyle w:val="berschrift1"/>
        <w:numPr>
          <w:ilvl w:val="0"/>
          <w:numId w:val="0"/>
        </w:numPr>
        <w:spacing w:before="360" w:after="240"/>
      </w:pPr>
      <w:bookmarkStart w:id="35" w:name="_Toc85120353"/>
      <w:bookmarkEnd w:id="0"/>
      <w:bookmarkEnd w:id="20"/>
      <w:bookmarkEnd w:id="21"/>
      <w:bookmarkEnd w:id="22"/>
      <w:bookmarkEnd w:id="23"/>
      <w:bookmarkEnd w:id="24"/>
      <w:bookmarkEnd w:id="25"/>
      <w:bookmarkEnd w:id="26"/>
      <w:bookmarkEnd w:id="33"/>
      <w:r>
        <w:lastRenderedPageBreak/>
        <w:t>F6</w:t>
      </w:r>
      <w:r w:rsidR="006A5365">
        <w:tab/>
        <w:t>Firmenreferenzen (Eignungskriterium)</w:t>
      </w:r>
      <w:bookmarkEnd w:id="35"/>
    </w:p>
    <w:p w14:paraId="034681EA" w14:textId="6710093E" w:rsidR="006A5365" w:rsidRDefault="006A5365" w:rsidP="006A5365">
      <w:r>
        <w:t xml:space="preserve">Der/die Anbieter/in hat den Nachweis zu erbringen, dass er/sie bereits Erfahrungen mit der Erstellung von Studien für den Neubau von Industrieanlagen besitzt. </w:t>
      </w:r>
    </w:p>
    <w:p w14:paraId="20CAE438" w14:textId="77777777" w:rsidR="00216453" w:rsidRDefault="00216453" w:rsidP="00216453"/>
    <w:p w14:paraId="22A1F3EA" w14:textId="77777777" w:rsidR="00216453" w:rsidRDefault="00216453" w:rsidP="00216453">
      <w:r>
        <w:t>Mindestens ein Referenzauftrag muss eine verfahrenstechnische Studie für Industrieanlagen sein, das heisst eine Evaluation von verschiedenen technischen oder chemischen Verfahren mit abschliessender Ermittlung des bestgeeignetsten Verfahrens. Der zweite Referenzauftrag kann ebenfalls eine verfahrenstechnische Studie sein oder eine Studie zur Standortermittlung für den Neubau einer Industrieanlage.</w:t>
      </w:r>
    </w:p>
    <w:p w14:paraId="6D3F7CEB" w14:textId="77777777" w:rsidR="00216453" w:rsidRDefault="00216453" w:rsidP="006A5365"/>
    <w:p w14:paraId="5440736F" w14:textId="4E578F97" w:rsidR="006A5365" w:rsidRDefault="006A5365" w:rsidP="006A5365">
      <w:r w:rsidRPr="000A14B0">
        <w:t xml:space="preserve">Der/die Anbieter/in gibt in den nachfolgenden Tabellen, </w:t>
      </w:r>
      <w:r w:rsidR="00425523">
        <w:t xml:space="preserve">F6.1 </w:t>
      </w:r>
      <w:r>
        <w:t>Firmenr</w:t>
      </w:r>
      <w:r w:rsidRPr="000A14B0">
        <w:t>ef</w:t>
      </w:r>
      <w:r>
        <w:t>erenz 1 und</w:t>
      </w:r>
      <w:r w:rsidR="00425523">
        <w:t xml:space="preserve"> F6.2 Firmenreferenz</w:t>
      </w:r>
      <w:r>
        <w:t xml:space="preserve"> 2, zwei Re</w:t>
      </w:r>
      <w:r w:rsidRPr="000A14B0">
        <w:t xml:space="preserve">ferenzaufträge mit vergleichbarem Leistungsumfang zu der ausgeschriebenen Leistung an. </w:t>
      </w:r>
      <w:r w:rsidR="00D93DAE">
        <w:t>Die Referenzaufträge wurde</w:t>
      </w:r>
      <w:r w:rsidR="00792561">
        <w:t>n</w:t>
      </w:r>
      <w:r w:rsidR="00D93DAE">
        <w:t xml:space="preserve"> durch eine der vorgesehenen Schlüsselpersonen bearbeitet. </w:t>
      </w:r>
      <w:r w:rsidRPr="000A14B0">
        <w:t xml:space="preserve">Der/die Anbieter/in hatte in beiden Referenzaufträgen jeweils die federführende Rolle. Der Abschluss der Referenzaufträge darf nicht länger als 10 Jahre seit </w:t>
      </w:r>
      <w:r>
        <w:t>dem Angebotsdatum zurückliegen.</w:t>
      </w:r>
    </w:p>
    <w:p w14:paraId="0493B142" w14:textId="77777777" w:rsidR="006A5365" w:rsidRDefault="006A5365" w:rsidP="006A5365">
      <w:r>
        <w:br w:type="page"/>
      </w:r>
    </w:p>
    <w:tbl>
      <w:tblPr>
        <w:tblStyle w:val="Tabellenraster"/>
        <w:tblW w:w="9233" w:type="dxa"/>
        <w:tblInd w:w="-5" w:type="dxa"/>
        <w:tblLook w:val="04A0" w:firstRow="1" w:lastRow="0" w:firstColumn="1" w:lastColumn="0" w:noHBand="0" w:noVBand="1"/>
      </w:tblPr>
      <w:tblGrid>
        <w:gridCol w:w="3402"/>
        <w:gridCol w:w="5831"/>
      </w:tblGrid>
      <w:tr w:rsidR="006A5365" w14:paraId="7F76AFC1" w14:textId="77777777" w:rsidTr="006A5365">
        <w:tc>
          <w:tcPr>
            <w:tcW w:w="9233" w:type="dxa"/>
            <w:gridSpan w:val="2"/>
            <w:shd w:val="clear" w:color="auto" w:fill="4F81BD" w:themeFill="accent1"/>
          </w:tcPr>
          <w:p w14:paraId="3103F264" w14:textId="1DFE08D7" w:rsidR="006A5365" w:rsidRPr="00216453" w:rsidRDefault="00425523" w:rsidP="00425523">
            <w:pPr>
              <w:rPr>
                <w:b/>
              </w:rPr>
            </w:pPr>
            <w:r>
              <w:rPr>
                <w:b/>
                <w:color w:val="FFFFFF" w:themeColor="background1"/>
                <w:sz w:val="24"/>
              </w:rPr>
              <w:lastRenderedPageBreak/>
              <w:t xml:space="preserve">F6.1 </w:t>
            </w:r>
            <w:r w:rsidR="006A5365" w:rsidRPr="00216453">
              <w:rPr>
                <w:b/>
                <w:color w:val="FFFFFF" w:themeColor="background1"/>
                <w:sz w:val="24"/>
              </w:rPr>
              <w:t>Firmenreferenz 1</w:t>
            </w:r>
          </w:p>
        </w:tc>
      </w:tr>
      <w:tr w:rsidR="006A5365" w14:paraId="2ECBD7E8" w14:textId="77777777" w:rsidTr="006A5365">
        <w:trPr>
          <w:trHeight w:val="22"/>
        </w:trPr>
        <w:tc>
          <w:tcPr>
            <w:tcW w:w="3402" w:type="dxa"/>
            <w:shd w:val="clear" w:color="auto" w:fill="auto"/>
          </w:tcPr>
          <w:p w14:paraId="07417F9E" w14:textId="77777777" w:rsidR="006A5365" w:rsidRPr="002518DF" w:rsidRDefault="006A5365" w:rsidP="006A5365">
            <w:pPr>
              <w:tabs>
                <w:tab w:val="right" w:pos="8990"/>
              </w:tabs>
              <w:spacing w:before="60" w:line="240" w:lineRule="auto"/>
              <w:rPr>
                <w:sz w:val="20"/>
              </w:rPr>
            </w:pPr>
            <w:r>
              <w:rPr>
                <w:sz w:val="20"/>
              </w:rPr>
              <w:t>Referenzauftrag / Objekt:</w:t>
            </w:r>
          </w:p>
        </w:tc>
        <w:tc>
          <w:tcPr>
            <w:tcW w:w="5831" w:type="dxa"/>
            <w:shd w:val="clear" w:color="auto" w:fill="DBE5F1" w:themeFill="accent1" w:themeFillTint="33"/>
          </w:tcPr>
          <w:p w14:paraId="76C997A7"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4D5305C5" w14:textId="77777777" w:rsidTr="006A5365">
        <w:trPr>
          <w:trHeight w:val="22"/>
        </w:trPr>
        <w:tc>
          <w:tcPr>
            <w:tcW w:w="3402" w:type="dxa"/>
            <w:shd w:val="clear" w:color="auto" w:fill="auto"/>
          </w:tcPr>
          <w:p w14:paraId="5D26AB08" w14:textId="77777777" w:rsidR="006A5365" w:rsidRPr="002518DF" w:rsidRDefault="006A5365" w:rsidP="006A5365">
            <w:pPr>
              <w:tabs>
                <w:tab w:val="right" w:pos="8990"/>
              </w:tabs>
              <w:spacing w:before="60" w:line="240" w:lineRule="auto"/>
              <w:rPr>
                <w:sz w:val="20"/>
              </w:rPr>
            </w:pPr>
            <w:r>
              <w:rPr>
                <w:sz w:val="20"/>
              </w:rPr>
              <w:t>Auftraggeber:</w:t>
            </w:r>
          </w:p>
        </w:tc>
        <w:tc>
          <w:tcPr>
            <w:tcW w:w="5831" w:type="dxa"/>
            <w:shd w:val="clear" w:color="auto" w:fill="DBE5F1" w:themeFill="accent1" w:themeFillTint="33"/>
          </w:tcPr>
          <w:p w14:paraId="2F7C4440"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1120F84C" w14:textId="77777777" w:rsidTr="006A5365">
        <w:trPr>
          <w:trHeight w:val="22"/>
        </w:trPr>
        <w:tc>
          <w:tcPr>
            <w:tcW w:w="3402" w:type="dxa"/>
            <w:shd w:val="clear" w:color="auto" w:fill="auto"/>
          </w:tcPr>
          <w:p w14:paraId="05112B17" w14:textId="77777777" w:rsidR="006A5365" w:rsidRPr="002518DF" w:rsidRDefault="006A5365" w:rsidP="006A5365">
            <w:pPr>
              <w:tabs>
                <w:tab w:val="right" w:pos="8990"/>
              </w:tabs>
              <w:spacing w:before="60" w:line="240" w:lineRule="auto"/>
              <w:rPr>
                <w:sz w:val="20"/>
              </w:rPr>
            </w:pPr>
            <w:r>
              <w:rPr>
                <w:sz w:val="20"/>
              </w:rPr>
              <w:t>Auskunftsperson Auftraggeber:</w:t>
            </w:r>
          </w:p>
        </w:tc>
        <w:tc>
          <w:tcPr>
            <w:tcW w:w="5831" w:type="dxa"/>
            <w:shd w:val="clear" w:color="auto" w:fill="DBE5F1" w:themeFill="accent1" w:themeFillTint="33"/>
          </w:tcPr>
          <w:p w14:paraId="7EAEC0A2"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44B26AB6" w14:textId="77777777" w:rsidTr="006A5365">
        <w:trPr>
          <w:trHeight w:val="22"/>
        </w:trPr>
        <w:tc>
          <w:tcPr>
            <w:tcW w:w="3402" w:type="dxa"/>
            <w:shd w:val="clear" w:color="auto" w:fill="auto"/>
          </w:tcPr>
          <w:p w14:paraId="38E22F63" w14:textId="77777777" w:rsidR="006A5365" w:rsidRPr="002518DF" w:rsidRDefault="006A5365" w:rsidP="006A5365">
            <w:pPr>
              <w:tabs>
                <w:tab w:val="right" w:pos="8990"/>
              </w:tabs>
              <w:spacing w:before="60" w:line="240" w:lineRule="auto"/>
              <w:rPr>
                <w:sz w:val="20"/>
              </w:rPr>
            </w:pPr>
            <w:r>
              <w:rPr>
                <w:sz w:val="20"/>
              </w:rPr>
              <w:t>Telefon der Auskunftsperson:</w:t>
            </w:r>
          </w:p>
        </w:tc>
        <w:tc>
          <w:tcPr>
            <w:tcW w:w="5831" w:type="dxa"/>
            <w:shd w:val="clear" w:color="auto" w:fill="DBE5F1" w:themeFill="accent1" w:themeFillTint="33"/>
          </w:tcPr>
          <w:p w14:paraId="5840B025"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59E2BFFF" w14:textId="77777777" w:rsidTr="006A5365">
        <w:trPr>
          <w:trHeight w:val="22"/>
        </w:trPr>
        <w:tc>
          <w:tcPr>
            <w:tcW w:w="3402" w:type="dxa"/>
            <w:shd w:val="clear" w:color="auto" w:fill="auto"/>
          </w:tcPr>
          <w:p w14:paraId="0BB497D8" w14:textId="77777777" w:rsidR="006A5365" w:rsidRPr="002518DF" w:rsidRDefault="006A5365" w:rsidP="006A5365">
            <w:pPr>
              <w:tabs>
                <w:tab w:val="right" w:pos="8990"/>
              </w:tabs>
              <w:spacing w:before="60" w:line="240" w:lineRule="auto"/>
              <w:rPr>
                <w:sz w:val="20"/>
              </w:rPr>
            </w:pPr>
            <w:r>
              <w:rPr>
                <w:sz w:val="20"/>
              </w:rPr>
              <w:t>E-Mail der Auskunftsperson:</w:t>
            </w:r>
          </w:p>
        </w:tc>
        <w:tc>
          <w:tcPr>
            <w:tcW w:w="5831" w:type="dxa"/>
            <w:shd w:val="clear" w:color="auto" w:fill="DBE5F1" w:themeFill="accent1" w:themeFillTint="33"/>
          </w:tcPr>
          <w:p w14:paraId="2A31F723"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761E8873" w14:textId="77777777" w:rsidTr="006A5365">
        <w:trPr>
          <w:trHeight w:val="22"/>
        </w:trPr>
        <w:tc>
          <w:tcPr>
            <w:tcW w:w="3402" w:type="dxa"/>
            <w:shd w:val="clear" w:color="auto" w:fill="auto"/>
          </w:tcPr>
          <w:p w14:paraId="6AEC8202" w14:textId="77777777" w:rsidR="006A5365" w:rsidRPr="002518DF" w:rsidRDefault="006A5365" w:rsidP="006A5365">
            <w:pPr>
              <w:tabs>
                <w:tab w:val="right" w:pos="8990"/>
              </w:tabs>
              <w:spacing w:before="60" w:line="240" w:lineRule="auto"/>
              <w:rPr>
                <w:sz w:val="20"/>
              </w:rPr>
            </w:pPr>
            <w:r>
              <w:rPr>
                <w:sz w:val="20"/>
              </w:rPr>
              <w:t>Auftragssumme:</w:t>
            </w:r>
          </w:p>
        </w:tc>
        <w:tc>
          <w:tcPr>
            <w:tcW w:w="5831" w:type="dxa"/>
            <w:shd w:val="clear" w:color="auto" w:fill="DBE5F1" w:themeFill="accent1" w:themeFillTint="33"/>
          </w:tcPr>
          <w:p w14:paraId="0E4487E8"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5380E88A" w14:textId="77777777" w:rsidTr="006A5365">
        <w:trPr>
          <w:trHeight w:val="22"/>
        </w:trPr>
        <w:tc>
          <w:tcPr>
            <w:tcW w:w="3402" w:type="dxa"/>
            <w:shd w:val="clear" w:color="auto" w:fill="auto"/>
          </w:tcPr>
          <w:p w14:paraId="0C659453" w14:textId="77777777" w:rsidR="006A5365" w:rsidRDefault="006A5365" w:rsidP="006A5365">
            <w:pPr>
              <w:tabs>
                <w:tab w:val="right" w:pos="8990"/>
              </w:tabs>
              <w:spacing w:before="60" w:line="240" w:lineRule="auto"/>
              <w:rPr>
                <w:sz w:val="20"/>
              </w:rPr>
            </w:pPr>
            <w:r>
              <w:rPr>
                <w:sz w:val="20"/>
              </w:rPr>
              <w:t>Ausführungszeitraum:</w:t>
            </w:r>
          </w:p>
        </w:tc>
        <w:tc>
          <w:tcPr>
            <w:tcW w:w="5831" w:type="dxa"/>
            <w:shd w:val="clear" w:color="auto" w:fill="DBE5F1" w:themeFill="accent1" w:themeFillTint="33"/>
          </w:tcPr>
          <w:p w14:paraId="2FF7E109"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792561" w14:paraId="07414F00" w14:textId="77777777" w:rsidTr="00362E7F">
        <w:trPr>
          <w:trHeight w:val="22"/>
        </w:trPr>
        <w:tc>
          <w:tcPr>
            <w:tcW w:w="3402" w:type="dxa"/>
            <w:shd w:val="clear" w:color="auto" w:fill="auto"/>
          </w:tcPr>
          <w:p w14:paraId="29568CDA" w14:textId="77777777" w:rsidR="00792561" w:rsidRPr="002518DF" w:rsidRDefault="00792561" w:rsidP="00362E7F">
            <w:pPr>
              <w:tabs>
                <w:tab w:val="right" w:pos="8990"/>
              </w:tabs>
              <w:spacing w:before="60" w:line="240" w:lineRule="auto"/>
              <w:rPr>
                <w:sz w:val="20"/>
              </w:rPr>
            </w:pPr>
            <w:r>
              <w:rPr>
                <w:sz w:val="20"/>
              </w:rPr>
              <w:t>Bearbeitet durch Schlüsselperson:</w:t>
            </w:r>
          </w:p>
        </w:tc>
        <w:tc>
          <w:tcPr>
            <w:tcW w:w="5831" w:type="dxa"/>
            <w:shd w:val="clear" w:color="auto" w:fill="DBE5F1" w:themeFill="accent1" w:themeFillTint="33"/>
          </w:tcPr>
          <w:p w14:paraId="78664A67" w14:textId="77777777" w:rsidR="00792561" w:rsidRPr="002518DF" w:rsidRDefault="00792561" w:rsidP="00362E7F">
            <w:pPr>
              <w:tabs>
                <w:tab w:val="right" w:pos="5560"/>
                <w:tab w:val="right" w:pos="8990"/>
              </w:tabs>
              <w:spacing w:before="120" w:after="0" w:line="240" w:lineRule="auto"/>
              <w:rPr>
                <w:sz w:val="20"/>
                <w:u w:val="dotted"/>
              </w:rPr>
            </w:pPr>
            <w:r w:rsidRPr="002518DF">
              <w:rPr>
                <w:sz w:val="20"/>
                <w:u w:val="dotted"/>
              </w:rPr>
              <w:tab/>
            </w:r>
          </w:p>
        </w:tc>
      </w:tr>
      <w:tr w:rsidR="006A5365" w14:paraId="4671F7E7" w14:textId="77777777" w:rsidTr="006A5365">
        <w:trPr>
          <w:trHeight w:val="268"/>
        </w:trPr>
        <w:tc>
          <w:tcPr>
            <w:tcW w:w="9233" w:type="dxa"/>
            <w:gridSpan w:val="2"/>
            <w:shd w:val="clear" w:color="auto" w:fill="auto"/>
          </w:tcPr>
          <w:p w14:paraId="1365E0E9" w14:textId="77777777" w:rsidR="006A5365" w:rsidRPr="002518DF" w:rsidRDefault="006A5365" w:rsidP="006A5365">
            <w:pPr>
              <w:tabs>
                <w:tab w:val="right" w:pos="8990"/>
              </w:tabs>
              <w:spacing w:before="60" w:line="240" w:lineRule="auto"/>
              <w:rPr>
                <w:sz w:val="20"/>
              </w:rPr>
            </w:pPr>
            <w:r w:rsidRPr="002518DF">
              <w:rPr>
                <w:sz w:val="20"/>
              </w:rPr>
              <w:t>Beschrieb:</w:t>
            </w:r>
            <w:r>
              <w:rPr>
                <w:sz w:val="20"/>
              </w:rPr>
              <w:t xml:space="preserve"> (Leistungsumfang inkl. Besonderheiten, Vergleichbarkeit mit ausgeschriebener Leistung)</w:t>
            </w:r>
          </w:p>
        </w:tc>
      </w:tr>
      <w:tr w:rsidR="006A5365" w14:paraId="4CE45A4D" w14:textId="77777777" w:rsidTr="006A5365">
        <w:tc>
          <w:tcPr>
            <w:tcW w:w="9233" w:type="dxa"/>
            <w:gridSpan w:val="2"/>
            <w:shd w:val="clear" w:color="auto" w:fill="DBE5F1" w:themeFill="accent1" w:themeFillTint="33"/>
          </w:tcPr>
          <w:p w14:paraId="1D4027AC"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413EA14A"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ABE6961"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5DD6B62"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A6D4A78"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7DCEBC73"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7F208654"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DCE3CC7"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0BFE664D"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39A760CE"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5398797"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B139401"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5233F0D3"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2DAA9EAD"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05962C64"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D31AE20"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25F1EB80"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tc>
      </w:tr>
    </w:tbl>
    <w:p w14:paraId="6F691CC7" w14:textId="77777777" w:rsidR="006A5365" w:rsidRDefault="006A5365" w:rsidP="006A5365"/>
    <w:p w14:paraId="2E81F235" w14:textId="77777777" w:rsidR="006A5365" w:rsidRDefault="006A5365" w:rsidP="006A5365"/>
    <w:p w14:paraId="4A35B518" w14:textId="77777777" w:rsidR="006A5365" w:rsidRDefault="006A5365" w:rsidP="006A5365">
      <w:pPr>
        <w:tabs>
          <w:tab w:val="left" w:pos="3544"/>
        </w:tabs>
      </w:pPr>
      <w:r>
        <w:t>Ort und Datum</w:t>
      </w:r>
      <w:r>
        <w:tab/>
        <w:t>Unterschrift des/r Anbieters/in und Stempel</w:t>
      </w:r>
    </w:p>
    <w:p w14:paraId="09712B65" w14:textId="77777777" w:rsidR="006A5365" w:rsidRDefault="006A5365" w:rsidP="006A5365"/>
    <w:p w14:paraId="559A74B7" w14:textId="77777777" w:rsidR="006A5365" w:rsidRPr="00B97669" w:rsidRDefault="006A5365" w:rsidP="006A5365"/>
    <w:p w14:paraId="217C8512" w14:textId="77777777" w:rsidR="006A5365" w:rsidRPr="008D4F8F" w:rsidRDefault="006A5365" w:rsidP="006A5365">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4109CF4B" w14:textId="77777777" w:rsidR="006A5365" w:rsidRPr="008D4F8F" w:rsidRDefault="006A5365" w:rsidP="006A5365">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30623C3A" w14:textId="77777777" w:rsidR="006A5365" w:rsidRDefault="006A5365" w:rsidP="006A5365">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p>
    <w:p w14:paraId="43AD3797" w14:textId="77777777" w:rsidR="006A5365" w:rsidRDefault="006A5365" w:rsidP="006A5365">
      <w:pPr>
        <w:spacing w:after="0" w:line="240" w:lineRule="auto"/>
      </w:pPr>
      <w:r>
        <w:br w:type="page"/>
      </w:r>
    </w:p>
    <w:tbl>
      <w:tblPr>
        <w:tblStyle w:val="Tabellenraster"/>
        <w:tblW w:w="9233" w:type="dxa"/>
        <w:tblInd w:w="-5" w:type="dxa"/>
        <w:tblLook w:val="04A0" w:firstRow="1" w:lastRow="0" w:firstColumn="1" w:lastColumn="0" w:noHBand="0" w:noVBand="1"/>
      </w:tblPr>
      <w:tblGrid>
        <w:gridCol w:w="3402"/>
        <w:gridCol w:w="5831"/>
      </w:tblGrid>
      <w:tr w:rsidR="006A5365" w14:paraId="47F5E885" w14:textId="77777777" w:rsidTr="006A5365">
        <w:tc>
          <w:tcPr>
            <w:tcW w:w="9233" w:type="dxa"/>
            <w:gridSpan w:val="2"/>
            <w:shd w:val="clear" w:color="auto" w:fill="4F81BD" w:themeFill="accent1"/>
          </w:tcPr>
          <w:p w14:paraId="673A705F" w14:textId="2EAE8481" w:rsidR="006A5365" w:rsidRPr="00280CB4" w:rsidRDefault="00425523" w:rsidP="00425523">
            <w:pPr>
              <w:rPr>
                <w:b/>
                <w:color w:val="FFFFFF" w:themeColor="background1"/>
              </w:rPr>
            </w:pPr>
            <w:r>
              <w:rPr>
                <w:b/>
                <w:color w:val="FFFFFF" w:themeColor="background1"/>
                <w:sz w:val="24"/>
              </w:rPr>
              <w:lastRenderedPageBreak/>
              <w:t xml:space="preserve">F6.2 </w:t>
            </w:r>
            <w:r w:rsidR="006A5365" w:rsidRPr="00216453">
              <w:rPr>
                <w:b/>
                <w:color w:val="FFFFFF" w:themeColor="background1"/>
                <w:sz w:val="24"/>
              </w:rPr>
              <w:t>Firmenreferenz 2</w:t>
            </w:r>
          </w:p>
        </w:tc>
      </w:tr>
      <w:tr w:rsidR="006A5365" w14:paraId="550D47D2" w14:textId="77777777" w:rsidTr="006A5365">
        <w:trPr>
          <w:trHeight w:val="22"/>
        </w:trPr>
        <w:tc>
          <w:tcPr>
            <w:tcW w:w="3402" w:type="dxa"/>
            <w:shd w:val="clear" w:color="auto" w:fill="auto"/>
          </w:tcPr>
          <w:p w14:paraId="3FE60165" w14:textId="77777777" w:rsidR="006A5365" w:rsidRPr="002518DF" w:rsidRDefault="006A5365" w:rsidP="006A5365">
            <w:pPr>
              <w:tabs>
                <w:tab w:val="right" w:pos="8990"/>
              </w:tabs>
              <w:spacing w:before="60" w:line="240" w:lineRule="auto"/>
              <w:rPr>
                <w:sz w:val="20"/>
              </w:rPr>
            </w:pPr>
            <w:r>
              <w:rPr>
                <w:sz w:val="20"/>
              </w:rPr>
              <w:t>Referenzauftrag / Objekt:</w:t>
            </w:r>
          </w:p>
        </w:tc>
        <w:tc>
          <w:tcPr>
            <w:tcW w:w="5831" w:type="dxa"/>
            <w:shd w:val="clear" w:color="auto" w:fill="DBE5F1" w:themeFill="accent1" w:themeFillTint="33"/>
          </w:tcPr>
          <w:p w14:paraId="75D059AD"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65B4CD9D" w14:textId="77777777" w:rsidTr="006A5365">
        <w:trPr>
          <w:trHeight w:val="22"/>
        </w:trPr>
        <w:tc>
          <w:tcPr>
            <w:tcW w:w="3402" w:type="dxa"/>
            <w:shd w:val="clear" w:color="auto" w:fill="auto"/>
          </w:tcPr>
          <w:p w14:paraId="7989146F" w14:textId="77777777" w:rsidR="006A5365" w:rsidRPr="002518DF" w:rsidRDefault="006A5365" w:rsidP="006A5365">
            <w:pPr>
              <w:tabs>
                <w:tab w:val="right" w:pos="8990"/>
              </w:tabs>
              <w:spacing w:before="60" w:line="240" w:lineRule="auto"/>
              <w:rPr>
                <w:sz w:val="20"/>
              </w:rPr>
            </w:pPr>
            <w:r>
              <w:rPr>
                <w:sz w:val="20"/>
              </w:rPr>
              <w:t>Auftraggeber:</w:t>
            </w:r>
          </w:p>
        </w:tc>
        <w:tc>
          <w:tcPr>
            <w:tcW w:w="5831" w:type="dxa"/>
            <w:shd w:val="clear" w:color="auto" w:fill="DBE5F1" w:themeFill="accent1" w:themeFillTint="33"/>
          </w:tcPr>
          <w:p w14:paraId="1AE1DBAA"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786077D0" w14:textId="77777777" w:rsidTr="006A5365">
        <w:trPr>
          <w:trHeight w:val="22"/>
        </w:trPr>
        <w:tc>
          <w:tcPr>
            <w:tcW w:w="3402" w:type="dxa"/>
            <w:shd w:val="clear" w:color="auto" w:fill="auto"/>
          </w:tcPr>
          <w:p w14:paraId="6440FD77" w14:textId="77777777" w:rsidR="006A5365" w:rsidRPr="002518DF" w:rsidRDefault="006A5365" w:rsidP="006A5365">
            <w:pPr>
              <w:tabs>
                <w:tab w:val="right" w:pos="8990"/>
              </w:tabs>
              <w:spacing w:before="60" w:line="240" w:lineRule="auto"/>
              <w:rPr>
                <w:sz w:val="20"/>
              </w:rPr>
            </w:pPr>
            <w:r>
              <w:rPr>
                <w:sz w:val="20"/>
              </w:rPr>
              <w:t>Auskunftsperson Auftraggeber:</w:t>
            </w:r>
          </w:p>
        </w:tc>
        <w:tc>
          <w:tcPr>
            <w:tcW w:w="5831" w:type="dxa"/>
            <w:shd w:val="clear" w:color="auto" w:fill="DBE5F1" w:themeFill="accent1" w:themeFillTint="33"/>
          </w:tcPr>
          <w:p w14:paraId="2C489A9E"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19672DD0" w14:textId="77777777" w:rsidTr="006A5365">
        <w:trPr>
          <w:trHeight w:val="22"/>
        </w:trPr>
        <w:tc>
          <w:tcPr>
            <w:tcW w:w="3402" w:type="dxa"/>
            <w:shd w:val="clear" w:color="auto" w:fill="auto"/>
          </w:tcPr>
          <w:p w14:paraId="27E14D4A" w14:textId="77777777" w:rsidR="006A5365" w:rsidRPr="002518DF" w:rsidRDefault="006A5365" w:rsidP="006A5365">
            <w:pPr>
              <w:tabs>
                <w:tab w:val="right" w:pos="8990"/>
              </w:tabs>
              <w:spacing w:before="60" w:line="240" w:lineRule="auto"/>
              <w:rPr>
                <w:sz w:val="20"/>
              </w:rPr>
            </w:pPr>
            <w:r>
              <w:rPr>
                <w:sz w:val="20"/>
              </w:rPr>
              <w:t>Telefon der Auskunftsperson:</w:t>
            </w:r>
          </w:p>
        </w:tc>
        <w:tc>
          <w:tcPr>
            <w:tcW w:w="5831" w:type="dxa"/>
            <w:shd w:val="clear" w:color="auto" w:fill="DBE5F1" w:themeFill="accent1" w:themeFillTint="33"/>
          </w:tcPr>
          <w:p w14:paraId="095EEAED"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4C8803A3" w14:textId="77777777" w:rsidTr="006A5365">
        <w:trPr>
          <w:trHeight w:val="22"/>
        </w:trPr>
        <w:tc>
          <w:tcPr>
            <w:tcW w:w="3402" w:type="dxa"/>
            <w:shd w:val="clear" w:color="auto" w:fill="auto"/>
          </w:tcPr>
          <w:p w14:paraId="26554261" w14:textId="77777777" w:rsidR="006A5365" w:rsidRPr="002518DF" w:rsidRDefault="006A5365" w:rsidP="006A5365">
            <w:pPr>
              <w:tabs>
                <w:tab w:val="right" w:pos="8990"/>
              </w:tabs>
              <w:spacing w:before="60" w:line="240" w:lineRule="auto"/>
              <w:rPr>
                <w:sz w:val="20"/>
              </w:rPr>
            </w:pPr>
            <w:r>
              <w:rPr>
                <w:sz w:val="20"/>
              </w:rPr>
              <w:t>E-Mail der Auskunftsperson:</w:t>
            </w:r>
          </w:p>
        </w:tc>
        <w:tc>
          <w:tcPr>
            <w:tcW w:w="5831" w:type="dxa"/>
            <w:shd w:val="clear" w:color="auto" w:fill="DBE5F1" w:themeFill="accent1" w:themeFillTint="33"/>
          </w:tcPr>
          <w:p w14:paraId="2FE05776"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17543F5B" w14:textId="77777777" w:rsidTr="006A5365">
        <w:trPr>
          <w:trHeight w:val="22"/>
        </w:trPr>
        <w:tc>
          <w:tcPr>
            <w:tcW w:w="3402" w:type="dxa"/>
            <w:shd w:val="clear" w:color="auto" w:fill="auto"/>
          </w:tcPr>
          <w:p w14:paraId="19005FC8" w14:textId="77777777" w:rsidR="006A5365" w:rsidRPr="002518DF" w:rsidRDefault="006A5365" w:rsidP="006A5365">
            <w:pPr>
              <w:tabs>
                <w:tab w:val="right" w:pos="8990"/>
              </w:tabs>
              <w:spacing w:before="60" w:line="240" w:lineRule="auto"/>
              <w:rPr>
                <w:sz w:val="20"/>
              </w:rPr>
            </w:pPr>
            <w:r>
              <w:rPr>
                <w:sz w:val="20"/>
              </w:rPr>
              <w:t>Auftragssumme:</w:t>
            </w:r>
          </w:p>
        </w:tc>
        <w:tc>
          <w:tcPr>
            <w:tcW w:w="5831" w:type="dxa"/>
            <w:shd w:val="clear" w:color="auto" w:fill="DBE5F1" w:themeFill="accent1" w:themeFillTint="33"/>
          </w:tcPr>
          <w:p w14:paraId="3E672DC9"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6A5365" w14:paraId="447952D0" w14:textId="77777777" w:rsidTr="006A5365">
        <w:trPr>
          <w:trHeight w:val="22"/>
        </w:trPr>
        <w:tc>
          <w:tcPr>
            <w:tcW w:w="3402" w:type="dxa"/>
            <w:shd w:val="clear" w:color="auto" w:fill="auto"/>
          </w:tcPr>
          <w:p w14:paraId="160F368A" w14:textId="77777777" w:rsidR="006A5365" w:rsidRDefault="006A5365" w:rsidP="006A5365">
            <w:pPr>
              <w:tabs>
                <w:tab w:val="right" w:pos="8990"/>
              </w:tabs>
              <w:spacing w:before="60" w:line="240" w:lineRule="auto"/>
              <w:rPr>
                <w:sz w:val="20"/>
              </w:rPr>
            </w:pPr>
            <w:r>
              <w:rPr>
                <w:sz w:val="20"/>
              </w:rPr>
              <w:t>Ausführungszeitraum:</w:t>
            </w:r>
          </w:p>
        </w:tc>
        <w:tc>
          <w:tcPr>
            <w:tcW w:w="5831" w:type="dxa"/>
            <w:shd w:val="clear" w:color="auto" w:fill="DBE5F1" w:themeFill="accent1" w:themeFillTint="33"/>
          </w:tcPr>
          <w:p w14:paraId="60AC139D" w14:textId="77777777" w:rsidR="006A5365" w:rsidRPr="002518DF" w:rsidRDefault="006A5365" w:rsidP="006A5365">
            <w:pPr>
              <w:tabs>
                <w:tab w:val="right" w:pos="5560"/>
                <w:tab w:val="right" w:pos="8990"/>
              </w:tabs>
              <w:spacing w:before="120" w:after="0" w:line="240" w:lineRule="auto"/>
              <w:rPr>
                <w:sz w:val="20"/>
                <w:u w:val="dotted"/>
              </w:rPr>
            </w:pPr>
            <w:r w:rsidRPr="002518DF">
              <w:rPr>
                <w:sz w:val="20"/>
                <w:u w:val="dotted"/>
              </w:rPr>
              <w:tab/>
            </w:r>
          </w:p>
        </w:tc>
      </w:tr>
      <w:tr w:rsidR="00792561" w14:paraId="3778DD65" w14:textId="77777777" w:rsidTr="00362E7F">
        <w:trPr>
          <w:trHeight w:val="22"/>
        </w:trPr>
        <w:tc>
          <w:tcPr>
            <w:tcW w:w="3402" w:type="dxa"/>
            <w:shd w:val="clear" w:color="auto" w:fill="auto"/>
          </w:tcPr>
          <w:p w14:paraId="497502ED" w14:textId="77777777" w:rsidR="00792561" w:rsidRPr="002518DF" w:rsidRDefault="00792561" w:rsidP="00362E7F">
            <w:pPr>
              <w:tabs>
                <w:tab w:val="right" w:pos="8990"/>
              </w:tabs>
              <w:spacing w:before="60" w:line="240" w:lineRule="auto"/>
              <w:rPr>
                <w:sz w:val="20"/>
              </w:rPr>
            </w:pPr>
            <w:r>
              <w:rPr>
                <w:sz w:val="20"/>
              </w:rPr>
              <w:t>Bearbeitet durch Schlüsselperson:</w:t>
            </w:r>
          </w:p>
        </w:tc>
        <w:tc>
          <w:tcPr>
            <w:tcW w:w="5831" w:type="dxa"/>
            <w:shd w:val="clear" w:color="auto" w:fill="DBE5F1" w:themeFill="accent1" w:themeFillTint="33"/>
          </w:tcPr>
          <w:p w14:paraId="28FE1BAF" w14:textId="77777777" w:rsidR="00792561" w:rsidRPr="002518DF" w:rsidRDefault="00792561" w:rsidP="00362E7F">
            <w:pPr>
              <w:tabs>
                <w:tab w:val="right" w:pos="5560"/>
                <w:tab w:val="right" w:pos="8990"/>
              </w:tabs>
              <w:spacing w:before="120" w:after="0" w:line="240" w:lineRule="auto"/>
              <w:rPr>
                <w:sz w:val="20"/>
                <w:u w:val="dotted"/>
              </w:rPr>
            </w:pPr>
            <w:r w:rsidRPr="002518DF">
              <w:rPr>
                <w:sz w:val="20"/>
                <w:u w:val="dotted"/>
              </w:rPr>
              <w:tab/>
            </w:r>
          </w:p>
        </w:tc>
      </w:tr>
      <w:tr w:rsidR="006A5365" w14:paraId="0766BFCA" w14:textId="77777777" w:rsidTr="006A5365">
        <w:trPr>
          <w:trHeight w:val="268"/>
        </w:trPr>
        <w:tc>
          <w:tcPr>
            <w:tcW w:w="9233" w:type="dxa"/>
            <w:gridSpan w:val="2"/>
            <w:shd w:val="clear" w:color="auto" w:fill="auto"/>
          </w:tcPr>
          <w:p w14:paraId="7D6ADB29" w14:textId="77777777" w:rsidR="006A5365" w:rsidRPr="002518DF" w:rsidRDefault="006A5365" w:rsidP="006A5365">
            <w:pPr>
              <w:tabs>
                <w:tab w:val="right" w:pos="8990"/>
              </w:tabs>
              <w:spacing w:before="60" w:line="240" w:lineRule="auto"/>
              <w:rPr>
                <w:sz w:val="20"/>
              </w:rPr>
            </w:pPr>
            <w:r w:rsidRPr="002518DF">
              <w:rPr>
                <w:sz w:val="20"/>
              </w:rPr>
              <w:t>Beschrieb:</w:t>
            </w:r>
            <w:r>
              <w:rPr>
                <w:sz w:val="20"/>
              </w:rPr>
              <w:t xml:space="preserve"> (Leistungsumfang inkl. Besonderheiten, Vergleichbarkeit mit ausgeschriebener Leistung)</w:t>
            </w:r>
          </w:p>
        </w:tc>
      </w:tr>
      <w:tr w:rsidR="006A5365" w14:paraId="7043D230" w14:textId="77777777" w:rsidTr="006A5365">
        <w:tc>
          <w:tcPr>
            <w:tcW w:w="9233" w:type="dxa"/>
            <w:gridSpan w:val="2"/>
            <w:shd w:val="clear" w:color="auto" w:fill="DBE5F1" w:themeFill="accent1" w:themeFillTint="33"/>
          </w:tcPr>
          <w:p w14:paraId="0BD860A8"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0700D052"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4544919C"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7292F3DF"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0AA2A8ED"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D3749C4"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D15AA7C"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733A3F6B"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C9FED20"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9B89921"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69D77CB3"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0AD7C695"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2E9F6A8"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34A84B2C"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37589D0B"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5D8D8277"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p w14:paraId="18D2F669" w14:textId="77777777" w:rsidR="006A5365" w:rsidRPr="002518DF" w:rsidRDefault="006A5365" w:rsidP="006A5365">
            <w:pPr>
              <w:tabs>
                <w:tab w:val="right" w:pos="8990"/>
              </w:tabs>
              <w:spacing w:before="120" w:after="0" w:line="240" w:lineRule="auto"/>
              <w:rPr>
                <w:sz w:val="20"/>
                <w:u w:val="dotted"/>
              </w:rPr>
            </w:pPr>
            <w:r w:rsidRPr="002518DF">
              <w:rPr>
                <w:sz w:val="20"/>
                <w:u w:val="dotted"/>
              </w:rPr>
              <w:tab/>
            </w:r>
          </w:p>
        </w:tc>
      </w:tr>
    </w:tbl>
    <w:p w14:paraId="74E3768B" w14:textId="77777777" w:rsidR="006A5365" w:rsidRDefault="006A5365" w:rsidP="006A5365">
      <w:pPr>
        <w:spacing w:after="0" w:line="240" w:lineRule="auto"/>
      </w:pPr>
    </w:p>
    <w:p w14:paraId="55479D1E" w14:textId="77777777" w:rsidR="006A5365" w:rsidRDefault="006A5365" w:rsidP="006A5365"/>
    <w:p w14:paraId="37637405" w14:textId="77777777" w:rsidR="006A5365" w:rsidRDefault="006A5365" w:rsidP="006A5365">
      <w:pPr>
        <w:tabs>
          <w:tab w:val="left" w:pos="3544"/>
        </w:tabs>
      </w:pPr>
      <w:r>
        <w:t>Ort und Datum</w:t>
      </w:r>
      <w:r>
        <w:tab/>
        <w:t>Unterschrift des/r Anbieters/in und Stempel</w:t>
      </w:r>
    </w:p>
    <w:p w14:paraId="7D66C1C6" w14:textId="77777777" w:rsidR="006A5365" w:rsidRDefault="006A5365" w:rsidP="006A5365"/>
    <w:p w14:paraId="6A24C097" w14:textId="77777777" w:rsidR="006A5365" w:rsidRPr="00B97669" w:rsidRDefault="006A5365" w:rsidP="006A5365"/>
    <w:p w14:paraId="1EFD3DD8" w14:textId="77777777" w:rsidR="006A5365" w:rsidRPr="008D4F8F" w:rsidRDefault="006A5365" w:rsidP="006A5365">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743A4AE7" w14:textId="77777777" w:rsidR="006A5365" w:rsidRPr="008D4F8F" w:rsidRDefault="006A5365" w:rsidP="006A5365">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7B586C09" w14:textId="77777777" w:rsidR="006A5365" w:rsidRDefault="006A5365" w:rsidP="006A5365">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p>
    <w:p w14:paraId="0A3599AC" w14:textId="77777777" w:rsidR="006A5365" w:rsidRDefault="006A5365" w:rsidP="006A5365">
      <w:pPr>
        <w:spacing w:after="0" w:line="240" w:lineRule="auto"/>
      </w:pPr>
      <w:r>
        <w:br w:type="page"/>
      </w:r>
    </w:p>
    <w:p w14:paraId="63581972" w14:textId="4D8C70AD" w:rsidR="00A91B00" w:rsidRDefault="00425523" w:rsidP="00A91B00">
      <w:pPr>
        <w:pStyle w:val="berschrift1"/>
        <w:numPr>
          <w:ilvl w:val="0"/>
          <w:numId w:val="0"/>
        </w:numPr>
        <w:spacing w:before="360" w:after="240"/>
      </w:pPr>
      <w:bookmarkStart w:id="36" w:name="_Toc85120354"/>
      <w:r>
        <w:t>F7</w:t>
      </w:r>
      <w:r w:rsidR="00A91B00">
        <w:tab/>
      </w:r>
      <w:r w:rsidR="00D70E33">
        <w:t xml:space="preserve">Erfahrung </w:t>
      </w:r>
      <w:r w:rsidR="006713BB">
        <w:t>Schlüsselpersonen</w:t>
      </w:r>
      <w:r w:rsidR="000A14B0">
        <w:t xml:space="preserve"> (Zuschlagskriterium 2)</w:t>
      </w:r>
      <w:bookmarkEnd w:id="36"/>
    </w:p>
    <w:p w14:paraId="6A5B9AC5" w14:textId="6771D301" w:rsidR="00216453" w:rsidRDefault="00216453" w:rsidP="000A14B0">
      <w:r>
        <w:t>D</w:t>
      </w:r>
      <w:r w:rsidR="004920DD">
        <w:t>er/die Anbieter/in</w:t>
      </w:r>
      <w:r>
        <w:t xml:space="preserve"> gibt</w:t>
      </w:r>
      <w:r w:rsidR="004920DD">
        <w:t xml:space="preserve"> in den </w:t>
      </w:r>
      <w:r>
        <w:t xml:space="preserve">nachfolgenden </w:t>
      </w:r>
      <w:r w:rsidR="004920DD">
        <w:t xml:space="preserve">Tabellen, </w:t>
      </w:r>
      <w:r w:rsidR="00425523">
        <w:t>F7</w:t>
      </w:r>
      <w:r w:rsidR="006713BB">
        <w:t xml:space="preserve">.1 </w:t>
      </w:r>
      <w:r w:rsidR="004920DD">
        <w:t>Projektleiter</w:t>
      </w:r>
      <w:r w:rsidR="00D677A3">
        <w:t>/in</w:t>
      </w:r>
      <w:r w:rsidR="004920DD">
        <w:t xml:space="preserve"> und </w:t>
      </w:r>
      <w:r w:rsidR="00425523">
        <w:t>F7</w:t>
      </w:r>
      <w:r w:rsidR="006713BB">
        <w:t xml:space="preserve">.2 </w:t>
      </w:r>
      <w:r w:rsidR="004920DD">
        <w:t>Stv. Projektleiter</w:t>
      </w:r>
      <w:r w:rsidR="00D677A3">
        <w:t>/in</w:t>
      </w:r>
      <w:r w:rsidR="004920DD">
        <w:t xml:space="preserve">, die vorgesehenen Schlüsselpersonen </w:t>
      </w:r>
      <w:r w:rsidR="00D677A3">
        <w:t xml:space="preserve">sowie jeweils ein </w:t>
      </w:r>
      <w:r w:rsidR="00643838">
        <w:t xml:space="preserve">mit den ausgeschriebenen Leistungen </w:t>
      </w:r>
      <w:r w:rsidR="00D677A3">
        <w:t>vergleichbares, p</w:t>
      </w:r>
      <w:r>
        <w:t>ersönliches Referenzprojekt an.</w:t>
      </w:r>
    </w:p>
    <w:p w14:paraId="14D832A6" w14:textId="08DF105A" w:rsidR="000A14B0" w:rsidRDefault="000A14B0" w:rsidP="000A14B0">
      <w:r w:rsidRPr="000A14B0">
        <w:t>Der/die Anbieter/in ist angehalten, die Referenzaufträge in den nachfolgenden Tabellen</w:t>
      </w:r>
      <w:r w:rsidR="006713BB">
        <w:t xml:space="preserve">, </w:t>
      </w:r>
      <w:r w:rsidR="00425523">
        <w:t>F7</w:t>
      </w:r>
      <w:r w:rsidR="006713BB">
        <w:t xml:space="preserve">.3 Referenzauftrag Projektleiter und </w:t>
      </w:r>
      <w:r w:rsidR="00425523">
        <w:t>F7</w:t>
      </w:r>
      <w:r w:rsidR="006713BB">
        <w:t>.4 Referenzauftrag Stv. Projektleiter,</w:t>
      </w:r>
      <w:r w:rsidRPr="000A14B0">
        <w:t xml:space="preserve"> kurz zu beschreiben</w:t>
      </w:r>
      <w:r w:rsidR="00643838">
        <w:t xml:space="preserve"> (max. 1 zusätzlich</w:t>
      </w:r>
      <w:r w:rsidR="00416132">
        <w:t>e</w:t>
      </w:r>
      <w:r w:rsidR="00643838">
        <w:t xml:space="preserve"> A4-Seite je Referenz)</w:t>
      </w:r>
      <w:r w:rsidRPr="000A14B0">
        <w:t>. Insbesondere betrifft dies die Vergleichbarkeit mit dem a</w:t>
      </w:r>
      <w:r w:rsidR="009D557F">
        <w:t>usgeschriebenen Leistungsumfang</w:t>
      </w:r>
      <w:r w:rsidR="00643838">
        <w:t>.</w:t>
      </w:r>
      <w:r w:rsidR="00652F51">
        <w:t xml:space="preserve"> </w:t>
      </w:r>
      <w:r w:rsidR="009D557F">
        <w:t>Die Vergleichbarkeit ist durch den Anbietenden nachzuweisen, indem die erbrachten Leistungen mit Bezug</w:t>
      </w:r>
      <w:r w:rsidR="00397D70">
        <w:t>nahme</w:t>
      </w:r>
      <w:r w:rsidR="009D557F">
        <w:t xml:space="preserve"> auf die ausgeschriebenen Leistungen erläutert werden.</w:t>
      </w:r>
    </w:p>
    <w:p w14:paraId="50976F95" w14:textId="0ABEC0DA" w:rsidR="00A42EC6" w:rsidRDefault="00A42EC6" w:rsidP="00A42EC6">
      <w:r w:rsidRPr="000A14B0">
        <w:t>Der Abschluss de</w:t>
      </w:r>
      <w:r>
        <w:t>s</w:t>
      </w:r>
      <w:r w:rsidRPr="000A14B0">
        <w:t xml:space="preserve"> Referenz</w:t>
      </w:r>
      <w:r>
        <w:t>projekts</w:t>
      </w:r>
      <w:r w:rsidRPr="000A14B0">
        <w:t xml:space="preserve"> darf nicht länger als 10 Jahre seit </w:t>
      </w:r>
      <w:r>
        <w:t xml:space="preserve">dem Angebotsdatum zurückliegen. Die Referenzprojekte der Schlüsselpersonen müssen nicht zwingend bei der anbietenden Firma geleistet worden sein. </w:t>
      </w:r>
      <w:r w:rsidR="00792561">
        <w:t>Es dürfen auch die Referenzprojekte aus dem Eignungskriterium "Firmenreferenzen" nochmals verwendet werden.</w:t>
      </w:r>
    </w:p>
    <w:p w14:paraId="5762EFC3" w14:textId="2D797BF8" w:rsidR="000A14B0" w:rsidRPr="000A14B0" w:rsidRDefault="000A14B0" w:rsidP="000A14B0">
      <w:r w:rsidRPr="000A14B0">
        <w:t>ERZ wird bei den Auftraggebern Referenzauskünfte einholen und bewertet diese</w:t>
      </w:r>
      <w:r w:rsidR="00E43DC2">
        <w:t xml:space="preserve"> qualitativ (Qualitätserfüllung, Termine, Engagement, Zusammenarbeit, Kommunikation)</w:t>
      </w:r>
      <w:r w:rsidRPr="000A14B0">
        <w:t xml:space="preserve">. Die Auskunftspersonen müssen in deutscher Sprache Auskunft geben können. </w:t>
      </w:r>
    </w:p>
    <w:p w14:paraId="4333666F" w14:textId="40ABFC4B" w:rsidR="000A14B0" w:rsidRPr="000A14B0" w:rsidRDefault="000A14B0" w:rsidP="000A14B0"/>
    <w:p w14:paraId="25ED7B41" w14:textId="77777777" w:rsidR="000A14B0" w:rsidRPr="000A14B0" w:rsidRDefault="000A14B0" w:rsidP="000A14B0"/>
    <w:p w14:paraId="229E38AB" w14:textId="4577F0CA" w:rsidR="000A14B0" w:rsidRPr="000A14B0" w:rsidRDefault="000A14B0" w:rsidP="000A14B0">
      <w:pPr>
        <w:rPr>
          <w:b/>
          <w:u w:val="single"/>
        </w:rPr>
      </w:pPr>
      <w:r w:rsidRPr="000A14B0">
        <w:rPr>
          <w:b/>
          <w:u w:val="single"/>
        </w:rPr>
        <w:t>Bewertung:</w:t>
      </w:r>
    </w:p>
    <w:p w14:paraId="2AF0B99C" w14:textId="5E950888" w:rsidR="000A14B0" w:rsidRPr="000A14B0" w:rsidRDefault="000A14B0" w:rsidP="000A14B0">
      <w:r w:rsidRPr="000A14B0">
        <w:t xml:space="preserve">Gewichtung: </w:t>
      </w:r>
      <w:r w:rsidR="00E30A15">
        <w:t>4</w:t>
      </w:r>
      <w:r w:rsidR="00643838">
        <w:t>5</w:t>
      </w:r>
      <w:r w:rsidR="005A1DDD">
        <w:t>%</w:t>
      </w:r>
      <w:r w:rsidR="009E0E0A">
        <w:t xml:space="preserve"> </w:t>
      </w:r>
      <w:r w:rsidR="005A1DDD">
        <w:t>(</w:t>
      </w:r>
      <w:r w:rsidR="009E0E0A">
        <w:t>davon 66.7%</w:t>
      </w:r>
      <w:r w:rsidR="005A1DDD">
        <w:t xml:space="preserve"> </w:t>
      </w:r>
      <w:r w:rsidR="009E0E0A">
        <w:t xml:space="preserve">Referenz </w:t>
      </w:r>
      <w:r w:rsidR="005A1DDD">
        <w:t xml:space="preserve">Projektleiter + </w:t>
      </w:r>
      <w:r w:rsidR="009E0E0A">
        <w:t>33.3%</w:t>
      </w:r>
      <w:r w:rsidR="005A1DDD">
        <w:t xml:space="preserve"> </w:t>
      </w:r>
      <w:r w:rsidR="009E0E0A">
        <w:t xml:space="preserve">Referenz </w:t>
      </w:r>
      <w:r w:rsidR="005A1DDD">
        <w:t>Stv. Projektleiter)</w:t>
      </w:r>
    </w:p>
    <w:p w14:paraId="36C9B382" w14:textId="31B51BDC" w:rsidR="000A14B0" w:rsidRPr="000A14B0" w:rsidRDefault="00652F51" w:rsidP="000A14B0">
      <w:r w:rsidRPr="000A14B0">
        <w:t xml:space="preserve">Die </w:t>
      </w:r>
      <w:r>
        <w:t>R</w:t>
      </w:r>
      <w:r w:rsidRPr="000A14B0">
        <w:t>eferenzen werde</w:t>
      </w:r>
      <w:r>
        <w:t>n mit 1 bis 5 Punkten bewertet.</w:t>
      </w:r>
    </w:p>
    <w:p w14:paraId="72F8479B" w14:textId="08C0C2EB" w:rsidR="000A14B0" w:rsidRDefault="000A14B0" w:rsidP="000A14B0"/>
    <w:p w14:paraId="62342840" w14:textId="59B63355" w:rsidR="00652F51" w:rsidRPr="00652F51" w:rsidRDefault="00652F51" w:rsidP="000A14B0">
      <w:pPr>
        <w:rPr>
          <w:u w:val="single"/>
        </w:rPr>
      </w:pPr>
      <w:r w:rsidRPr="00652F51">
        <w:rPr>
          <w:u w:val="single"/>
        </w:rPr>
        <w:t>Unterkriterium Erfahrung (60%)</w:t>
      </w:r>
    </w:p>
    <w:tbl>
      <w:tblPr>
        <w:tblStyle w:val="Tabellenraster"/>
        <w:tblW w:w="879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
        <w:gridCol w:w="8080"/>
      </w:tblGrid>
      <w:tr w:rsidR="00E43DC2" w:rsidRPr="001F75E8" w14:paraId="72C0537B" w14:textId="77777777" w:rsidTr="00E43DC2">
        <w:tc>
          <w:tcPr>
            <w:tcW w:w="714" w:type="dxa"/>
          </w:tcPr>
          <w:p w14:paraId="0C1AD875" w14:textId="7D61D340" w:rsidR="00E43DC2" w:rsidRPr="00652F51" w:rsidRDefault="00E43DC2" w:rsidP="00E43DC2">
            <w:pPr>
              <w:spacing w:after="120" w:line="240" w:lineRule="atLeast"/>
              <w:ind w:left="-111"/>
              <w:rPr>
                <w:sz w:val="20"/>
              </w:rPr>
            </w:pPr>
            <w:r w:rsidRPr="00652F51">
              <w:rPr>
                <w:sz w:val="20"/>
              </w:rPr>
              <w:t>1 Pkt.</w:t>
            </w:r>
          </w:p>
        </w:tc>
        <w:tc>
          <w:tcPr>
            <w:tcW w:w="8080" w:type="dxa"/>
          </w:tcPr>
          <w:p w14:paraId="6DC3271C" w14:textId="1784F8FC" w:rsidR="00E43DC2" w:rsidRPr="00652F51" w:rsidRDefault="00E43DC2" w:rsidP="00E43DC2">
            <w:pPr>
              <w:spacing w:after="120" w:line="240" w:lineRule="atLeast"/>
              <w:ind w:left="-108" w:right="-106"/>
              <w:rPr>
                <w:sz w:val="20"/>
              </w:rPr>
            </w:pPr>
            <w:r w:rsidRPr="00652F51">
              <w:rPr>
                <w:sz w:val="20"/>
              </w:rPr>
              <w:t>Referenz nicht vergleichbar oder fehlender Bezug auf die ausgeschriebenen Leistungen</w:t>
            </w:r>
          </w:p>
        </w:tc>
      </w:tr>
      <w:tr w:rsidR="00E43DC2" w:rsidRPr="001F75E8" w14:paraId="1795D776" w14:textId="77777777" w:rsidTr="00E43DC2">
        <w:tc>
          <w:tcPr>
            <w:tcW w:w="714" w:type="dxa"/>
          </w:tcPr>
          <w:p w14:paraId="574F8EB1" w14:textId="2C2AC149" w:rsidR="00E43DC2" w:rsidRPr="00652F51" w:rsidRDefault="00E43DC2" w:rsidP="00E43DC2">
            <w:pPr>
              <w:spacing w:after="120" w:line="240" w:lineRule="atLeast"/>
              <w:ind w:left="-111"/>
              <w:rPr>
                <w:sz w:val="20"/>
              </w:rPr>
            </w:pPr>
            <w:r w:rsidRPr="00652F51">
              <w:rPr>
                <w:sz w:val="20"/>
              </w:rPr>
              <w:t>2 Pkt.</w:t>
            </w:r>
          </w:p>
        </w:tc>
        <w:tc>
          <w:tcPr>
            <w:tcW w:w="8080" w:type="dxa"/>
          </w:tcPr>
          <w:p w14:paraId="0DF1FD7A" w14:textId="6609EA53" w:rsidR="00E43DC2" w:rsidRPr="00652F51" w:rsidRDefault="00E43DC2" w:rsidP="00E43DC2">
            <w:pPr>
              <w:spacing w:after="120" w:line="240" w:lineRule="atLeast"/>
              <w:ind w:left="-108" w:right="-106"/>
              <w:rPr>
                <w:sz w:val="20"/>
              </w:rPr>
            </w:pPr>
            <w:r w:rsidRPr="00652F51">
              <w:rPr>
                <w:sz w:val="20"/>
              </w:rPr>
              <w:t>Referenz nur in Ansätzen vergleichbar und geringe Komplexität</w:t>
            </w:r>
          </w:p>
        </w:tc>
      </w:tr>
      <w:tr w:rsidR="00E43DC2" w:rsidRPr="001F75E8" w14:paraId="346C6D91" w14:textId="77777777" w:rsidTr="00E43DC2">
        <w:tc>
          <w:tcPr>
            <w:tcW w:w="714" w:type="dxa"/>
          </w:tcPr>
          <w:p w14:paraId="6A778ECD" w14:textId="3ED3876D" w:rsidR="00E43DC2" w:rsidRPr="00652F51" w:rsidRDefault="00E43DC2" w:rsidP="00E43DC2">
            <w:pPr>
              <w:spacing w:after="120" w:line="240" w:lineRule="atLeast"/>
              <w:ind w:left="-111"/>
              <w:rPr>
                <w:sz w:val="20"/>
              </w:rPr>
            </w:pPr>
            <w:r w:rsidRPr="00652F51">
              <w:rPr>
                <w:sz w:val="20"/>
              </w:rPr>
              <w:t>3 Pkt.</w:t>
            </w:r>
          </w:p>
        </w:tc>
        <w:tc>
          <w:tcPr>
            <w:tcW w:w="8080" w:type="dxa"/>
          </w:tcPr>
          <w:p w14:paraId="3FEE4F7E" w14:textId="0E928ABC" w:rsidR="00E43DC2" w:rsidRPr="00652F51" w:rsidRDefault="00E43DC2" w:rsidP="00E43DC2">
            <w:pPr>
              <w:spacing w:after="120" w:line="240" w:lineRule="atLeast"/>
              <w:ind w:left="-108" w:right="-106"/>
              <w:rPr>
                <w:sz w:val="20"/>
              </w:rPr>
            </w:pPr>
            <w:r w:rsidRPr="00652F51">
              <w:rPr>
                <w:sz w:val="20"/>
              </w:rPr>
              <w:t>Studie für Industrieanlagen, Leistungsumfang und Komplexität grundsätzlich vergleichbar</w:t>
            </w:r>
          </w:p>
        </w:tc>
      </w:tr>
      <w:tr w:rsidR="00E43DC2" w:rsidRPr="001F75E8" w14:paraId="22739BDC" w14:textId="77777777" w:rsidTr="00E43DC2">
        <w:tc>
          <w:tcPr>
            <w:tcW w:w="714" w:type="dxa"/>
          </w:tcPr>
          <w:p w14:paraId="303206F4" w14:textId="77777777" w:rsidR="00E43DC2" w:rsidRPr="00652F51" w:rsidRDefault="00E43DC2" w:rsidP="00E43DC2">
            <w:pPr>
              <w:spacing w:after="120" w:line="240" w:lineRule="atLeast"/>
              <w:ind w:left="-111"/>
              <w:rPr>
                <w:sz w:val="20"/>
              </w:rPr>
            </w:pPr>
            <w:r w:rsidRPr="00652F51">
              <w:rPr>
                <w:sz w:val="20"/>
              </w:rPr>
              <w:t>4 Pkt.</w:t>
            </w:r>
          </w:p>
        </w:tc>
        <w:tc>
          <w:tcPr>
            <w:tcW w:w="8080" w:type="dxa"/>
          </w:tcPr>
          <w:p w14:paraId="1238A737" w14:textId="126F8720" w:rsidR="00E43DC2" w:rsidRPr="00652F51" w:rsidRDefault="00E43DC2" w:rsidP="00E43DC2">
            <w:pPr>
              <w:spacing w:after="120" w:line="240" w:lineRule="atLeast"/>
              <w:ind w:left="-108" w:right="-106"/>
              <w:rPr>
                <w:sz w:val="20"/>
              </w:rPr>
            </w:pPr>
            <w:r w:rsidRPr="00652F51">
              <w:rPr>
                <w:sz w:val="20"/>
              </w:rPr>
              <w:t>Studie für Industrieanlagen mit hauptsächlich chemischen Prozessen, Leistungsumfang und Komplexität grundsätzlich vergleichbar</w:t>
            </w:r>
          </w:p>
        </w:tc>
      </w:tr>
      <w:tr w:rsidR="00E43DC2" w:rsidRPr="001F75E8" w14:paraId="0AB000B6" w14:textId="77777777" w:rsidTr="00E43DC2">
        <w:tc>
          <w:tcPr>
            <w:tcW w:w="714" w:type="dxa"/>
          </w:tcPr>
          <w:p w14:paraId="3EB41085" w14:textId="4420D932" w:rsidR="00E43DC2" w:rsidRPr="00652F51" w:rsidRDefault="00E43DC2" w:rsidP="00E43DC2">
            <w:pPr>
              <w:spacing w:after="120" w:line="240" w:lineRule="atLeast"/>
              <w:ind w:left="-111"/>
              <w:rPr>
                <w:sz w:val="20"/>
              </w:rPr>
            </w:pPr>
            <w:r w:rsidRPr="00652F51">
              <w:rPr>
                <w:sz w:val="20"/>
              </w:rPr>
              <w:t>5 Pkt.</w:t>
            </w:r>
          </w:p>
        </w:tc>
        <w:tc>
          <w:tcPr>
            <w:tcW w:w="8080" w:type="dxa"/>
          </w:tcPr>
          <w:p w14:paraId="6BF0A9D3" w14:textId="43B8998A" w:rsidR="00E43DC2" w:rsidRPr="00652F51" w:rsidRDefault="00E43DC2" w:rsidP="00E43DC2">
            <w:pPr>
              <w:spacing w:after="120" w:line="240" w:lineRule="atLeast"/>
              <w:ind w:left="-108" w:right="-106"/>
              <w:rPr>
                <w:sz w:val="20"/>
              </w:rPr>
            </w:pPr>
            <w:r>
              <w:rPr>
                <w:sz w:val="20"/>
              </w:rPr>
              <w:t>Studie für Phosphorrecyclingv</w:t>
            </w:r>
            <w:r w:rsidRPr="00652F51">
              <w:rPr>
                <w:sz w:val="20"/>
              </w:rPr>
              <w:t>erfahren/-</w:t>
            </w:r>
            <w:r>
              <w:rPr>
                <w:sz w:val="20"/>
              </w:rPr>
              <w:t>a</w:t>
            </w:r>
            <w:r w:rsidRPr="00652F51">
              <w:rPr>
                <w:sz w:val="20"/>
              </w:rPr>
              <w:t>nlagen, Leistungsumfang und Komplexität grundsätzlich vergleichbar</w:t>
            </w:r>
          </w:p>
        </w:tc>
      </w:tr>
    </w:tbl>
    <w:p w14:paraId="1925C541" w14:textId="77777777" w:rsidR="00652F51" w:rsidRDefault="00652F51" w:rsidP="00652F51">
      <w:pPr>
        <w:rPr>
          <w:u w:val="single"/>
        </w:rPr>
      </w:pPr>
    </w:p>
    <w:p w14:paraId="36DD1519" w14:textId="3F4A1C20" w:rsidR="00652F51" w:rsidRPr="00652F51" w:rsidRDefault="00652F51" w:rsidP="00652F51">
      <w:pPr>
        <w:rPr>
          <w:u w:val="single"/>
        </w:rPr>
      </w:pPr>
      <w:r w:rsidRPr="00652F51">
        <w:rPr>
          <w:u w:val="single"/>
        </w:rPr>
        <w:t>Unterkriterium Qualität (40%)</w:t>
      </w:r>
    </w:p>
    <w:tbl>
      <w:tblPr>
        <w:tblStyle w:val="Tabellenraster"/>
        <w:tblW w:w="879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
        <w:gridCol w:w="8080"/>
      </w:tblGrid>
      <w:tr w:rsidR="00652F51" w:rsidRPr="001F75E8" w14:paraId="2F1EB37A" w14:textId="77777777" w:rsidTr="00E43DC2">
        <w:tc>
          <w:tcPr>
            <w:tcW w:w="714" w:type="dxa"/>
          </w:tcPr>
          <w:p w14:paraId="5A7F3653" w14:textId="77777777" w:rsidR="00652F51" w:rsidRPr="00652F51" w:rsidRDefault="00652F51" w:rsidP="00E43DC2">
            <w:pPr>
              <w:spacing w:after="120" w:line="240" w:lineRule="atLeast"/>
              <w:ind w:left="-111"/>
              <w:rPr>
                <w:sz w:val="20"/>
              </w:rPr>
            </w:pPr>
            <w:r w:rsidRPr="00652F51">
              <w:rPr>
                <w:sz w:val="20"/>
              </w:rPr>
              <w:t>1 Pkt.</w:t>
            </w:r>
          </w:p>
        </w:tc>
        <w:tc>
          <w:tcPr>
            <w:tcW w:w="8080" w:type="dxa"/>
          </w:tcPr>
          <w:p w14:paraId="5D53EA9D" w14:textId="5BA1F174" w:rsidR="00652F51" w:rsidRPr="00652F51" w:rsidRDefault="00E43DC2" w:rsidP="00E43DC2">
            <w:pPr>
              <w:spacing w:after="120" w:line="240" w:lineRule="atLeast"/>
              <w:ind w:left="-109"/>
              <w:rPr>
                <w:sz w:val="20"/>
              </w:rPr>
            </w:pPr>
            <w:r>
              <w:rPr>
                <w:sz w:val="20"/>
              </w:rPr>
              <w:t>schlecht</w:t>
            </w:r>
            <w:r w:rsidR="00652F51" w:rsidRPr="00652F51">
              <w:rPr>
                <w:sz w:val="20"/>
              </w:rPr>
              <w:t xml:space="preserve">, </w:t>
            </w:r>
            <w:r>
              <w:rPr>
                <w:sz w:val="20"/>
              </w:rPr>
              <w:t>Anforderungen nicht erfüllt</w:t>
            </w:r>
          </w:p>
        </w:tc>
      </w:tr>
      <w:tr w:rsidR="00652F51" w:rsidRPr="001F75E8" w14:paraId="384F5575" w14:textId="77777777" w:rsidTr="00E43DC2">
        <w:tc>
          <w:tcPr>
            <w:tcW w:w="714" w:type="dxa"/>
          </w:tcPr>
          <w:p w14:paraId="47D82AA8" w14:textId="77777777" w:rsidR="00652F51" w:rsidRPr="00652F51" w:rsidRDefault="00652F51" w:rsidP="00E43DC2">
            <w:pPr>
              <w:spacing w:after="120" w:line="240" w:lineRule="atLeast"/>
              <w:ind w:left="-111"/>
              <w:rPr>
                <w:sz w:val="20"/>
              </w:rPr>
            </w:pPr>
            <w:r w:rsidRPr="00652F51">
              <w:rPr>
                <w:sz w:val="20"/>
              </w:rPr>
              <w:t>2 Pkt.</w:t>
            </w:r>
          </w:p>
        </w:tc>
        <w:tc>
          <w:tcPr>
            <w:tcW w:w="8080" w:type="dxa"/>
          </w:tcPr>
          <w:p w14:paraId="4AE958FB" w14:textId="2B097300" w:rsidR="00652F51" w:rsidRPr="00652F51" w:rsidRDefault="00652F51" w:rsidP="00E43DC2">
            <w:pPr>
              <w:spacing w:after="120" w:line="240" w:lineRule="atLeast"/>
              <w:ind w:left="-109"/>
              <w:rPr>
                <w:sz w:val="20"/>
              </w:rPr>
            </w:pPr>
            <w:r w:rsidRPr="00652F51">
              <w:rPr>
                <w:sz w:val="20"/>
              </w:rPr>
              <w:t>Ungenügend</w:t>
            </w:r>
            <w:r>
              <w:rPr>
                <w:sz w:val="20"/>
              </w:rPr>
              <w:t xml:space="preserve">, </w:t>
            </w:r>
            <w:r w:rsidRPr="00652F51">
              <w:rPr>
                <w:sz w:val="20"/>
              </w:rPr>
              <w:t>Anforderungen weitgehend nicht erfüllt</w:t>
            </w:r>
          </w:p>
        </w:tc>
      </w:tr>
      <w:tr w:rsidR="00652F51" w:rsidRPr="001F75E8" w14:paraId="7618B73A" w14:textId="77777777" w:rsidTr="00E43DC2">
        <w:tc>
          <w:tcPr>
            <w:tcW w:w="714" w:type="dxa"/>
          </w:tcPr>
          <w:p w14:paraId="568E3B8D" w14:textId="77777777" w:rsidR="00652F51" w:rsidRPr="00652F51" w:rsidRDefault="00652F51" w:rsidP="00E43DC2">
            <w:pPr>
              <w:spacing w:after="120" w:line="240" w:lineRule="atLeast"/>
              <w:ind w:left="-111"/>
              <w:rPr>
                <w:sz w:val="20"/>
              </w:rPr>
            </w:pPr>
            <w:r w:rsidRPr="00652F51">
              <w:rPr>
                <w:sz w:val="20"/>
              </w:rPr>
              <w:t>3 Pkt.</w:t>
            </w:r>
          </w:p>
        </w:tc>
        <w:tc>
          <w:tcPr>
            <w:tcW w:w="8080" w:type="dxa"/>
          </w:tcPr>
          <w:p w14:paraId="298F6618" w14:textId="49632A41" w:rsidR="00652F51" w:rsidRPr="00652F51" w:rsidRDefault="00652F51" w:rsidP="00E43DC2">
            <w:pPr>
              <w:spacing w:after="120" w:line="240" w:lineRule="atLeast"/>
              <w:ind w:left="-109"/>
              <w:rPr>
                <w:sz w:val="20"/>
              </w:rPr>
            </w:pPr>
            <w:r w:rsidRPr="00652F51">
              <w:rPr>
                <w:sz w:val="20"/>
              </w:rPr>
              <w:t>Gut (Basis)</w:t>
            </w:r>
            <w:r>
              <w:rPr>
                <w:sz w:val="20"/>
              </w:rPr>
              <w:t xml:space="preserve">, </w:t>
            </w:r>
            <w:r w:rsidRPr="00652F51">
              <w:rPr>
                <w:sz w:val="20"/>
              </w:rPr>
              <w:t>Anforderungen erfüllt</w:t>
            </w:r>
          </w:p>
        </w:tc>
      </w:tr>
      <w:tr w:rsidR="00652F51" w:rsidRPr="001F75E8" w14:paraId="0E4C0584" w14:textId="77777777" w:rsidTr="00E43DC2">
        <w:tc>
          <w:tcPr>
            <w:tcW w:w="714" w:type="dxa"/>
          </w:tcPr>
          <w:p w14:paraId="2D3A332B" w14:textId="77777777" w:rsidR="00652F51" w:rsidRPr="00652F51" w:rsidRDefault="00652F51" w:rsidP="00E43DC2">
            <w:pPr>
              <w:spacing w:after="120" w:line="240" w:lineRule="atLeast"/>
              <w:ind w:left="-111"/>
              <w:rPr>
                <w:sz w:val="20"/>
              </w:rPr>
            </w:pPr>
            <w:r w:rsidRPr="00652F51">
              <w:rPr>
                <w:sz w:val="20"/>
              </w:rPr>
              <w:t>4 Pkt.</w:t>
            </w:r>
          </w:p>
        </w:tc>
        <w:tc>
          <w:tcPr>
            <w:tcW w:w="8080" w:type="dxa"/>
          </w:tcPr>
          <w:p w14:paraId="2CC9BF48" w14:textId="3514FC23" w:rsidR="00652F51" w:rsidRPr="00652F51" w:rsidRDefault="00652F51" w:rsidP="00E43DC2">
            <w:pPr>
              <w:spacing w:after="120" w:line="240" w:lineRule="atLeast"/>
              <w:ind w:left="-109"/>
              <w:rPr>
                <w:sz w:val="20"/>
              </w:rPr>
            </w:pPr>
            <w:r w:rsidRPr="00652F51">
              <w:rPr>
                <w:sz w:val="20"/>
              </w:rPr>
              <w:t>Sehr gut</w:t>
            </w:r>
            <w:r>
              <w:rPr>
                <w:sz w:val="20"/>
              </w:rPr>
              <w:t xml:space="preserve">, </w:t>
            </w:r>
            <w:r w:rsidRPr="00652F51">
              <w:rPr>
                <w:sz w:val="20"/>
              </w:rPr>
              <w:t>die Anforderungen teilweise übertroffen</w:t>
            </w:r>
          </w:p>
        </w:tc>
      </w:tr>
      <w:tr w:rsidR="00652F51" w:rsidRPr="001F75E8" w14:paraId="51164E3A" w14:textId="77777777" w:rsidTr="00E43DC2">
        <w:tc>
          <w:tcPr>
            <w:tcW w:w="714" w:type="dxa"/>
          </w:tcPr>
          <w:p w14:paraId="157C5400" w14:textId="77777777" w:rsidR="00652F51" w:rsidRPr="00652F51" w:rsidRDefault="00652F51" w:rsidP="00E43DC2">
            <w:pPr>
              <w:spacing w:after="120" w:line="240" w:lineRule="atLeast"/>
              <w:ind w:left="-111"/>
              <w:rPr>
                <w:sz w:val="20"/>
              </w:rPr>
            </w:pPr>
            <w:r w:rsidRPr="00652F51">
              <w:rPr>
                <w:sz w:val="20"/>
              </w:rPr>
              <w:t>5 Pkt.</w:t>
            </w:r>
          </w:p>
        </w:tc>
        <w:tc>
          <w:tcPr>
            <w:tcW w:w="8080" w:type="dxa"/>
          </w:tcPr>
          <w:p w14:paraId="5DAF3C92" w14:textId="5D823B9A" w:rsidR="00652F51" w:rsidRPr="00652F51" w:rsidRDefault="00652F51" w:rsidP="00E43DC2">
            <w:pPr>
              <w:spacing w:after="120" w:line="240" w:lineRule="atLeast"/>
              <w:ind w:left="-109"/>
              <w:rPr>
                <w:sz w:val="20"/>
              </w:rPr>
            </w:pPr>
            <w:r w:rsidRPr="00652F51">
              <w:rPr>
                <w:sz w:val="20"/>
              </w:rPr>
              <w:t>Ausgezeichnet, innovativ</w:t>
            </w:r>
            <w:r>
              <w:rPr>
                <w:sz w:val="20"/>
              </w:rPr>
              <w:t xml:space="preserve">, </w:t>
            </w:r>
            <w:r w:rsidRPr="00652F51">
              <w:rPr>
                <w:sz w:val="20"/>
              </w:rPr>
              <w:t>weit über den Anforderungen liegend</w:t>
            </w:r>
          </w:p>
        </w:tc>
      </w:tr>
    </w:tbl>
    <w:p w14:paraId="09F1738E" w14:textId="457DF946" w:rsidR="00B62FCB" w:rsidRDefault="00113E68" w:rsidP="000A14B0">
      <w:r>
        <w:br w:type="page"/>
      </w:r>
    </w:p>
    <w:tbl>
      <w:tblPr>
        <w:tblStyle w:val="Tabellenraster"/>
        <w:tblW w:w="9214" w:type="dxa"/>
        <w:tblInd w:w="-5" w:type="dxa"/>
        <w:tblLayout w:type="fixed"/>
        <w:tblLook w:val="04A0" w:firstRow="1" w:lastRow="0" w:firstColumn="1" w:lastColumn="0" w:noHBand="0" w:noVBand="1"/>
      </w:tblPr>
      <w:tblGrid>
        <w:gridCol w:w="4395"/>
        <w:gridCol w:w="4819"/>
      </w:tblGrid>
      <w:tr w:rsidR="00B95505" w14:paraId="3A6CCABE" w14:textId="77777777" w:rsidTr="008748E7">
        <w:tc>
          <w:tcPr>
            <w:tcW w:w="9214" w:type="dxa"/>
            <w:gridSpan w:val="2"/>
            <w:shd w:val="clear" w:color="auto" w:fill="4F81BD" w:themeFill="accent1"/>
          </w:tcPr>
          <w:p w14:paraId="3209BB8C" w14:textId="0433DD0F" w:rsidR="00B95505" w:rsidRPr="00280CB4" w:rsidRDefault="00425523" w:rsidP="00425523">
            <w:r>
              <w:rPr>
                <w:b/>
                <w:color w:val="FFFFFF" w:themeColor="background1"/>
                <w:sz w:val="24"/>
              </w:rPr>
              <w:lastRenderedPageBreak/>
              <w:t>F7</w:t>
            </w:r>
            <w:r w:rsidR="006713BB">
              <w:rPr>
                <w:b/>
                <w:color w:val="FFFFFF" w:themeColor="background1"/>
                <w:sz w:val="24"/>
              </w:rPr>
              <w:t xml:space="preserve">.1 </w:t>
            </w:r>
            <w:r w:rsidR="008748E7">
              <w:rPr>
                <w:b/>
                <w:color w:val="FFFFFF" w:themeColor="background1"/>
                <w:sz w:val="24"/>
              </w:rPr>
              <w:t>Curriculum Vitae,</w:t>
            </w:r>
            <w:r w:rsidR="008748E7" w:rsidRPr="00A42EC6">
              <w:rPr>
                <w:b/>
                <w:color w:val="FFFFFF" w:themeColor="background1"/>
                <w:sz w:val="24"/>
              </w:rPr>
              <w:t xml:space="preserve"> </w:t>
            </w:r>
            <w:r w:rsidR="00B95505" w:rsidRPr="00A42EC6">
              <w:rPr>
                <w:b/>
                <w:color w:val="FFFFFF" w:themeColor="background1"/>
                <w:sz w:val="24"/>
              </w:rPr>
              <w:t>Projektleiter/in</w:t>
            </w:r>
          </w:p>
        </w:tc>
      </w:tr>
      <w:tr w:rsidR="00397D70" w14:paraId="59BF593B" w14:textId="77777777" w:rsidTr="008748E7">
        <w:trPr>
          <w:trHeight w:val="22"/>
        </w:trPr>
        <w:tc>
          <w:tcPr>
            <w:tcW w:w="4395" w:type="dxa"/>
            <w:shd w:val="clear" w:color="auto" w:fill="auto"/>
          </w:tcPr>
          <w:p w14:paraId="7AAAAF8A" w14:textId="37C9D512" w:rsidR="00397D70" w:rsidRPr="002518DF" w:rsidRDefault="00397D70" w:rsidP="00397D70">
            <w:pPr>
              <w:tabs>
                <w:tab w:val="right" w:pos="8990"/>
              </w:tabs>
              <w:spacing w:before="60" w:line="240" w:lineRule="auto"/>
              <w:rPr>
                <w:sz w:val="20"/>
              </w:rPr>
            </w:pPr>
            <w:r>
              <w:rPr>
                <w:sz w:val="20"/>
              </w:rPr>
              <w:t>Name / Vorname:</w:t>
            </w:r>
          </w:p>
        </w:tc>
        <w:tc>
          <w:tcPr>
            <w:tcW w:w="4819" w:type="dxa"/>
            <w:shd w:val="clear" w:color="auto" w:fill="DBE5F1" w:themeFill="accent1" w:themeFillTint="33"/>
          </w:tcPr>
          <w:p w14:paraId="011D3D25" w14:textId="78AFDA81"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46153FA9" w14:textId="77777777" w:rsidTr="008748E7">
        <w:trPr>
          <w:trHeight w:val="22"/>
        </w:trPr>
        <w:tc>
          <w:tcPr>
            <w:tcW w:w="4395" w:type="dxa"/>
            <w:shd w:val="clear" w:color="auto" w:fill="auto"/>
          </w:tcPr>
          <w:p w14:paraId="1CCF0D65" w14:textId="7B5FAC4D" w:rsidR="00397D70" w:rsidRPr="002518DF" w:rsidRDefault="00397D70" w:rsidP="00397D70">
            <w:pPr>
              <w:tabs>
                <w:tab w:val="right" w:pos="8990"/>
              </w:tabs>
              <w:spacing w:before="60" w:line="240" w:lineRule="auto"/>
              <w:rPr>
                <w:sz w:val="20"/>
              </w:rPr>
            </w:pPr>
            <w:r>
              <w:rPr>
                <w:sz w:val="20"/>
              </w:rPr>
              <w:t>Geburtsdatum:</w:t>
            </w:r>
          </w:p>
        </w:tc>
        <w:tc>
          <w:tcPr>
            <w:tcW w:w="4819" w:type="dxa"/>
            <w:shd w:val="clear" w:color="auto" w:fill="DBE5F1" w:themeFill="accent1" w:themeFillTint="33"/>
          </w:tcPr>
          <w:p w14:paraId="4E419C47" w14:textId="69B97382"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8748E7" w14:paraId="46FC683C" w14:textId="77777777" w:rsidTr="008748E7">
        <w:trPr>
          <w:trHeight w:val="22"/>
        </w:trPr>
        <w:tc>
          <w:tcPr>
            <w:tcW w:w="4395" w:type="dxa"/>
            <w:shd w:val="clear" w:color="auto" w:fill="auto"/>
          </w:tcPr>
          <w:p w14:paraId="2403E356" w14:textId="3E31E45D" w:rsidR="008748E7" w:rsidRPr="002518DF" w:rsidRDefault="008748E7" w:rsidP="008748E7">
            <w:pPr>
              <w:tabs>
                <w:tab w:val="right" w:pos="8990"/>
              </w:tabs>
              <w:spacing w:before="60" w:line="240" w:lineRule="auto"/>
              <w:rPr>
                <w:sz w:val="20"/>
              </w:rPr>
            </w:pPr>
            <w:r>
              <w:rPr>
                <w:sz w:val="20"/>
              </w:rPr>
              <w:t>Muttersprache:</w:t>
            </w:r>
          </w:p>
        </w:tc>
        <w:tc>
          <w:tcPr>
            <w:tcW w:w="4819" w:type="dxa"/>
            <w:shd w:val="clear" w:color="auto" w:fill="DBE5F1" w:themeFill="accent1" w:themeFillTint="33"/>
          </w:tcPr>
          <w:p w14:paraId="44352C97"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397D70" w14:paraId="6F47B760" w14:textId="77777777" w:rsidTr="008748E7">
        <w:trPr>
          <w:trHeight w:val="22"/>
        </w:trPr>
        <w:tc>
          <w:tcPr>
            <w:tcW w:w="4395" w:type="dxa"/>
            <w:shd w:val="clear" w:color="auto" w:fill="auto"/>
          </w:tcPr>
          <w:p w14:paraId="38381781" w14:textId="6B65546E" w:rsidR="00397D70" w:rsidRPr="002518DF" w:rsidRDefault="00397D70" w:rsidP="00397D70">
            <w:pPr>
              <w:tabs>
                <w:tab w:val="right" w:pos="8990"/>
              </w:tabs>
              <w:spacing w:before="60" w:line="240" w:lineRule="auto"/>
              <w:rPr>
                <w:sz w:val="20"/>
              </w:rPr>
            </w:pPr>
            <w:r>
              <w:rPr>
                <w:sz w:val="20"/>
              </w:rPr>
              <w:t>Sprachen:</w:t>
            </w:r>
          </w:p>
        </w:tc>
        <w:tc>
          <w:tcPr>
            <w:tcW w:w="4819" w:type="dxa"/>
            <w:shd w:val="clear" w:color="auto" w:fill="DBE5F1" w:themeFill="accent1" w:themeFillTint="33"/>
          </w:tcPr>
          <w:p w14:paraId="5AEA72EC" w14:textId="579347D7"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8748E7" w14:paraId="577E0E3E" w14:textId="77777777" w:rsidTr="00D2598A">
        <w:trPr>
          <w:trHeight w:val="22"/>
        </w:trPr>
        <w:tc>
          <w:tcPr>
            <w:tcW w:w="4395" w:type="dxa"/>
            <w:shd w:val="clear" w:color="auto" w:fill="auto"/>
          </w:tcPr>
          <w:p w14:paraId="4297383A" w14:textId="019BFDF4" w:rsidR="008748E7" w:rsidRPr="002518DF" w:rsidRDefault="008748E7" w:rsidP="008748E7">
            <w:pPr>
              <w:tabs>
                <w:tab w:val="right" w:pos="8990"/>
              </w:tabs>
              <w:spacing w:before="60" w:line="240" w:lineRule="auto"/>
              <w:rPr>
                <w:sz w:val="20"/>
              </w:rPr>
            </w:pPr>
            <w:r>
              <w:rPr>
                <w:sz w:val="20"/>
              </w:rPr>
              <w:t>Ausbildung / Diplom:</w:t>
            </w:r>
          </w:p>
        </w:tc>
        <w:tc>
          <w:tcPr>
            <w:tcW w:w="4819" w:type="dxa"/>
            <w:shd w:val="clear" w:color="auto" w:fill="DBE5F1" w:themeFill="accent1" w:themeFillTint="33"/>
          </w:tcPr>
          <w:p w14:paraId="3E54D50C"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397D70" w14:paraId="39A38621" w14:textId="77777777" w:rsidTr="008748E7">
        <w:trPr>
          <w:trHeight w:val="22"/>
        </w:trPr>
        <w:tc>
          <w:tcPr>
            <w:tcW w:w="4395" w:type="dxa"/>
            <w:shd w:val="clear" w:color="auto" w:fill="auto"/>
          </w:tcPr>
          <w:p w14:paraId="0427118B" w14:textId="1F4ABB66" w:rsidR="00397D70" w:rsidRPr="002518DF" w:rsidRDefault="008748E7" w:rsidP="008748E7">
            <w:pPr>
              <w:tabs>
                <w:tab w:val="right" w:pos="8990"/>
              </w:tabs>
              <w:spacing w:before="60" w:line="240" w:lineRule="auto"/>
              <w:rPr>
                <w:sz w:val="20"/>
              </w:rPr>
            </w:pPr>
            <w:r>
              <w:rPr>
                <w:sz w:val="20"/>
              </w:rPr>
              <w:t xml:space="preserve">Abschlussjahr </w:t>
            </w:r>
            <w:r w:rsidR="00397D70">
              <w:rPr>
                <w:sz w:val="20"/>
              </w:rPr>
              <w:t>Ausbildung / Diplom</w:t>
            </w:r>
            <w:r>
              <w:rPr>
                <w:sz w:val="20"/>
              </w:rPr>
              <w:t>:</w:t>
            </w:r>
          </w:p>
        </w:tc>
        <w:tc>
          <w:tcPr>
            <w:tcW w:w="4819" w:type="dxa"/>
            <w:shd w:val="clear" w:color="auto" w:fill="DBE5F1" w:themeFill="accent1" w:themeFillTint="33"/>
          </w:tcPr>
          <w:p w14:paraId="69D8B4F8" w14:textId="306411CD"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8748E7" w14:paraId="7FC45895" w14:textId="77777777" w:rsidTr="00D2598A">
        <w:trPr>
          <w:trHeight w:val="22"/>
        </w:trPr>
        <w:tc>
          <w:tcPr>
            <w:tcW w:w="4395" w:type="dxa"/>
            <w:shd w:val="clear" w:color="auto" w:fill="auto"/>
          </w:tcPr>
          <w:p w14:paraId="07E5A9EE" w14:textId="19EA97C3" w:rsidR="008748E7" w:rsidRPr="002518DF" w:rsidRDefault="008748E7" w:rsidP="00D2598A">
            <w:pPr>
              <w:tabs>
                <w:tab w:val="right" w:pos="8990"/>
              </w:tabs>
              <w:spacing w:before="60" w:line="240" w:lineRule="auto"/>
              <w:rPr>
                <w:sz w:val="20"/>
              </w:rPr>
            </w:pPr>
            <w:r>
              <w:rPr>
                <w:sz w:val="20"/>
              </w:rPr>
              <w:t>Arbeitgeber, Firma:</w:t>
            </w:r>
          </w:p>
        </w:tc>
        <w:tc>
          <w:tcPr>
            <w:tcW w:w="4819" w:type="dxa"/>
            <w:shd w:val="clear" w:color="auto" w:fill="DBE5F1" w:themeFill="accent1" w:themeFillTint="33"/>
          </w:tcPr>
          <w:p w14:paraId="10B4B65A"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397D70" w14:paraId="62C8069C" w14:textId="77777777" w:rsidTr="008748E7">
        <w:trPr>
          <w:trHeight w:val="22"/>
        </w:trPr>
        <w:tc>
          <w:tcPr>
            <w:tcW w:w="4395" w:type="dxa"/>
            <w:shd w:val="clear" w:color="auto" w:fill="auto"/>
          </w:tcPr>
          <w:p w14:paraId="05649F13" w14:textId="009D2764" w:rsidR="00397D70" w:rsidRPr="002518DF" w:rsidRDefault="00397D70" w:rsidP="00397D70">
            <w:pPr>
              <w:tabs>
                <w:tab w:val="right" w:pos="8990"/>
              </w:tabs>
              <w:spacing w:before="60" w:line="240" w:lineRule="auto"/>
              <w:rPr>
                <w:sz w:val="20"/>
              </w:rPr>
            </w:pPr>
            <w:r>
              <w:rPr>
                <w:sz w:val="20"/>
              </w:rPr>
              <w:t>In der Firma seit:</w:t>
            </w:r>
          </w:p>
        </w:tc>
        <w:tc>
          <w:tcPr>
            <w:tcW w:w="4819" w:type="dxa"/>
            <w:shd w:val="clear" w:color="auto" w:fill="DBE5F1" w:themeFill="accent1" w:themeFillTint="33"/>
          </w:tcPr>
          <w:p w14:paraId="00374112" w14:textId="2CA78863"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8748E7" w14:paraId="58F59037" w14:textId="77777777" w:rsidTr="008748E7">
        <w:trPr>
          <w:trHeight w:val="22"/>
        </w:trPr>
        <w:tc>
          <w:tcPr>
            <w:tcW w:w="4395" w:type="dxa"/>
            <w:shd w:val="clear" w:color="auto" w:fill="auto"/>
          </w:tcPr>
          <w:p w14:paraId="3B1FA010" w14:textId="77777777" w:rsidR="008748E7" w:rsidRDefault="008748E7" w:rsidP="00D2598A">
            <w:pPr>
              <w:tabs>
                <w:tab w:val="right" w:pos="8990"/>
              </w:tabs>
              <w:spacing w:before="60" w:line="240" w:lineRule="auto"/>
              <w:rPr>
                <w:sz w:val="20"/>
              </w:rPr>
            </w:pPr>
            <w:r>
              <w:rPr>
                <w:sz w:val="20"/>
              </w:rPr>
              <w:t>Stellung in der Firma:</w:t>
            </w:r>
          </w:p>
        </w:tc>
        <w:tc>
          <w:tcPr>
            <w:tcW w:w="4819" w:type="dxa"/>
            <w:shd w:val="clear" w:color="auto" w:fill="DBE5F1" w:themeFill="accent1" w:themeFillTint="33"/>
          </w:tcPr>
          <w:p w14:paraId="474C6618"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397D70" w14:paraId="53335B94" w14:textId="77777777" w:rsidTr="008748E7">
        <w:trPr>
          <w:trHeight w:val="22"/>
        </w:trPr>
        <w:tc>
          <w:tcPr>
            <w:tcW w:w="4395" w:type="dxa"/>
            <w:shd w:val="clear" w:color="auto" w:fill="auto"/>
          </w:tcPr>
          <w:p w14:paraId="2EB27BEC" w14:textId="1B7A114D" w:rsidR="00397D70" w:rsidRDefault="008748E7" w:rsidP="008748E7">
            <w:pPr>
              <w:tabs>
                <w:tab w:val="right" w:pos="8990"/>
              </w:tabs>
              <w:spacing w:before="60" w:line="240" w:lineRule="auto"/>
              <w:rPr>
                <w:sz w:val="20"/>
              </w:rPr>
            </w:pPr>
            <w:r>
              <w:rPr>
                <w:sz w:val="20"/>
              </w:rPr>
              <w:t>Aktuelle Verantwortung/Tätigkeit in der Firma</w:t>
            </w:r>
            <w:r w:rsidR="00397D70">
              <w:rPr>
                <w:sz w:val="20"/>
              </w:rPr>
              <w:t>:</w:t>
            </w:r>
          </w:p>
        </w:tc>
        <w:tc>
          <w:tcPr>
            <w:tcW w:w="4819" w:type="dxa"/>
            <w:shd w:val="clear" w:color="auto" w:fill="DBE5F1" w:themeFill="accent1" w:themeFillTint="33"/>
          </w:tcPr>
          <w:p w14:paraId="1048C828" w14:textId="7418AFFA"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bl>
    <w:p w14:paraId="22E8CF4B" w14:textId="77777777" w:rsidR="006713BB" w:rsidRDefault="006713BB"/>
    <w:p w14:paraId="18A9F1E3" w14:textId="77777777" w:rsidR="006713BB" w:rsidRDefault="006713BB"/>
    <w:tbl>
      <w:tblPr>
        <w:tblStyle w:val="Tabellenraster"/>
        <w:tblW w:w="9214" w:type="dxa"/>
        <w:tblInd w:w="-5" w:type="dxa"/>
        <w:tblLayout w:type="fixed"/>
        <w:tblLook w:val="04A0" w:firstRow="1" w:lastRow="0" w:firstColumn="1" w:lastColumn="0" w:noHBand="0" w:noVBand="1"/>
      </w:tblPr>
      <w:tblGrid>
        <w:gridCol w:w="4395"/>
        <w:gridCol w:w="4819"/>
      </w:tblGrid>
      <w:tr w:rsidR="006713BB" w:rsidRPr="00280CB4" w14:paraId="6D154E07" w14:textId="77777777" w:rsidTr="008748E7">
        <w:tc>
          <w:tcPr>
            <w:tcW w:w="9214" w:type="dxa"/>
            <w:gridSpan w:val="2"/>
            <w:shd w:val="clear" w:color="auto" w:fill="4F81BD" w:themeFill="accent1"/>
          </w:tcPr>
          <w:p w14:paraId="5D4CF9BA" w14:textId="6C07A9BF" w:rsidR="006713BB" w:rsidRPr="00280CB4" w:rsidRDefault="00425523" w:rsidP="00425523">
            <w:r>
              <w:rPr>
                <w:b/>
                <w:color w:val="FFFFFF" w:themeColor="background1"/>
                <w:sz w:val="24"/>
              </w:rPr>
              <w:t>F7</w:t>
            </w:r>
            <w:r w:rsidR="006713BB">
              <w:rPr>
                <w:b/>
                <w:color w:val="FFFFFF" w:themeColor="background1"/>
                <w:sz w:val="24"/>
              </w:rPr>
              <w:t xml:space="preserve">.2 </w:t>
            </w:r>
            <w:r w:rsidR="008748E7">
              <w:rPr>
                <w:b/>
                <w:color w:val="FFFFFF" w:themeColor="background1"/>
                <w:sz w:val="24"/>
              </w:rPr>
              <w:t>Curriculum Vitae,</w:t>
            </w:r>
            <w:r w:rsidR="008748E7" w:rsidRPr="00A42EC6">
              <w:rPr>
                <w:b/>
                <w:color w:val="FFFFFF" w:themeColor="background1"/>
                <w:sz w:val="24"/>
              </w:rPr>
              <w:t xml:space="preserve"> </w:t>
            </w:r>
            <w:r w:rsidR="008748E7">
              <w:rPr>
                <w:b/>
                <w:color w:val="FFFFFF" w:themeColor="background1"/>
                <w:sz w:val="24"/>
              </w:rPr>
              <w:t xml:space="preserve">Stv. </w:t>
            </w:r>
            <w:r w:rsidR="006713BB" w:rsidRPr="00A42EC6">
              <w:rPr>
                <w:b/>
                <w:color w:val="FFFFFF" w:themeColor="background1"/>
                <w:sz w:val="24"/>
              </w:rPr>
              <w:t>Projektleiter/in</w:t>
            </w:r>
          </w:p>
        </w:tc>
      </w:tr>
      <w:tr w:rsidR="008748E7" w:rsidRPr="002518DF" w14:paraId="20306138" w14:textId="77777777" w:rsidTr="008748E7">
        <w:trPr>
          <w:trHeight w:val="22"/>
        </w:trPr>
        <w:tc>
          <w:tcPr>
            <w:tcW w:w="4395" w:type="dxa"/>
            <w:shd w:val="clear" w:color="auto" w:fill="auto"/>
          </w:tcPr>
          <w:p w14:paraId="655F4D3D" w14:textId="4985B9D4" w:rsidR="008748E7" w:rsidRPr="002518DF" w:rsidRDefault="008748E7" w:rsidP="008748E7">
            <w:pPr>
              <w:tabs>
                <w:tab w:val="right" w:pos="8990"/>
              </w:tabs>
              <w:spacing w:before="60" w:line="240" w:lineRule="auto"/>
              <w:rPr>
                <w:sz w:val="20"/>
              </w:rPr>
            </w:pPr>
            <w:r>
              <w:rPr>
                <w:sz w:val="20"/>
              </w:rPr>
              <w:t>Name / Vorname:</w:t>
            </w:r>
          </w:p>
        </w:tc>
        <w:tc>
          <w:tcPr>
            <w:tcW w:w="4819" w:type="dxa"/>
            <w:shd w:val="clear" w:color="auto" w:fill="DBE5F1" w:themeFill="accent1" w:themeFillTint="33"/>
          </w:tcPr>
          <w:p w14:paraId="1423102E" w14:textId="15BD7AF9"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355BA1AE" w14:textId="77777777" w:rsidTr="008748E7">
        <w:trPr>
          <w:trHeight w:val="22"/>
        </w:trPr>
        <w:tc>
          <w:tcPr>
            <w:tcW w:w="4395" w:type="dxa"/>
            <w:shd w:val="clear" w:color="auto" w:fill="auto"/>
          </w:tcPr>
          <w:p w14:paraId="7B0E7722" w14:textId="65706ECD" w:rsidR="008748E7" w:rsidRPr="002518DF" w:rsidRDefault="008748E7" w:rsidP="008748E7">
            <w:pPr>
              <w:tabs>
                <w:tab w:val="right" w:pos="8990"/>
              </w:tabs>
              <w:spacing w:before="60" w:line="240" w:lineRule="auto"/>
              <w:rPr>
                <w:sz w:val="20"/>
              </w:rPr>
            </w:pPr>
            <w:r>
              <w:rPr>
                <w:sz w:val="20"/>
              </w:rPr>
              <w:t>Geburtsdatum:</w:t>
            </w:r>
          </w:p>
        </w:tc>
        <w:tc>
          <w:tcPr>
            <w:tcW w:w="4819" w:type="dxa"/>
            <w:shd w:val="clear" w:color="auto" w:fill="DBE5F1" w:themeFill="accent1" w:themeFillTint="33"/>
          </w:tcPr>
          <w:p w14:paraId="74FD52BA" w14:textId="2EAFC1B6"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3DE0D076" w14:textId="77777777" w:rsidTr="008748E7">
        <w:trPr>
          <w:trHeight w:val="22"/>
        </w:trPr>
        <w:tc>
          <w:tcPr>
            <w:tcW w:w="4395" w:type="dxa"/>
            <w:shd w:val="clear" w:color="auto" w:fill="auto"/>
          </w:tcPr>
          <w:p w14:paraId="175670A5" w14:textId="5589D84C" w:rsidR="008748E7" w:rsidRPr="002518DF" w:rsidRDefault="008748E7" w:rsidP="008748E7">
            <w:pPr>
              <w:tabs>
                <w:tab w:val="right" w:pos="8990"/>
              </w:tabs>
              <w:spacing w:before="60" w:line="240" w:lineRule="auto"/>
              <w:rPr>
                <w:sz w:val="20"/>
              </w:rPr>
            </w:pPr>
            <w:r>
              <w:rPr>
                <w:sz w:val="20"/>
              </w:rPr>
              <w:t>Muttersprache:</w:t>
            </w:r>
          </w:p>
        </w:tc>
        <w:tc>
          <w:tcPr>
            <w:tcW w:w="4819" w:type="dxa"/>
            <w:shd w:val="clear" w:color="auto" w:fill="DBE5F1" w:themeFill="accent1" w:themeFillTint="33"/>
          </w:tcPr>
          <w:p w14:paraId="6A2C3B03" w14:textId="21A70EB6"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333AAEE2" w14:textId="77777777" w:rsidTr="008748E7">
        <w:trPr>
          <w:trHeight w:val="22"/>
        </w:trPr>
        <w:tc>
          <w:tcPr>
            <w:tcW w:w="4395" w:type="dxa"/>
            <w:shd w:val="clear" w:color="auto" w:fill="auto"/>
          </w:tcPr>
          <w:p w14:paraId="74AA07B2" w14:textId="1C49FE71" w:rsidR="008748E7" w:rsidRPr="002518DF" w:rsidRDefault="008748E7" w:rsidP="008748E7">
            <w:pPr>
              <w:tabs>
                <w:tab w:val="right" w:pos="8990"/>
              </w:tabs>
              <w:spacing w:before="60" w:line="240" w:lineRule="auto"/>
              <w:rPr>
                <w:sz w:val="20"/>
              </w:rPr>
            </w:pPr>
            <w:r>
              <w:rPr>
                <w:sz w:val="20"/>
              </w:rPr>
              <w:t>Sprachen:</w:t>
            </w:r>
          </w:p>
        </w:tc>
        <w:tc>
          <w:tcPr>
            <w:tcW w:w="4819" w:type="dxa"/>
            <w:shd w:val="clear" w:color="auto" w:fill="DBE5F1" w:themeFill="accent1" w:themeFillTint="33"/>
          </w:tcPr>
          <w:p w14:paraId="39F626C9" w14:textId="3840DEA8"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0281A72A" w14:textId="77777777" w:rsidTr="008748E7">
        <w:trPr>
          <w:trHeight w:val="22"/>
        </w:trPr>
        <w:tc>
          <w:tcPr>
            <w:tcW w:w="4395" w:type="dxa"/>
            <w:shd w:val="clear" w:color="auto" w:fill="auto"/>
          </w:tcPr>
          <w:p w14:paraId="193CC1B3" w14:textId="094373BB" w:rsidR="008748E7" w:rsidRDefault="008748E7" w:rsidP="008748E7">
            <w:pPr>
              <w:tabs>
                <w:tab w:val="right" w:pos="8990"/>
              </w:tabs>
              <w:spacing w:before="60" w:line="240" w:lineRule="auto"/>
              <w:rPr>
                <w:sz w:val="20"/>
              </w:rPr>
            </w:pPr>
            <w:r>
              <w:rPr>
                <w:sz w:val="20"/>
              </w:rPr>
              <w:t>Ausbildung / Diplom:</w:t>
            </w:r>
          </w:p>
        </w:tc>
        <w:tc>
          <w:tcPr>
            <w:tcW w:w="4819" w:type="dxa"/>
            <w:shd w:val="clear" w:color="auto" w:fill="DBE5F1" w:themeFill="accent1" w:themeFillTint="33"/>
          </w:tcPr>
          <w:p w14:paraId="4ADFB077" w14:textId="4E3532FE"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14:paraId="2A7E0F54" w14:textId="77777777" w:rsidTr="00D2598A">
        <w:trPr>
          <w:trHeight w:val="22"/>
        </w:trPr>
        <w:tc>
          <w:tcPr>
            <w:tcW w:w="4395" w:type="dxa"/>
            <w:shd w:val="clear" w:color="auto" w:fill="auto"/>
          </w:tcPr>
          <w:p w14:paraId="1B463B45" w14:textId="77777777" w:rsidR="008748E7" w:rsidRPr="002518DF" w:rsidRDefault="008748E7" w:rsidP="00D2598A">
            <w:pPr>
              <w:tabs>
                <w:tab w:val="right" w:pos="8990"/>
              </w:tabs>
              <w:spacing w:before="60" w:line="240" w:lineRule="auto"/>
              <w:rPr>
                <w:sz w:val="20"/>
              </w:rPr>
            </w:pPr>
            <w:r>
              <w:rPr>
                <w:sz w:val="20"/>
              </w:rPr>
              <w:t>Abschlussjahr Ausbildung / Diplom:</w:t>
            </w:r>
          </w:p>
        </w:tc>
        <w:tc>
          <w:tcPr>
            <w:tcW w:w="4819" w:type="dxa"/>
            <w:shd w:val="clear" w:color="auto" w:fill="DBE5F1" w:themeFill="accent1" w:themeFillTint="33"/>
          </w:tcPr>
          <w:p w14:paraId="705C92F1"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8748E7" w:rsidRPr="002518DF" w14:paraId="0F880077" w14:textId="77777777" w:rsidTr="00D2598A">
        <w:trPr>
          <w:trHeight w:val="22"/>
        </w:trPr>
        <w:tc>
          <w:tcPr>
            <w:tcW w:w="4395" w:type="dxa"/>
            <w:shd w:val="clear" w:color="auto" w:fill="auto"/>
          </w:tcPr>
          <w:p w14:paraId="3EB77A9C" w14:textId="77777777" w:rsidR="008748E7" w:rsidRPr="002518DF" w:rsidRDefault="008748E7" w:rsidP="00D2598A">
            <w:pPr>
              <w:tabs>
                <w:tab w:val="right" w:pos="8990"/>
              </w:tabs>
              <w:spacing w:before="60" w:line="240" w:lineRule="auto"/>
              <w:rPr>
                <w:sz w:val="20"/>
              </w:rPr>
            </w:pPr>
            <w:r>
              <w:rPr>
                <w:sz w:val="20"/>
              </w:rPr>
              <w:t>Arbeitgeber, Firma:</w:t>
            </w:r>
          </w:p>
        </w:tc>
        <w:tc>
          <w:tcPr>
            <w:tcW w:w="4819" w:type="dxa"/>
            <w:shd w:val="clear" w:color="auto" w:fill="DBE5F1" w:themeFill="accent1" w:themeFillTint="33"/>
          </w:tcPr>
          <w:p w14:paraId="1FE7828C" w14:textId="77777777" w:rsidR="008748E7" w:rsidRPr="002518DF" w:rsidRDefault="008748E7" w:rsidP="00D2598A">
            <w:pPr>
              <w:tabs>
                <w:tab w:val="right" w:pos="5560"/>
                <w:tab w:val="right" w:pos="8990"/>
              </w:tabs>
              <w:spacing w:before="120" w:after="0" w:line="240" w:lineRule="auto"/>
              <w:rPr>
                <w:sz w:val="20"/>
                <w:u w:val="dotted"/>
              </w:rPr>
            </w:pPr>
            <w:r w:rsidRPr="002518DF">
              <w:rPr>
                <w:sz w:val="20"/>
                <w:u w:val="dotted"/>
              </w:rPr>
              <w:tab/>
            </w:r>
          </w:p>
        </w:tc>
      </w:tr>
      <w:tr w:rsidR="008748E7" w:rsidRPr="002518DF" w14:paraId="039EEADA" w14:textId="77777777" w:rsidTr="008748E7">
        <w:trPr>
          <w:trHeight w:val="22"/>
        </w:trPr>
        <w:tc>
          <w:tcPr>
            <w:tcW w:w="4395" w:type="dxa"/>
            <w:shd w:val="clear" w:color="auto" w:fill="auto"/>
          </w:tcPr>
          <w:p w14:paraId="0FD95CE5" w14:textId="69F21E27" w:rsidR="008748E7" w:rsidRDefault="008748E7" w:rsidP="008748E7">
            <w:pPr>
              <w:tabs>
                <w:tab w:val="right" w:pos="8990"/>
              </w:tabs>
              <w:spacing w:before="60" w:line="240" w:lineRule="auto"/>
              <w:rPr>
                <w:sz w:val="20"/>
              </w:rPr>
            </w:pPr>
            <w:r>
              <w:rPr>
                <w:sz w:val="20"/>
              </w:rPr>
              <w:t>In der Firma seit:</w:t>
            </w:r>
          </w:p>
        </w:tc>
        <w:tc>
          <w:tcPr>
            <w:tcW w:w="4819" w:type="dxa"/>
            <w:shd w:val="clear" w:color="auto" w:fill="DBE5F1" w:themeFill="accent1" w:themeFillTint="33"/>
          </w:tcPr>
          <w:p w14:paraId="20CD6B6D" w14:textId="087B9CE2"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599EBD16" w14:textId="77777777" w:rsidTr="008748E7">
        <w:trPr>
          <w:trHeight w:val="22"/>
        </w:trPr>
        <w:tc>
          <w:tcPr>
            <w:tcW w:w="4395" w:type="dxa"/>
            <w:shd w:val="clear" w:color="auto" w:fill="auto"/>
          </w:tcPr>
          <w:p w14:paraId="6D53E0FA" w14:textId="31774357" w:rsidR="008748E7" w:rsidRPr="002518DF" w:rsidRDefault="008748E7" w:rsidP="008748E7">
            <w:pPr>
              <w:tabs>
                <w:tab w:val="right" w:pos="8990"/>
              </w:tabs>
              <w:spacing w:before="60" w:line="240" w:lineRule="auto"/>
              <w:rPr>
                <w:sz w:val="20"/>
              </w:rPr>
            </w:pPr>
            <w:r>
              <w:rPr>
                <w:sz w:val="20"/>
              </w:rPr>
              <w:t>Stellung in der Firma:</w:t>
            </w:r>
          </w:p>
        </w:tc>
        <w:tc>
          <w:tcPr>
            <w:tcW w:w="4819" w:type="dxa"/>
            <w:shd w:val="clear" w:color="auto" w:fill="DBE5F1" w:themeFill="accent1" w:themeFillTint="33"/>
          </w:tcPr>
          <w:p w14:paraId="45EABE99" w14:textId="277AE551"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r w:rsidR="008748E7" w:rsidRPr="002518DF" w14:paraId="37CB5282" w14:textId="77777777" w:rsidTr="008748E7">
        <w:trPr>
          <w:trHeight w:val="22"/>
        </w:trPr>
        <w:tc>
          <w:tcPr>
            <w:tcW w:w="4395" w:type="dxa"/>
            <w:shd w:val="clear" w:color="auto" w:fill="auto"/>
          </w:tcPr>
          <w:p w14:paraId="39C8D61A" w14:textId="3CB54A7B" w:rsidR="008748E7" w:rsidRDefault="008748E7" w:rsidP="008748E7">
            <w:pPr>
              <w:tabs>
                <w:tab w:val="right" w:pos="8990"/>
              </w:tabs>
              <w:spacing w:before="60" w:line="240" w:lineRule="auto"/>
              <w:rPr>
                <w:sz w:val="20"/>
              </w:rPr>
            </w:pPr>
            <w:r>
              <w:rPr>
                <w:sz w:val="20"/>
              </w:rPr>
              <w:t>Aktuelle Verantwortung/Tätigkeit in der Firma:</w:t>
            </w:r>
          </w:p>
        </w:tc>
        <w:tc>
          <w:tcPr>
            <w:tcW w:w="4819" w:type="dxa"/>
            <w:shd w:val="clear" w:color="auto" w:fill="DBE5F1" w:themeFill="accent1" w:themeFillTint="33"/>
          </w:tcPr>
          <w:p w14:paraId="68CA6681" w14:textId="524F668A" w:rsidR="008748E7" w:rsidRPr="002518DF" w:rsidRDefault="008748E7" w:rsidP="008748E7">
            <w:pPr>
              <w:tabs>
                <w:tab w:val="right" w:pos="5560"/>
                <w:tab w:val="right" w:pos="8990"/>
              </w:tabs>
              <w:spacing w:before="120" w:after="0" w:line="240" w:lineRule="auto"/>
              <w:rPr>
                <w:sz w:val="20"/>
                <w:u w:val="dotted"/>
              </w:rPr>
            </w:pPr>
            <w:r w:rsidRPr="002518DF">
              <w:rPr>
                <w:sz w:val="20"/>
                <w:u w:val="dotted"/>
              </w:rPr>
              <w:tab/>
            </w:r>
          </w:p>
        </w:tc>
      </w:tr>
    </w:tbl>
    <w:p w14:paraId="5D406C55" w14:textId="77777777" w:rsidR="006713BB" w:rsidRDefault="006713BB" w:rsidP="00D2598A"/>
    <w:p w14:paraId="0B88D5B8" w14:textId="77777777" w:rsidR="006713BB" w:rsidRDefault="006713BB" w:rsidP="00D2598A"/>
    <w:p w14:paraId="1B7BA958" w14:textId="77777777" w:rsidR="006713BB" w:rsidRDefault="006713BB" w:rsidP="00D2598A">
      <w:pPr>
        <w:tabs>
          <w:tab w:val="left" w:pos="3544"/>
        </w:tabs>
      </w:pPr>
      <w:r>
        <w:t>Ort und Datum</w:t>
      </w:r>
      <w:r>
        <w:tab/>
        <w:t>Unterschrift des/r Anbieters/in und Stempel</w:t>
      </w:r>
    </w:p>
    <w:p w14:paraId="721C62F7" w14:textId="77777777" w:rsidR="006713BB" w:rsidRDefault="006713BB" w:rsidP="00D2598A"/>
    <w:p w14:paraId="460DA14E" w14:textId="77777777" w:rsidR="006713BB" w:rsidRPr="00B97669" w:rsidRDefault="006713BB" w:rsidP="00D2598A"/>
    <w:p w14:paraId="13F205AE" w14:textId="77777777" w:rsidR="006713BB" w:rsidRPr="008D4F8F" w:rsidRDefault="006713BB" w:rsidP="00D2598A">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46D09D9B" w14:textId="77777777" w:rsidR="006713BB" w:rsidRPr="008D4F8F" w:rsidRDefault="006713BB" w:rsidP="00D2598A">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4C3B2264" w14:textId="77777777" w:rsidR="006713BB" w:rsidRDefault="006713BB" w:rsidP="006713BB">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r>
        <w:rPr>
          <w:rFonts w:cs="Arial"/>
          <w:bCs/>
          <w:kern w:val="32"/>
          <w:szCs w:val="22"/>
        </w:rPr>
        <w:br w:type="page"/>
      </w:r>
    </w:p>
    <w:tbl>
      <w:tblPr>
        <w:tblStyle w:val="Tabellenraster"/>
        <w:tblW w:w="9214" w:type="dxa"/>
        <w:tblInd w:w="-5" w:type="dxa"/>
        <w:tblLayout w:type="fixed"/>
        <w:tblLook w:val="04A0" w:firstRow="1" w:lastRow="0" w:firstColumn="1" w:lastColumn="0" w:noHBand="0" w:noVBand="1"/>
      </w:tblPr>
      <w:tblGrid>
        <w:gridCol w:w="4111"/>
        <w:gridCol w:w="5095"/>
        <w:gridCol w:w="8"/>
      </w:tblGrid>
      <w:tr w:rsidR="00397D70" w14:paraId="79C49C7F" w14:textId="77777777" w:rsidTr="00A42EC6">
        <w:trPr>
          <w:gridAfter w:val="1"/>
          <w:wAfter w:w="8" w:type="dxa"/>
        </w:trPr>
        <w:tc>
          <w:tcPr>
            <w:tcW w:w="9206" w:type="dxa"/>
            <w:gridSpan w:val="2"/>
            <w:shd w:val="clear" w:color="auto" w:fill="4F81BD" w:themeFill="accent1"/>
          </w:tcPr>
          <w:p w14:paraId="5E839A55" w14:textId="6259A75F" w:rsidR="00397D70" w:rsidRPr="004920DD" w:rsidRDefault="00425523" w:rsidP="00425523">
            <w:pPr>
              <w:rPr>
                <w:b/>
              </w:rPr>
            </w:pPr>
            <w:r>
              <w:rPr>
                <w:b/>
                <w:color w:val="FFFFFF" w:themeColor="background1"/>
              </w:rPr>
              <w:lastRenderedPageBreak/>
              <w:t>F7</w:t>
            </w:r>
            <w:r w:rsidR="006713BB">
              <w:rPr>
                <w:b/>
                <w:color w:val="FFFFFF" w:themeColor="background1"/>
              </w:rPr>
              <w:t xml:space="preserve">.3 </w:t>
            </w:r>
            <w:r w:rsidR="00397D70" w:rsidRPr="004920DD">
              <w:rPr>
                <w:b/>
                <w:color w:val="FFFFFF" w:themeColor="background1"/>
              </w:rPr>
              <w:t>Referenzauftrag Projektleiter</w:t>
            </w:r>
          </w:p>
        </w:tc>
      </w:tr>
      <w:tr w:rsidR="00397D70" w14:paraId="6D1A35DD" w14:textId="77777777" w:rsidTr="00A42EC6">
        <w:trPr>
          <w:trHeight w:val="22"/>
        </w:trPr>
        <w:tc>
          <w:tcPr>
            <w:tcW w:w="4111" w:type="dxa"/>
            <w:shd w:val="clear" w:color="auto" w:fill="auto"/>
          </w:tcPr>
          <w:p w14:paraId="3690AE32" w14:textId="34C8B870" w:rsidR="00397D70" w:rsidRPr="002518DF" w:rsidRDefault="00397D70" w:rsidP="00397D70">
            <w:pPr>
              <w:tabs>
                <w:tab w:val="right" w:pos="8990"/>
              </w:tabs>
              <w:spacing w:before="60" w:line="240" w:lineRule="auto"/>
              <w:rPr>
                <w:sz w:val="20"/>
              </w:rPr>
            </w:pPr>
            <w:r>
              <w:rPr>
                <w:sz w:val="20"/>
              </w:rPr>
              <w:t>Referenzauftrag / Objekt:</w:t>
            </w:r>
          </w:p>
        </w:tc>
        <w:tc>
          <w:tcPr>
            <w:tcW w:w="5103" w:type="dxa"/>
            <w:gridSpan w:val="2"/>
            <w:shd w:val="clear" w:color="auto" w:fill="DBE5F1" w:themeFill="accent1" w:themeFillTint="33"/>
          </w:tcPr>
          <w:p w14:paraId="677776EC" w14:textId="436A29D6"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123166BD" w14:textId="77777777" w:rsidTr="00A42EC6">
        <w:trPr>
          <w:trHeight w:val="22"/>
        </w:trPr>
        <w:tc>
          <w:tcPr>
            <w:tcW w:w="4111" w:type="dxa"/>
            <w:shd w:val="clear" w:color="auto" w:fill="auto"/>
          </w:tcPr>
          <w:p w14:paraId="21916256" w14:textId="0C4326CD" w:rsidR="00397D70" w:rsidRPr="002518DF" w:rsidRDefault="00397D70" w:rsidP="00397D70">
            <w:pPr>
              <w:tabs>
                <w:tab w:val="right" w:pos="8990"/>
              </w:tabs>
              <w:spacing w:before="60" w:line="240" w:lineRule="auto"/>
              <w:rPr>
                <w:sz w:val="20"/>
              </w:rPr>
            </w:pPr>
            <w:r>
              <w:rPr>
                <w:sz w:val="20"/>
              </w:rPr>
              <w:t>Auftraggeber:</w:t>
            </w:r>
          </w:p>
        </w:tc>
        <w:tc>
          <w:tcPr>
            <w:tcW w:w="5103" w:type="dxa"/>
            <w:gridSpan w:val="2"/>
            <w:shd w:val="clear" w:color="auto" w:fill="DBE5F1" w:themeFill="accent1" w:themeFillTint="33"/>
          </w:tcPr>
          <w:p w14:paraId="61764B3E" w14:textId="7CA80E07"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1CD5ED8B" w14:textId="77777777" w:rsidTr="00A42EC6">
        <w:trPr>
          <w:trHeight w:val="22"/>
        </w:trPr>
        <w:tc>
          <w:tcPr>
            <w:tcW w:w="4111" w:type="dxa"/>
            <w:shd w:val="clear" w:color="auto" w:fill="auto"/>
          </w:tcPr>
          <w:p w14:paraId="0C3F12A4" w14:textId="693DCC2A" w:rsidR="00397D70" w:rsidRPr="002518DF" w:rsidRDefault="00397D70" w:rsidP="00397D70">
            <w:pPr>
              <w:tabs>
                <w:tab w:val="right" w:pos="8990"/>
              </w:tabs>
              <w:spacing w:before="60" w:line="240" w:lineRule="auto"/>
              <w:rPr>
                <w:sz w:val="20"/>
              </w:rPr>
            </w:pPr>
            <w:r>
              <w:rPr>
                <w:sz w:val="20"/>
              </w:rPr>
              <w:t>Auskunftsperson Auftraggeber:</w:t>
            </w:r>
          </w:p>
        </w:tc>
        <w:tc>
          <w:tcPr>
            <w:tcW w:w="5103" w:type="dxa"/>
            <w:gridSpan w:val="2"/>
            <w:shd w:val="clear" w:color="auto" w:fill="DBE5F1" w:themeFill="accent1" w:themeFillTint="33"/>
          </w:tcPr>
          <w:p w14:paraId="6ABAD6F9" w14:textId="438F0999"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71581347" w14:textId="77777777" w:rsidTr="00A42EC6">
        <w:trPr>
          <w:trHeight w:val="22"/>
        </w:trPr>
        <w:tc>
          <w:tcPr>
            <w:tcW w:w="4111" w:type="dxa"/>
            <w:shd w:val="clear" w:color="auto" w:fill="auto"/>
          </w:tcPr>
          <w:p w14:paraId="5606B43A" w14:textId="24C43AF4" w:rsidR="00397D70" w:rsidRPr="002518DF" w:rsidRDefault="00397D70" w:rsidP="00397D70">
            <w:pPr>
              <w:tabs>
                <w:tab w:val="right" w:pos="8990"/>
              </w:tabs>
              <w:spacing w:before="60" w:line="240" w:lineRule="auto"/>
              <w:rPr>
                <w:sz w:val="20"/>
              </w:rPr>
            </w:pPr>
            <w:r>
              <w:rPr>
                <w:sz w:val="20"/>
              </w:rPr>
              <w:t>Telefon der Auskunftsperson:</w:t>
            </w:r>
          </w:p>
        </w:tc>
        <w:tc>
          <w:tcPr>
            <w:tcW w:w="5103" w:type="dxa"/>
            <w:gridSpan w:val="2"/>
            <w:shd w:val="clear" w:color="auto" w:fill="DBE5F1" w:themeFill="accent1" w:themeFillTint="33"/>
          </w:tcPr>
          <w:p w14:paraId="5A3D00E4" w14:textId="4F0F4D47"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309FE25A" w14:textId="77777777" w:rsidTr="00A42EC6">
        <w:trPr>
          <w:trHeight w:val="22"/>
        </w:trPr>
        <w:tc>
          <w:tcPr>
            <w:tcW w:w="4111" w:type="dxa"/>
            <w:shd w:val="clear" w:color="auto" w:fill="auto"/>
          </w:tcPr>
          <w:p w14:paraId="5AE86C93" w14:textId="40997C37" w:rsidR="00397D70" w:rsidRPr="002518DF" w:rsidRDefault="00397D70" w:rsidP="00397D70">
            <w:pPr>
              <w:tabs>
                <w:tab w:val="right" w:pos="8990"/>
              </w:tabs>
              <w:spacing w:before="60" w:line="240" w:lineRule="auto"/>
              <w:rPr>
                <w:sz w:val="20"/>
              </w:rPr>
            </w:pPr>
            <w:r>
              <w:rPr>
                <w:sz w:val="20"/>
              </w:rPr>
              <w:t>E-Mail der Auskunftsperson:</w:t>
            </w:r>
          </w:p>
        </w:tc>
        <w:tc>
          <w:tcPr>
            <w:tcW w:w="5103" w:type="dxa"/>
            <w:gridSpan w:val="2"/>
            <w:shd w:val="clear" w:color="auto" w:fill="DBE5F1" w:themeFill="accent1" w:themeFillTint="33"/>
          </w:tcPr>
          <w:p w14:paraId="219A1EE4" w14:textId="1EAA53D8"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397D70" w14:paraId="4A2AA03B" w14:textId="77777777" w:rsidTr="00A42EC6">
        <w:trPr>
          <w:trHeight w:val="22"/>
        </w:trPr>
        <w:tc>
          <w:tcPr>
            <w:tcW w:w="4111" w:type="dxa"/>
            <w:shd w:val="clear" w:color="auto" w:fill="auto"/>
          </w:tcPr>
          <w:p w14:paraId="7D705AD8" w14:textId="6EF54118" w:rsidR="00397D70" w:rsidRDefault="00397D70" w:rsidP="00397D70">
            <w:pPr>
              <w:tabs>
                <w:tab w:val="right" w:pos="8990"/>
              </w:tabs>
              <w:spacing w:before="60" w:line="240" w:lineRule="auto"/>
              <w:rPr>
                <w:sz w:val="20"/>
              </w:rPr>
            </w:pPr>
            <w:r>
              <w:rPr>
                <w:sz w:val="20"/>
              </w:rPr>
              <w:t>Ausführungszeitraum:</w:t>
            </w:r>
          </w:p>
        </w:tc>
        <w:tc>
          <w:tcPr>
            <w:tcW w:w="5103" w:type="dxa"/>
            <w:gridSpan w:val="2"/>
            <w:shd w:val="clear" w:color="auto" w:fill="DBE5F1" w:themeFill="accent1" w:themeFillTint="33"/>
          </w:tcPr>
          <w:p w14:paraId="5A5A02CF" w14:textId="15882E28" w:rsidR="00397D70" w:rsidRPr="002518DF" w:rsidRDefault="00397D70" w:rsidP="00397D70">
            <w:pPr>
              <w:tabs>
                <w:tab w:val="right" w:pos="5560"/>
                <w:tab w:val="right" w:pos="8990"/>
              </w:tabs>
              <w:spacing w:before="120" w:after="0" w:line="240" w:lineRule="auto"/>
              <w:rPr>
                <w:sz w:val="20"/>
                <w:u w:val="dotted"/>
              </w:rPr>
            </w:pPr>
            <w:r w:rsidRPr="002518DF">
              <w:rPr>
                <w:sz w:val="20"/>
                <w:u w:val="dotted"/>
              </w:rPr>
              <w:tab/>
            </w:r>
          </w:p>
        </w:tc>
      </w:tr>
      <w:tr w:rsidR="00A42EC6" w14:paraId="2681ED25" w14:textId="77777777" w:rsidTr="00A42EC6">
        <w:trPr>
          <w:trHeight w:val="22"/>
        </w:trPr>
        <w:tc>
          <w:tcPr>
            <w:tcW w:w="4111" w:type="dxa"/>
            <w:shd w:val="clear" w:color="auto" w:fill="auto"/>
          </w:tcPr>
          <w:p w14:paraId="725F0296" w14:textId="172D0D7F" w:rsidR="00A42EC6" w:rsidRDefault="00A42EC6" w:rsidP="00A42EC6">
            <w:pPr>
              <w:tabs>
                <w:tab w:val="right" w:pos="8990"/>
              </w:tabs>
              <w:spacing w:before="60" w:line="240" w:lineRule="auto"/>
              <w:rPr>
                <w:sz w:val="20"/>
              </w:rPr>
            </w:pPr>
            <w:r>
              <w:rPr>
                <w:sz w:val="20"/>
              </w:rPr>
              <w:t>Funktion der Schlüsselperson im Projekt:</w:t>
            </w:r>
          </w:p>
        </w:tc>
        <w:tc>
          <w:tcPr>
            <w:tcW w:w="5103" w:type="dxa"/>
            <w:gridSpan w:val="2"/>
            <w:shd w:val="clear" w:color="auto" w:fill="DBE5F1" w:themeFill="accent1" w:themeFillTint="33"/>
          </w:tcPr>
          <w:p w14:paraId="41F31BE5" w14:textId="6A3F5FFE" w:rsidR="00A42EC6" w:rsidRPr="002518DF" w:rsidRDefault="00A42EC6" w:rsidP="00A42EC6">
            <w:pPr>
              <w:tabs>
                <w:tab w:val="right" w:pos="5560"/>
                <w:tab w:val="right" w:pos="8990"/>
              </w:tabs>
              <w:spacing w:before="120" w:after="0" w:line="240" w:lineRule="auto"/>
              <w:rPr>
                <w:sz w:val="20"/>
                <w:u w:val="dotted"/>
              </w:rPr>
            </w:pPr>
            <w:r w:rsidRPr="002518DF">
              <w:rPr>
                <w:sz w:val="20"/>
                <w:u w:val="dotted"/>
              </w:rPr>
              <w:tab/>
            </w:r>
          </w:p>
        </w:tc>
      </w:tr>
      <w:tr w:rsidR="00A42EC6" w14:paraId="3F20CD3B" w14:textId="77777777" w:rsidTr="00A42EC6">
        <w:trPr>
          <w:gridAfter w:val="1"/>
          <w:wAfter w:w="8" w:type="dxa"/>
          <w:trHeight w:val="268"/>
        </w:trPr>
        <w:tc>
          <w:tcPr>
            <w:tcW w:w="9206" w:type="dxa"/>
            <w:gridSpan w:val="2"/>
            <w:shd w:val="clear" w:color="auto" w:fill="auto"/>
          </w:tcPr>
          <w:p w14:paraId="6051D9E3" w14:textId="16BE6045" w:rsidR="00A42EC6" w:rsidRPr="002518DF" w:rsidRDefault="004F6F19" w:rsidP="00643838">
            <w:pPr>
              <w:tabs>
                <w:tab w:val="left" w:pos="1165"/>
                <w:tab w:val="right" w:pos="8990"/>
              </w:tabs>
              <w:spacing w:before="60" w:line="240" w:lineRule="auto"/>
              <w:rPr>
                <w:sz w:val="20"/>
              </w:rPr>
            </w:pPr>
            <w:r w:rsidRPr="002518DF">
              <w:rPr>
                <w:sz w:val="20"/>
              </w:rPr>
              <w:t>Beschrieb:</w:t>
            </w:r>
            <w:r>
              <w:rPr>
                <w:sz w:val="20"/>
              </w:rPr>
              <w:tab/>
              <w:t xml:space="preserve">Leistungsumfang inkl. Besonderheiten, erbrachte Leistungen der Schlüsselperson mit </w:t>
            </w:r>
            <w:r>
              <w:rPr>
                <w:sz w:val="20"/>
              </w:rPr>
              <w:tab/>
              <w:t>Bezugnahme auf Vergleichbarkeit mit den ausgeschriebenen Leistungen</w:t>
            </w:r>
          </w:p>
        </w:tc>
      </w:tr>
      <w:tr w:rsidR="00A42EC6" w14:paraId="091AFD1E" w14:textId="77777777" w:rsidTr="00A42EC6">
        <w:trPr>
          <w:gridAfter w:val="1"/>
          <w:wAfter w:w="8" w:type="dxa"/>
        </w:trPr>
        <w:tc>
          <w:tcPr>
            <w:tcW w:w="9206" w:type="dxa"/>
            <w:gridSpan w:val="2"/>
            <w:shd w:val="clear" w:color="auto" w:fill="DBE5F1" w:themeFill="accent1" w:themeFillTint="33"/>
          </w:tcPr>
          <w:p w14:paraId="0B7D77E2"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079FEC8C"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68407665"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3708D6AB"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6A63D247"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213CA578"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581623CC"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76022492"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2A2CFC70"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332F41AF"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1963AF81"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11383A06"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2BD982C7"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5EA6F7B8"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467A4056"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5B02EBB2"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1A18FE4F"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4BE0CCBA" w14:textId="77777777" w:rsidR="00A42EC6" w:rsidRPr="002518DF" w:rsidRDefault="00A42EC6" w:rsidP="00A42EC6">
            <w:pPr>
              <w:tabs>
                <w:tab w:val="right" w:pos="8990"/>
              </w:tabs>
              <w:spacing w:before="120" w:after="0" w:line="240" w:lineRule="auto"/>
              <w:rPr>
                <w:sz w:val="20"/>
                <w:u w:val="dotted"/>
              </w:rPr>
            </w:pPr>
            <w:r w:rsidRPr="002518DF">
              <w:rPr>
                <w:sz w:val="20"/>
                <w:u w:val="dotted"/>
              </w:rPr>
              <w:tab/>
            </w:r>
          </w:p>
          <w:p w14:paraId="376DC493" w14:textId="0A1AE5F9" w:rsidR="00A42EC6" w:rsidRPr="002518DF" w:rsidRDefault="00A42EC6" w:rsidP="00A42EC6">
            <w:pPr>
              <w:tabs>
                <w:tab w:val="right" w:pos="8990"/>
              </w:tabs>
              <w:spacing w:before="120" w:after="0" w:line="240" w:lineRule="auto"/>
              <w:rPr>
                <w:sz w:val="20"/>
                <w:u w:val="dotted"/>
              </w:rPr>
            </w:pPr>
            <w:r w:rsidRPr="002518DF">
              <w:rPr>
                <w:sz w:val="20"/>
                <w:u w:val="dotted"/>
              </w:rPr>
              <w:tab/>
            </w:r>
          </w:p>
        </w:tc>
      </w:tr>
    </w:tbl>
    <w:p w14:paraId="06EDF4D9" w14:textId="641F04DF" w:rsidR="00B62FCB" w:rsidRDefault="00B62FCB" w:rsidP="00B62FCB"/>
    <w:p w14:paraId="5D3E584E" w14:textId="77777777" w:rsidR="00B62FCB" w:rsidRDefault="00B62FCB" w:rsidP="00B62FCB">
      <w:pPr>
        <w:tabs>
          <w:tab w:val="left" w:pos="3544"/>
        </w:tabs>
      </w:pPr>
      <w:r>
        <w:t>Ort und Datum</w:t>
      </w:r>
      <w:r>
        <w:tab/>
        <w:t>Unterschrift des/r Anbieters/in und Stempel</w:t>
      </w:r>
    </w:p>
    <w:p w14:paraId="3BCE9C40" w14:textId="77777777" w:rsidR="00B62FCB" w:rsidRDefault="00B62FCB" w:rsidP="00B62FCB"/>
    <w:p w14:paraId="004D1D05" w14:textId="77777777" w:rsidR="00B62FCB" w:rsidRPr="00B97669" w:rsidRDefault="00B62FCB" w:rsidP="00B62FCB"/>
    <w:p w14:paraId="295EED29" w14:textId="77777777" w:rsidR="00B62FCB" w:rsidRPr="008D4F8F" w:rsidRDefault="00B62FCB" w:rsidP="00B62FCB">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39BCF50B" w14:textId="77777777" w:rsidR="00B62FCB" w:rsidRPr="008D4F8F" w:rsidRDefault="00B62FCB" w:rsidP="00B62FCB">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6B701424" w14:textId="0BBD8C0C" w:rsidR="00A42EC6" w:rsidRDefault="00B62FCB">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r w:rsidR="00A42EC6">
        <w:rPr>
          <w:rFonts w:cs="Arial"/>
          <w:bCs/>
          <w:kern w:val="32"/>
          <w:szCs w:val="22"/>
        </w:rPr>
        <w:br w:type="page"/>
      </w:r>
    </w:p>
    <w:tbl>
      <w:tblPr>
        <w:tblStyle w:val="Tabellenraster"/>
        <w:tblW w:w="9214" w:type="dxa"/>
        <w:tblInd w:w="-5" w:type="dxa"/>
        <w:tblLayout w:type="fixed"/>
        <w:tblLook w:val="04A0" w:firstRow="1" w:lastRow="0" w:firstColumn="1" w:lastColumn="0" w:noHBand="0" w:noVBand="1"/>
      </w:tblPr>
      <w:tblGrid>
        <w:gridCol w:w="4111"/>
        <w:gridCol w:w="5095"/>
        <w:gridCol w:w="8"/>
      </w:tblGrid>
      <w:tr w:rsidR="006713BB" w14:paraId="34691AB4" w14:textId="77777777" w:rsidTr="00D2598A">
        <w:trPr>
          <w:gridAfter w:val="1"/>
          <w:wAfter w:w="8" w:type="dxa"/>
        </w:trPr>
        <w:tc>
          <w:tcPr>
            <w:tcW w:w="9206" w:type="dxa"/>
            <w:gridSpan w:val="2"/>
            <w:shd w:val="clear" w:color="auto" w:fill="4F81BD" w:themeFill="accent1"/>
          </w:tcPr>
          <w:p w14:paraId="2D5F19AF" w14:textId="2DA5CB38" w:rsidR="006713BB" w:rsidRPr="004920DD" w:rsidRDefault="00425523" w:rsidP="00425523">
            <w:pPr>
              <w:rPr>
                <w:b/>
              </w:rPr>
            </w:pPr>
            <w:r>
              <w:rPr>
                <w:b/>
                <w:color w:val="FFFFFF" w:themeColor="background1"/>
              </w:rPr>
              <w:lastRenderedPageBreak/>
              <w:t>F7</w:t>
            </w:r>
            <w:r w:rsidR="006713BB">
              <w:rPr>
                <w:b/>
                <w:color w:val="FFFFFF" w:themeColor="background1"/>
              </w:rPr>
              <w:t xml:space="preserve">.4 </w:t>
            </w:r>
            <w:r w:rsidR="006713BB" w:rsidRPr="004920DD">
              <w:rPr>
                <w:b/>
                <w:color w:val="FFFFFF" w:themeColor="background1"/>
              </w:rPr>
              <w:t xml:space="preserve">Referenzauftrag </w:t>
            </w:r>
            <w:r w:rsidR="006713BB">
              <w:rPr>
                <w:b/>
                <w:color w:val="FFFFFF" w:themeColor="background1"/>
              </w:rPr>
              <w:t xml:space="preserve">Stv. </w:t>
            </w:r>
            <w:r w:rsidR="006713BB" w:rsidRPr="004920DD">
              <w:rPr>
                <w:b/>
                <w:color w:val="FFFFFF" w:themeColor="background1"/>
              </w:rPr>
              <w:t>Projektleiter</w:t>
            </w:r>
          </w:p>
        </w:tc>
      </w:tr>
      <w:tr w:rsidR="006713BB" w14:paraId="6F9E8090" w14:textId="77777777" w:rsidTr="00D2598A">
        <w:trPr>
          <w:trHeight w:val="22"/>
        </w:trPr>
        <w:tc>
          <w:tcPr>
            <w:tcW w:w="4111" w:type="dxa"/>
            <w:shd w:val="clear" w:color="auto" w:fill="auto"/>
          </w:tcPr>
          <w:p w14:paraId="3F3233D9" w14:textId="77777777" w:rsidR="006713BB" w:rsidRPr="002518DF" w:rsidRDefault="006713BB" w:rsidP="00D2598A">
            <w:pPr>
              <w:tabs>
                <w:tab w:val="right" w:pos="8990"/>
              </w:tabs>
              <w:spacing w:before="60" w:line="240" w:lineRule="auto"/>
              <w:rPr>
                <w:sz w:val="20"/>
              </w:rPr>
            </w:pPr>
            <w:r>
              <w:rPr>
                <w:sz w:val="20"/>
              </w:rPr>
              <w:t>Referenzauftrag / Objekt:</w:t>
            </w:r>
          </w:p>
        </w:tc>
        <w:tc>
          <w:tcPr>
            <w:tcW w:w="5103" w:type="dxa"/>
            <w:gridSpan w:val="2"/>
            <w:shd w:val="clear" w:color="auto" w:fill="DBE5F1" w:themeFill="accent1" w:themeFillTint="33"/>
          </w:tcPr>
          <w:p w14:paraId="03FBD81D"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362ABE55" w14:textId="77777777" w:rsidTr="00D2598A">
        <w:trPr>
          <w:trHeight w:val="22"/>
        </w:trPr>
        <w:tc>
          <w:tcPr>
            <w:tcW w:w="4111" w:type="dxa"/>
            <w:shd w:val="clear" w:color="auto" w:fill="auto"/>
          </w:tcPr>
          <w:p w14:paraId="2EB6FEB6" w14:textId="77777777" w:rsidR="006713BB" w:rsidRPr="002518DF" w:rsidRDefault="006713BB" w:rsidP="00D2598A">
            <w:pPr>
              <w:tabs>
                <w:tab w:val="right" w:pos="8990"/>
              </w:tabs>
              <w:spacing w:before="60" w:line="240" w:lineRule="auto"/>
              <w:rPr>
                <w:sz w:val="20"/>
              </w:rPr>
            </w:pPr>
            <w:r>
              <w:rPr>
                <w:sz w:val="20"/>
              </w:rPr>
              <w:t>Auftraggeber:</w:t>
            </w:r>
          </w:p>
        </w:tc>
        <w:tc>
          <w:tcPr>
            <w:tcW w:w="5103" w:type="dxa"/>
            <w:gridSpan w:val="2"/>
            <w:shd w:val="clear" w:color="auto" w:fill="DBE5F1" w:themeFill="accent1" w:themeFillTint="33"/>
          </w:tcPr>
          <w:p w14:paraId="3D566342"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3964D56F" w14:textId="77777777" w:rsidTr="00D2598A">
        <w:trPr>
          <w:trHeight w:val="22"/>
        </w:trPr>
        <w:tc>
          <w:tcPr>
            <w:tcW w:w="4111" w:type="dxa"/>
            <w:shd w:val="clear" w:color="auto" w:fill="auto"/>
          </w:tcPr>
          <w:p w14:paraId="20D4972D" w14:textId="77777777" w:rsidR="006713BB" w:rsidRPr="002518DF" w:rsidRDefault="006713BB" w:rsidP="00D2598A">
            <w:pPr>
              <w:tabs>
                <w:tab w:val="right" w:pos="8990"/>
              </w:tabs>
              <w:spacing w:before="60" w:line="240" w:lineRule="auto"/>
              <w:rPr>
                <w:sz w:val="20"/>
              </w:rPr>
            </w:pPr>
            <w:r>
              <w:rPr>
                <w:sz w:val="20"/>
              </w:rPr>
              <w:t>Auskunftsperson Auftraggeber:</w:t>
            </w:r>
          </w:p>
        </w:tc>
        <w:tc>
          <w:tcPr>
            <w:tcW w:w="5103" w:type="dxa"/>
            <w:gridSpan w:val="2"/>
            <w:shd w:val="clear" w:color="auto" w:fill="DBE5F1" w:themeFill="accent1" w:themeFillTint="33"/>
          </w:tcPr>
          <w:p w14:paraId="16B85A17"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34C8D459" w14:textId="77777777" w:rsidTr="00D2598A">
        <w:trPr>
          <w:trHeight w:val="22"/>
        </w:trPr>
        <w:tc>
          <w:tcPr>
            <w:tcW w:w="4111" w:type="dxa"/>
            <w:shd w:val="clear" w:color="auto" w:fill="auto"/>
          </w:tcPr>
          <w:p w14:paraId="6C5CDC30" w14:textId="77777777" w:rsidR="006713BB" w:rsidRPr="002518DF" w:rsidRDefault="006713BB" w:rsidP="00D2598A">
            <w:pPr>
              <w:tabs>
                <w:tab w:val="right" w:pos="8990"/>
              </w:tabs>
              <w:spacing w:before="60" w:line="240" w:lineRule="auto"/>
              <w:rPr>
                <w:sz w:val="20"/>
              </w:rPr>
            </w:pPr>
            <w:r>
              <w:rPr>
                <w:sz w:val="20"/>
              </w:rPr>
              <w:t>Telefon der Auskunftsperson:</w:t>
            </w:r>
          </w:p>
        </w:tc>
        <w:tc>
          <w:tcPr>
            <w:tcW w:w="5103" w:type="dxa"/>
            <w:gridSpan w:val="2"/>
            <w:shd w:val="clear" w:color="auto" w:fill="DBE5F1" w:themeFill="accent1" w:themeFillTint="33"/>
          </w:tcPr>
          <w:p w14:paraId="4178079C"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3466774F" w14:textId="77777777" w:rsidTr="00D2598A">
        <w:trPr>
          <w:trHeight w:val="22"/>
        </w:trPr>
        <w:tc>
          <w:tcPr>
            <w:tcW w:w="4111" w:type="dxa"/>
            <w:shd w:val="clear" w:color="auto" w:fill="auto"/>
          </w:tcPr>
          <w:p w14:paraId="17872AA8" w14:textId="77777777" w:rsidR="006713BB" w:rsidRPr="002518DF" w:rsidRDefault="006713BB" w:rsidP="00D2598A">
            <w:pPr>
              <w:tabs>
                <w:tab w:val="right" w:pos="8990"/>
              </w:tabs>
              <w:spacing w:before="60" w:line="240" w:lineRule="auto"/>
              <w:rPr>
                <w:sz w:val="20"/>
              </w:rPr>
            </w:pPr>
            <w:r>
              <w:rPr>
                <w:sz w:val="20"/>
              </w:rPr>
              <w:t>E-Mail der Auskunftsperson:</w:t>
            </w:r>
          </w:p>
        </w:tc>
        <w:tc>
          <w:tcPr>
            <w:tcW w:w="5103" w:type="dxa"/>
            <w:gridSpan w:val="2"/>
            <w:shd w:val="clear" w:color="auto" w:fill="DBE5F1" w:themeFill="accent1" w:themeFillTint="33"/>
          </w:tcPr>
          <w:p w14:paraId="377C3E15"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2704609F" w14:textId="77777777" w:rsidTr="00D2598A">
        <w:trPr>
          <w:trHeight w:val="22"/>
        </w:trPr>
        <w:tc>
          <w:tcPr>
            <w:tcW w:w="4111" w:type="dxa"/>
            <w:shd w:val="clear" w:color="auto" w:fill="auto"/>
          </w:tcPr>
          <w:p w14:paraId="59FBD6B5" w14:textId="77777777" w:rsidR="006713BB" w:rsidRDefault="006713BB" w:rsidP="00D2598A">
            <w:pPr>
              <w:tabs>
                <w:tab w:val="right" w:pos="8990"/>
              </w:tabs>
              <w:spacing w:before="60" w:line="240" w:lineRule="auto"/>
              <w:rPr>
                <w:sz w:val="20"/>
              </w:rPr>
            </w:pPr>
            <w:r>
              <w:rPr>
                <w:sz w:val="20"/>
              </w:rPr>
              <w:t>Ausführungszeitraum:</w:t>
            </w:r>
          </w:p>
        </w:tc>
        <w:tc>
          <w:tcPr>
            <w:tcW w:w="5103" w:type="dxa"/>
            <w:gridSpan w:val="2"/>
            <w:shd w:val="clear" w:color="auto" w:fill="DBE5F1" w:themeFill="accent1" w:themeFillTint="33"/>
          </w:tcPr>
          <w:p w14:paraId="2D68C2C2"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2F4DB3D9" w14:textId="77777777" w:rsidTr="00D2598A">
        <w:trPr>
          <w:trHeight w:val="22"/>
        </w:trPr>
        <w:tc>
          <w:tcPr>
            <w:tcW w:w="4111" w:type="dxa"/>
            <w:shd w:val="clear" w:color="auto" w:fill="auto"/>
          </w:tcPr>
          <w:p w14:paraId="6DFB8CED" w14:textId="77777777" w:rsidR="006713BB" w:rsidRDefault="006713BB" w:rsidP="00D2598A">
            <w:pPr>
              <w:tabs>
                <w:tab w:val="right" w:pos="8990"/>
              </w:tabs>
              <w:spacing w:before="60" w:line="240" w:lineRule="auto"/>
              <w:rPr>
                <w:sz w:val="20"/>
              </w:rPr>
            </w:pPr>
            <w:r>
              <w:rPr>
                <w:sz w:val="20"/>
              </w:rPr>
              <w:t>Funktion der Schlüsselperson im Projekt:</w:t>
            </w:r>
          </w:p>
        </w:tc>
        <w:tc>
          <w:tcPr>
            <w:tcW w:w="5103" w:type="dxa"/>
            <w:gridSpan w:val="2"/>
            <w:shd w:val="clear" w:color="auto" w:fill="DBE5F1" w:themeFill="accent1" w:themeFillTint="33"/>
          </w:tcPr>
          <w:p w14:paraId="665A3FC7" w14:textId="77777777" w:rsidR="006713BB" w:rsidRPr="002518DF" w:rsidRDefault="006713BB" w:rsidP="00D2598A">
            <w:pPr>
              <w:tabs>
                <w:tab w:val="right" w:pos="5560"/>
                <w:tab w:val="right" w:pos="8990"/>
              </w:tabs>
              <w:spacing w:before="120" w:after="0" w:line="240" w:lineRule="auto"/>
              <w:rPr>
                <w:sz w:val="20"/>
                <w:u w:val="dotted"/>
              </w:rPr>
            </w:pPr>
            <w:r w:rsidRPr="002518DF">
              <w:rPr>
                <w:sz w:val="20"/>
                <w:u w:val="dotted"/>
              </w:rPr>
              <w:tab/>
            </w:r>
          </w:p>
        </w:tc>
      </w:tr>
      <w:tr w:rsidR="006713BB" w14:paraId="438AB6FF" w14:textId="77777777" w:rsidTr="00D2598A">
        <w:trPr>
          <w:gridAfter w:val="1"/>
          <w:wAfter w:w="8" w:type="dxa"/>
          <w:trHeight w:val="268"/>
        </w:trPr>
        <w:tc>
          <w:tcPr>
            <w:tcW w:w="9206" w:type="dxa"/>
            <w:gridSpan w:val="2"/>
            <w:shd w:val="clear" w:color="auto" w:fill="auto"/>
          </w:tcPr>
          <w:p w14:paraId="52F95DA7" w14:textId="27C8D851" w:rsidR="006713BB" w:rsidRPr="002518DF" w:rsidRDefault="00643838" w:rsidP="004F6F19">
            <w:pPr>
              <w:tabs>
                <w:tab w:val="left" w:pos="1123"/>
                <w:tab w:val="right" w:pos="8990"/>
              </w:tabs>
              <w:spacing w:before="60" w:line="240" w:lineRule="auto"/>
              <w:rPr>
                <w:sz w:val="20"/>
              </w:rPr>
            </w:pPr>
            <w:r w:rsidRPr="002518DF">
              <w:rPr>
                <w:sz w:val="20"/>
              </w:rPr>
              <w:t>Beschrieb:</w:t>
            </w:r>
            <w:r>
              <w:rPr>
                <w:sz w:val="20"/>
              </w:rPr>
              <w:tab/>
              <w:t>Leistungsumfang inkl. Besonderheiten, erbrachte Leistungen der Schlüsselperson</w:t>
            </w:r>
            <w:r w:rsidR="004F6F19">
              <w:rPr>
                <w:sz w:val="20"/>
              </w:rPr>
              <w:t xml:space="preserve"> mit </w:t>
            </w:r>
            <w:r w:rsidR="004F6F19">
              <w:rPr>
                <w:sz w:val="20"/>
              </w:rPr>
              <w:tab/>
              <w:t>Bezugnahme auf</w:t>
            </w:r>
            <w:r>
              <w:rPr>
                <w:sz w:val="20"/>
              </w:rPr>
              <w:t xml:space="preserve"> Vergleichbarkeit mit den ausgeschriebenen Leistungen</w:t>
            </w:r>
          </w:p>
        </w:tc>
      </w:tr>
      <w:tr w:rsidR="006713BB" w14:paraId="5ABBA16B" w14:textId="77777777" w:rsidTr="00D2598A">
        <w:trPr>
          <w:gridAfter w:val="1"/>
          <w:wAfter w:w="8" w:type="dxa"/>
        </w:trPr>
        <w:tc>
          <w:tcPr>
            <w:tcW w:w="9206" w:type="dxa"/>
            <w:gridSpan w:val="2"/>
            <w:shd w:val="clear" w:color="auto" w:fill="DBE5F1" w:themeFill="accent1" w:themeFillTint="33"/>
          </w:tcPr>
          <w:p w14:paraId="3B9B1A9F"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48591243"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1C1E7FA4"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59136E40"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59796584"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213851BF"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08A4C93B"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34C8A2CB"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101A0EBB"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06C830E5"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49086C46"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47081D88"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1D61C658"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4B02F2F0"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4B2EBA47"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5AAD0E82"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3C126D77"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29FE38B6"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p w14:paraId="18D266BA" w14:textId="77777777" w:rsidR="006713BB" w:rsidRPr="002518DF" w:rsidRDefault="006713BB" w:rsidP="00D2598A">
            <w:pPr>
              <w:tabs>
                <w:tab w:val="right" w:pos="8990"/>
              </w:tabs>
              <w:spacing w:before="120" w:after="0" w:line="240" w:lineRule="auto"/>
              <w:rPr>
                <w:sz w:val="20"/>
                <w:u w:val="dotted"/>
              </w:rPr>
            </w:pPr>
            <w:r w:rsidRPr="002518DF">
              <w:rPr>
                <w:sz w:val="20"/>
                <w:u w:val="dotted"/>
              </w:rPr>
              <w:tab/>
            </w:r>
          </w:p>
        </w:tc>
      </w:tr>
    </w:tbl>
    <w:p w14:paraId="59E32648" w14:textId="285EC54E" w:rsidR="00A91B00" w:rsidRDefault="00A91B00" w:rsidP="00A91B00"/>
    <w:p w14:paraId="26881200" w14:textId="77777777" w:rsidR="002376FC" w:rsidRDefault="002376FC" w:rsidP="002376FC">
      <w:pPr>
        <w:tabs>
          <w:tab w:val="left" w:pos="3544"/>
        </w:tabs>
      </w:pPr>
      <w:r>
        <w:t>Ort und Datum</w:t>
      </w:r>
      <w:r>
        <w:tab/>
        <w:t>Unterschrift des/r Anbieters/in und Stempel</w:t>
      </w:r>
    </w:p>
    <w:p w14:paraId="4D274B7D" w14:textId="77777777" w:rsidR="002376FC" w:rsidRDefault="002376FC" w:rsidP="002376FC"/>
    <w:p w14:paraId="7787CACE" w14:textId="77777777" w:rsidR="002376FC" w:rsidRPr="00B97669" w:rsidRDefault="002376FC" w:rsidP="002376FC"/>
    <w:p w14:paraId="2F7C3D38" w14:textId="77777777" w:rsidR="002376FC" w:rsidRPr="008D4F8F" w:rsidRDefault="002376FC" w:rsidP="002376FC">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4C4554E6" w14:textId="77777777" w:rsidR="002376FC" w:rsidRPr="008D4F8F" w:rsidRDefault="002376FC" w:rsidP="002376FC">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18175F2A" w14:textId="19D081B4" w:rsidR="00113E68" w:rsidRDefault="002376FC" w:rsidP="002376FC">
      <w:pPr>
        <w:spacing w:after="0" w:line="240" w:lineRule="auto"/>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r w:rsidR="00113E68">
        <w:br w:type="page"/>
      </w:r>
    </w:p>
    <w:p w14:paraId="18D1F46B" w14:textId="0CFD2D35" w:rsidR="00B003B6" w:rsidRDefault="00425523" w:rsidP="00B003B6">
      <w:pPr>
        <w:pStyle w:val="berschrift1"/>
        <w:numPr>
          <w:ilvl w:val="0"/>
          <w:numId w:val="0"/>
        </w:numPr>
        <w:spacing w:before="360" w:after="240"/>
      </w:pPr>
      <w:bookmarkStart w:id="37" w:name="_Toc85120355"/>
      <w:r>
        <w:lastRenderedPageBreak/>
        <w:t>F8</w:t>
      </w:r>
      <w:r w:rsidR="00B003B6">
        <w:tab/>
        <w:t>Formblatt Kosten</w:t>
      </w:r>
      <w:bookmarkEnd w:id="37"/>
    </w:p>
    <w:p w14:paraId="0E8659B0" w14:textId="77777777" w:rsidR="00241695" w:rsidRDefault="00241695" w:rsidP="00241695">
      <w:pPr>
        <w:tabs>
          <w:tab w:val="right" w:pos="3119"/>
          <w:tab w:val="left" w:pos="3544"/>
          <w:tab w:val="right" w:pos="7797"/>
        </w:tabs>
        <w:ind w:right="140"/>
        <w:rPr>
          <w:iCs/>
        </w:rPr>
      </w:pPr>
      <w:r>
        <w:t>Der/die Anbieter/in muss das Honorar für die Leistungsbereiche A) und B) jeweils als Pauschalpreise anbieten und als separate Positionen ausweisen. Die Nebenkosten sind in die Pauschalpreise einzurechnen, mit Ausnahme der Kopierspesen, die zu Selbstkosten separat in Rechnung gestellt werden. Für d</w:t>
      </w:r>
      <w:r w:rsidRPr="00C9686F">
        <w:rPr>
          <w:iCs/>
        </w:rPr>
        <w:t xml:space="preserve">ie </w:t>
      </w:r>
      <w:r>
        <w:rPr>
          <w:iCs/>
        </w:rPr>
        <w:t>Kopierspesen</w:t>
      </w:r>
      <w:r w:rsidRPr="00C9686F">
        <w:rPr>
          <w:iCs/>
        </w:rPr>
        <w:t xml:space="preserve"> </w:t>
      </w:r>
      <w:r>
        <w:rPr>
          <w:iCs/>
        </w:rPr>
        <w:t>ist pro Leistungsbereich ein Kostendach anzugeben</w:t>
      </w:r>
      <w:r w:rsidRPr="00C9686F">
        <w:rPr>
          <w:iCs/>
        </w:rPr>
        <w:t>.</w:t>
      </w:r>
      <w:r>
        <w:rPr>
          <w:iCs/>
        </w:rPr>
        <w:t xml:space="preserve"> Die Kalkulationsgrundlage (Aufwand pro Leistungsbereich, Zeit-Mittel-Tarif) ist anzugeben.</w:t>
      </w:r>
    </w:p>
    <w:p w14:paraId="3CF0EEBE" w14:textId="635D5B2B" w:rsidR="00C9686F" w:rsidRDefault="00C9686F" w:rsidP="00C9686F">
      <w:pPr>
        <w:tabs>
          <w:tab w:val="right" w:pos="3119"/>
          <w:tab w:val="left" w:pos="3544"/>
          <w:tab w:val="right" w:pos="7797"/>
        </w:tabs>
        <w:rPr>
          <w:iCs/>
        </w:rPr>
      </w:pPr>
    </w:p>
    <w:p w14:paraId="1316BB72" w14:textId="10B55DB2" w:rsidR="009C7CF3" w:rsidRPr="00AA43D6" w:rsidRDefault="009C7CF3" w:rsidP="009C7CF3">
      <w:r>
        <w:t>Die Angaben zu den zu erbringenden Ingenieurleistungen und Aufgaben des Planers sind im „Teil B - Vertrag mit Leistungsbeschrieb“ aufgeführt.</w:t>
      </w:r>
    </w:p>
    <w:p w14:paraId="312013EE" w14:textId="77777777" w:rsidR="00E96704" w:rsidRDefault="00E96704" w:rsidP="00C9686F">
      <w:pPr>
        <w:tabs>
          <w:tab w:val="right" w:pos="3119"/>
          <w:tab w:val="left" w:pos="3544"/>
          <w:tab w:val="right" w:pos="7797"/>
        </w:tabs>
        <w:rPr>
          <w:iC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6"/>
        <w:gridCol w:w="2976"/>
      </w:tblGrid>
      <w:tr w:rsidR="00E96704" w:rsidRPr="00D458B0" w14:paraId="27F1BDA0" w14:textId="77777777" w:rsidTr="00241695">
        <w:tc>
          <w:tcPr>
            <w:tcW w:w="9072" w:type="dxa"/>
            <w:gridSpan w:val="2"/>
            <w:shd w:val="clear" w:color="auto" w:fill="4F81BD" w:themeFill="accent1"/>
          </w:tcPr>
          <w:p w14:paraId="17656573" w14:textId="31304A75" w:rsidR="00E96704" w:rsidRPr="006E12D0" w:rsidRDefault="002376FC" w:rsidP="0046258E">
            <w:pPr>
              <w:pStyle w:val="Adresse"/>
              <w:tabs>
                <w:tab w:val="clear" w:pos="1418"/>
                <w:tab w:val="left" w:pos="1918"/>
                <w:tab w:val="left" w:pos="2340"/>
              </w:tabs>
              <w:spacing w:before="120" w:after="120"/>
              <w:ind w:left="72" w:right="-28"/>
              <w:rPr>
                <w:b/>
                <w:sz w:val="22"/>
                <w:szCs w:val="22"/>
              </w:rPr>
            </w:pPr>
            <w:r>
              <w:rPr>
                <w:b/>
                <w:color w:val="FFFFFF" w:themeColor="background1"/>
                <w:sz w:val="22"/>
                <w:szCs w:val="22"/>
              </w:rPr>
              <w:t>Leistungsbereich A) Verfahrens- und Standortevaluation</w:t>
            </w:r>
          </w:p>
        </w:tc>
      </w:tr>
      <w:tr w:rsidR="00E96704" w:rsidRPr="00D458B0" w14:paraId="4D551623" w14:textId="77777777" w:rsidTr="00241695">
        <w:trPr>
          <w:trHeight w:val="61"/>
        </w:trPr>
        <w:tc>
          <w:tcPr>
            <w:tcW w:w="6096" w:type="dxa"/>
            <w:shd w:val="clear" w:color="auto" w:fill="auto"/>
            <w:vAlign w:val="center"/>
          </w:tcPr>
          <w:p w14:paraId="37986714" w14:textId="48E8AAB0" w:rsidR="00E96704" w:rsidRPr="00E96704" w:rsidRDefault="00E96704" w:rsidP="005534EF">
            <w:pPr>
              <w:pStyle w:val="Adresse"/>
              <w:tabs>
                <w:tab w:val="left" w:pos="2340"/>
              </w:tabs>
              <w:spacing w:before="60"/>
              <w:ind w:left="74" w:right="-28"/>
              <w:rPr>
                <w:b/>
                <w:bCs w:val="0"/>
                <w:sz w:val="22"/>
                <w:szCs w:val="22"/>
              </w:rPr>
            </w:pPr>
            <w:r>
              <w:rPr>
                <w:b/>
                <w:sz w:val="22"/>
              </w:rPr>
              <w:t xml:space="preserve">Leistungsbereich A) </w:t>
            </w:r>
            <w:r w:rsidRPr="00E96704">
              <w:rPr>
                <w:b/>
                <w:sz w:val="22"/>
              </w:rPr>
              <w:t>exkl. MwSt.</w:t>
            </w:r>
          </w:p>
        </w:tc>
        <w:tc>
          <w:tcPr>
            <w:tcW w:w="2976" w:type="dxa"/>
            <w:shd w:val="clear" w:color="auto" w:fill="DBE5F1" w:themeFill="accent1" w:themeFillTint="33"/>
          </w:tcPr>
          <w:p w14:paraId="6CB74168" w14:textId="77777777" w:rsidR="00E96704" w:rsidRPr="00E96704" w:rsidRDefault="00E96704" w:rsidP="00241695">
            <w:pPr>
              <w:pStyle w:val="Adresse"/>
              <w:tabs>
                <w:tab w:val="clear" w:pos="1418"/>
                <w:tab w:val="left" w:pos="2057"/>
                <w:tab w:val="left" w:pos="2199"/>
              </w:tabs>
              <w:spacing w:before="180"/>
              <w:ind w:left="74" w:right="-28"/>
              <w:rPr>
                <w:b/>
                <w:szCs w:val="22"/>
              </w:rPr>
            </w:pPr>
            <w:r w:rsidRPr="00E96704">
              <w:rPr>
                <w:b/>
                <w:sz w:val="22"/>
                <w:szCs w:val="22"/>
                <w:u w:val="dotted"/>
              </w:rPr>
              <w:tab/>
            </w:r>
            <w:r w:rsidRPr="00E96704">
              <w:rPr>
                <w:b/>
                <w:sz w:val="22"/>
                <w:szCs w:val="22"/>
              </w:rPr>
              <w:tab/>
              <w:t>CHF</w:t>
            </w:r>
          </w:p>
        </w:tc>
      </w:tr>
      <w:tr w:rsidR="00E96704" w:rsidRPr="00D458B0" w14:paraId="6B8F6945" w14:textId="77777777" w:rsidTr="00241695">
        <w:trPr>
          <w:trHeight w:val="61"/>
        </w:trPr>
        <w:tc>
          <w:tcPr>
            <w:tcW w:w="6096" w:type="dxa"/>
            <w:shd w:val="clear" w:color="auto" w:fill="auto"/>
            <w:vAlign w:val="center"/>
          </w:tcPr>
          <w:p w14:paraId="4C1586C7" w14:textId="61C83191" w:rsidR="006E12D0" w:rsidRPr="00D458B0" w:rsidRDefault="002376FC" w:rsidP="005534EF">
            <w:pPr>
              <w:pStyle w:val="Adresse"/>
              <w:tabs>
                <w:tab w:val="left" w:pos="2340"/>
              </w:tabs>
              <w:spacing w:before="60"/>
              <w:ind w:left="74" w:right="-28"/>
              <w:rPr>
                <w:bCs w:val="0"/>
                <w:sz w:val="22"/>
                <w:szCs w:val="22"/>
              </w:rPr>
            </w:pPr>
            <w:r>
              <w:rPr>
                <w:sz w:val="22"/>
              </w:rPr>
              <w:t>Honorar</w:t>
            </w:r>
            <w:r w:rsidR="00241695">
              <w:rPr>
                <w:sz w:val="22"/>
              </w:rPr>
              <w:t xml:space="preserve"> (Pauschalpreis, exkl. MwSt.)</w:t>
            </w:r>
          </w:p>
        </w:tc>
        <w:tc>
          <w:tcPr>
            <w:tcW w:w="2976" w:type="dxa"/>
            <w:shd w:val="clear" w:color="auto" w:fill="DBE5F1" w:themeFill="accent1" w:themeFillTint="33"/>
          </w:tcPr>
          <w:p w14:paraId="70E064FE" w14:textId="25E9BEAF" w:rsidR="006E12D0" w:rsidRPr="00D458B0" w:rsidRDefault="006E12D0" w:rsidP="00241695">
            <w:pPr>
              <w:pStyle w:val="Adresse"/>
              <w:tabs>
                <w:tab w:val="clear" w:pos="1418"/>
                <w:tab w:val="left" w:pos="2057"/>
                <w:tab w:val="left" w:pos="2199"/>
              </w:tabs>
              <w:spacing w:before="180"/>
              <w:ind w:left="74" w:right="-28"/>
              <w:rPr>
                <w:szCs w:val="22"/>
              </w:rPr>
            </w:pPr>
            <w:r w:rsidRPr="006E12D0">
              <w:rPr>
                <w:sz w:val="22"/>
                <w:szCs w:val="22"/>
                <w:u w:val="dotted"/>
              </w:rPr>
              <w:tab/>
            </w:r>
            <w:r>
              <w:rPr>
                <w:sz w:val="22"/>
                <w:szCs w:val="22"/>
              </w:rPr>
              <w:tab/>
              <w:t>CHF</w:t>
            </w:r>
          </w:p>
        </w:tc>
      </w:tr>
      <w:tr w:rsidR="00E96704" w:rsidRPr="00D458B0" w14:paraId="156C697A" w14:textId="77777777" w:rsidTr="00241695">
        <w:trPr>
          <w:trHeight w:val="61"/>
        </w:trPr>
        <w:tc>
          <w:tcPr>
            <w:tcW w:w="6096" w:type="dxa"/>
            <w:shd w:val="clear" w:color="auto" w:fill="auto"/>
            <w:vAlign w:val="center"/>
          </w:tcPr>
          <w:p w14:paraId="064995C1" w14:textId="112F494F" w:rsidR="006E12D0" w:rsidRPr="00D458B0" w:rsidRDefault="00241695" w:rsidP="00D2598A">
            <w:pPr>
              <w:pStyle w:val="Adresse"/>
              <w:tabs>
                <w:tab w:val="left" w:pos="2340"/>
              </w:tabs>
              <w:spacing w:before="60"/>
              <w:ind w:left="74" w:right="-28"/>
              <w:rPr>
                <w:bCs w:val="0"/>
                <w:sz w:val="22"/>
                <w:szCs w:val="22"/>
              </w:rPr>
            </w:pPr>
            <w:r>
              <w:rPr>
                <w:sz w:val="22"/>
              </w:rPr>
              <w:t>Kopierspesen (nach Aufwand mit Kostendach, exkl. MwSt.)</w:t>
            </w:r>
          </w:p>
        </w:tc>
        <w:tc>
          <w:tcPr>
            <w:tcW w:w="2976" w:type="dxa"/>
            <w:shd w:val="clear" w:color="auto" w:fill="DBE5F1" w:themeFill="accent1" w:themeFillTint="33"/>
          </w:tcPr>
          <w:p w14:paraId="5002C5D5" w14:textId="526FF411" w:rsidR="006E12D0" w:rsidRPr="00D458B0" w:rsidRDefault="006E12D0" w:rsidP="00241695">
            <w:pPr>
              <w:pStyle w:val="Adresse"/>
              <w:tabs>
                <w:tab w:val="clear" w:pos="1418"/>
                <w:tab w:val="left" w:pos="2057"/>
                <w:tab w:val="left" w:pos="2199"/>
              </w:tabs>
              <w:spacing w:before="180"/>
              <w:ind w:left="74" w:right="-28"/>
              <w:rPr>
                <w:szCs w:val="22"/>
              </w:rPr>
            </w:pPr>
            <w:r w:rsidRPr="006E12D0">
              <w:rPr>
                <w:sz w:val="22"/>
                <w:szCs w:val="22"/>
                <w:u w:val="dotted"/>
              </w:rPr>
              <w:tab/>
            </w:r>
            <w:r>
              <w:rPr>
                <w:sz w:val="22"/>
                <w:szCs w:val="22"/>
              </w:rPr>
              <w:tab/>
              <w:t>CHF</w:t>
            </w:r>
          </w:p>
        </w:tc>
      </w:tr>
      <w:tr w:rsidR="00E96704" w:rsidRPr="006E12D0" w14:paraId="201AB771" w14:textId="77777777" w:rsidTr="00241695">
        <w:trPr>
          <w:trHeight w:val="52"/>
        </w:trPr>
        <w:tc>
          <w:tcPr>
            <w:tcW w:w="9072" w:type="dxa"/>
            <w:gridSpan w:val="2"/>
            <w:shd w:val="clear" w:color="auto" w:fill="4F81BD" w:themeFill="accent1"/>
          </w:tcPr>
          <w:p w14:paraId="44D0FA2F" w14:textId="23C18B4C" w:rsidR="00E96704" w:rsidRPr="006E12D0" w:rsidRDefault="00E96704" w:rsidP="0046258E">
            <w:pPr>
              <w:pStyle w:val="Kopfzeile"/>
              <w:tabs>
                <w:tab w:val="left" w:pos="-1560"/>
                <w:tab w:val="left" w:pos="1918"/>
                <w:tab w:val="left" w:pos="2340"/>
              </w:tabs>
              <w:spacing w:before="120" w:after="120" w:line="240" w:lineRule="auto"/>
              <w:ind w:left="75"/>
              <w:jc w:val="both"/>
              <w:rPr>
                <w:b/>
                <w:bCs/>
                <w:szCs w:val="22"/>
                <w:lang w:eastAsia="en-US"/>
              </w:rPr>
            </w:pPr>
            <w:r w:rsidRPr="00E96704">
              <w:rPr>
                <w:b/>
                <w:color w:val="FFFFFF" w:themeColor="background1"/>
                <w:szCs w:val="22"/>
              </w:rPr>
              <w:t xml:space="preserve">Leistungsbereich B) </w:t>
            </w:r>
            <w:r w:rsidR="002376FC">
              <w:rPr>
                <w:b/>
                <w:color w:val="FFFFFF" w:themeColor="background1"/>
                <w:szCs w:val="22"/>
              </w:rPr>
              <w:t>Machbarkeitsstudie</w:t>
            </w:r>
          </w:p>
        </w:tc>
      </w:tr>
      <w:tr w:rsidR="00241695" w:rsidRPr="00D458B0" w14:paraId="5336A4BE" w14:textId="77777777" w:rsidTr="00241695">
        <w:trPr>
          <w:trHeight w:val="61"/>
        </w:trPr>
        <w:tc>
          <w:tcPr>
            <w:tcW w:w="6096" w:type="dxa"/>
            <w:shd w:val="clear" w:color="auto" w:fill="auto"/>
            <w:vAlign w:val="center"/>
          </w:tcPr>
          <w:p w14:paraId="1F140F74" w14:textId="2916DD41" w:rsidR="00241695" w:rsidRPr="00E96704" w:rsidRDefault="00241695" w:rsidP="00241695">
            <w:pPr>
              <w:pStyle w:val="Adresse"/>
              <w:tabs>
                <w:tab w:val="left" w:pos="2340"/>
              </w:tabs>
              <w:spacing w:before="60"/>
              <w:ind w:left="72" w:right="-28"/>
              <w:rPr>
                <w:b/>
                <w:bCs w:val="0"/>
                <w:sz w:val="22"/>
                <w:szCs w:val="22"/>
              </w:rPr>
            </w:pPr>
            <w:r>
              <w:rPr>
                <w:b/>
                <w:sz w:val="22"/>
              </w:rPr>
              <w:t xml:space="preserve">Leistungsbereich B) </w:t>
            </w:r>
            <w:r w:rsidRPr="00E96704">
              <w:rPr>
                <w:b/>
                <w:sz w:val="22"/>
              </w:rPr>
              <w:t>exkl. MwSt.</w:t>
            </w:r>
          </w:p>
        </w:tc>
        <w:tc>
          <w:tcPr>
            <w:tcW w:w="2976" w:type="dxa"/>
            <w:shd w:val="clear" w:color="auto" w:fill="DBE5F1" w:themeFill="accent1" w:themeFillTint="33"/>
          </w:tcPr>
          <w:p w14:paraId="5FA189F7" w14:textId="63BF461E" w:rsidR="00241695" w:rsidRPr="00E96704" w:rsidRDefault="00241695" w:rsidP="00241695">
            <w:pPr>
              <w:pStyle w:val="Adresse"/>
              <w:tabs>
                <w:tab w:val="clear" w:pos="1418"/>
                <w:tab w:val="left" w:pos="2057"/>
                <w:tab w:val="left" w:pos="2199"/>
              </w:tabs>
              <w:spacing w:before="180"/>
              <w:ind w:left="72" w:right="-28"/>
              <w:rPr>
                <w:b/>
                <w:szCs w:val="22"/>
              </w:rPr>
            </w:pPr>
            <w:r w:rsidRPr="00E96704">
              <w:rPr>
                <w:b/>
                <w:sz w:val="22"/>
                <w:szCs w:val="22"/>
                <w:u w:val="dotted"/>
              </w:rPr>
              <w:tab/>
            </w:r>
            <w:r w:rsidRPr="00E96704">
              <w:rPr>
                <w:b/>
                <w:sz w:val="22"/>
                <w:szCs w:val="22"/>
              </w:rPr>
              <w:tab/>
              <w:t>CHF</w:t>
            </w:r>
          </w:p>
        </w:tc>
      </w:tr>
      <w:tr w:rsidR="00241695" w:rsidRPr="00D458B0" w14:paraId="278DCF97" w14:textId="77777777" w:rsidTr="00241695">
        <w:tc>
          <w:tcPr>
            <w:tcW w:w="6096" w:type="dxa"/>
            <w:shd w:val="clear" w:color="auto" w:fill="auto"/>
            <w:vAlign w:val="center"/>
          </w:tcPr>
          <w:p w14:paraId="3BFC1FC6" w14:textId="3624190D" w:rsidR="00241695" w:rsidRPr="00D458B0" w:rsidRDefault="00241695" w:rsidP="00241695">
            <w:pPr>
              <w:pStyle w:val="Adresse"/>
              <w:spacing w:before="60"/>
              <w:ind w:left="72" w:right="-28"/>
              <w:rPr>
                <w:bCs w:val="0"/>
                <w:sz w:val="22"/>
                <w:szCs w:val="22"/>
              </w:rPr>
            </w:pPr>
            <w:r>
              <w:rPr>
                <w:sz w:val="22"/>
              </w:rPr>
              <w:t>Honorar (Pauschalpreis, exkl. MwSt.)</w:t>
            </w:r>
          </w:p>
        </w:tc>
        <w:tc>
          <w:tcPr>
            <w:tcW w:w="2976" w:type="dxa"/>
            <w:shd w:val="clear" w:color="auto" w:fill="DBE5F1" w:themeFill="accent1" w:themeFillTint="33"/>
          </w:tcPr>
          <w:p w14:paraId="525BD1D6" w14:textId="46AF8355" w:rsidR="00241695" w:rsidRPr="00D458B0" w:rsidRDefault="00241695" w:rsidP="00241695">
            <w:pPr>
              <w:pStyle w:val="Kopfzeile"/>
              <w:tabs>
                <w:tab w:val="left" w:pos="-1560"/>
                <w:tab w:val="left" w:pos="2057"/>
                <w:tab w:val="left" w:pos="2199"/>
              </w:tabs>
              <w:spacing w:before="180" w:line="240" w:lineRule="auto"/>
              <w:ind w:left="103"/>
              <w:rPr>
                <w:szCs w:val="22"/>
              </w:rPr>
            </w:pPr>
            <w:r w:rsidRPr="006E12D0">
              <w:rPr>
                <w:szCs w:val="22"/>
                <w:u w:val="dotted"/>
              </w:rPr>
              <w:tab/>
            </w:r>
            <w:r>
              <w:rPr>
                <w:szCs w:val="22"/>
              </w:rPr>
              <w:tab/>
              <w:t>CHF</w:t>
            </w:r>
          </w:p>
        </w:tc>
      </w:tr>
      <w:tr w:rsidR="00241695" w:rsidRPr="00D458B0" w14:paraId="6030462D" w14:textId="77777777" w:rsidTr="00241695">
        <w:tc>
          <w:tcPr>
            <w:tcW w:w="6096" w:type="dxa"/>
            <w:shd w:val="clear" w:color="auto" w:fill="auto"/>
            <w:vAlign w:val="center"/>
          </w:tcPr>
          <w:p w14:paraId="0661AD53" w14:textId="4C7C2112" w:rsidR="00241695" w:rsidRPr="00D458B0" w:rsidRDefault="00241695" w:rsidP="00D2598A">
            <w:pPr>
              <w:pStyle w:val="Adresse"/>
              <w:spacing w:before="60"/>
              <w:ind w:left="74" w:right="-28"/>
              <w:rPr>
                <w:b/>
                <w:bCs w:val="0"/>
                <w:sz w:val="22"/>
                <w:szCs w:val="22"/>
              </w:rPr>
            </w:pPr>
            <w:r>
              <w:rPr>
                <w:sz w:val="22"/>
              </w:rPr>
              <w:t>Kopierspesen (nach Aufwand mit Kostendach, exkl. MwSt.)</w:t>
            </w:r>
          </w:p>
        </w:tc>
        <w:tc>
          <w:tcPr>
            <w:tcW w:w="2976" w:type="dxa"/>
            <w:shd w:val="clear" w:color="auto" w:fill="DBE5F1" w:themeFill="accent1" w:themeFillTint="33"/>
          </w:tcPr>
          <w:p w14:paraId="6C42F7FB" w14:textId="0D851CD1" w:rsidR="00241695" w:rsidRPr="00D458B0" w:rsidRDefault="00241695" w:rsidP="00241695">
            <w:pPr>
              <w:pStyle w:val="Kopfzeile"/>
              <w:tabs>
                <w:tab w:val="left" w:pos="-1560"/>
                <w:tab w:val="left" w:pos="2057"/>
                <w:tab w:val="left" w:pos="2199"/>
              </w:tabs>
              <w:spacing w:before="180" w:line="240" w:lineRule="auto"/>
              <w:ind w:left="103"/>
              <w:rPr>
                <w:szCs w:val="22"/>
              </w:rPr>
            </w:pPr>
            <w:r w:rsidRPr="006E12D0">
              <w:rPr>
                <w:szCs w:val="22"/>
                <w:u w:val="dotted"/>
              </w:rPr>
              <w:tab/>
            </w:r>
            <w:r>
              <w:rPr>
                <w:szCs w:val="22"/>
              </w:rPr>
              <w:tab/>
              <w:t>CHF</w:t>
            </w:r>
          </w:p>
        </w:tc>
      </w:tr>
      <w:tr w:rsidR="00E96704" w:rsidRPr="006E12D0" w14:paraId="3254E241" w14:textId="77777777" w:rsidTr="00241695">
        <w:trPr>
          <w:trHeight w:val="41"/>
        </w:trPr>
        <w:tc>
          <w:tcPr>
            <w:tcW w:w="9072" w:type="dxa"/>
            <w:gridSpan w:val="2"/>
            <w:shd w:val="clear" w:color="auto" w:fill="4F81BD" w:themeFill="accent1"/>
          </w:tcPr>
          <w:p w14:paraId="0350157C" w14:textId="1DCE721F" w:rsidR="00E96704" w:rsidRPr="006E12D0" w:rsidRDefault="00E96704" w:rsidP="0046258E">
            <w:pPr>
              <w:pStyle w:val="Kopfzeile"/>
              <w:tabs>
                <w:tab w:val="left" w:pos="-1560"/>
                <w:tab w:val="left" w:pos="1918"/>
                <w:tab w:val="left" w:pos="2340"/>
              </w:tabs>
              <w:spacing w:before="120" w:after="120" w:line="240" w:lineRule="auto"/>
              <w:ind w:left="75"/>
              <w:jc w:val="both"/>
              <w:rPr>
                <w:b/>
                <w:bCs/>
                <w:szCs w:val="22"/>
                <w:lang w:eastAsia="en-US"/>
              </w:rPr>
            </w:pPr>
            <w:r>
              <w:rPr>
                <w:b/>
                <w:color w:val="FFFFFF" w:themeColor="background1"/>
                <w:szCs w:val="22"/>
              </w:rPr>
              <w:t>Kalkulationsgrundlage</w:t>
            </w:r>
          </w:p>
        </w:tc>
      </w:tr>
      <w:tr w:rsidR="00E96704" w:rsidRPr="00D458B0" w14:paraId="0901321A" w14:textId="77777777" w:rsidTr="00241695">
        <w:tc>
          <w:tcPr>
            <w:tcW w:w="6096" w:type="dxa"/>
            <w:shd w:val="clear" w:color="auto" w:fill="auto"/>
            <w:vAlign w:val="center"/>
          </w:tcPr>
          <w:p w14:paraId="28B3A6BE" w14:textId="77777777" w:rsidR="00E96704" w:rsidRPr="00D458B0" w:rsidRDefault="00E96704" w:rsidP="005534EF">
            <w:pPr>
              <w:pStyle w:val="Adresse"/>
              <w:spacing w:before="60"/>
              <w:ind w:left="72" w:right="-28"/>
              <w:rPr>
                <w:bCs w:val="0"/>
                <w:sz w:val="22"/>
                <w:szCs w:val="22"/>
              </w:rPr>
            </w:pPr>
            <w:r>
              <w:rPr>
                <w:sz w:val="22"/>
              </w:rPr>
              <w:t>Zeit-Mittel-Tarif</w:t>
            </w:r>
            <w:r w:rsidRPr="00F01809">
              <w:rPr>
                <w:sz w:val="22"/>
              </w:rPr>
              <w:t xml:space="preserve"> exkl. MwSt</w:t>
            </w:r>
            <w:r>
              <w:rPr>
                <w:sz w:val="22"/>
              </w:rPr>
              <w:t>.</w:t>
            </w:r>
          </w:p>
        </w:tc>
        <w:tc>
          <w:tcPr>
            <w:tcW w:w="2976" w:type="dxa"/>
            <w:shd w:val="clear" w:color="auto" w:fill="DBE5F1" w:themeFill="accent1" w:themeFillTint="33"/>
          </w:tcPr>
          <w:p w14:paraId="0F108D16" w14:textId="77777777" w:rsidR="00E96704" w:rsidRPr="00D458B0" w:rsidRDefault="00E96704" w:rsidP="00241695">
            <w:pPr>
              <w:pStyle w:val="Kopfzeile"/>
              <w:tabs>
                <w:tab w:val="left" w:pos="-1560"/>
                <w:tab w:val="left" w:pos="2057"/>
                <w:tab w:val="left" w:pos="2199"/>
              </w:tabs>
              <w:spacing w:before="180" w:line="240" w:lineRule="auto"/>
              <w:ind w:left="103"/>
              <w:rPr>
                <w:szCs w:val="22"/>
              </w:rPr>
            </w:pPr>
            <w:r w:rsidRPr="006E12D0">
              <w:rPr>
                <w:szCs w:val="22"/>
                <w:u w:val="dotted"/>
              </w:rPr>
              <w:tab/>
            </w:r>
            <w:r>
              <w:rPr>
                <w:szCs w:val="22"/>
              </w:rPr>
              <w:tab/>
              <w:t>CHF/h</w:t>
            </w:r>
          </w:p>
        </w:tc>
      </w:tr>
      <w:tr w:rsidR="00E96704" w:rsidRPr="00D458B0" w14:paraId="7771DC22" w14:textId="77777777" w:rsidTr="00241695">
        <w:tc>
          <w:tcPr>
            <w:tcW w:w="6096" w:type="dxa"/>
            <w:shd w:val="clear" w:color="auto" w:fill="auto"/>
            <w:vAlign w:val="center"/>
          </w:tcPr>
          <w:p w14:paraId="369D23E4" w14:textId="0DCB4372" w:rsidR="00E96704" w:rsidRDefault="00E96704" w:rsidP="005534EF">
            <w:pPr>
              <w:pStyle w:val="Adresse"/>
              <w:spacing w:before="60"/>
              <w:ind w:left="72" w:right="-28"/>
              <w:rPr>
                <w:sz w:val="22"/>
              </w:rPr>
            </w:pPr>
            <w:r>
              <w:rPr>
                <w:sz w:val="22"/>
              </w:rPr>
              <w:t>Aufwand</w:t>
            </w:r>
            <w:r w:rsidRPr="00F01809">
              <w:rPr>
                <w:sz w:val="22"/>
              </w:rPr>
              <w:t xml:space="preserve"> </w:t>
            </w:r>
            <w:r>
              <w:rPr>
                <w:sz w:val="22"/>
              </w:rPr>
              <w:t>Leistungsbereich A)</w:t>
            </w:r>
          </w:p>
        </w:tc>
        <w:tc>
          <w:tcPr>
            <w:tcW w:w="2976" w:type="dxa"/>
            <w:shd w:val="clear" w:color="auto" w:fill="DBE5F1" w:themeFill="accent1" w:themeFillTint="33"/>
          </w:tcPr>
          <w:p w14:paraId="4576BE5D" w14:textId="49E72399" w:rsidR="00E96704" w:rsidRPr="006E12D0" w:rsidRDefault="00E96704" w:rsidP="00241695">
            <w:pPr>
              <w:pStyle w:val="Kopfzeile"/>
              <w:tabs>
                <w:tab w:val="left" w:pos="-1560"/>
                <w:tab w:val="left" w:pos="2057"/>
                <w:tab w:val="left" w:pos="2199"/>
              </w:tabs>
              <w:spacing w:before="180" w:line="240" w:lineRule="auto"/>
              <w:ind w:left="103"/>
              <w:rPr>
                <w:szCs w:val="22"/>
                <w:u w:val="dotted"/>
              </w:rPr>
            </w:pPr>
            <w:r w:rsidRPr="006E12D0">
              <w:rPr>
                <w:szCs w:val="22"/>
                <w:u w:val="dotted"/>
              </w:rPr>
              <w:tab/>
            </w:r>
            <w:r>
              <w:rPr>
                <w:szCs w:val="22"/>
              </w:rPr>
              <w:tab/>
              <w:t>h</w:t>
            </w:r>
          </w:p>
        </w:tc>
      </w:tr>
      <w:tr w:rsidR="00E96704" w:rsidRPr="00D458B0" w14:paraId="09E274B6" w14:textId="77777777" w:rsidTr="00241695">
        <w:tc>
          <w:tcPr>
            <w:tcW w:w="6096" w:type="dxa"/>
            <w:shd w:val="clear" w:color="auto" w:fill="auto"/>
            <w:vAlign w:val="center"/>
          </w:tcPr>
          <w:p w14:paraId="0DEBD043" w14:textId="5D843F45" w:rsidR="00E96704" w:rsidRPr="00D458B0" w:rsidRDefault="00E96704" w:rsidP="005534EF">
            <w:pPr>
              <w:pStyle w:val="Adresse"/>
              <w:spacing w:before="60"/>
              <w:ind w:left="74" w:right="-28"/>
              <w:rPr>
                <w:b/>
                <w:bCs w:val="0"/>
                <w:sz w:val="22"/>
                <w:szCs w:val="22"/>
              </w:rPr>
            </w:pPr>
            <w:r>
              <w:rPr>
                <w:sz w:val="22"/>
              </w:rPr>
              <w:t>Aufwand</w:t>
            </w:r>
            <w:r w:rsidRPr="00F01809">
              <w:rPr>
                <w:sz w:val="22"/>
              </w:rPr>
              <w:t xml:space="preserve"> </w:t>
            </w:r>
            <w:r>
              <w:rPr>
                <w:sz w:val="22"/>
              </w:rPr>
              <w:t>Leistungsbereich B)</w:t>
            </w:r>
          </w:p>
        </w:tc>
        <w:tc>
          <w:tcPr>
            <w:tcW w:w="2976" w:type="dxa"/>
            <w:shd w:val="clear" w:color="auto" w:fill="DBE5F1" w:themeFill="accent1" w:themeFillTint="33"/>
          </w:tcPr>
          <w:p w14:paraId="2AA15263" w14:textId="77777777" w:rsidR="00E96704" w:rsidRPr="00D458B0" w:rsidRDefault="00E96704" w:rsidP="00241695">
            <w:pPr>
              <w:pStyle w:val="Kopfzeile"/>
              <w:tabs>
                <w:tab w:val="left" w:pos="-1560"/>
                <w:tab w:val="left" w:pos="2057"/>
                <w:tab w:val="left" w:pos="2199"/>
              </w:tabs>
              <w:spacing w:before="180" w:line="240" w:lineRule="auto"/>
              <w:ind w:left="103"/>
              <w:rPr>
                <w:szCs w:val="22"/>
              </w:rPr>
            </w:pPr>
            <w:r w:rsidRPr="006E12D0">
              <w:rPr>
                <w:szCs w:val="22"/>
                <w:u w:val="dotted"/>
              </w:rPr>
              <w:tab/>
            </w:r>
            <w:r>
              <w:rPr>
                <w:szCs w:val="22"/>
              </w:rPr>
              <w:tab/>
              <w:t>h</w:t>
            </w:r>
          </w:p>
        </w:tc>
      </w:tr>
    </w:tbl>
    <w:p w14:paraId="29C4E1FC" w14:textId="2914C10F" w:rsidR="00820AA8" w:rsidRDefault="00820AA8" w:rsidP="00C9686F">
      <w:pPr>
        <w:tabs>
          <w:tab w:val="right" w:pos="3119"/>
          <w:tab w:val="left" w:pos="3544"/>
          <w:tab w:val="right" w:pos="7797"/>
        </w:tabs>
        <w:rPr>
          <w:iCs/>
        </w:rPr>
      </w:pPr>
    </w:p>
    <w:p w14:paraId="1C3F2B5A" w14:textId="1C3728C5" w:rsidR="00E96704" w:rsidRDefault="0046258E" w:rsidP="00C9686F">
      <w:pPr>
        <w:tabs>
          <w:tab w:val="right" w:pos="3119"/>
          <w:tab w:val="left" w:pos="3544"/>
          <w:tab w:val="right" w:pos="7797"/>
        </w:tabs>
        <w:rPr>
          <w:iCs/>
        </w:rPr>
      </w:pPr>
      <w:r>
        <w:rPr>
          <w:iCs/>
        </w:rPr>
        <w:t>Bitte übertragen Sie d</w:t>
      </w:r>
      <w:r w:rsidR="00354908">
        <w:rPr>
          <w:iCs/>
        </w:rPr>
        <w:t xml:space="preserve">ie angebotenen </w:t>
      </w:r>
      <w:r>
        <w:rPr>
          <w:iCs/>
        </w:rPr>
        <w:t>P</w:t>
      </w:r>
      <w:r w:rsidR="00354908">
        <w:rPr>
          <w:iCs/>
        </w:rPr>
        <w:t>reise</w:t>
      </w:r>
      <w:r w:rsidR="005534EF">
        <w:rPr>
          <w:iCs/>
        </w:rPr>
        <w:t xml:space="preserve"> für die beiden</w:t>
      </w:r>
      <w:r w:rsidR="00354908">
        <w:rPr>
          <w:iCs/>
        </w:rPr>
        <w:t xml:space="preserve"> Leistungsbereich</w:t>
      </w:r>
      <w:r w:rsidR="005534EF">
        <w:rPr>
          <w:iCs/>
        </w:rPr>
        <w:t>e</w:t>
      </w:r>
      <w:r w:rsidR="00354908">
        <w:rPr>
          <w:iCs/>
        </w:rPr>
        <w:t xml:space="preserve"> A) und B) auf das Offerteingabeformular</w:t>
      </w:r>
      <w:r w:rsidR="005534EF">
        <w:rPr>
          <w:iCs/>
        </w:rPr>
        <w:t xml:space="preserve"> (Formblatt F1)</w:t>
      </w:r>
      <w:r w:rsidR="00354908">
        <w:rPr>
          <w:iCs/>
        </w:rPr>
        <w:t>.</w:t>
      </w:r>
    </w:p>
    <w:p w14:paraId="1E5CE251" w14:textId="3CABAFC6" w:rsidR="00E96704" w:rsidRDefault="00E96704" w:rsidP="00E96704"/>
    <w:p w14:paraId="2183116E" w14:textId="768578CF" w:rsidR="009C7CF3" w:rsidRDefault="009C7CF3" w:rsidP="00E96704"/>
    <w:p w14:paraId="56726F84" w14:textId="77777777" w:rsidR="00241695" w:rsidRDefault="00241695" w:rsidP="00241695">
      <w:pPr>
        <w:tabs>
          <w:tab w:val="left" w:pos="3544"/>
        </w:tabs>
      </w:pPr>
      <w:r>
        <w:t>Ort und Datum</w:t>
      </w:r>
      <w:r>
        <w:tab/>
        <w:t>Unterschrift des/r Anbieters/in und Stempel</w:t>
      </w:r>
    </w:p>
    <w:p w14:paraId="7F2CFE9B" w14:textId="77777777" w:rsidR="00241695" w:rsidRDefault="00241695" w:rsidP="00241695"/>
    <w:p w14:paraId="7C307079" w14:textId="77777777" w:rsidR="00241695" w:rsidRPr="00B97669" w:rsidRDefault="00241695" w:rsidP="00241695"/>
    <w:p w14:paraId="6957CF03" w14:textId="77777777" w:rsidR="00241695" w:rsidRPr="008D4F8F" w:rsidRDefault="00241695" w:rsidP="00241695">
      <w:pPr>
        <w:tabs>
          <w:tab w:val="right" w:pos="3119"/>
          <w:tab w:val="left" w:pos="3544"/>
          <w:tab w:val="right" w:pos="7797"/>
        </w:tabs>
        <w:rPr>
          <w:rFonts w:cs="Arial"/>
          <w:bCs/>
          <w:kern w:val="32"/>
          <w:sz w:val="28"/>
          <w:szCs w:val="32"/>
          <w:u w:val="single"/>
        </w:rPr>
      </w:pPr>
      <w:r w:rsidRPr="008D4F8F">
        <w:rPr>
          <w:rFonts w:cs="Arial"/>
          <w:bCs/>
          <w:kern w:val="32"/>
          <w:sz w:val="28"/>
          <w:szCs w:val="32"/>
          <w:u w:val="single"/>
        </w:rPr>
        <w:tab/>
      </w:r>
      <w:r w:rsidRPr="008D4F8F">
        <w:rPr>
          <w:rFonts w:cs="Arial"/>
          <w:bCs/>
          <w:kern w:val="32"/>
          <w:sz w:val="28"/>
          <w:szCs w:val="32"/>
        </w:rPr>
        <w:tab/>
      </w:r>
      <w:r w:rsidRPr="008D4F8F">
        <w:rPr>
          <w:rFonts w:cs="Arial"/>
          <w:bCs/>
          <w:kern w:val="32"/>
          <w:sz w:val="28"/>
          <w:szCs w:val="32"/>
          <w:u w:val="single"/>
        </w:rPr>
        <w:tab/>
      </w:r>
    </w:p>
    <w:p w14:paraId="68AD8612" w14:textId="77777777" w:rsidR="00241695" w:rsidRPr="008D4F8F" w:rsidRDefault="00241695" w:rsidP="00241695">
      <w:pPr>
        <w:tabs>
          <w:tab w:val="right" w:pos="3119"/>
          <w:tab w:val="left" w:pos="3544"/>
          <w:tab w:val="right" w:pos="7797"/>
        </w:tabs>
        <w:spacing w:before="240"/>
        <w:rPr>
          <w:rFonts w:cs="Arial"/>
          <w:bCs/>
          <w:kern w:val="32"/>
          <w:sz w:val="28"/>
          <w:szCs w:val="32"/>
          <w:u w:val="dotted"/>
        </w:rPr>
      </w:pPr>
      <w:r w:rsidRPr="008D4F8F">
        <w:rPr>
          <w:rFonts w:cs="Arial"/>
          <w:bCs/>
          <w:kern w:val="32"/>
          <w:sz w:val="28"/>
          <w:szCs w:val="32"/>
        </w:rPr>
        <w:tab/>
      </w:r>
      <w:r w:rsidRPr="008D4F8F">
        <w:rPr>
          <w:rFonts w:cs="Arial"/>
          <w:bCs/>
          <w:kern w:val="32"/>
          <w:sz w:val="28"/>
          <w:szCs w:val="32"/>
        </w:rPr>
        <w:tab/>
      </w:r>
      <w:r w:rsidRPr="008D4F8F">
        <w:rPr>
          <w:rFonts w:cs="Arial"/>
          <w:bCs/>
          <w:kern w:val="32"/>
          <w:sz w:val="28"/>
          <w:szCs w:val="32"/>
          <w:u w:val="dotted"/>
        </w:rPr>
        <w:tab/>
      </w:r>
    </w:p>
    <w:p w14:paraId="63FD5487" w14:textId="77777777" w:rsidR="00241695" w:rsidRDefault="00241695" w:rsidP="00241695">
      <w:pPr>
        <w:spacing w:after="0" w:line="240" w:lineRule="auto"/>
        <w:rPr>
          <w:rFonts w:cs="Arial"/>
          <w:bCs/>
          <w:kern w:val="32"/>
          <w:szCs w:val="22"/>
        </w:rPr>
      </w:pPr>
      <w:r w:rsidRPr="008D4F8F">
        <w:rPr>
          <w:rFonts w:cs="Arial"/>
          <w:bCs/>
          <w:kern w:val="32"/>
          <w:szCs w:val="22"/>
        </w:rPr>
        <w:tab/>
      </w:r>
      <w:r w:rsidRPr="008D4F8F">
        <w:rPr>
          <w:rFonts w:cs="Arial"/>
          <w:bCs/>
          <w:kern w:val="32"/>
          <w:szCs w:val="22"/>
        </w:rPr>
        <w:tab/>
      </w:r>
      <w:r>
        <w:rPr>
          <w:rFonts w:cs="Arial"/>
          <w:bCs/>
          <w:kern w:val="32"/>
          <w:szCs w:val="22"/>
        </w:rPr>
        <w:tab/>
      </w:r>
      <w:r>
        <w:rPr>
          <w:rFonts w:cs="Arial"/>
          <w:bCs/>
          <w:kern w:val="32"/>
          <w:szCs w:val="22"/>
        </w:rPr>
        <w:tab/>
      </w:r>
      <w:r>
        <w:rPr>
          <w:rFonts w:cs="Arial"/>
          <w:bCs/>
          <w:kern w:val="32"/>
          <w:szCs w:val="22"/>
        </w:rPr>
        <w:tab/>
      </w:r>
      <w:r w:rsidRPr="008D4F8F">
        <w:rPr>
          <w:rFonts w:cs="Arial"/>
          <w:bCs/>
          <w:kern w:val="32"/>
          <w:szCs w:val="22"/>
        </w:rPr>
        <w:t>(Namen)</w:t>
      </w:r>
    </w:p>
    <w:p w14:paraId="44B7DEEC" w14:textId="25CD779C" w:rsidR="00E96704" w:rsidRPr="00C9686F" w:rsidRDefault="00E96704" w:rsidP="00241695">
      <w:pPr>
        <w:rPr>
          <w:iCs/>
        </w:rPr>
      </w:pPr>
    </w:p>
    <w:sectPr w:rsidR="00E96704" w:rsidRPr="00C9686F" w:rsidSect="00A7068D">
      <w:headerReference w:type="default" r:id="rId19"/>
      <w:footerReference w:type="default" r:id="rId20"/>
      <w:pgSz w:w="11906" w:h="16838" w:code="9"/>
      <w:pgMar w:top="1843" w:right="1134" w:bottom="1135" w:left="1701" w:header="567" w:footer="454" w:gutter="0"/>
      <w:cols w:space="708"/>
      <w:formProt w:val="0"/>
      <w:docGrid w:linePitch="360"/>
    </w:sectPr>
  </w:body>
</w:document>
</file>

<file path=word/commentsIds.xml><?xml version="1.0" encoding="utf-8"?>
<w16cid:commentsIds xmlns:mc="http://schemas.openxmlformats.org/markup-compatibility/2006" xmlns:w16cid="http://schemas.microsoft.com/office/word/2016/wordml/cid" mc:Ignorable="w16cid">
  <w16cid:commentId w16cid:paraId="1729AC0C" w16cid:durableId="21375F14"/>
  <w16cid:commentId w16cid:paraId="25F85F65" w16cid:durableId="2D48A35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26BF59" w14:textId="77777777" w:rsidR="00652F51" w:rsidRDefault="00652F51">
      <w:r>
        <w:separator/>
      </w:r>
    </w:p>
    <w:p w14:paraId="5B877F2A" w14:textId="77777777" w:rsidR="00652F51" w:rsidRDefault="00652F51"/>
    <w:p w14:paraId="7826532F" w14:textId="77777777" w:rsidR="00652F51" w:rsidRDefault="00652F51"/>
    <w:p w14:paraId="7152259C" w14:textId="77777777" w:rsidR="00652F51" w:rsidRDefault="00652F51"/>
  </w:endnote>
  <w:endnote w:type="continuationSeparator" w:id="0">
    <w:p w14:paraId="17FF49EB" w14:textId="77777777" w:rsidR="00652F51" w:rsidRDefault="00652F51">
      <w:r>
        <w:continuationSeparator/>
      </w:r>
    </w:p>
    <w:p w14:paraId="37C37072" w14:textId="77777777" w:rsidR="00652F51" w:rsidRDefault="00652F51"/>
    <w:p w14:paraId="5FBDA878" w14:textId="77777777" w:rsidR="00652F51" w:rsidRDefault="00652F51"/>
    <w:p w14:paraId="09F4E262" w14:textId="77777777" w:rsidR="00652F51" w:rsidRDefault="00652F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977"/>
      <w:gridCol w:w="2977"/>
      <w:gridCol w:w="2977"/>
    </w:tblGrid>
    <w:tr w:rsidR="00652F51" w14:paraId="5849089B" w14:textId="77777777" w:rsidTr="4E78ADF9">
      <w:tc>
        <w:tcPr>
          <w:tcW w:w="2977" w:type="dxa"/>
        </w:tcPr>
        <w:p w14:paraId="5F3DA873" w14:textId="65070DBD" w:rsidR="00652F51" w:rsidRDefault="00652F51" w:rsidP="4E78ADF9">
          <w:pPr>
            <w:pStyle w:val="Kopfzeile"/>
            <w:ind w:left="-115"/>
          </w:pPr>
        </w:p>
      </w:tc>
      <w:tc>
        <w:tcPr>
          <w:tcW w:w="2977" w:type="dxa"/>
        </w:tcPr>
        <w:p w14:paraId="5D2EDB2A" w14:textId="4AD9AB5D" w:rsidR="00652F51" w:rsidRDefault="00652F51" w:rsidP="4E78ADF9">
          <w:pPr>
            <w:pStyle w:val="Kopfzeile"/>
            <w:jc w:val="center"/>
          </w:pPr>
        </w:p>
      </w:tc>
      <w:tc>
        <w:tcPr>
          <w:tcW w:w="2977" w:type="dxa"/>
        </w:tcPr>
        <w:p w14:paraId="113096F2" w14:textId="4A1F84A2" w:rsidR="00652F51" w:rsidRDefault="00652F51" w:rsidP="4E78ADF9">
          <w:pPr>
            <w:pStyle w:val="Kopfzeile"/>
            <w:ind w:right="-115"/>
            <w:jc w:val="right"/>
          </w:pPr>
        </w:p>
      </w:tc>
    </w:tr>
  </w:tbl>
  <w:p w14:paraId="7DDC08E5" w14:textId="27E8588A" w:rsidR="00652F51" w:rsidRDefault="00652F51" w:rsidP="4E78ADF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D04CB" w14:textId="77777777" w:rsidR="00652F51" w:rsidRPr="000C3B46" w:rsidRDefault="00652F51" w:rsidP="00C73F09">
    <w:pPr>
      <w:pStyle w:val="Fuzeile"/>
      <w:spacing w:after="0" w:line="240" w:lineRule="auto"/>
      <w:rPr>
        <w:rFonts w:eastAsiaTheme="minorHAnsi" w:cstheme="minorBidi"/>
        <w:sz w:val="17"/>
        <w:szCs w:val="17"/>
        <w:lang w:eastAsia="en-US"/>
      </w:rPr>
    </w:pPr>
    <w:r w:rsidRPr="000C3B46">
      <w:rPr>
        <w:rFonts w:eastAsiaTheme="minorHAnsi" w:cstheme="minorBidi"/>
        <w:sz w:val="17"/>
        <w:szCs w:val="17"/>
        <w:lang w:eastAsia="en-US"/>
      </w:rPr>
      <w:t>ERZ Entsorgung + Recycling Zürich</w:t>
    </w:r>
  </w:p>
  <w:p w14:paraId="1015E5D7" w14:textId="16D4ADF7" w:rsidR="00652F51" w:rsidRPr="00C73F09" w:rsidRDefault="00652F51" w:rsidP="00C73F09">
    <w:pPr>
      <w:pStyle w:val="Fuzeile"/>
      <w:spacing w:after="0" w:line="240" w:lineRule="auto"/>
      <w:rPr>
        <w:rFonts w:eastAsiaTheme="minorHAnsi" w:cstheme="minorBidi"/>
        <w:sz w:val="17"/>
        <w:szCs w:val="17"/>
        <w:lang w:eastAsia="en-US"/>
      </w:rPr>
    </w:pPr>
    <w:r w:rsidRPr="000C3B46">
      <w:rPr>
        <w:rFonts w:eastAsiaTheme="minorHAnsi" w:cstheme="minorBidi"/>
        <w:sz w:val="17"/>
        <w:szCs w:val="17"/>
        <w:lang w:eastAsia="en-US"/>
      </w:rPr>
      <w:t>Eine Dienstabteilung des Tiefbau- und Entsorgungsdepartements</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78EE6" w14:textId="77777777" w:rsidR="00652F51" w:rsidRPr="000C3B46" w:rsidRDefault="00652F51" w:rsidP="009C1EA4">
    <w:pPr>
      <w:pStyle w:val="Fuzeile"/>
      <w:spacing w:after="0" w:line="240" w:lineRule="auto"/>
      <w:ind w:left="-284"/>
      <w:rPr>
        <w:rFonts w:eastAsiaTheme="minorHAnsi" w:cstheme="minorBidi"/>
        <w:sz w:val="17"/>
        <w:szCs w:val="17"/>
        <w:lang w:eastAsia="en-US"/>
      </w:rPr>
    </w:pPr>
    <w:r w:rsidRPr="000C3B46">
      <w:rPr>
        <w:rFonts w:eastAsiaTheme="minorHAnsi" w:cstheme="minorBidi"/>
        <w:sz w:val="17"/>
        <w:szCs w:val="17"/>
        <w:lang w:eastAsia="en-US"/>
      </w:rPr>
      <w:t>ERZ Entsorgung + Recycling Zürich</w:t>
    </w:r>
  </w:p>
  <w:p w14:paraId="3514FCBE" w14:textId="4EFA2459" w:rsidR="00652F51" w:rsidRPr="009C1EA4" w:rsidRDefault="00652F51" w:rsidP="009C1EA4">
    <w:pPr>
      <w:pStyle w:val="Fuzeile"/>
      <w:spacing w:after="0" w:line="240" w:lineRule="auto"/>
      <w:ind w:left="-284"/>
      <w:rPr>
        <w:rFonts w:eastAsiaTheme="minorHAnsi" w:cstheme="minorBidi"/>
        <w:sz w:val="17"/>
        <w:szCs w:val="17"/>
        <w:lang w:eastAsia="en-US"/>
      </w:rPr>
    </w:pPr>
    <w:r w:rsidRPr="000C3B46">
      <w:rPr>
        <w:rFonts w:eastAsiaTheme="minorHAnsi" w:cstheme="minorBidi"/>
        <w:sz w:val="17"/>
        <w:szCs w:val="17"/>
        <w:lang w:eastAsia="en-US"/>
      </w:rPr>
      <w:t>Eine Dienstabteilung des Tiefbau- und Entsorgungsdepartements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DE1FDB" w14:textId="77777777" w:rsidR="00652F51" w:rsidRDefault="00652F51">
      <w:r>
        <w:separator/>
      </w:r>
    </w:p>
  </w:footnote>
  <w:footnote w:type="continuationSeparator" w:id="0">
    <w:p w14:paraId="7711A241" w14:textId="77777777" w:rsidR="00652F51" w:rsidRDefault="00652F51">
      <w:r>
        <w:continuationSeparator/>
      </w:r>
    </w:p>
    <w:p w14:paraId="7A8A9CD5" w14:textId="77777777" w:rsidR="00652F51" w:rsidRDefault="00652F51"/>
    <w:p w14:paraId="32AF9615" w14:textId="77777777" w:rsidR="00652F51" w:rsidRDefault="00652F51"/>
    <w:p w14:paraId="151D8377" w14:textId="77777777" w:rsidR="00652F51" w:rsidRDefault="00652F51"/>
  </w:footnote>
  <w:footnote w:id="1">
    <w:p w14:paraId="58C4192F" w14:textId="6FC786FA" w:rsidR="00652F51" w:rsidRPr="000B1F24" w:rsidRDefault="00652F51" w:rsidP="00241695">
      <w:pPr>
        <w:pStyle w:val="Funotentext"/>
        <w:rPr>
          <w:i/>
          <w:sz w:val="18"/>
        </w:rPr>
      </w:pPr>
      <w:r w:rsidRPr="000B1F24">
        <w:rPr>
          <w:rStyle w:val="Funotenzeichen"/>
          <w:i/>
        </w:rPr>
        <w:footnoteRef/>
      </w:r>
      <w:r w:rsidRPr="000B1F24">
        <w:rPr>
          <w:i/>
          <w:sz w:val="18"/>
        </w:rPr>
        <w:t xml:space="preserve"> Anzahl der beschäftigten MA: Gesamtzahl der Mitarbeitenden (Vollzeitäquivalent) inklusive der Lernenden des</w:t>
      </w:r>
      <w:r w:rsidRPr="000B1F24">
        <w:rPr>
          <w:i/>
          <w:sz w:val="18"/>
        </w:rPr>
        <w:br/>
        <w:t xml:space="preserve">  Unternehmens des/der Anbieters/in zum Zeitpunkt des Angebotdatums</w:t>
      </w:r>
    </w:p>
  </w:footnote>
  <w:footnote w:id="2">
    <w:p w14:paraId="10BC58C4" w14:textId="7D95173B" w:rsidR="00652F51" w:rsidRDefault="00652F51">
      <w:pPr>
        <w:pStyle w:val="Funotentext"/>
      </w:pPr>
      <w:r w:rsidRPr="000B1F24">
        <w:rPr>
          <w:rStyle w:val="Funotenzeichen"/>
          <w:i/>
        </w:rPr>
        <w:footnoteRef/>
      </w:r>
      <w:r w:rsidRPr="000B1F24">
        <w:rPr>
          <w:i/>
        </w:rPr>
        <w:t xml:space="preserve"> </w:t>
      </w:r>
      <w:r w:rsidRPr="000B1F24">
        <w:rPr>
          <w:i/>
          <w:sz w:val="18"/>
        </w:rPr>
        <w:t>Anzahl der Lernenden zum Zeitpunkt des Angebotdatums innerhalb des Unternehmen</w:t>
      </w:r>
      <w:r>
        <w:rPr>
          <w:i/>
          <w:sz w:val="18"/>
        </w:rPr>
        <w:t>s</w:t>
      </w:r>
      <w:r w:rsidRPr="000B1F24">
        <w:rPr>
          <w:i/>
          <w:sz w:val="18"/>
        </w:rPr>
        <w:t xml:space="preserve"> des/der Anbieters/in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2BFDFC" w14:textId="0D028068" w:rsidR="00652F51" w:rsidRPr="00D711AE" w:rsidRDefault="00652F51" w:rsidP="001A0170">
    <w:pPr>
      <w:pStyle w:val="StadtZrichSeitenzahl"/>
      <w:framePr w:wrap="around"/>
    </w:pPr>
    <w:r>
      <w:t xml:space="preserve">Seite </w:t>
    </w: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p w14:paraId="48BB523C" w14:textId="638F1DA3" w:rsidR="00652F51" w:rsidRDefault="00652F51" w:rsidP="001A0170">
    <w:pPr>
      <w:pStyle w:val="StadtZrichKopfzeile"/>
    </w:pPr>
    <w:r w:rsidRPr="007C1399">
      <w:rPr>
        <w:b/>
      </w:rPr>
      <w:t xml:space="preserve">ERZ; Ausschreibung im Einladungsverfahren, </w:t>
    </w:r>
    <w:r>
      <w:rPr>
        <w:b/>
      </w:rPr>
      <w:t>Baumeisterarbeiten FTH</w:t>
    </w:r>
    <w:r w:rsidRPr="007C1399">
      <w:rPr>
        <w:b/>
      </w:rPr>
      <w:br/>
    </w:r>
    <w:r>
      <w:t>TEIL C: Angaben zum/r Anbieter/in</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543B4" w14:textId="77777777" w:rsidR="00652F51" w:rsidRDefault="00652F51" w:rsidP="00461D89">
    <w:pPr>
      <w:pStyle w:val="Kopfzeile"/>
    </w:pPr>
    <w:r>
      <w:rPr>
        <w:noProof/>
      </w:rPr>
      <w:drawing>
        <wp:anchor distT="0" distB="0" distL="114300" distR="114300" simplePos="0" relativeHeight="251661824" behindDoc="1" locked="0" layoutInCell="1" allowOverlap="1" wp14:anchorId="4DF68741" wp14:editId="05AFAC7F">
          <wp:simplePos x="0" y="0"/>
          <wp:positionH relativeFrom="column">
            <wp:posOffset>-447675</wp:posOffset>
          </wp:positionH>
          <wp:positionV relativeFrom="paragraph">
            <wp:posOffset>9525</wp:posOffset>
          </wp:positionV>
          <wp:extent cx="1863725" cy="273050"/>
          <wp:effectExtent l="19050" t="0" r="3175" b="0"/>
          <wp:wrapTight wrapText="bothSides">
            <wp:wrapPolygon edited="0">
              <wp:start x="-221" y="0"/>
              <wp:lineTo x="-221" y="19591"/>
              <wp:lineTo x="21637" y="19591"/>
              <wp:lineTo x="21637" y="0"/>
              <wp:lineTo x="-221" y="0"/>
            </wp:wrapPolygon>
          </wp:wrapTight>
          <wp:docPr id="2" name="Bild 20" descr="logo_stzh_ERZ_sw_pos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_stzh_ERZ_sw_pos_3"/>
                  <pic:cNvPicPr>
                    <a:picLocks noChangeAspect="1" noChangeArrowheads="1"/>
                  </pic:cNvPicPr>
                </pic:nvPicPr>
                <pic:blipFill>
                  <a:blip r:embed="rId1"/>
                  <a:srcRect/>
                  <a:stretch>
                    <a:fillRect/>
                  </a:stretch>
                </pic:blipFill>
                <pic:spPr bwMode="auto">
                  <a:xfrm>
                    <a:off x="0" y="0"/>
                    <a:ext cx="1863725" cy="27305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84D09C" w14:textId="286F94FB" w:rsidR="00652F51" w:rsidRPr="00D711AE" w:rsidRDefault="00652F51" w:rsidP="009C1EA4">
    <w:pPr>
      <w:pStyle w:val="StadtZrichSeitenzahl"/>
      <w:framePr w:wrap="around"/>
    </w:pPr>
    <w:r>
      <w:t xml:space="preserve">Seite </w:t>
    </w:r>
    <w:r>
      <w:fldChar w:fldCharType="begin"/>
    </w:r>
    <w:r>
      <w:instrText xml:space="preserve"> PAGE </w:instrText>
    </w:r>
    <w:r>
      <w:fldChar w:fldCharType="separate"/>
    </w:r>
    <w:r w:rsidR="00D70E33">
      <w:rPr>
        <w:noProof/>
      </w:rPr>
      <w:t>3</w:t>
    </w:r>
    <w:r>
      <w:fldChar w:fldCharType="end"/>
    </w:r>
  </w:p>
  <w:p w14:paraId="3ADC1D0C" w14:textId="2F299F45" w:rsidR="00652F51" w:rsidRPr="00074972" w:rsidRDefault="00652F51" w:rsidP="002376FC">
    <w:pPr>
      <w:pStyle w:val="StadtZrichKopfzeile"/>
      <w:rPr>
        <w:b/>
      </w:rPr>
    </w:pPr>
    <w:r>
      <w:rPr>
        <w:b/>
      </w:rPr>
      <w:t>673</w:t>
    </w:r>
    <w:r w:rsidRPr="00074972">
      <w:rPr>
        <w:b/>
      </w:rPr>
      <w:t xml:space="preserve">_Ausschreibungsunterlagen </w:t>
    </w:r>
    <w:r>
      <w:rPr>
        <w:b/>
      </w:rPr>
      <w:t>PKZ –</w:t>
    </w:r>
    <w:r w:rsidRPr="00074972">
      <w:rPr>
        <w:b/>
      </w:rPr>
      <w:t xml:space="preserve"> </w:t>
    </w:r>
    <w:r>
      <w:rPr>
        <w:b/>
      </w:rPr>
      <w:t>Phosphorrecycling Kanton Zürich</w:t>
    </w:r>
  </w:p>
  <w:p w14:paraId="207AC185" w14:textId="11743E02" w:rsidR="00652F51" w:rsidRDefault="00652F51" w:rsidP="00A7755B">
    <w:pPr>
      <w:pStyle w:val="StadtZrichKopfzeile"/>
    </w:pPr>
    <w:r>
      <w:t>TEIL C «Formblätter»</w:t>
    </w:r>
  </w:p>
  <w:p w14:paraId="0DB96069" w14:textId="422E0A54" w:rsidR="00652F51" w:rsidRPr="008B52BA" w:rsidRDefault="00652F51" w:rsidP="00A7755B">
    <w:pPr>
      <w:pStyle w:val="StadtZrichKopfzeile"/>
      <w:ind w:left="-28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32CC624"/>
    <w:lvl w:ilvl="0">
      <w:numFmt w:val="decimal"/>
      <w:pStyle w:val="Aufzhlungszeichen"/>
      <w:lvlText w:val="*"/>
      <w:lvlJc w:val="left"/>
    </w:lvl>
  </w:abstractNum>
  <w:abstractNum w:abstractNumId="1" w15:restartNumberingAfterBreak="0">
    <w:nsid w:val="164170BE"/>
    <w:multiLevelType w:val="multilevel"/>
    <w:tmpl w:val="2514CB06"/>
    <w:numStyleLink w:val="StadtZrichAufzhlung"/>
  </w:abstractNum>
  <w:abstractNum w:abstractNumId="2" w15:restartNumberingAfterBreak="0">
    <w:nsid w:val="1B106393"/>
    <w:multiLevelType w:val="hybridMultilevel"/>
    <w:tmpl w:val="A530B24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C146EC3"/>
    <w:multiLevelType w:val="hybridMultilevel"/>
    <w:tmpl w:val="3A6CB66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D475304"/>
    <w:multiLevelType w:val="multilevel"/>
    <w:tmpl w:val="D28009BC"/>
    <w:lvl w:ilvl="0">
      <w:start w:val="1"/>
      <w:numFmt w:val="decimal"/>
      <w:pStyle w:val="berschrift1"/>
      <w:lvlText w:val="%1"/>
      <w:lvlJc w:val="left"/>
      <w:pPr>
        <w:ind w:left="432" w:hanging="432"/>
      </w:pPr>
    </w:lvl>
    <w:lvl w:ilvl="1">
      <w:start w:val="1"/>
      <w:numFmt w:val="decimal"/>
      <w:pStyle w:val="berschrift2"/>
      <w:lvlText w:val="%1.%2"/>
      <w:lvlJc w:val="left"/>
      <w:pPr>
        <w:ind w:left="2136" w:hanging="576"/>
      </w:pPr>
      <w:rPr>
        <w:b/>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1DEA6195"/>
    <w:multiLevelType w:val="hybridMultilevel"/>
    <w:tmpl w:val="AFC6CB7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3A36777"/>
    <w:multiLevelType w:val="hybridMultilevel"/>
    <w:tmpl w:val="ACD2A3E0"/>
    <w:lvl w:ilvl="0" w:tplc="794A8ACE">
      <w:start w:val="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9542C1D"/>
    <w:multiLevelType w:val="hybridMultilevel"/>
    <w:tmpl w:val="2E78FA02"/>
    <w:lvl w:ilvl="0" w:tplc="08070011">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8" w15:restartNumberingAfterBreak="0">
    <w:nsid w:val="2BF34765"/>
    <w:multiLevelType w:val="hybridMultilevel"/>
    <w:tmpl w:val="B498E29C"/>
    <w:lvl w:ilvl="0" w:tplc="111EF496">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CA74305"/>
    <w:multiLevelType w:val="hybridMultilevel"/>
    <w:tmpl w:val="013233A4"/>
    <w:lvl w:ilvl="0" w:tplc="8DE4F418">
      <w:start w:val="4"/>
      <w:numFmt w:val="bullet"/>
      <w:lvlText w:val="-"/>
      <w:lvlJc w:val="left"/>
      <w:pPr>
        <w:ind w:left="76" w:hanging="360"/>
      </w:pPr>
      <w:rPr>
        <w:rFonts w:ascii="Arial" w:eastAsia="Times New Roman" w:hAnsi="Arial" w:cs="Arial" w:hint="default"/>
      </w:rPr>
    </w:lvl>
    <w:lvl w:ilvl="1" w:tplc="08070003" w:tentative="1">
      <w:start w:val="1"/>
      <w:numFmt w:val="bullet"/>
      <w:lvlText w:val="o"/>
      <w:lvlJc w:val="left"/>
      <w:pPr>
        <w:ind w:left="796" w:hanging="360"/>
      </w:pPr>
      <w:rPr>
        <w:rFonts w:ascii="Courier New" w:hAnsi="Courier New" w:cs="Courier New" w:hint="default"/>
      </w:rPr>
    </w:lvl>
    <w:lvl w:ilvl="2" w:tplc="08070005" w:tentative="1">
      <w:start w:val="1"/>
      <w:numFmt w:val="bullet"/>
      <w:lvlText w:val=""/>
      <w:lvlJc w:val="left"/>
      <w:pPr>
        <w:ind w:left="1516" w:hanging="360"/>
      </w:pPr>
      <w:rPr>
        <w:rFonts w:ascii="Wingdings" w:hAnsi="Wingdings" w:hint="default"/>
      </w:rPr>
    </w:lvl>
    <w:lvl w:ilvl="3" w:tplc="08070001" w:tentative="1">
      <w:start w:val="1"/>
      <w:numFmt w:val="bullet"/>
      <w:lvlText w:val=""/>
      <w:lvlJc w:val="left"/>
      <w:pPr>
        <w:ind w:left="2236" w:hanging="360"/>
      </w:pPr>
      <w:rPr>
        <w:rFonts w:ascii="Symbol" w:hAnsi="Symbol" w:hint="default"/>
      </w:rPr>
    </w:lvl>
    <w:lvl w:ilvl="4" w:tplc="08070003" w:tentative="1">
      <w:start w:val="1"/>
      <w:numFmt w:val="bullet"/>
      <w:lvlText w:val="o"/>
      <w:lvlJc w:val="left"/>
      <w:pPr>
        <w:ind w:left="2956" w:hanging="360"/>
      </w:pPr>
      <w:rPr>
        <w:rFonts w:ascii="Courier New" w:hAnsi="Courier New" w:cs="Courier New" w:hint="default"/>
      </w:rPr>
    </w:lvl>
    <w:lvl w:ilvl="5" w:tplc="08070005" w:tentative="1">
      <w:start w:val="1"/>
      <w:numFmt w:val="bullet"/>
      <w:lvlText w:val=""/>
      <w:lvlJc w:val="left"/>
      <w:pPr>
        <w:ind w:left="3676" w:hanging="360"/>
      </w:pPr>
      <w:rPr>
        <w:rFonts w:ascii="Wingdings" w:hAnsi="Wingdings" w:hint="default"/>
      </w:rPr>
    </w:lvl>
    <w:lvl w:ilvl="6" w:tplc="08070001" w:tentative="1">
      <w:start w:val="1"/>
      <w:numFmt w:val="bullet"/>
      <w:lvlText w:val=""/>
      <w:lvlJc w:val="left"/>
      <w:pPr>
        <w:ind w:left="4396" w:hanging="360"/>
      </w:pPr>
      <w:rPr>
        <w:rFonts w:ascii="Symbol" w:hAnsi="Symbol" w:hint="default"/>
      </w:rPr>
    </w:lvl>
    <w:lvl w:ilvl="7" w:tplc="08070003" w:tentative="1">
      <w:start w:val="1"/>
      <w:numFmt w:val="bullet"/>
      <w:lvlText w:val="o"/>
      <w:lvlJc w:val="left"/>
      <w:pPr>
        <w:ind w:left="5116" w:hanging="360"/>
      </w:pPr>
      <w:rPr>
        <w:rFonts w:ascii="Courier New" w:hAnsi="Courier New" w:cs="Courier New" w:hint="default"/>
      </w:rPr>
    </w:lvl>
    <w:lvl w:ilvl="8" w:tplc="08070005" w:tentative="1">
      <w:start w:val="1"/>
      <w:numFmt w:val="bullet"/>
      <w:lvlText w:val=""/>
      <w:lvlJc w:val="left"/>
      <w:pPr>
        <w:ind w:left="5836" w:hanging="360"/>
      </w:pPr>
      <w:rPr>
        <w:rFonts w:ascii="Wingdings" w:hAnsi="Wingdings" w:hint="default"/>
      </w:rPr>
    </w:lvl>
  </w:abstractNum>
  <w:abstractNum w:abstractNumId="10" w15:restartNumberingAfterBreak="0">
    <w:nsid w:val="2CD51241"/>
    <w:multiLevelType w:val="multilevel"/>
    <w:tmpl w:val="2514CB06"/>
    <w:styleLink w:val="StadtZrichAufzhlung"/>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454"/>
        </w:tabs>
        <w:ind w:left="454" w:hanging="227"/>
      </w:pPr>
      <w:rPr>
        <w:rFonts w:ascii="Arial" w:hAnsi="Arial" w:hint="default"/>
      </w:rPr>
    </w:lvl>
    <w:lvl w:ilvl="2">
      <w:start w:val="1"/>
      <w:numFmt w:val="bullet"/>
      <w:lvlText w:val="–"/>
      <w:lvlJc w:val="left"/>
      <w:pPr>
        <w:tabs>
          <w:tab w:val="num" w:pos="680"/>
        </w:tabs>
        <w:ind w:left="680" w:hanging="226"/>
      </w:pPr>
      <w:rPr>
        <w:rFonts w:ascii="Arial" w:hAnsi="Arial"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1" w15:restartNumberingAfterBreak="0">
    <w:nsid w:val="2DC17B07"/>
    <w:multiLevelType w:val="hybridMultilevel"/>
    <w:tmpl w:val="005E64F0"/>
    <w:lvl w:ilvl="0" w:tplc="E1F8805E">
      <w:start w:val="1"/>
      <w:numFmt w:val="bullet"/>
      <w:lvlText w:val="–"/>
      <w:lvlJc w:val="left"/>
      <w:pPr>
        <w:ind w:left="2905"/>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1" w:tplc="0F14AE22">
      <w:start w:val="1"/>
      <w:numFmt w:val="bullet"/>
      <w:lvlText w:val="o"/>
      <w:lvlJc w:val="left"/>
      <w:pPr>
        <w:ind w:left="385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2" w:tplc="FCD4D378">
      <w:start w:val="1"/>
      <w:numFmt w:val="bullet"/>
      <w:lvlText w:val="▪"/>
      <w:lvlJc w:val="left"/>
      <w:pPr>
        <w:ind w:left="457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3" w:tplc="5FAA8368">
      <w:start w:val="1"/>
      <w:numFmt w:val="bullet"/>
      <w:lvlText w:val="•"/>
      <w:lvlJc w:val="left"/>
      <w:pPr>
        <w:ind w:left="529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4" w:tplc="B00AF1B6">
      <w:start w:val="1"/>
      <w:numFmt w:val="bullet"/>
      <w:lvlText w:val="o"/>
      <w:lvlJc w:val="left"/>
      <w:pPr>
        <w:ind w:left="601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5" w:tplc="671C2574">
      <w:start w:val="1"/>
      <w:numFmt w:val="bullet"/>
      <w:lvlText w:val="▪"/>
      <w:lvlJc w:val="left"/>
      <w:pPr>
        <w:ind w:left="673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6" w:tplc="42FC45AA">
      <w:start w:val="1"/>
      <w:numFmt w:val="bullet"/>
      <w:lvlText w:val="•"/>
      <w:lvlJc w:val="left"/>
      <w:pPr>
        <w:ind w:left="745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7" w:tplc="124AFFCE">
      <w:start w:val="1"/>
      <w:numFmt w:val="bullet"/>
      <w:lvlText w:val="o"/>
      <w:lvlJc w:val="left"/>
      <w:pPr>
        <w:ind w:left="817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8" w:tplc="2C92460C">
      <w:start w:val="1"/>
      <w:numFmt w:val="bullet"/>
      <w:lvlText w:val="▪"/>
      <w:lvlJc w:val="left"/>
      <w:pPr>
        <w:ind w:left="8898"/>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abstractNum>
  <w:abstractNum w:abstractNumId="12" w15:restartNumberingAfterBreak="0">
    <w:nsid w:val="2FD9546D"/>
    <w:multiLevelType w:val="hybridMultilevel"/>
    <w:tmpl w:val="493607BE"/>
    <w:lvl w:ilvl="0" w:tplc="F3943388">
      <w:numFmt w:val="bullet"/>
      <w:lvlText w:val=""/>
      <w:lvlJc w:val="left"/>
      <w:pPr>
        <w:ind w:left="720" w:hanging="360"/>
      </w:pPr>
      <w:rPr>
        <w:rFonts w:ascii="Wingdings" w:eastAsia="Arial" w:hAnsi="Wingdings"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33D24AD0"/>
    <w:multiLevelType w:val="hybridMultilevel"/>
    <w:tmpl w:val="C330A2BA"/>
    <w:lvl w:ilvl="0" w:tplc="B9EE69FE">
      <w:start w:val="1"/>
      <w:numFmt w:val="lowerLetter"/>
      <w:lvlText w:val="%1."/>
      <w:lvlJc w:val="left"/>
      <w:pPr>
        <w:ind w:left="930" w:hanging="57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366B75B4"/>
    <w:multiLevelType w:val="hybridMultilevel"/>
    <w:tmpl w:val="AC5A6AB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406E6DC8"/>
    <w:multiLevelType w:val="hybridMultilevel"/>
    <w:tmpl w:val="9C0AC47C"/>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40EF4F46"/>
    <w:multiLevelType w:val="multilevel"/>
    <w:tmpl w:val="081A31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CB21E42"/>
    <w:multiLevelType w:val="hybridMultilevel"/>
    <w:tmpl w:val="F11A1B0E"/>
    <w:lvl w:ilvl="0" w:tplc="111EF496">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4F6239F6"/>
    <w:multiLevelType w:val="hybridMultilevel"/>
    <w:tmpl w:val="BC6C1338"/>
    <w:lvl w:ilvl="0" w:tplc="08070001">
      <w:start w:val="1"/>
      <w:numFmt w:val="bullet"/>
      <w:lvlText w:val=""/>
      <w:lvlJc w:val="left"/>
      <w:pPr>
        <w:ind w:left="6544" w:hanging="360"/>
      </w:pPr>
      <w:rPr>
        <w:rFonts w:ascii="Symbol" w:hAnsi="Symbol" w:hint="default"/>
      </w:rPr>
    </w:lvl>
    <w:lvl w:ilvl="1" w:tplc="08070003">
      <w:start w:val="1"/>
      <w:numFmt w:val="bullet"/>
      <w:lvlText w:val="o"/>
      <w:lvlJc w:val="left"/>
      <w:pPr>
        <w:ind w:left="7264" w:hanging="360"/>
      </w:pPr>
      <w:rPr>
        <w:rFonts w:ascii="Courier New" w:hAnsi="Courier New" w:cs="Courier New" w:hint="default"/>
      </w:rPr>
    </w:lvl>
    <w:lvl w:ilvl="2" w:tplc="08070005" w:tentative="1">
      <w:start w:val="1"/>
      <w:numFmt w:val="bullet"/>
      <w:lvlText w:val=""/>
      <w:lvlJc w:val="left"/>
      <w:pPr>
        <w:ind w:left="7984" w:hanging="360"/>
      </w:pPr>
      <w:rPr>
        <w:rFonts w:ascii="Wingdings" w:hAnsi="Wingdings" w:hint="default"/>
      </w:rPr>
    </w:lvl>
    <w:lvl w:ilvl="3" w:tplc="08070001" w:tentative="1">
      <w:start w:val="1"/>
      <w:numFmt w:val="bullet"/>
      <w:lvlText w:val=""/>
      <w:lvlJc w:val="left"/>
      <w:pPr>
        <w:ind w:left="8704" w:hanging="360"/>
      </w:pPr>
      <w:rPr>
        <w:rFonts w:ascii="Symbol" w:hAnsi="Symbol" w:hint="default"/>
      </w:rPr>
    </w:lvl>
    <w:lvl w:ilvl="4" w:tplc="08070003" w:tentative="1">
      <w:start w:val="1"/>
      <w:numFmt w:val="bullet"/>
      <w:lvlText w:val="o"/>
      <w:lvlJc w:val="left"/>
      <w:pPr>
        <w:ind w:left="9424" w:hanging="360"/>
      </w:pPr>
      <w:rPr>
        <w:rFonts w:ascii="Courier New" w:hAnsi="Courier New" w:cs="Courier New" w:hint="default"/>
      </w:rPr>
    </w:lvl>
    <w:lvl w:ilvl="5" w:tplc="08070005" w:tentative="1">
      <w:start w:val="1"/>
      <w:numFmt w:val="bullet"/>
      <w:lvlText w:val=""/>
      <w:lvlJc w:val="left"/>
      <w:pPr>
        <w:ind w:left="10144" w:hanging="360"/>
      </w:pPr>
      <w:rPr>
        <w:rFonts w:ascii="Wingdings" w:hAnsi="Wingdings" w:hint="default"/>
      </w:rPr>
    </w:lvl>
    <w:lvl w:ilvl="6" w:tplc="08070001" w:tentative="1">
      <w:start w:val="1"/>
      <w:numFmt w:val="bullet"/>
      <w:lvlText w:val=""/>
      <w:lvlJc w:val="left"/>
      <w:pPr>
        <w:ind w:left="10864" w:hanging="360"/>
      </w:pPr>
      <w:rPr>
        <w:rFonts w:ascii="Symbol" w:hAnsi="Symbol" w:hint="default"/>
      </w:rPr>
    </w:lvl>
    <w:lvl w:ilvl="7" w:tplc="08070003" w:tentative="1">
      <w:start w:val="1"/>
      <w:numFmt w:val="bullet"/>
      <w:lvlText w:val="o"/>
      <w:lvlJc w:val="left"/>
      <w:pPr>
        <w:ind w:left="11584" w:hanging="360"/>
      </w:pPr>
      <w:rPr>
        <w:rFonts w:ascii="Courier New" w:hAnsi="Courier New" w:cs="Courier New" w:hint="default"/>
      </w:rPr>
    </w:lvl>
    <w:lvl w:ilvl="8" w:tplc="08070005" w:tentative="1">
      <w:start w:val="1"/>
      <w:numFmt w:val="bullet"/>
      <w:lvlText w:val=""/>
      <w:lvlJc w:val="left"/>
      <w:pPr>
        <w:ind w:left="12304" w:hanging="360"/>
      </w:pPr>
      <w:rPr>
        <w:rFonts w:ascii="Wingdings" w:hAnsi="Wingdings" w:hint="default"/>
      </w:rPr>
    </w:lvl>
  </w:abstractNum>
  <w:abstractNum w:abstractNumId="19" w15:restartNumberingAfterBreak="0">
    <w:nsid w:val="536E7003"/>
    <w:multiLevelType w:val="hybridMultilevel"/>
    <w:tmpl w:val="E65C12BC"/>
    <w:lvl w:ilvl="0" w:tplc="337EF0C6">
      <w:start w:val="1"/>
      <w:numFmt w:val="bullet"/>
      <w:lvlText w:val="–"/>
      <w:lvlJc w:val="left"/>
      <w:pPr>
        <w:ind w:left="142"/>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1" w:tplc="9572C67A">
      <w:start w:val="1"/>
      <w:numFmt w:val="bullet"/>
      <w:lvlText w:val="o"/>
      <w:lvlJc w:val="left"/>
      <w:pPr>
        <w:ind w:left="108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2" w:tplc="AF54ADFE">
      <w:start w:val="1"/>
      <w:numFmt w:val="bullet"/>
      <w:lvlText w:val="▪"/>
      <w:lvlJc w:val="left"/>
      <w:pPr>
        <w:ind w:left="180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3" w:tplc="5CD0F786">
      <w:start w:val="1"/>
      <w:numFmt w:val="bullet"/>
      <w:lvlText w:val="•"/>
      <w:lvlJc w:val="left"/>
      <w:pPr>
        <w:ind w:left="252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4" w:tplc="7E24C2C8">
      <w:start w:val="1"/>
      <w:numFmt w:val="bullet"/>
      <w:lvlText w:val="o"/>
      <w:lvlJc w:val="left"/>
      <w:pPr>
        <w:ind w:left="324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5" w:tplc="2424FA2E">
      <w:start w:val="1"/>
      <w:numFmt w:val="bullet"/>
      <w:lvlText w:val="▪"/>
      <w:lvlJc w:val="left"/>
      <w:pPr>
        <w:ind w:left="396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6" w:tplc="7F148010">
      <w:start w:val="1"/>
      <w:numFmt w:val="bullet"/>
      <w:lvlText w:val="•"/>
      <w:lvlJc w:val="left"/>
      <w:pPr>
        <w:ind w:left="468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7" w:tplc="697050CC">
      <w:start w:val="1"/>
      <w:numFmt w:val="bullet"/>
      <w:lvlText w:val="o"/>
      <w:lvlJc w:val="left"/>
      <w:pPr>
        <w:ind w:left="540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lvl w:ilvl="8" w:tplc="0BE80BDE">
      <w:start w:val="1"/>
      <w:numFmt w:val="bullet"/>
      <w:lvlText w:val="▪"/>
      <w:lvlJc w:val="left"/>
      <w:pPr>
        <w:ind w:left="6120"/>
      </w:pPr>
      <w:rPr>
        <w:rFonts w:ascii="Arial" w:eastAsia="Arial" w:hAnsi="Arial" w:cs="Arial"/>
        <w:b w:val="0"/>
        <w:i w:val="0"/>
        <w:strike w:val="0"/>
        <w:dstrike w:val="0"/>
        <w:color w:val="181717"/>
        <w:sz w:val="18"/>
        <w:szCs w:val="18"/>
        <w:u w:val="none" w:color="000000"/>
        <w:bdr w:val="none" w:sz="0" w:space="0" w:color="auto"/>
        <w:shd w:val="clear" w:color="auto" w:fill="auto"/>
        <w:vertAlign w:val="baseline"/>
      </w:rPr>
    </w:lvl>
  </w:abstractNum>
  <w:abstractNum w:abstractNumId="20" w15:restartNumberingAfterBreak="0">
    <w:nsid w:val="58102821"/>
    <w:multiLevelType w:val="multilevel"/>
    <w:tmpl w:val="55E6B1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8B615EF"/>
    <w:multiLevelType w:val="hybridMultilevel"/>
    <w:tmpl w:val="C4B83B9C"/>
    <w:lvl w:ilvl="0" w:tplc="0807000F">
      <w:start w:val="1"/>
      <w:numFmt w:val="decimal"/>
      <w:lvlText w:val="%1."/>
      <w:lvlJc w:val="left"/>
      <w:pPr>
        <w:ind w:left="360" w:hanging="360"/>
      </w:pPr>
      <w:rPr>
        <w:rFonts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2" w15:restartNumberingAfterBreak="0">
    <w:nsid w:val="5A151A83"/>
    <w:multiLevelType w:val="hybridMultilevel"/>
    <w:tmpl w:val="3520576A"/>
    <w:lvl w:ilvl="0" w:tplc="B22CF478">
      <w:start w:val="1"/>
      <w:numFmt w:val="decimal"/>
      <w:lvlText w:val="%1"/>
      <w:lvlJc w:val="left"/>
      <w:pPr>
        <w:ind w:left="1070" w:hanging="71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61065D70"/>
    <w:multiLevelType w:val="multilevel"/>
    <w:tmpl w:val="E38631CE"/>
    <w:styleLink w:val="StadtZrichNummerierung"/>
    <w:lvl w:ilvl="0">
      <w:start w:val="1"/>
      <w:numFmt w:val="decimal"/>
      <w:lvlText w:val="%1."/>
      <w:lvlJc w:val="left"/>
      <w:pPr>
        <w:tabs>
          <w:tab w:val="num" w:pos="340"/>
        </w:tabs>
        <w:ind w:left="340" w:hanging="340"/>
      </w:pPr>
      <w:rPr>
        <w:rFonts w:ascii="Arial" w:hAnsi="Arial" w:hint="default"/>
        <w:sz w:val="22"/>
      </w:rPr>
    </w:lvl>
    <w:lvl w:ilvl="1">
      <w:start w:val="1"/>
      <w:numFmt w:val="ordinal"/>
      <w:lvlText w:val="%2"/>
      <w:lvlJc w:val="left"/>
      <w:pPr>
        <w:tabs>
          <w:tab w:val="num" w:pos="454"/>
        </w:tabs>
        <w:ind w:left="454" w:hanging="227"/>
      </w:pPr>
      <w:rPr>
        <w:rFonts w:hint="default"/>
      </w:rPr>
    </w:lvl>
    <w:lvl w:ilvl="2">
      <w:start w:val="1"/>
      <w:numFmt w:val="ordinal"/>
      <w:lvlText w:val="%3"/>
      <w:lvlJc w:val="left"/>
      <w:pPr>
        <w:tabs>
          <w:tab w:val="num" w:pos="680"/>
        </w:tabs>
        <w:ind w:left="680" w:hanging="226"/>
      </w:pPr>
      <w:rPr>
        <w:rFonts w:hint="default"/>
      </w:rPr>
    </w:lvl>
    <w:lvl w:ilvl="3">
      <w:start w:val="1"/>
      <w:numFmt w:val="ordinal"/>
      <w:lvlText w:val="%4"/>
      <w:lvlJc w:val="left"/>
      <w:pPr>
        <w:tabs>
          <w:tab w:val="num" w:pos="907"/>
        </w:tabs>
        <w:ind w:left="907" w:hanging="227"/>
      </w:pPr>
      <w:rPr>
        <w:rFonts w:hint="default"/>
      </w:rPr>
    </w:lvl>
    <w:lvl w:ilvl="4">
      <w:start w:val="1"/>
      <w:numFmt w:val="ordinal"/>
      <w:lvlText w:val="%5"/>
      <w:lvlJc w:val="left"/>
      <w:pPr>
        <w:tabs>
          <w:tab w:val="num" w:pos="1134"/>
        </w:tabs>
        <w:ind w:left="1134" w:hanging="227"/>
      </w:pPr>
      <w:rPr>
        <w:rFonts w:hint="default"/>
      </w:rPr>
    </w:lvl>
    <w:lvl w:ilvl="5">
      <w:start w:val="1"/>
      <w:numFmt w:val="ordinal"/>
      <w:lvlText w:val="%6"/>
      <w:lvlJc w:val="left"/>
      <w:pPr>
        <w:tabs>
          <w:tab w:val="num" w:pos="1361"/>
        </w:tabs>
        <w:ind w:left="1361" w:hanging="227"/>
      </w:pPr>
      <w:rPr>
        <w:rFonts w:hint="default"/>
      </w:rPr>
    </w:lvl>
    <w:lvl w:ilvl="6">
      <w:start w:val="1"/>
      <w:numFmt w:val="ordinal"/>
      <w:lvlText w:val="%7"/>
      <w:lvlJc w:val="left"/>
      <w:pPr>
        <w:tabs>
          <w:tab w:val="num" w:pos="1588"/>
        </w:tabs>
        <w:ind w:left="1588" w:hanging="227"/>
      </w:pPr>
      <w:rPr>
        <w:rFonts w:hint="default"/>
      </w:rPr>
    </w:lvl>
    <w:lvl w:ilvl="7">
      <w:start w:val="1"/>
      <w:numFmt w:val="ordinal"/>
      <w:lvlText w:val="%8"/>
      <w:lvlJc w:val="left"/>
      <w:pPr>
        <w:tabs>
          <w:tab w:val="num" w:pos="1814"/>
        </w:tabs>
        <w:ind w:left="1814" w:hanging="226"/>
      </w:pPr>
      <w:rPr>
        <w:rFonts w:hint="default"/>
      </w:rPr>
    </w:lvl>
    <w:lvl w:ilvl="8">
      <w:start w:val="1"/>
      <w:numFmt w:val="ordinal"/>
      <w:lvlText w:val="%9"/>
      <w:lvlJc w:val="left"/>
      <w:pPr>
        <w:tabs>
          <w:tab w:val="num" w:pos="2041"/>
        </w:tabs>
        <w:ind w:left="2041" w:hanging="227"/>
      </w:pPr>
      <w:rPr>
        <w:rFonts w:hint="default"/>
      </w:rPr>
    </w:lvl>
  </w:abstractNum>
  <w:abstractNum w:abstractNumId="24" w15:restartNumberingAfterBreak="0">
    <w:nsid w:val="6ACA26D5"/>
    <w:multiLevelType w:val="multilevel"/>
    <w:tmpl w:val="90CA23C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sz w:val="16"/>
        <w:vertAlign w:val="superscrip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9BF54FB"/>
    <w:multiLevelType w:val="hybridMultilevel"/>
    <w:tmpl w:val="7CB6F858"/>
    <w:lvl w:ilvl="0" w:tplc="8E8C35C0">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7A2532C7"/>
    <w:multiLevelType w:val="hybridMultilevel"/>
    <w:tmpl w:val="7E2820F0"/>
    <w:lvl w:ilvl="0" w:tplc="111EF496">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7A77689F"/>
    <w:multiLevelType w:val="multilevel"/>
    <w:tmpl w:val="B3FA27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3"/>
  </w:num>
  <w:num w:numId="2">
    <w:abstractNumId w:val="10"/>
  </w:num>
  <w:num w:numId="3">
    <w:abstractNumId w:val="0"/>
    <w:lvlOverride w:ilvl="0">
      <w:lvl w:ilvl="0">
        <w:start w:val="1"/>
        <w:numFmt w:val="bullet"/>
        <w:pStyle w:val="Aufzhlungszeichen"/>
        <w:lvlText w:val="•"/>
        <w:legacy w:legacy="1" w:legacySpace="0" w:legacyIndent="283"/>
        <w:lvlJc w:val="left"/>
        <w:pPr>
          <w:ind w:left="283" w:hanging="283"/>
        </w:pPr>
        <w:rPr>
          <w:rFonts w:ascii="Times New Roman" w:hAnsi="Times New Roman" w:hint="default"/>
        </w:rPr>
      </w:lvl>
    </w:lvlOverride>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4"/>
  </w:num>
  <w:num w:numId="7">
    <w:abstractNumId w:val="20"/>
  </w:num>
  <w:num w:numId="8">
    <w:abstractNumId w:val="27"/>
  </w:num>
  <w:num w:numId="9">
    <w:abstractNumId w:val="16"/>
  </w:num>
  <w:num w:numId="10">
    <w:abstractNumId w:val="18"/>
  </w:num>
  <w:num w:numId="11">
    <w:abstractNumId w:val="8"/>
  </w:num>
  <w:num w:numId="12">
    <w:abstractNumId w:val="26"/>
  </w:num>
  <w:num w:numId="13">
    <w:abstractNumId w:val="17"/>
  </w:num>
  <w:num w:numId="14">
    <w:abstractNumId w:val="12"/>
  </w:num>
  <w:num w:numId="15">
    <w:abstractNumId w:val="4"/>
  </w:num>
  <w:num w:numId="16">
    <w:abstractNumId w:val="19"/>
  </w:num>
  <w:num w:numId="17">
    <w:abstractNumId w:val="11"/>
  </w:num>
  <w:num w:numId="18">
    <w:abstractNumId w:val="21"/>
  </w:num>
  <w:num w:numId="19">
    <w:abstractNumId w:val="2"/>
  </w:num>
  <w:num w:numId="20">
    <w:abstractNumId w:val="9"/>
  </w:num>
  <w:num w:numId="21">
    <w:abstractNumId w:val="1"/>
  </w:num>
  <w:num w:numId="22">
    <w:abstractNumId w:val="5"/>
  </w:num>
  <w:num w:numId="23">
    <w:abstractNumId w:val="4"/>
  </w:num>
  <w:num w:numId="24">
    <w:abstractNumId w:val="4"/>
  </w:num>
  <w:num w:numId="25">
    <w:abstractNumId w:val="14"/>
  </w:num>
  <w:num w:numId="26">
    <w:abstractNumId w:val="22"/>
  </w:num>
  <w:num w:numId="27">
    <w:abstractNumId w:val="7"/>
  </w:num>
  <w:num w:numId="28">
    <w:abstractNumId w:val="13"/>
  </w:num>
  <w:num w:numId="29">
    <w:abstractNumId w:val="15"/>
  </w:num>
  <w:num w:numId="30">
    <w:abstractNumId w:val="25"/>
  </w:num>
  <w:num w:numId="31">
    <w:abstractNumId w:val="3"/>
  </w:num>
  <w:num w:numId="32">
    <w:abstractNumId w:val="4"/>
  </w:num>
  <w:num w:numId="33">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activeWritingStyle w:appName="MSWord" w:lang="it-CH" w:vendorID="64" w:dllVersion="6" w:nlCheck="1" w:checkStyle="0"/>
  <w:activeWritingStyle w:appName="MSWord" w:lang="de-CH" w:vendorID="64" w:dllVersion="6" w:nlCheck="1" w:checkStyle="0"/>
  <w:activeWritingStyle w:appName="MSWord" w:lang="en-US" w:vendorID="64" w:dllVersion="6" w:nlCheck="1" w:checkStyle="1"/>
  <w:activeWritingStyle w:appName="MSWord" w:lang="de-DE" w:vendorID="64" w:dllVersion="6" w:nlCheck="1" w:checkStyle="0"/>
  <w:activeWritingStyle w:appName="MSWord" w:lang="fr-CH" w:vendorID="64" w:dllVersion="6" w:nlCheck="1" w:checkStyle="0"/>
  <w:activeWritingStyle w:appName="MSWord" w:lang="es-ES" w:vendorID="64" w:dllVersion="6" w:nlCheck="1" w:checkStyle="1"/>
  <w:activeWritingStyle w:appName="MSWord" w:lang="de-CH" w:vendorID="64" w:dllVersion="131078" w:nlCheck="1" w:checkStyle="0"/>
  <w:activeWritingStyle w:appName="MSWord" w:lang="de-DE" w:vendorID="64" w:dllVersion="131078" w:nlCheck="1" w:checkStyle="0"/>
  <w:attachedTemplate r:id="rId1"/>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ocumentProtection w:edit="forms" w:enforcement="0"/>
  <w:defaultTabStop w:val="709"/>
  <w:autoHyphenation/>
  <w:hyphenationZone w:val="851"/>
  <w:doNotHyphenateCaps/>
  <w:doNotShadeFormData/>
  <w:noPunctuationKerning/>
  <w:characterSpacingControl w:val="doNotCompress"/>
  <w:hdrShapeDefaults>
    <o:shapedefaults v:ext="edit" spidmax="18433" style="mso-position-horizontal-relative:page;mso-position-vertical-relative:page">
      <v:stroke endarrow="block"/>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06B"/>
    <w:rsid w:val="00000629"/>
    <w:rsid w:val="00001DE8"/>
    <w:rsid w:val="000024B4"/>
    <w:rsid w:val="00004730"/>
    <w:rsid w:val="00004734"/>
    <w:rsid w:val="000061A7"/>
    <w:rsid w:val="00006A9C"/>
    <w:rsid w:val="00010162"/>
    <w:rsid w:val="0001093A"/>
    <w:rsid w:val="000109E1"/>
    <w:rsid w:val="00011136"/>
    <w:rsid w:val="0001163B"/>
    <w:rsid w:val="00012416"/>
    <w:rsid w:val="000145C9"/>
    <w:rsid w:val="0001607F"/>
    <w:rsid w:val="000175F3"/>
    <w:rsid w:val="000201A7"/>
    <w:rsid w:val="000209E8"/>
    <w:rsid w:val="00020C9A"/>
    <w:rsid w:val="000216F5"/>
    <w:rsid w:val="00022947"/>
    <w:rsid w:val="0002333F"/>
    <w:rsid w:val="00023390"/>
    <w:rsid w:val="000233E4"/>
    <w:rsid w:val="00024DB6"/>
    <w:rsid w:val="00024F96"/>
    <w:rsid w:val="00025A4E"/>
    <w:rsid w:val="00025CC9"/>
    <w:rsid w:val="00027BA7"/>
    <w:rsid w:val="00027D6B"/>
    <w:rsid w:val="00027FE2"/>
    <w:rsid w:val="0003212C"/>
    <w:rsid w:val="00033CE0"/>
    <w:rsid w:val="00035129"/>
    <w:rsid w:val="000368DB"/>
    <w:rsid w:val="00041D8A"/>
    <w:rsid w:val="00043D82"/>
    <w:rsid w:val="00045118"/>
    <w:rsid w:val="00046CF4"/>
    <w:rsid w:val="00046D4D"/>
    <w:rsid w:val="000504AA"/>
    <w:rsid w:val="0005098E"/>
    <w:rsid w:val="00050CB6"/>
    <w:rsid w:val="0005154D"/>
    <w:rsid w:val="00051C25"/>
    <w:rsid w:val="000521BF"/>
    <w:rsid w:val="00052708"/>
    <w:rsid w:val="00052C37"/>
    <w:rsid w:val="00057209"/>
    <w:rsid w:val="000624A2"/>
    <w:rsid w:val="000628C5"/>
    <w:rsid w:val="000629A4"/>
    <w:rsid w:val="000645BE"/>
    <w:rsid w:val="000656A0"/>
    <w:rsid w:val="0006580F"/>
    <w:rsid w:val="000659F6"/>
    <w:rsid w:val="0006615C"/>
    <w:rsid w:val="000666A4"/>
    <w:rsid w:val="000666F7"/>
    <w:rsid w:val="00066B7F"/>
    <w:rsid w:val="00066EA7"/>
    <w:rsid w:val="000671BC"/>
    <w:rsid w:val="00070256"/>
    <w:rsid w:val="00071EEC"/>
    <w:rsid w:val="00072218"/>
    <w:rsid w:val="0007291A"/>
    <w:rsid w:val="0007479B"/>
    <w:rsid w:val="000750E2"/>
    <w:rsid w:val="000755CF"/>
    <w:rsid w:val="0007585C"/>
    <w:rsid w:val="00075F68"/>
    <w:rsid w:val="00077590"/>
    <w:rsid w:val="000802FB"/>
    <w:rsid w:val="00081048"/>
    <w:rsid w:val="00082934"/>
    <w:rsid w:val="00083A19"/>
    <w:rsid w:val="00083F34"/>
    <w:rsid w:val="000870F8"/>
    <w:rsid w:val="000874CA"/>
    <w:rsid w:val="00087ED6"/>
    <w:rsid w:val="000905D7"/>
    <w:rsid w:val="00090675"/>
    <w:rsid w:val="00095F17"/>
    <w:rsid w:val="00096438"/>
    <w:rsid w:val="0009662C"/>
    <w:rsid w:val="000977EB"/>
    <w:rsid w:val="00097FA3"/>
    <w:rsid w:val="000A14B0"/>
    <w:rsid w:val="000A1639"/>
    <w:rsid w:val="000A1ED2"/>
    <w:rsid w:val="000A3036"/>
    <w:rsid w:val="000A5ED4"/>
    <w:rsid w:val="000A771E"/>
    <w:rsid w:val="000B16B0"/>
    <w:rsid w:val="000B1F24"/>
    <w:rsid w:val="000B2A7E"/>
    <w:rsid w:val="000B5B7B"/>
    <w:rsid w:val="000B5FEE"/>
    <w:rsid w:val="000B67C9"/>
    <w:rsid w:val="000B6874"/>
    <w:rsid w:val="000B7410"/>
    <w:rsid w:val="000C195D"/>
    <w:rsid w:val="000C24C6"/>
    <w:rsid w:val="000C2DE7"/>
    <w:rsid w:val="000C358D"/>
    <w:rsid w:val="000C3A25"/>
    <w:rsid w:val="000C4017"/>
    <w:rsid w:val="000C408D"/>
    <w:rsid w:val="000C438D"/>
    <w:rsid w:val="000C5101"/>
    <w:rsid w:val="000C54B0"/>
    <w:rsid w:val="000C5BD2"/>
    <w:rsid w:val="000C5C54"/>
    <w:rsid w:val="000C6533"/>
    <w:rsid w:val="000C6D6C"/>
    <w:rsid w:val="000C7794"/>
    <w:rsid w:val="000D0C3E"/>
    <w:rsid w:val="000D188B"/>
    <w:rsid w:val="000D2A8D"/>
    <w:rsid w:val="000D2CBB"/>
    <w:rsid w:val="000D30CB"/>
    <w:rsid w:val="000D4201"/>
    <w:rsid w:val="000D4475"/>
    <w:rsid w:val="000D4567"/>
    <w:rsid w:val="000D4CFE"/>
    <w:rsid w:val="000D4EDF"/>
    <w:rsid w:val="000D536E"/>
    <w:rsid w:val="000D6A03"/>
    <w:rsid w:val="000D7297"/>
    <w:rsid w:val="000E0969"/>
    <w:rsid w:val="000E19BE"/>
    <w:rsid w:val="000E2742"/>
    <w:rsid w:val="000E2D08"/>
    <w:rsid w:val="000E2E60"/>
    <w:rsid w:val="000E331A"/>
    <w:rsid w:val="000E3CB1"/>
    <w:rsid w:val="000E57D5"/>
    <w:rsid w:val="000E62A7"/>
    <w:rsid w:val="000E7011"/>
    <w:rsid w:val="000E7B0D"/>
    <w:rsid w:val="000F11C9"/>
    <w:rsid w:val="000F1989"/>
    <w:rsid w:val="000F3CC9"/>
    <w:rsid w:val="000F5FEA"/>
    <w:rsid w:val="000F723B"/>
    <w:rsid w:val="00100F86"/>
    <w:rsid w:val="001020EF"/>
    <w:rsid w:val="00103E6C"/>
    <w:rsid w:val="00104658"/>
    <w:rsid w:val="00104BD9"/>
    <w:rsid w:val="00104F9E"/>
    <w:rsid w:val="001050A1"/>
    <w:rsid w:val="00106118"/>
    <w:rsid w:val="00106542"/>
    <w:rsid w:val="00107425"/>
    <w:rsid w:val="001108BF"/>
    <w:rsid w:val="00111DE4"/>
    <w:rsid w:val="00112005"/>
    <w:rsid w:val="00113C67"/>
    <w:rsid w:val="00113E68"/>
    <w:rsid w:val="00114EDE"/>
    <w:rsid w:val="00115935"/>
    <w:rsid w:val="001165E3"/>
    <w:rsid w:val="0011671B"/>
    <w:rsid w:val="00117A3B"/>
    <w:rsid w:val="00117C04"/>
    <w:rsid w:val="0012091B"/>
    <w:rsid w:val="001209B8"/>
    <w:rsid w:val="001210ED"/>
    <w:rsid w:val="001211FD"/>
    <w:rsid w:val="00122CBE"/>
    <w:rsid w:val="00123A0A"/>
    <w:rsid w:val="00123C1D"/>
    <w:rsid w:val="00124DDB"/>
    <w:rsid w:val="001257EC"/>
    <w:rsid w:val="0012596A"/>
    <w:rsid w:val="001259DC"/>
    <w:rsid w:val="001264DC"/>
    <w:rsid w:val="00126D41"/>
    <w:rsid w:val="001306B0"/>
    <w:rsid w:val="001308DB"/>
    <w:rsid w:val="001326F8"/>
    <w:rsid w:val="001337A8"/>
    <w:rsid w:val="001348B5"/>
    <w:rsid w:val="00134A3A"/>
    <w:rsid w:val="00135155"/>
    <w:rsid w:val="00141709"/>
    <w:rsid w:val="00142722"/>
    <w:rsid w:val="00145757"/>
    <w:rsid w:val="00145CCB"/>
    <w:rsid w:val="00146428"/>
    <w:rsid w:val="00146991"/>
    <w:rsid w:val="001474B7"/>
    <w:rsid w:val="001476B2"/>
    <w:rsid w:val="00147AA9"/>
    <w:rsid w:val="00151D73"/>
    <w:rsid w:val="0015201A"/>
    <w:rsid w:val="00153E14"/>
    <w:rsid w:val="00154039"/>
    <w:rsid w:val="001540D1"/>
    <w:rsid w:val="00154343"/>
    <w:rsid w:val="00154592"/>
    <w:rsid w:val="00154EE8"/>
    <w:rsid w:val="001576B8"/>
    <w:rsid w:val="00157AB3"/>
    <w:rsid w:val="00160BCA"/>
    <w:rsid w:val="00162B2E"/>
    <w:rsid w:val="001647AA"/>
    <w:rsid w:val="00165296"/>
    <w:rsid w:val="00166364"/>
    <w:rsid w:val="00166F0A"/>
    <w:rsid w:val="001675A3"/>
    <w:rsid w:val="001675AC"/>
    <w:rsid w:val="00167B3D"/>
    <w:rsid w:val="00167E40"/>
    <w:rsid w:val="001704C2"/>
    <w:rsid w:val="00171039"/>
    <w:rsid w:val="001713A0"/>
    <w:rsid w:val="0017153D"/>
    <w:rsid w:val="00171F44"/>
    <w:rsid w:val="00172994"/>
    <w:rsid w:val="00172FDE"/>
    <w:rsid w:val="00173E37"/>
    <w:rsid w:val="001742F5"/>
    <w:rsid w:val="0017481A"/>
    <w:rsid w:val="00174855"/>
    <w:rsid w:val="001775EF"/>
    <w:rsid w:val="0017780D"/>
    <w:rsid w:val="001779E6"/>
    <w:rsid w:val="00177DF6"/>
    <w:rsid w:val="00177F0F"/>
    <w:rsid w:val="001801EB"/>
    <w:rsid w:val="0018064E"/>
    <w:rsid w:val="00180D5A"/>
    <w:rsid w:val="001810E5"/>
    <w:rsid w:val="00181379"/>
    <w:rsid w:val="001825F6"/>
    <w:rsid w:val="00184D65"/>
    <w:rsid w:val="00186304"/>
    <w:rsid w:val="0018785D"/>
    <w:rsid w:val="001902DA"/>
    <w:rsid w:val="0019102E"/>
    <w:rsid w:val="00191712"/>
    <w:rsid w:val="00191ED2"/>
    <w:rsid w:val="00193EE5"/>
    <w:rsid w:val="00194DD5"/>
    <w:rsid w:val="001951B5"/>
    <w:rsid w:val="00195294"/>
    <w:rsid w:val="00196926"/>
    <w:rsid w:val="00196F24"/>
    <w:rsid w:val="00197040"/>
    <w:rsid w:val="001974C5"/>
    <w:rsid w:val="001979CB"/>
    <w:rsid w:val="001A0170"/>
    <w:rsid w:val="001A12AB"/>
    <w:rsid w:val="001A169C"/>
    <w:rsid w:val="001A5864"/>
    <w:rsid w:val="001A7ADC"/>
    <w:rsid w:val="001B0887"/>
    <w:rsid w:val="001B0A92"/>
    <w:rsid w:val="001B13C1"/>
    <w:rsid w:val="001B2D16"/>
    <w:rsid w:val="001B39C6"/>
    <w:rsid w:val="001B3E39"/>
    <w:rsid w:val="001B4866"/>
    <w:rsid w:val="001B4CCA"/>
    <w:rsid w:val="001B5669"/>
    <w:rsid w:val="001B7341"/>
    <w:rsid w:val="001C00DA"/>
    <w:rsid w:val="001C0D22"/>
    <w:rsid w:val="001C10F6"/>
    <w:rsid w:val="001C11B4"/>
    <w:rsid w:val="001C163C"/>
    <w:rsid w:val="001C1FC3"/>
    <w:rsid w:val="001C24E2"/>
    <w:rsid w:val="001C3A08"/>
    <w:rsid w:val="001C452B"/>
    <w:rsid w:val="001C5F8B"/>
    <w:rsid w:val="001C629E"/>
    <w:rsid w:val="001C6A11"/>
    <w:rsid w:val="001C77C8"/>
    <w:rsid w:val="001D0DED"/>
    <w:rsid w:val="001D0FC5"/>
    <w:rsid w:val="001D2730"/>
    <w:rsid w:val="001D2B37"/>
    <w:rsid w:val="001D2F0A"/>
    <w:rsid w:val="001D315A"/>
    <w:rsid w:val="001D3726"/>
    <w:rsid w:val="001D37F5"/>
    <w:rsid w:val="001D49E1"/>
    <w:rsid w:val="001E132F"/>
    <w:rsid w:val="001E16EE"/>
    <w:rsid w:val="001E1891"/>
    <w:rsid w:val="001E3F00"/>
    <w:rsid w:val="001E3FF3"/>
    <w:rsid w:val="001E5019"/>
    <w:rsid w:val="001E6009"/>
    <w:rsid w:val="001E7E44"/>
    <w:rsid w:val="001F0823"/>
    <w:rsid w:val="001F2E66"/>
    <w:rsid w:val="001F3372"/>
    <w:rsid w:val="001F3649"/>
    <w:rsid w:val="001F5F1B"/>
    <w:rsid w:val="001F66E6"/>
    <w:rsid w:val="001F75E8"/>
    <w:rsid w:val="001F7A90"/>
    <w:rsid w:val="001F7B56"/>
    <w:rsid w:val="00200114"/>
    <w:rsid w:val="002003AC"/>
    <w:rsid w:val="0020040D"/>
    <w:rsid w:val="00200D45"/>
    <w:rsid w:val="002020BC"/>
    <w:rsid w:val="0020317E"/>
    <w:rsid w:val="002037C1"/>
    <w:rsid w:val="00204614"/>
    <w:rsid w:val="002053EC"/>
    <w:rsid w:val="00206175"/>
    <w:rsid w:val="00206B38"/>
    <w:rsid w:val="00206CD3"/>
    <w:rsid w:val="0020747F"/>
    <w:rsid w:val="002077A1"/>
    <w:rsid w:val="00207B2C"/>
    <w:rsid w:val="00210377"/>
    <w:rsid w:val="00210493"/>
    <w:rsid w:val="00210B30"/>
    <w:rsid w:val="00213883"/>
    <w:rsid w:val="0021390A"/>
    <w:rsid w:val="0021393E"/>
    <w:rsid w:val="00213A06"/>
    <w:rsid w:val="002145BA"/>
    <w:rsid w:val="00214723"/>
    <w:rsid w:val="00214A97"/>
    <w:rsid w:val="0021516D"/>
    <w:rsid w:val="00216453"/>
    <w:rsid w:val="00216508"/>
    <w:rsid w:val="00216514"/>
    <w:rsid w:val="00217F77"/>
    <w:rsid w:val="00220237"/>
    <w:rsid w:val="002227DE"/>
    <w:rsid w:val="002229F1"/>
    <w:rsid w:val="00222B0B"/>
    <w:rsid w:val="00222F90"/>
    <w:rsid w:val="00223352"/>
    <w:rsid w:val="00225020"/>
    <w:rsid w:val="00225A6F"/>
    <w:rsid w:val="00225F3B"/>
    <w:rsid w:val="002263DE"/>
    <w:rsid w:val="00227C3F"/>
    <w:rsid w:val="002309A3"/>
    <w:rsid w:val="0023145A"/>
    <w:rsid w:val="00232FA5"/>
    <w:rsid w:val="00233C77"/>
    <w:rsid w:val="00233F0D"/>
    <w:rsid w:val="00234020"/>
    <w:rsid w:val="00234A09"/>
    <w:rsid w:val="00235120"/>
    <w:rsid w:val="0023513E"/>
    <w:rsid w:val="00235F5D"/>
    <w:rsid w:val="00236A9C"/>
    <w:rsid w:val="002376FC"/>
    <w:rsid w:val="00237ADB"/>
    <w:rsid w:val="00241695"/>
    <w:rsid w:val="00241F3F"/>
    <w:rsid w:val="002433F8"/>
    <w:rsid w:val="002437A3"/>
    <w:rsid w:val="00243C37"/>
    <w:rsid w:val="00244603"/>
    <w:rsid w:val="00244D8C"/>
    <w:rsid w:val="00245106"/>
    <w:rsid w:val="00247AF3"/>
    <w:rsid w:val="002504E7"/>
    <w:rsid w:val="002518DF"/>
    <w:rsid w:val="002530CA"/>
    <w:rsid w:val="002532FC"/>
    <w:rsid w:val="0025537D"/>
    <w:rsid w:val="0026038F"/>
    <w:rsid w:val="00260491"/>
    <w:rsid w:val="002605CC"/>
    <w:rsid w:val="00261DD3"/>
    <w:rsid w:val="00263065"/>
    <w:rsid w:val="00264345"/>
    <w:rsid w:val="00265584"/>
    <w:rsid w:val="0026566A"/>
    <w:rsid w:val="00265E1A"/>
    <w:rsid w:val="002672C6"/>
    <w:rsid w:val="00267BD3"/>
    <w:rsid w:val="00267BE5"/>
    <w:rsid w:val="0027064D"/>
    <w:rsid w:val="0027099E"/>
    <w:rsid w:val="00271D42"/>
    <w:rsid w:val="0027334C"/>
    <w:rsid w:val="002733F8"/>
    <w:rsid w:val="00273BC8"/>
    <w:rsid w:val="00274071"/>
    <w:rsid w:val="00274B8D"/>
    <w:rsid w:val="00275336"/>
    <w:rsid w:val="00276422"/>
    <w:rsid w:val="00276730"/>
    <w:rsid w:val="00276834"/>
    <w:rsid w:val="00276B04"/>
    <w:rsid w:val="00277408"/>
    <w:rsid w:val="00277D9A"/>
    <w:rsid w:val="00277F09"/>
    <w:rsid w:val="00280CB4"/>
    <w:rsid w:val="002813F5"/>
    <w:rsid w:val="00281A97"/>
    <w:rsid w:val="00282025"/>
    <w:rsid w:val="00282C5B"/>
    <w:rsid w:val="0028386D"/>
    <w:rsid w:val="002838BC"/>
    <w:rsid w:val="002838C4"/>
    <w:rsid w:val="00285360"/>
    <w:rsid w:val="00285C12"/>
    <w:rsid w:val="0028698D"/>
    <w:rsid w:val="00287144"/>
    <w:rsid w:val="0028730F"/>
    <w:rsid w:val="002876A5"/>
    <w:rsid w:val="0029050B"/>
    <w:rsid w:val="00290758"/>
    <w:rsid w:val="002908EE"/>
    <w:rsid w:val="00291A03"/>
    <w:rsid w:val="00293162"/>
    <w:rsid w:val="0029496C"/>
    <w:rsid w:val="002975D9"/>
    <w:rsid w:val="00297EE2"/>
    <w:rsid w:val="00297FDF"/>
    <w:rsid w:val="002A032C"/>
    <w:rsid w:val="002A1B3A"/>
    <w:rsid w:val="002A2FC8"/>
    <w:rsid w:val="002A5348"/>
    <w:rsid w:val="002A5CE2"/>
    <w:rsid w:val="002A5D66"/>
    <w:rsid w:val="002A61F8"/>
    <w:rsid w:val="002B0294"/>
    <w:rsid w:val="002B0453"/>
    <w:rsid w:val="002B0ACB"/>
    <w:rsid w:val="002B0C39"/>
    <w:rsid w:val="002B4A1A"/>
    <w:rsid w:val="002B4D05"/>
    <w:rsid w:val="002B5626"/>
    <w:rsid w:val="002B56D4"/>
    <w:rsid w:val="002B5BED"/>
    <w:rsid w:val="002B6323"/>
    <w:rsid w:val="002B75B7"/>
    <w:rsid w:val="002C0741"/>
    <w:rsid w:val="002C1AA6"/>
    <w:rsid w:val="002C1CBB"/>
    <w:rsid w:val="002C205A"/>
    <w:rsid w:val="002C3A4C"/>
    <w:rsid w:val="002C424A"/>
    <w:rsid w:val="002C45F1"/>
    <w:rsid w:val="002C5A6C"/>
    <w:rsid w:val="002C5CDE"/>
    <w:rsid w:val="002C77A0"/>
    <w:rsid w:val="002D160E"/>
    <w:rsid w:val="002D1AF5"/>
    <w:rsid w:val="002D2473"/>
    <w:rsid w:val="002D25C8"/>
    <w:rsid w:val="002D368B"/>
    <w:rsid w:val="002D36DF"/>
    <w:rsid w:val="002D3EEF"/>
    <w:rsid w:val="002D4BFA"/>
    <w:rsid w:val="002D4E78"/>
    <w:rsid w:val="002D64D1"/>
    <w:rsid w:val="002D76DF"/>
    <w:rsid w:val="002D7B7B"/>
    <w:rsid w:val="002D7D3A"/>
    <w:rsid w:val="002E0F08"/>
    <w:rsid w:val="002E140C"/>
    <w:rsid w:val="002E18F9"/>
    <w:rsid w:val="002E372B"/>
    <w:rsid w:val="002E4E83"/>
    <w:rsid w:val="002E4FB8"/>
    <w:rsid w:val="002E504B"/>
    <w:rsid w:val="002E507C"/>
    <w:rsid w:val="002E605D"/>
    <w:rsid w:val="002E608F"/>
    <w:rsid w:val="002E60C6"/>
    <w:rsid w:val="002E6AEB"/>
    <w:rsid w:val="002E73D2"/>
    <w:rsid w:val="002F0940"/>
    <w:rsid w:val="002F0AA2"/>
    <w:rsid w:val="002F14C8"/>
    <w:rsid w:val="002F206A"/>
    <w:rsid w:val="002F7251"/>
    <w:rsid w:val="002F7474"/>
    <w:rsid w:val="00300289"/>
    <w:rsid w:val="00300410"/>
    <w:rsid w:val="003008DD"/>
    <w:rsid w:val="003016A7"/>
    <w:rsid w:val="00302F39"/>
    <w:rsid w:val="00303CE5"/>
    <w:rsid w:val="003042E4"/>
    <w:rsid w:val="00305310"/>
    <w:rsid w:val="003059E9"/>
    <w:rsid w:val="0030678A"/>
    <w:rsid w:val="003072A1"/>
    <w:rsid w:val="003120D9"/>
    <w:rsid w:val="00312851"/>
    <w:rsid w:val="00313A26"/>
    <w:rsid w:val="00313D96"/>
    <w:rsid w:val="00314252"/>
    <w:rsid w:val="00314665"/>
    <w:rsid w:val="003146DC"/>
    <w:rsid w:val="003163B7"/>
    <w:rsid w:val="0031669F"/>
    <w:rsid w:val="00317F4A"/>
    <w:rsid w:val="00320D91"/>
    <w:rsid w:val="00321F0E"/>
    <w:rsid w:val="003225BB"/>
    <w:rsid w:val="00322B91"/>
    <w:rsid w:val="003230CE"/>
    <w:rsid w:val="00323C86"/>
    <w:rsid w:val="0032454C"/>
    <w:rsid w:val="00324989"/>
    <w:rsid w:val="00324A26"/>
    <w:rsid w:val="00324AA7"/>
    <w:rsid w:val="00326B80"/>
    <w:rsid w:val="00330C82"/>
    <w:rsid w:val="00330F2C"/>
    <w:rsid w:val="00331672"/>
    <w:rsid w:val="0033245B"/>
    <w:rsid w:val="00332835"/>
    <w:rsid w:val="0033370D"/>
    <w:rsid w:val="003350B8"/>
    <w:rsid w:val="003357FF"/>
    <w:rsid w:val="003376D6"/>
    <w:rsid w:val="00340BBF"/>
    <w:rsid w:val="00340EF1"/>
    <w:rsid w:val="00341E3E"/>
    <w:rsid w:val="0034203A"/>
    <w:rsid w:val="0034206C"/>
    <w:rsid w:val="00342E49"/>
    <w:rsid w:val="003435C2"/>
    <w:rsid w:val="0034375A"/>
    <w:rsid w:val="00343A12"/>
    <w:rsid w:val="00344C89"/>
    <w:rsid w:val="003460C8"/>
    <w:rsid w:val="003505AE"/>
    <w:rsid w:val="00352951"/>
    <w:rsid w:val="00353350"/>
    <w:rsid w:val="00353401"/>
    <w:rsid w:val="00354908"/>
    <w:rsid w:val="0035537B"/>
    <w:rsid w:val="00356B4E"/>
    <w:rsid w:val="00356D83"/>
    <w:rsid w:val="003579AA"/>
    <w:rsid w:val="00360B0B"/>
    <w:rsid w:val="00360B4D"/>
    <w:rsid w:val="0036101F"/>
    <w:rsid w:val="00361AE0"/>
    <w:rsid w:val="00361EE3"/>
    <w:rsid w:val="00362D1E"/>
    <w:rsid w:val="00362E7F"/>
    <w:rsid w:val="003656B9"/>
    <w:rsid w:val="0036689E"/>
    <w:rsid w:val="00366D41"/>
    <w:rsid w:val="00372800"/>
    <w:rsid w:val="00372F81"/>
    <w:rsid w:val="00373990"/>
    <w:rsid w:val="00375686"/>
    <w:rsid w:val="00375820"/>
    <w:rsid w:val="00376369"/>
    <w:rsid w:val="0037686D"/>
    <w:rsid w:val="00377AD8"/>
    <w:rsid w:val="00377EAD"/>
    <w:rsid w:val="00377F8B"/>
    <w:rsid w:val="00380453"/>
    <w:rsid w:val="003804BC"/>
    <w:rsid w:val="003806CF"/>
    <w:rsid w:val="0038125F"/>
    <w:rsid w:val="00381412"/>
    <w:rsid w:val="003816F1"/>
    <w:rsid w:val="0038289B"/>
    <w:rsid w:val="00382A96"/>
    <w:rsid w:val="0038314F"/>
    <w:rsid w:val="00383674"/>
    <w:rsid w:val="00383DC9"/>
    <w:rsid w:val="00385DE5"/>
    <w:rsid w:val="003860B4"/>
    <w:rsid w:val="0038759C"/>
    <w:rsid w:val="00390325"/>
    <w:rsid w:val="0039097F"/>
    <w:rsid w:val="00391264"/>
    <w:rsid w:val="00391311"/>
    <w:rsid w:val="0039175D"/>
    <w:rsid w:val="00395946"/>
    <w:rsid w:val="00396753"/>
    <w:rsid w:val="00396C4D"/>
    <w:rsid w:val="0039772B"/>
    <w:rsid w:val="00397859"/>
    <w:rsid w:val="00397A20"/>
    <w:rsid w:val="00397D70"/>
    <w:rsid w:val="003A0000"/>
    <w:rsid w:val="003A068D"/>
    <w:rsid w:val="003A0906"/>
    <w:rsid w:val="003A0D96"/>
    <w:rsid w:val="003A0DB3"/>
    <w:rsid w:val="003A0DF2"/>
    <w:rsid w:val="003A140C"/>
    <w:rsid w:val="003A1589"/>
    <w:rsid w:val="003A2795"/>
    <w:rsid w:val="003A40A0"/>
    <w:rsid w:val="003A4F1E"/>
    <w:rsid w:val="003A53E6"/>
    <w:rsid w:val="003A5472"/>
    <w:rsid w:val="003A60EC"/>
    <w:rsid w:val="003A6441"/>
    <w:rsid w:val="003B0ADE"/>
    <w:rsid w:val="003B132A"/>
    <w:rsid w:val="003B35A4"/>
    <w:rsid w:val="003B3E2D"/>
    <w:rsid w:val="003B536F"/>
    <w:rsid w:val="003B6AE2"/>
    <w:rsid w:val="003C0250"/>
    <w:rsid w:val="003C0642"/>
    <w:rsid w:val="003C0DCB"/>
    <w:rsid w:val="003C1F32"/>
    <w:rsid w:val="003C209B"/>
    <w:rsid w:val="003C3BAC"/>
    <w:rsid w:val="003C43F7"/>
    <w:rsid w:val="003C55A7"/>
    <w:rsid w:val="003C6400"/>
    <w:rsid w:val="003C650D"/>
    <w:rsid w:val="003C689C"/>
    <w:rsid w:val="003C6ABE"/>
    <w:rsid w:val="003D2B5F"/>
    <w:rsid w:val="003D453E"/>
    <w:rsid w:val="003D4805"/>
    <w:rsid w:val="003D51FD"/>
    <w:rsid w:val="003D55CB"/>
    <w:rsid w:val="003D7CE6"/>
    <w:rsid w:val="003E03BC"/>
    <w:rsid w:val="003E23AA"/>
    <w:rsid w:val="003E2943"/>
    <w:rsid w:val="003E2D92"/>
    <w:rsid w:val="003E3921"/>
    <w:rsid w:val="003E3960"/>
    <w:rsid w:val="003E3CB5"/>
    <w:rsid w:val="003E7551"/>
    <w:rsid w:val="003F0377"/>
    <w:rsid w:val="003F0B4E"/>
    <w:rsid w:val="003F133B"/>
    <w:rsid w:val="003F299C"/>
    <w:rsid w:val="003F31BA"/>
    <w:rsid w:val="003F3CD1"/>
    <w:rsid w:val="003F401F"/>
    <w:rsid w:val="003F676B"/>
    <w:rsid w:val="003F69C0"/>
    <w:rsid w:val="003F6BA3"/>
    <w:rsid w:val="003F6D2B"/>
    <w:rsid w:val="003F717A"/>
    <w:rsid w:val="004000B9"/>
    <w:rsid w:val="00400EC0"/>
    <w:rsid w:val="00400FE6"/>
    <w:rsid w:val="00401EA4"/>
    <w:rsid w:val="0040302A"/>
    <w:rsid w:val="00404192"/>
    <w:rsid w:val="00404730"/>
    <w:rsid w:val="00404DB5"/>
    <w:rsid w:val="00404FAC"/>
    <w:rsid w:val="00405271"/>
    <w:rsid w:val="00413604"/>
    <w:rsid w:val="00414069"/>
    <w:rsid w:val="00414325"/>
    <w:rsid w:val="004143F7"/>
    <w:rsid w:val="00415154"/>
    <w:rsid w:val="004159ED"/>
    <w:rsid w:val="00416132"/>
    <w:rsid w:val="00416AA3"/>
    <w:rsid w:val="004175F4"/>
    <w:rsid w:val="00417DCA"/>
    <w:rsid w:val="0042020F"/>
    <w:rsid w:val="0042048B"/>
    <w:rsid w:val="004231FC"/>
    <w:rsid w:val="004233BB"/>
    <w:rsid w:val="00423929"/>
    <w:rsid w:val="00423953"/>
    <w:rsid w:val="00424305"/>
    <w:rsid w:val="00425523"/>
    <w:rsid w:val="0042691C"/>
    <w:rsid w:val="00426978"/>
    <w:rsid w:val="0043140D"/>
    <w:rsid w:val="00431FB5"/>
    <w:rsid w:val="00432782"/>
    <w:rsid w:val="0043288A"/>
    <w:rsid w:val="004331EB"/>
    <w:rsid w:val="00433423"/>
    <w:rsid w:val="00434A85"/>
    <w:rsid w:val="0043507E"/>
    <w:rsid w:val="00435C6D"/>
    <w:rsid w:val="004361D2"/>
    <w:rsid w:val="00437313"/>
    <w:rsid w:val="00437C69"/>
    <w:rsid w:val="00440BCB"/>
    <w:rsid w:val="004429B0"/>
    <w:rsid w:val="004430DB"/>
    <w:rsid w:val="00443121"/>
    <w:rsid w:val="00443813"/>
    <w:rsid w:val="00443AFA"/>
    <w:rsid w:val="00444843"/>
    <w:rsid w:val="00445A61"/>
    <w:rsid w:val="00446C26"/>
    <w:rsid w:val="00446D3D"/>
    <w:rsid w:val="004502AE"/>
    <w:rsid w:val="00450AFA"/>
    <w:rsid w:val="00450C13"/>
    <w:rsid w:val="00451143"/>
    <w:rsid w:val="00451248"/>
    <w:rsid w:val="00451C9E"/>
    <w:rsid w:val="004521AA"/>
    <w:rsid w:val="00454650"/>
    <w:rsid w:val="0045482F"/>
    <w:rsid w:val="00455B90"/>
    <w:rsid w:val="0046134B"/>
    <w:rsid w:val="00461D89"/>
    <w:rsid w:val="00461EE5"/>
    <w:rsid w:val="0046258E"/>
    <w:rsid w:val="004627A2"/>
    <w:rsid w:val="00463606"/>
    <w:rsid w:val="00463717"/>
    <w:rsid w:val="004650B9"/>
    <w:rsid w:val="004651D1"/>
    <w:rsid w:val="00466145"/>
    <w:rsid w:val="00466AC4"/>
    <w:rsid w:val="00466E53"/>
    <w:rsid w:val="004673DE"/>
    <w:rsid w:val="00467C7B"/>
    <w:rsid w:val="004704BC"/>
    <w:rsid w:val="0047156D"/>
    <w:rsid w:val="00472210"/>
    <w:rsid w:val="004727BE"/>
    <w:rsid w:val="004728C7"/>
    <w:rsid w:val="004731F8"/>
    <w:rsid w:val="00473E34"/>
    <w:rsid w:val="00474281"/>
    <w:rsid w:val="00474DB8"/>
    <w:rsid w:val="00476254"/>
    <w:rsid w:val="004766DA"/>
    <w:rsid w:val="00476714"/>
    <w:rsid w:val="004771D6"/>
    <w:rsid w:val="0047762D"/>
    <w:rsid w:val="00481A8E"/>
    <w:rsid w:val="00481B81"/>
    <w:rsid w:val="00481BA3"/>
    <w:rsid w:val="00482AF1"/>
    <w:rsid w:val="004856A9"/>
    <w:rsid w:val="00485AF8"/>
    <w:rsid w:val="004869A3"/>
    <w:rsid w:val="00490920"/>
    <w:rsid w:val="004920DD"/>
    <w:rsid w:val="00492C4F"/>
    <w:rsid w:val="004937AB"/>
    <w:rsid w:val="0049442D"/>
    <w:rsid w:val="00494D13"/>
    <w:rsid w:val="004979DD"/>
    <w:rsid w:val="00497CB3"/>
    <w:rsid w:val="004A0650"/>
    <w:rsid w:val="004A07BD"/>
    <w:rsid w:val="004A1880"/>
    <w:rsid w:val="004A3118"/>
    <w:rsid w:val="004A3B83"/>
    <w:rsid w:val="004B0D7F"/>
    <w:rsid w:val="004B1900"/>
    <w:rsid w:val="004B2F00"/>
    <w:rsid w:val="004B38A7"/>
    <w:rsid w:val="004B601D"/>
    <w:rsid w:val="004B6231"/>
    <w:rsid w:val="004B625D"/>
    <w:rsid w:val="004B6946"/>
    <w:rsid w:val="004B6B4E"/>
    <w:rsid w:val="004B6B61"/>
    <w:rsid w:val="004B770F"/>
    <w:rsid w:val="004C0D38"/>
    <w:rsid w:val="004C0F0B"/>
    <w:rsid w:val="004C13E5"/>
    <w:rsid w:val="004C221C"/>
    <w:rsid w:val="004C598C"/>
    <w:rsid w:val="004C653A"/>
    <w:rsid w:val="004C657A"/>
    <w:rsid w:val="004C6F9C"/>
    <w:rsid w:val="004C76C9"/>
    <w:rsid w:val="004C7868"/>
    <w:rsid w:val="004C7D1E"/>
    <w:rsid w:val="004D0240"/>
    <w:rsid w:val="004D0641"/>
    <w:rsid w:val="004D09D9"/>
    <w:rsid w:val="004D3101"/>
    <w:rsid w:val="004D3441"/>
    <w:rsid w:val="004D3DCB"/>
    <w:rsid w:val="004D4985"/>
    <w:rsid w:val="004D4C03"/>
    <w:rsid w:val="004D56CC"/>
    <w:rsid w:val="004D78DA"/>
    <w:rsid w:val="004E13B5"/>
    <w:rsid w:val="004E17B0"/>
    <w:rsid w:val="004E1DA3"/>
    <w:rsid w:val="004E1FEC"/>
    <w:rsid w:val="004E2163"/>
    <w:rsid w:val="004E2A45"/>
    <w:rsid w:val="004E2ABE"/>
    <w:rsid w:val="004E2C45"/>
    <w:rsid w:val="004E2DBC"/>
    <w:rsid w:val="004E41C9"/>
    <w:rsid w:val="004E56D4"/>
    <w:rsid w:val="004E6AD7"/>
    <w:rsid w:val="004E6B58"/>
    <w:rsid w:val="004E7E98"/>
    <w:rsid w:val="004F1647"/>
    <w:rsid w:val="004F39FE"/>
    <w:rsid w:val="004F3A81"/>
    <w:rsid w:val="004F409F"/>
    <w:rsid w:val="004F48DF"/>
    <w:rsid w:val="004F5413"/>
    <w:rsid w:val="004F6382"/>
    <w:rsid w:val="004F6D46"/>
    <w:rsid w:val="004F6F19"/>
    <w:rsid w:val="004F7BC6"/>
    <w:rsid w:val="005013FC"/>
    <w:rsid w:val="00503072"/>
    <w:rsid w:val="00503FFC"/>
    <w:rsid w:val="0050457F"/>
    <w:rsid w:val="00504752"/>
    <w:rsid w:val="00507978"/>
    <w:rsid w:val="00507E18"/>
    <w:rsid w:val="00511FA1"/>
    <w:rsid w:val="0051204D"/>
    <w:rsid w:val="005133AF"/>
    <w:rsid w:val="00513624"/>
    <w:rsid w:val="00513CED"/>
    <w:rsid w:val="00513E94"/>
    <w:rsid w:val="00514204"/>
    <w:rsid w:val="00514858"/>
    <w:rsid w:val="00515C2A"/>
    <w:rsid w:val="005161D9"/>
    <w:rsid w:val="00516946"/>
    <w:rsid w:val="00516AEB"/>
    <w:rsid w:val="00517EE2"/>
    <w:rsid w:val="00521655"/>
    <w:rsid w:val="00521B60"/>
    <w:rsid w:val="005233FA"/>
    <w:rsid w:val="00524A04"/>
    <w:rsid w:val="00525282"/>
    <w:rsid w:val="00525309"/>
    <w:rsid w:val="00525A70"/>
    <w:rsid w:val="00525D45"/>
    <w:rsid w:val="00526438"/>
    <w:rsid w:val="005272F9"/>
    <w:rsid w:val="0052746D"/>
    <w:rsid w:val="00531DFD"/>
    <w:rsid w:val="00532E35"/>
    <w:rsid w:val="005332BF"/>
    <w:rsid w:val="0053339E"/>
    <w:rsid w:val="00533438"/>
    <w:rsid w:val="005343EF"/>
    <w:rsid w:val="0053564A"/>
    <w:rsid w:val="0053579E"/>
    <w:rsid w:val="005372FC"/>
    <w:rsid w:val="00537E78"/>
    <w:rsid w:val="005400F2"/>
    <w:rsid w:val="00540506"/>
    <w:rsid w:val="0054074A"/>
    <w:rsid w:val="00540C10"/>
    <w:rsid w:val="00540C36"/>
    <w:rsid w:val="00540EC9"/>
    <w:rsid w:val="00542B55"/>
    <w:rsid w:val="00543C70"/>
    <w:rsid w:val="00543CC3"/>
    <w:rsid w:val="00544039"/>
    <w:rsid w:val="0054561B"/>
    <w:rsid w:val="005456EF"/>
    <w:rsid w:val="005464AE"/>
    <w:rsid w:val="005470F2"/>
    <w:rsid w:val="005473AB"/>
    <w:rsid w:val="0054754C"/>
    <w:rsid w:val="00551711"/>
    <w:rsid w:val="005518A9"/>
    <w:rsid w:val="005518E3"/>
    <w:rsid w:val="00551F29"/>
    <w:rsid w:val="005534EF"/>
    <w:rsid w:val="00553B05"/>
    <w:rsid w:val="0055484A"/>
    <w:rsid w:val="0055506B"/>
    <w:rsid w:val="00556706"/>
    <w:rsid w:val="0055744A"/>
    <w:rsid w:val="005601DF"/>
    <w:rsid w:val="005609A8"/>
    <w:rsid w:val="00561041"/>
    <w:rsid w:val="00561AE3"/>
    <w:rsid w:val="00563F0B"/>
    <w:rsid w:val="005648B2"/>
    <w:rsid w:val="00565741"/>
    <w:rsid w:val="00565AC0"/>
    <w:rsid w:val="0056626E"/>
    <w:rsid w:val="00567714"/>
    <w:rsid w:val="00567F61"/>
    <w:rsid w:val="00570F49"/>
    <w:rsid w:val="0057165E"/>
    <w:rsid w:val="00572763"/>
    <w:rsid w:val="005736CB"/>
    <w:rsid w:val="005736D8"/>
    <w:rsid w:val="00575EC7"/>
    <w:rsid w:val="005763FD"/>
    <w:rsid w:val="00576F1C"/>
    <w:rsid w:val="00577F50"/>
    <w:rsid w:val="00580098"/>
    <w:rsid w:val="0058081B"/>
    <w:rsid w:val="005809C8"/>
    <w:rsid w:val="00581001"/>
    <w:rsid w:val="0058182B"/>
    <w:rsid w:val="00582FFA"/>
    <w:rsid w:val="00583E9C"/>
    <w:rsid w:val="0058570E"/>
    <w:rsid w:val="00585D52"/>
    <w:rsid w:val="00585D61"/>
    <w:rsid w:val="00586469"/>
    <w:rsid w:val="00586C39"/>
    <w:rsid w:val="00587AA0"/>
    <w:rsid w:val="00587BC1"/>
    <w:rsid w:val="00587F4B"/>
    <w:rsid w:val="0059052D"/>
    <w:rsid w:val="00590C73"/>
    <w:rsid w:val="00591EB5"/>
    <w:rsid w:val="00592091"/>
    <w:rsid w:val="00594342"/>
    <w:rsid w:val="005960DB"/>
    <w:rsid w:val="00596332"/>
    <w:rsid w:val="00597553"/>
    <w:rsid w:val="005A10FE"/>
    <w:rsid w:val="005A14E6"/>
    <w:rsid w:val="005A1789"/>
    <w:rsid w:val="005A1AF9"/>
    <w:rsid w:val="005A1DDD"/>
    <w:rsid w:val="005A43F9"/>
    <w:rsid w:val="005A4714"/>
    <w:rsid w:val="005A4747"/>
    <w:rsid w:val="005A4ECF"/>
    <w:rsid w:val="005A61B2"/>
    <w:rsid w:val="005A6D7D"/>
    <w:rsid w:val="005A71EE"/>
    <w:rsid w:val="005A73BA"/>
    <w:rsid w:val="005A74C6"/>
    <w:rsid w:val="005A7D5F"/>
    <w:rsid w:val="005B0259"/>
    <w:rsid w:val="005B0CC9"/>
    <w:rsid w:val="005B0CDC"/>
    <w:rsid w:val="005B25D2"/>
    <w:rsid w:val="005B451A"/>
    <w:rsid w:val="005B45A7"/>
    <w:rsid w:val="005B48B1"/>
    <w:rsid w:val="005B5726"/>
    <w:rsid w:val="005B57A0"/>
    <w:rsid w:val="005B5E89"/>
    <w:rsid w:val="005B7491"/>
    <w:rsid w:val="005B7C50"/>
    <w:rsid w:val="005C05C7"/>
    <w:rsid w:val="005C0B6A"/>
    <w:rsid w:val="005C1219"/>
    <w:rsid w:val="005C2B3C"/>
    <w:rsid w:val="005C3DBD"/>
    <w:rsid w:val="005C42BE"/>
    <w:rsid w:val="005C446A"/>
    <w:rsid w:val="005C4866"/>
    <w:rsid w:val="005C592F"/>
    <w:rsid w:val="005C5D38"/>
    <w:rsid w:val="005D02D1"/>
    <w:rsid w:val="005D12BD"/>
    <w:rsid w:val="005D3605"/>
    <w:rsid w:val="005D383B"/>
    <w:rsid w:val="005D451B"/>
    <w:rsid w:val="005D4687"/>
    <w:rsid w:val="005D58B0"/>
    <w:rsid w:val="005D5D08"/>
    <w:rsid w:val="005D656F"/>
    <w:rsid w:val="005D6CEA"/>
    <w:rsid w:val="005D6F61"/>
    <w:rsid w:val="005E037C"/>
    <w:rsid w:val="005E0A38"/>
    <w:rsid w:val="005E3A86"/>
    <w:rsid w:val="005E50AC"/>
    <w:rsid w:val="005E5FF8"/>
    <w:rsid w:val="005E6C82"/>
    <w:rsid w:val="005E70E5"/>
    <w:rsid w:val="005F0148"/>
    <w:rsid w:val="005F023F"/>
    <w:rsid w:val="005F0658"/>
    <w:rsid w:val="005F0FDF"/>
    <w:rsid w:val="005F1D3C"/>
    <w:rsid w:val="005F2EAA"/>
    <w:rsid w:val="005F45C9"/>
    <w:rsid w:val="005F5B1A"/>
    <w:rsid w:val="005F6191"/>
    <w:rsid w:val="005F6E90"/>
    <w:rsid w:val="005F7131"/>
    <w:rsid w:val="005F78CC"/>
    <w:rsid w:val="005F7D37"/>
    <w:rsid w:val="00600EE0"/>
    <w:rsid w:val="00601405"/>
    <w:rsid w:val="00601CA2"/>
    <w:rsid w:val="0060294D"/>
    <w:rsid w:val="00603CBE"/>
    <w:rsid w:val="00603D55"/>
    <w:rsid w:val="00604378"/>
    <w:rsid w:val="00604858"/>
    <w:rsid w:val="00605CFF"/>
    <w:rsid w:val="006067FA"/>
    <w:rsid w:val="00606C51"/>
    <w:rsid w:val="0060750D"/>
    <w:rsid w:val="00607CCD"/>
    <w:rsid w:val="00610C37"/>
    <w:rsid w:val="00612064"/>
    <w:rsid w:val="00613587"/>
    <w:rsid w:val="00615126"/>
    <w:rsid w:val="0061539B"/>
    <w:rsid w:val="00616D9F"/>
    <w:rsid w:val="00616EBC"/>
    <w:rsid w:val="00620816"/>
    <w:rsid w:val="00623AA4"/>
    <w:rsid w:val="00624824"/>
    <w:rsid w:val="00626913"/>
    <w:rsid w:val="006269BF"/>
    <w:rsid w:val="00626F3E"/>
    <w:rsid w:val="006278C5"/>
    <w:rsid w:val="00630242"/>
    <w:rsid w:val="00631351"/>
    <w:rsid w:val="00632D91"/>
    <w:rsid w:val="00634EB1"/>
    <w:rsid w:val="00636DFE"/>
    <w:rsid w:val="0064008C"/>
    <w:rsid w:val="0064039D"/>
    <w:rsid w:val="00640C07"/>
    <w:rsid w:val="00641775"/>
    <w:rsid w:val="00641983"/>
    <w:rsid w:val="0064230C"/>
    <w:rsid w:val="00642EF7"/>
    <w:rsid w:val="00643838"/>
    <w:rsid w:val="00644FBE"/>
    <w:rsid w:val="006458D8"/>
    <w:rsid w:val="006465CA"/>
    <w:rsid w:val="006514A1"/>
    <w:rsid w:val="00652F51"/>
    <w:rsid w:val="00653AC2"/>
    <w:rsid w:val="00653B16"/>
    <w:rsid w:val="0065498A"/>
    <w:rsid w:val="00654AA1"/>
    <w:rsid w:val="00654CBC"/>
    <w:rsid w:val="006577A1"/>
    <w:rsid w:val="00657939"/>
    <w:rsid w:val="00660C78"/>
    <w:rsid w:val="00661797"/>
    <w:rsid w:val="00663404"/>
    <w:rsid w:val="0066365E"/>
    <w:rsid w:val="00663981"/>
    <w:rsid w:val="00663CF1"/>
    <w:rsid w:val="00664197"/>
    <w:rsid w:val="00664752"/>
    <w:rsid w:val="00664ABF"/>
    <w:rsid w:val="00665338"/>
    <w:rsid w:val="00665748"/>
    <w:rsid w:val="006658D3"/>
    <w:rsid w:val="00670801"/>
    <w:rsid w:val="0067097F"/>
    <w:rsid w:val="006713BB"/>
    <w:rsid w:val="006717FA"/>
    <w:rsid w:val="00672707"/>
    <w:rsid w:val="00673E2D"/>
    <w:rsid w:val="00674192"/>
    <w:rsid w:val="0067493F"/>
    <w:rsid w:val="00675939"/>
    <w:rsid w:val="00675DA7"/>
    <w:rsid w:val="006767F6"/>
    <w:rsid w:val="00677A90"/>
    <w:rsid w:val="006806D7"/>
    <w:rsid w:val="006808FA"/>
    <w:rsid w:val="00680B45"/>
    <w:rsid w:val="0068305A"/>
    <w:rsid w:val="0068383F"/>
    <w:rsid w:val="00684089"/>
    <w:rsid w:val="006872F2"/>
    <w:rsid w:val="006876E7"/>
    <w:rsid w:val="00687A39"/>
    <w:rsid w:val="0069135F"/>
    <w:rsid w:val="0069168C"/>
    <w:rsid w:val="00692445"/>
    <w:rsid w:val="00692713"/>
    <w:rsid w:val="006930AA"/>
    <w:rsid w:val="00694C9A"/>
    <w:rsid w:val="006953B7"/>
    <w:rsid w:val="00695575"/>
    <w:rsid w:val="00695DA0"/>
    <w:rsid w:val="006962B4"/>
    <w:rsid w:val="00697253"/>
    <w:rsid w:val="0069738C"/>
    <w:rsid w:val="006A0298"/>
    <w:rsid w:val="006A03D1"/>
    <w:rsid w:val="006A04D8"/>
    <w:rsid w:val="006A18D5"/>
    <w:rsid w:val="006A209D"/>
    <w:rsid w:val="006A24E0"/>
    <w:rsid w:val="006A2577"/>
    <w:rsid w:val="006A2EC9"/>
    <w:rsid w:val="006A3B27"/>
    <w:rsid w:val="006A5365"/>
    <w:rsid w:val="006A5495"/>
    <w:rsid w:val="006A5A08"/>
    <w:rsid w:val="006A5BE8"/>
    <w:rsid w:val="006A603A"/>
    <w:rsid w:val="006A6E58"/>
    <w:rsid w:val="006B085D"/>
    <w:rsid w:val="006B10BA"/>
    <w:rsid w:val="006B15C0"/>
    <w:rsid w:val="006B22FB"/>
    <w:rsid w:val="006B2ABF"/>
    <w:rsid w:val="006B3684"/>
    <w:rsid w:val="006B3BC0"/>
    <w:rsid w:val="006B3F17"/>
    <w:rsid w:val="006B48A4"/>
    <w:rsid w:val="006B5706"/>
    <w:rsid w:val="006B5A6F"/>
    <w:rsid w:val="006B6737"/>
    <w:rsid w:val="006B6870"/>
    <w:rsid w:val="006B6968"/>
    <w:rsid w:val="006C00B4"/>
    <w:rsid w:val="006C0358"/>
    <w:rsid w:val="006C0BB2"/>
    <w:rsid w:val="006C1B80"/>
    <w:rsid w:val="006C1E66"/>
    <w:rsid w:val="006C2347"/>
    <w:rsid w:val="006C26B8"/>
    <w:rsid w:val="006C283A"/>
    <w:rsid w:val="006C3514"/>
    <w:rsid w:val="006C398B"/>
    <w:rsid w:val="006C3D4C"/>
    <w:rsid w:val="006C3D6A"/>
    <w:rsid w:val="006C40AA"/>
    <w:rsid w:val="006C59E7"/>
    <w:rsid w:val="006C620E"/>
    <w:rsid w:val="006C6ACF"/>
    <w:rsid w:val="006C6D4C"/>
    <w:rsid w:val="006C79CF"/>
    <w:rsid w:val="006D35F9"/>
    <w:rsid w:val="006D3E68"/>
    <w:rsid w:val="006D4197"/>
    <w:rsid w:val="006D482C"/>
    <w:rsid w:val="006D4E56"/>
    <w:rsid w:val="006D5498"/>
    <w:rsid w:val="006D5895"/>
    <w:rsid w:val="006D61C9"/>
    <w:rsid w:val="006D64DE"/>
    <w:rsid w:val="006D666D"/>
    <w:rsid w:val="006D6757"/>
    <w:rsid w:val="006D6B91"/>
    <w:rsid w:val="006D6F5C"/>
    <w:rsid w:val="006E0D05"/>
    <w:rsid w:val="006E12D0"/>
    <w:rsid w:val="006E2CC3"/>
    <w:rsid w:val="006E5934"/>
    <w:rsid w:val="006E62B1"/>
    <w:rsid w:val="006E66A1"/>
    <w:rsid w:val="006E7C4B"/>
    <w:rsid w:val="006F0C16"/>
    <w:rsid w:val="006F11CE"/>
    <w:rsid w:val="006F1289"/>
    <w:rsid w:val="006F1536"/>
    <w:rsid w:val="006F18CA"/>
    <w:rsid w:val="006F2975"/>
    <w:rsid w:val="006F306E"/>
    <w:rsid w:val="006F4FFD"/>
    <w:rsid w:val="006F5007"/>
    <w:rsid w:val="006F54DB"/>
    <w:rsid w:val="006F5F91"/>
    <w:rsid w:val="006F65AD"/>
    <w:rsid w:val="006F7FAF"/>
    <w:rsid w:val="00702FE7"/>
    <w:rsid w:val="007039A1"/>
    <w:rsid w:val="00704AA8"/>
    <w:rsid w:val="00704DE8"/>
    <w:rsid w:val="00705570"/>
    <w:rsid w:val="00707344"/>
    <w:rsid w:val="007113E8"/>
    <w:rsid w:val="00711B63"/>
    <w:rsid w:val="00711D69"/>
    <w:rsid w:val="00713D15"/>
    <w:rsid w:val="00714136"/>
    <w:rsid w:val="00714784"/>
    <w:rsid w:val="007147E8"/>
    <w:rsid w:val="0071741A"/>
    <w:rsid w:val="0072376A"/>
    <w:rsid w:val="00723B73"/>
    <w:rsid w:val="0072474C"/>
    <w:rsid w:val="007249D9"/>
    <w:rsid w:val="00725EFB"/>
    <w:rsid w:val="00725F84"/>
    <w:rsid w:val="0072671A"/>
    <w:rsid w:val="0073058B"/>
    <w:rsid w:val="0073081D"/>
    <w:rsid w:val="0073239E"/>
    <w:rsid w:val="00732F78"/>
    <w:rsid w:val="0073335C"/>
    <w:rsid w:val="00733F2A"/>
    <w:rsid w:val="007343B7"/>
    <w:rsid w:val="0073528B"/>
    <w:rsid w:val="0073572D"/>
    <w:rsid w:val="00736BE9"/>
    <w:rsid w:val="00736D20"/>
    <w:rsid w:val="00737A75"/>
    <w:rsid w:val="0074135D"/>
    <w:rsid w:val="00741D46"/>
    <w:rsid w:val="007421D4"/>
    <w:rsid w:val="007425C8"/>
    <w:rsid w:val="00742997"/>
    <w:rsid w:val="007429AA"/>
    <w:rsid w:val="00743C71"/>
    <w:rsid w:val="00744761"/>
    <w:rsid w:val="00744F20"/>
    <w:rsid w:val="007455D1"/>
    <w:rsid w:val="00746D57"/>
    <w:rsid w:val="00750AAD"/>
    <w:rsid w:val="007510C1"/>
    <w:rsid w:val="00751137"/>
    <w:rsid w:val="00752346"/>
    <w:rsid w:val="00752EDA"/>
    <w:rsid w:val="0075361F"/>
    <w:rsid w:val="00753A55"/>
    <w:rsid w:val="00753BAA"/>
    <w:rsid w:val="007540BC"/>
    <w:rsid w:val="007549B8"/>
    <w:rsid w:val="00755CBB"/>
    <w:rsid w:val="007560ED"/>
    <w:rsid w:val="007566BE"/>
    <w:rsid w:val="007579B1"/>
    <w:rsid w:val="00760D37"/>
    <w:rsid w:val="007629B7"/>
    <w:rsid w:val="00763919"/>
    <w:rsid w:val="00764793"/>
    <w:rsid w:val="00767DBC"/>
    <w:rsid w:val="007710A5"/>
    <w:rsid w:val="007711F0"/>
    <w:rsid w:val="0077318B"/>
    <w:rsid w:val="00773939"/>
    <w:rsid w:val="00774623"/>
    <w:rsid w:val="00776E14"/>
    <w:rsid w:val="007806CC"/>
    <w:rsid w:val="00780766"/>
    <w:rsid w:val="007813C8"/>
    <w:rsid w:val="007817C7"/>
    <w:rsid w:val="00781F02"/>
    <w:rsid w:val="00783FF6"/>
    <w:rsid w:val="007845DC"/>
    <w:rsid w:val="007847B3"/>
    <w:rsid w:val="00784D8A"/>
    <w:rsid w:val="00785BD6"/>
    <w:rsid w:val="00785EF9"/>
    <w:rsid w:val="00786A02"/>
    <w:rsid w:val="00787633"/>
    <w:rsid w:val="00787A8F"/>
    <w:rsid w:val="00787CB3"/>
    <w:rsid w:val="00790604"/>
    <w:rsid w:val="0079178F"/>
    <w:rsid w:val="00791817"/>
    <w:rsid w:val="007919EA"/>
    <w:rsid w:val="00792561"/>
    <w:rsid w:val="007925EF"/>
    <w:rsid w:val="00792F52"/>
    <w:rsid w:val="00793AF4"/>
    <w:rsid w:val="0079502E"/>
    <w:rsid w:val="00795B67"/>
    <w:rsid w:val="00796AC5"/>
    <w:rsid w:val="00796AD6"/>
    <w:rsid w:val="00797B99"/>
    <w:rsid w:val="007A0210"/>
    <w:rsid w:val="007A0A30"/>
    <w:rsid w:val="007A174C"/>
    <w:rsid w:val="007A1824"/>
    <w:rsid w:val="007A2252"/>
    <w:rsid w:val="007A2323"/>
    <w:rsid w:val="007A49A5"/>
    <w:rsid w:val="007A61B8"/>
    <w:rsid w:val="007A6D6C"/>
    <w:rsid w:val="007A70BC"/>
    <w:rsid w:val="007A7537"/>
    <w:rsid w:val="007A78BC"/>
    <w:rsid w:val="007B0323"/>
    <w:rsid w:val="007B377E"/>
    <w:rsid w:val="007B6DD4"/>
    <w:rsid w:val="007B6FE1"/>
    <w:rsid w:val="007C0C9A"/>
    <w:rsid w:val="007C1399"/>
    <w:rsid w:val="007C2375"/>
    <w:rsid w:val="007C2C70"/>
    <w:rsid w:val="007C3354"/>
    <w:rsid w:val="007C3653"/>
    <w:rsid w:val="007C3E05"/>
    <w:rsid w:val="007C4C79"/>
    <w:rsid w:val="007C5B3C"/>
    <w:rsid w:val="007D0953"/>
    <w:rsid w:val="007D3188"/>
    <w:rsid w:val="007D60D9"/>
    <w:rsid w:val="007D64E5"/>
    <w:rsid w:val="007D77D3"/>
    <w:rsid w:val="007E00C4"/>
    <w:rsid w:val="007E0915"/>
    <w:rsid w:val="007E0D99"/>
    <w:rsid w:val="007E10D2"/>
    <w:rsid w:val="007E1791"/>
    <w:rsid w:val="007E18B9"/>
    <w:rsid w:val="007E3B59"/>
    <w:rsid w:val="007E46FE"/>
    <w:rsid w:val="007E5B12"/>
    <w:rsid w:val="007F0164"/>
    <w:rsid w:val="007F04A1"/>
    <w:rsid w:val="007F1ABA"/>
    <w:rsid w:val="007F1DD3"/>
    <w:rsid w:val="007F22B8"/>
    <w:rsid w:val="007F24B2"/>
    <w:rsid w:val="007F2F32"/>
    <w:rsid w:val="007F3D5A"/>
    <w:rsid w:val="007F3E18"/>
    <w:rsid w:val="007F40A3"/>
    <w:rsid w:val="007F5451"/>
    <w:rsid w:val="007F5913"/>
    <w:rsid w:val="007F5A99"/>
    <w:rsid w:val="007F5DEE"/>
    <w:rsid w:val="007F7D16"/>
    <w:rsid w:val="008000EA"/>
    <w:rsid w:val="008022EE"/>
    <w:rsid w:val="00802400"/>
    <w:rsid w:val="00802B20"/>
    <w:rsid w:val="008052C5"/>
    <w:rsid w:val="00805598"/>
    <w:rsid w:val="00805FED"/>
    <w:rsid w:val="0080751D"/>
    <w:rsid w:val="00807727"/>
    <w:rsid w:val="00807F19"/>
    <w:rsid w:val="008103CB"/>
    <w:rsid w:val="0081094D"/>
    <w:rsid w:val="008110FC"/>
    <w:rsid w:val="00811140"/>
    <w:rsid w:val="008124AC"/>
    <w:rsid w:val="00812AE0"/>
    <w:rsid w:val="0081523A"/>
    <w:rsid w:val="008158A1"/>
    <w:rsid w:val="00815B90"/>
    <w:rsid w:val="00816812"/>
    <w:rsid w:val="00816856"/>
    <w:rsid w:val="00817C53"/>
    <w:rsid w:val="00820AA8"/>
    <w:rsid w:val="00821872"/>
    <w:rsid w:val="008218FD"/>
    <w:rsid w:val="00821BD8"/>
    <w:rsid w:val="0082283C"/>
    <w:rsid w:val="00822AA6"/>
    <w:rsid w:val="00822BDB"/>
    <w:rsid w:val="008242FE"/>
    <w:rsid w:val="008245C8"/>
    <w:rsid w:val="00824A2E"/>
    <w:rsid w:val="00824E5B"/>
    <w:rsid w:val="00825C67"/>
    <w:rsid w:val="008269DD"/>
    <w:rsid w:val="00826A0A"/>
    <w:rsid w:val="00831142"/>
    <w:rsid w:val="0083115E"/>
    <w:rsid w:val="008316E6"/>
    <w:rsid w:val="008317E8"/>
    <w:rsid w:val="00831DF0"/>
    <w:rsid w:val="00831DF9"/>
    <w:rsid w:val="00831F78"/>
    <w:rsid w:val="008328CC"/>
    <w:rsid w:val="0083310B"/>
    <w:rsid w:val="008331EB"/>
    <w:rsid w:val="008351BA"/>
    <w:rsid w:val="008367B8"/>
    <w:rsid w:val="00836AB4"/>
    <w:rsid w:val="00837A17"/>
    <w:rsid w:val="00837C4F"/>
    <w:rsid w:val="0084119E"/>
    <w:rsid w:val="00841BC4"/>
    <w:rsid w:val="008423E8"/>
    <w:rsid w:val="00842D00"/>
    <w:rsid w:val="0084483C"/>
    <w:rsid w:val="00844E08"/>
    <w:rsid w:val="00845AA7"/>
    <w:rsid w:val="008461E0"/>
    <w:rsid w:val="008468AF"/>
    <w:rsid w:val="00847D0E"/>
    <w:rsid w:val="00851EDB"/>
    <w:rsid w:val="00852C43"/>
    <w:rsid w:val="00852C4A"/>
    <w:rsid w:val="00853554"/>
    <w:rsid w:val="00853964"/>
    <w:rsid w:val="0085591E"/>
    <w:rsid w:val="008567AC"/>
    <w:rsid w:val="00857782"/>
    <w:rsid w:val="00857A98"/>
    <w:rsid w:val="0086072F"/>
    <w:rsid w:val="00863097"/>
    <w:rsid w:val="0086462B"/>
    <w:rsid w:val="00865C86"/>
    <w:rsid w:val="00866019"/>
    <w:rsid w:val="008660AE"/>
    <w:rsid w:val="008663D1"/>
    <w:rsid w:val="00867AB7"/>
    <w:rsid w:val="008703E8"/>
    <w:rsid w:val="00870452"/>
    <w:rsid w:val="00870FC9"/>
    <w:rsid w:val="008717DC"/>
    <w:rsid w:val="00871E11"/>
    <w:rsid w:val="0087377D"/>
    <w:rsid w:val="008738C6"/>
    <w:rsid w:val="00873A4C"/>
    <w:rsid w:val="00873E3B"/>
    <w:rsid w:val="008747BC"/>
    <w:rsid w:val="008748E7"/>
    <w:rsid w:val="00874C35"/>
    <w:rsid w:val="00874CDA"/>
    <w:rsid w:val="00875583"/>
    <w:rsid w:val="00875C16"/>
    <w:rsid w:val="00877193"/>
    <w:rsid w:val="00877C52"/>
    <w:rsid w:val="00877C8D"/>
    <w:rsid w:val="0088046D"/>
    <w:rsid w:val="0088060D"/>
    <w:rsid w:val="00880FA2"/>
    <w:rsid w:val="00880FC2"/>
    <w:rsid w:val="00881780"/>
    <w:rsid w:val="00881FDD"/>
    <w:rsid w:val="00883BA1"/>
    <w:rsid w:val="00883ED4"/>
    <w:rsid w:val="00883FF5"/>
    <w:rsid w:val="0088521D"/>
    <w:rsid w:val="008858A5"/>
    <w:rsid w:val="00885C50"/>
    <w:rsid w:val="008865D5"/>
    <w:rsid w:val="00890E1B"/>
    <w:rsid w:val="0089280A"/>
    <w:rsid w:val="008942FA"/>
    <w:rsid w:val="008947D7"/>
    <w:rsid w:val="00897556"/>
    <w:rsid w:val="008A097D"/>
    <w:rsid w:val="008A20BB"/>
    <w:rsid w:val="008A21D3"/>
    <w:rsid w:val="008A2227"/>
    <w:rsid w:val="008A277D"/>
    <w:rsid w:val="008A317E"/>
    <w:rsid w:val="008A3DF4"/>
    <w:rsid w:val="008A4339"/>
    <w:rsid w:val="008A4662"/>
    <w:rsid w:val="008A6DEE"/>
    <w:rsid w:val="008B4003"/>
    <w:rsid w:val="008B4B1E"/>
    <w:rsid w:val="008B4CC0"/>
    <w:rsid w:val="008B4DED"/>
    <w:rsid w:val="008B51E6"/>
    <w:rsid w:val="008B52BA"/>
    <w:rsid w:val="008B6B6B"/>
    <w:rsid w:val="008B6E2D"/>
    <w:rsid w:val="008B6E54"/>
    <w:rsid w:val="008B7291"/>
    <w:rsid w:val="008B7854"/>
    <w:rsid w:val="008C1244"/>
    <w:rsid w:val="008C19D5"/>
    <w:rsid w:val="008C1C04"/>
    <w:rsid w:val="008C2CD0"/>
    <w:rsid w:val="008C3D4E"/>
    <w:rsid w:val="008C3FFA"/>
    <w:rsid w:val="008C4407"/>
    <w:rsid w:val="008C4E8A"/>
    <w:rsid w:val="008C4FC2"/>
    <w:rsid w:val="008C5810"/>
    <w:rsid w:val="008C5FF1"/>
    <w:rsid w:val="008C63A0"/>
    <w:rsid w:val="008C66F3"/>
    <w:rsid w:val="008C6EBD"/>
    <w:rsid w:val="008C70AC"/>
    <w:rsid w:val="008C76E4"/>
    <w:rsid w:val="008C7971"/>
    <w:rsid w:val="008C7B40"/>
    <w:rsid w:val="008D09EC"/>
    <w:rsid w:val="008D2B2D"/>
    <w:rsid w:val="008D32BB"/>
    <w:rsid w:val="008D3D9E"/>
    <w:rsid w:val="008D429C"/>
    <w:rsid w:val="008D459D"/>
    <w:rsid w:val="008D4783"/>
    <w:rsid w:val="008D4FE8"/>
    <w:rsid w:val="008D52B5"/>
    <w:rsid w:val="008D55F9"/>
    <w:rsid w:val="008D6AB7"/>
    <w:rsid w:val="008D6F4C"/>
    <w:rsid w:val="008D7563"/>
    <w:rsid w:val="008E0A30"/>
    <w:rsid w:val="008E0BB6"/>
    <w:rsid w:val="008E1B17"/>
    <w:rsid w:val="008E1F6D"/>
    <w:rsid w:val="008E388E"/>
    <w:rsid w:val="008E538F"/>
    <w:rsid w:val="008E6059"/>
    <w:rsid w:val="008E6ADA"/>
    <w:rsid w:val="008E7AE3"/>
    <w:rsid w:val="008F0572"/>
    <w:rsid w:val="008F0B3D"/>
    <w:rsid w:val="008F2741"/>
    <w:rsid w:val="008F46D0"/>
    <w:rsid w:val="008F4F9A"/>
    <w:rsid w:val="008F5022"/>
    <w:rsid w:val="008F5616"/>
    <w:rsid w:val="008F6B37"/>
    <w:rsid w:val="00900175"/>
    <w:rsid w:val="009015DF"/>
    <w:rsid w:val="00901AD4"/>
    <w:rsid w:val="0090204A"/>
    <w:rsid w:val="009024E3"/>
    <w:rsid w:val="00902BF7"/>
    <w:rsid w:val="0090308E"/>
    <w:rsid w:val="0090318E"/>
    <w:rsid w:val="00903E5D"/>
    <w:rsid w:val="00904819"/>
    <w:rsid w:val="009072E9"/>
    <w:rsid w:val="00907B33"/>
    <w:rsid w:val="0091009F"/>
    <w:rsid w:val="00910A53"/>
    <w:rsid w:val="00910B0B"/>
    <w:rsid w:val="00912E5C"/>
    <w:rsid w:val="0091356F"/>
    <w:rsid w:val="009138C4"/>
    <w:rsid w:val="009147B7"/>
    <w:rsid w:val="00916818"/>
    <w:rsid w:val="00916B9F"/>
    <w:rsid w:val="009178D9"/>
    <w:rsid w:val="00917C69"/>
    <w:rsid w:val="0092053E"/>
    <w:rsid w:val="00920BF5"/>
    <w:rsid w:val="009212D7"/>
    <w:rsid w:val="0092188C"/>
    <w:rsid w:val="009229BF"/>
    <w:rsid w:val="00925FF2"/>
    <w:rsid w:val="0092604E"/>
    <w:rsid w:val="0092677C"/>
    <w:rsid w:val="00926F3A"/>
    <w:rsid w:val="00927B81"/>
    <w:rsid w:val="00932D0F"/>
    <w:rsid w:val="00933BFB"/>
    <w:rsid w:val="009357A4"/>
    <w:rsid w:val="00935F94"/>
    <w:rsid w:val="009427E1"/>
    <w:rsid w:val="00943E69"/>
    <w:rsid w:val="009450A1"/>
    <w:rsid w:val="00946AF3"/>
    <w:rsid w:val="009475AA"/>
    <w:rsid w:val="00947735"/>
    <w:rsid w:val="00947907"/>
    <w:rsid w:val="00950B21"/>
    <w:rsid w:val="00954EB0"/>
    <w:rsid w:val="009553DA"/>
    <w:rsid w:val="00956661"/>
    <w:rsid w:val="00960BC4"/>
    <w:rsid w:val="00961E5D"/>
    <w:rsid w:val="00962A89"/>
    <w:rsid w:val="00962B31"/>
    <w:rsid w:val="00963115"/>
    <w:rsid w:val="00967310"/>
    <w:rsid w:val="00967D9D"/>
    <w:rsid w:val="00970276"/>
    <w:rsid w:val="009725BD"/>
    <w:rsid w:val="00972930"/>
    <w:rsid w:val="00972DB9"/>
    <w:rsid w:val="00973E67"/>
    <w:rsid w:val="0097470B"/>
    <w:rsid w:val="00975FB2"/>
    <w:rsid w:val="00975FE9"/>
    <w:rsid w:val="00976326"/>
    <w:rsid w:val="00976E78"/>
    <w:rsid w:val="00976F70"/>
    <w:rsid w:val="00977BDC"/>
    <w:rsid w:val="00981EAD"/>
    <w:rsid w:val="009828A8"/>
    <w:rsid w:val="00982E59"/>
    <w:rsid w:val="00982F4D"/>
    <w:rsid w:val="009833C4"/>
    <w:rsid w:val="009836B0"/>
    <w:rsid w:val="009842D3"/>
    <w:rsid w:val="00985613"/>
    <w:rsid w:val="0098670C"/>
    <w:rsid w:val="0098722B"/>
    <w:rsid w:val="0098727C"/>
    <w:rsid w:val="00987DC1"/>
    <w:rsid w:val="00990349"/>
    <w:rsid w:val="00990869"/>
    <w:rsid w:val="00992AB9"/>
    <w:rsid w:val="00993068"/>
    <w:rsid w:val="00993363"/>
    <w:rsid w:val="009934E0"/>
    <w:rsid w:val="00994385"/>
    <w:rsid w:val="00994F20"/>
    <w:rsid w:val="0099529D"/>
    <w:rsid w:val="009953D8"/>
    <w:rsid w:val="009977D4"/>
    <w:rsid w:val="00997887"/>
    <w:rsid w:val="009A08C6"/>
    <w:rsid w:val="009A0F35"/>
    <w:rsid w:val="009A18EE"/>
    <w:rsid w:val="009A2886"/>
    <w:rsid w:val="009A3133"/>
    <w:rsid w:val="009A357D"/>
    <w:rsid w:val="009A4123"/>
    <w:rsid w:val="009A5008"/>
    <w:rsid w:val="009A5A96"/>
    <w:rsid w:val="009A63A9"/>
    <w:rsid w:val="009A72DB"/>
    <w:rsid w:val="009B190F"/>
    <w:rsid w:val="009B1CAA"/>
    <w:rsid w:val="009B1CE6"/>
    <w:rsid w:val="009B497E"/>
    <w:rsid w:val="009B4DD1"/>
    <w:rsid w:val="009B5944"/>
    <w:rsid w:val="009B63C8"/>
    <w:rsid w:val="009B6C17"/>
    <w:rsid w:val="009C10F0"/>
    <w:rsid w:val="009C11F5"/>
    <w:rsid w:val="009C147C"/>
    <w:rsid w:val="009C1EA4"/>
    <w:rsid w:val="009C2004"/>
    <w:rsid w:val="009C2C17"/>
    <w:rsid w:val="009C2ED6"/>
    <w:rsid w:val="009C3CC6"/>
    <w:rsid w:val="009C45F6"/>
    <w:rsid w:val="009C5A65"/>
    <w:rsid w:val="009C69A3"/>
    <w:rsid w:val="009C70E3"/>
    <w:rsid w:val="009C7A92"/>
    <w:rsid w:val="009C7CF3"/>
    <w:rsid w:val="009C7E4A"/>
    <w:rsid w:val="009D026A"/>
    <w:rsid w:val="009D098B"/>
    <w:rsid w:val="009D0C01"/>
    <w:rsid w:val="009D16D1"/>
    <w:rsid w:val="009D36B2"/>
    <w:rsid w:val="009D3D12"/>
    <w:rsid w:val="009D4C72"/>
    <w:rsid w:val="009D5100"/>
    <w:rsid w:val="009D557F"/>
    <w:rsid w:val="009D562E"/>
    <w:rsid w:val="009D63D9"/>
    <w:rsid w:val="009D6C23"/>
    <w:rsid w:val="009D6FB2"/>
    <w:rsid w:val="009D77BF"/>
    <w:rsid w:val="009D7BE9"/>
    <w:rsid w:val="009E03E7"/>
    <w:rsid w:val="009E0AD2"/>
    <w:rsid w:val="009E0DE0"/>
    <w:rsid w:val="009E0E0A"/>
    <w:rsid w:val="009E32EF"/>
    <w:rsid w:val="009E42F5"/>
    <w:rsid w:val="009E563B"/>
    <w:rsid w:val="009E6055"/>
    <w:rsid w:val="009E6AAB"/>
    <w:rsid w:val="009E749A"/>
    <w:rsid w:val="009E7ADD"/>
    <w:rsid w:val="009F063F"/>
    <w:rsid w:val="009F167E"/>
    <w:rsid w:val="009F18B3"/>
    <w:rsid w:val="009F3BAB"/>
    <w:rsid w:val="009F423F"/>
    <w:rsid w:val="009F4F0A"/>
    <w:rsid w:val="009F553D"/>
    <w:rsid w:val="009F5F51"/>
    <w:rsid w:val="009F6D8D"/>
    <w:rsid w:val="009F7829"/>
    <w:rsid w:val="00A0086C"/>
    <w:rsid w:val="00A02161"/>
    <w:rsid w:val="00A0394E"/>
    <w:rsid w:val="00A03CF5"/>
    <w:rsid w:val="00A03DE4"/>
    <w:rsid w:val="00A0518F"/>
    <w:rsid w:val="00A0618B"/>
    <w:rsid w:val="00A06BD5"/>
    <w:rsid w:val="00A11546"/>
    <w:rsid w:val="00A1170F"/>
    <w:rsid w:val="00A11A4F"/>
    <w:rsid w:val="00A11E6C"/>
    <w:rsid w:val="00A11EFA"/>
    <w:rsid w:val="00A1203E"/>
    <w:rsid w:val="00A12BE6"/>
    <w:rsid w:val="00A12DE7"/>
    <w:rsid w:val="00A13831"/>
    <w:rsid w:val="00A14358"/>
    <w:rsid w:val="00A154D8"/>
    <w:rsid w:val="00A1588B"/>
    <w:rsid w:val="00A16C4F"/>
    <w:rsid w:val="00A17FF4"/>
    <w:rsid w:val="00A2163E"/>
    <w:rsid w:val="00A22D0B"/>
    <w:rsid w:val="00A23EE3"/>
    <w:rsid w:val="00A24AD3"/>
    <w:rsid w:val="00A25086"/>
    <w:rsid w:val="00A256DF"/>
    <w:rsid w:val="00A26ABD"/>
    <w:rsid w:val="00A3000E"/>
    <w:rsid w:val="00A31338"/>
    <w:rsid w:val="00A33195"/>
    <w:rsid w:val="00A3403E"/>
    <w:rsid w:val="00A34235"/>
    <w:rsid w:val="00A34AE6"/>
    <w:rsid w:val="00A355C5"/>
    <w:rsid w:val="00A35CA0"/>
    <w:rsid w:val="00A3624D"/>
    <w:rsid w:val="00A36894"/>
    <w:rsid w:val="00A37028"/>
    <w:rsid w:val="00A37F89"/>
    <w:rsid w:val="00A423CE"/>
    <w:rsid w:val="00A426F9"/>
    <w:rsid w:val="00A427FF"/>
    <w:rsid w:val="00A42D88"/>
    <w:rsid w:val="00A42EC6"/>
    <w:rsid w:val="00A43B74"/>
    <w:rsid w:val="00A44CC6"/>
    <w:rsid w:val="00A45AA7"/>
    <w:rsid w:val="00A46C70"/>
    <w:rsid w:val="00A50835"/>
    <w:rsid w:val="00A51836"/>
    <w:rsid w:val="00A53C34"/>
    <w:rsid w:val="00A54864"/>
    <w:rsid w:val="00A555A0"/>
    <w:rsid w:val="00A55D1B"/>
    <w:rsid w:val="00A56EC5"/>
    <w:rsid w:val="00A57BEF"/>
    <w:rsid w:val="00A60026"/>
    <w:rsid w:val="00A60583"/>
    <w:rsid w:val="00A607DE"/>
    <w:rsid w:val="00A60A8C"/>
    <w:rsid w:val="00A61229"/>
    <w:rsid w:val="00A61AF6"/>
    <w:rsid w:val="00A6306B"/>
    <w:rsid w:val="00A636BD"/>
    <w:rsid w:val="00A64092"/>
    <w:rsid w:val="00A65A95"/>
    <w:rsid w:val="00A665C5"/>
    <w:rsid w:val="00A67277"/>
    <w:rsid w:val="00A7068D"/>
    <w:rsid w:val="00A71A16"/>
    <w:rsid w:val="00A71BA8"/>
    <w:rsid w:val="00A7209B"/>
    <w:rsid w:val="00A7280C"/>
    <w:rsid w:val="00A733AB"/>
    <w:rsid w:val="00A739BF"/>
    <w:rsid w:val="00A73EF0"/>
    <w:rsid w:val="00A73FC4"/>
    <w:rsid w:val="00A740A3"/>
    <w:rsid w:val="00A75FAB"/>
    <w:rsid w:val="00A76BD5"/>
    <w:rsid w:val="00A76D3B"/>
    <w:rsid w:val="00A7755B"/>
    <w:rsid w:val="00A77F58"/>
    <w:rsid w:val="00A80C7D"/>
    <w:rsid w:val="00A81B90"/>
    <w:rsid w:val="00A8389B"/>
    <w:rsid w:val="00A83FC4"/>
    <w:rsid w:val="00A84E57"/>
    <w:rsid w:val="00A860A5"/>
    <w:rsid w:val="00A860F3"/>
    <w:rsid w:val="00A90389"/>
    <w:rsid w:val="00A91B00"/>
    <w:rsid w:val="00A91BCD"/>
    <w:rsid w:val="00A91C37"/>
    <w:rsid w:val="00A91CA5"/>
    <w:rsid w:val="00A93EF0"/>
    <w:rsid w:val="00A949F8"/>
    <w:rsid w:val="00A94FC0"/>
    <w:rsid w:val="00A95330"/>
    <w:rsid w:val="00A96601"/>
    <w:rsid w:val="00A96680"/>
    <w:rsid w:val="00A96ABC"/>
    <w:rsid w:val="00A96EE0"/>
    <w:rsid w:val="00A96FBA"/>
    <w:rsid w:val="00A97700"/>
    <w:rsid w:val="00AA1865"/>
    <w:rsid w:val="00AA45ED"/>
    <w:rsid w:val="00AA5B78"/>
    <w:rsid w:val="00AA62A3"/>
    <w:rsid w:val="00AA6DA8"/>
    <w:rsid w:val="00AB0FBD"/>
    <w:rsid w:val="00AB117D"/>
    <w:rsid w:val="00AB1948"/>
    <w:rsid w:val="00AB2B57"/>
    <w:rsid w:val="00AB39F8"/>
    <w:rsid w:val="00AB4CF4"/>
    <w:rsid w:val="00AB5871"/>
    <w:rsid w:val="00AB67A3"/>
    <w:rsid w:val="00AB6ADB"/>
    <w:rsid w:val="00AB7046"/>
    <w:rsid w:val="00AC2854"/>
    <w:rsid w:val="00AC2F76"/>
    <w:rsid w:val="00AC328B"/>
    <w:rsid w:val="00AC343F"/>
    <w:rsid w:val="00AC44B2"/>
    <w:rsid w:val="00AC4603"/>
    <w:rsid w:val="00AC4C35"/>
    <w:rsid w:val="00AC519F"/>
    <w:rsid w:val="00AD0083"/>
    <w:rsid w:val="00AD03D5"/>
    <w:rsid w:val="00AD06FC"/>
    <w:rsid w:val="00AD204B"/>
    <w:rsid w:val="00AD2848"/>
    <w:rsid w:val="00AD35E8"/>
    <w:rsid w:val="00AD651F"/>
    <w:rsid w:val="00AD73FE"/>
    <w:rsid w:val="00AD76A4"/>
    <w:rsid w:val="00AE2312"/>
    <w:rsid w:val="00AE27C2"/>
    <w:rsid w:val="00AE2FC1"/>
    <w:rsid w:val="00AE4DFD"/>
    <w:rsid w:val="00AE526F"/>
    <w:rsid w:val="00AE5494"/>
    <w:rsid w:val="00AE63C9"/>
    <w:rsid w:val="00AE6A72"/>
    <w:rsid w:val="00AE799F"/>
    <w:rsid w:val="00AF0C85"/>
    <w:rsid w:val="00AF106A"/>
    <w:rsid w:val="00AF18BE"/>
    <w:rsid w:val="00AF24A9"/>
    <w:rsid w:val="00AF287C"/>
    <w:rsid w:val="00AF2921"/>
    <w:rsid w:val="00AF7769"/>
    <w:rsid w:val="00B003B6"/>
    <w:rsid w:val="00B022CB"/>
    <w:rsid w:val="00B02F38"/>
    <w:rsid w:val="00B039CF"/>
    <w:rsid w:val="00B044EF"/>
    <w:rsid w:val="00B04822"/>
    <w:rsid w:val="00B04AF3"/>
    <w:rsid w:val="00B07369"/>
    <w:rsid w:val="00B07E78"/>
    <w:rsid w:val="00B11168"/>
    <w:rsid w:val="00B127B8"/>
    <w:rsid w:val="00B13292"/>
    <w:rsid w:val="00B14EB4"/>
    <w:rsid w:val="00B15155"/>
    <w:rsid w:val="00B15793"/>
    <w:rsid w:val="00B16516"/>
    <w:rsid w:val="00B20597"/>
    <w:rsid w:val="00B220C2"/>
    <w:rsid w:val="00B2224B"/>
    <w:rsid w:val="00B2432E"/>
    <w:rsid w:val="00B24688"/>
    <w:rsid w:val="00B262D2"/>
    <w:rsid w:val="00B27955"/>
    <w:rsid w:val="00B3201F"/>
    <w:rsid w:val="00B32767"/>
    <w:rsid w:val="00B32BC4"/>
    <w:rsid w:val="00B34248"/>
    <w:rsid w:val="00B346EF"/>
    <w:rsid w:val="00B3658B"/>
    <w:rsid w:val="00B377F2"/>
    <w:rsid w:val="00B37D32"/>
    <w:rsid w:val="00B40E03"/>
    <w:rsid w:val="00B41650"/>
    <w:rsid w:val="00B42894"/>
    <w:rsid w:val="00B42A65"/>
    <w:rsid w:val="00B43040"/>
    <w:rsid w:val="00B4508D"/>
    <w:rsid w:val="00B46726"/>
    <w:rsid w:val="00B476F7"/>
    <w:rsid w:val="00B47993"/>
    <w:rsid w:val="00B5022B"/>
    <w:rsid w:val="00B507EF"/>
    <w:rsid w:val="00B516D4"/>
    <w:rsid w:val="00B516F1"/>
    <w:rsid w:val="00B52BCE"/>
    <w:rsid w:val="00B5498D"/>
    <w:rsid w:val="00B60167"/>
    <w:rsid w:val="00B615C2"/>
    <w:rsid w:val="00B616C2"/>
    <w:rsid w:val="00B628D3"/>
    <w:rsid w:val="00B62FCB"/>
    <w:rsid w:val="00B6663A"/>
    <w:rsid w:val="00B67C5E"/>
    <w:rsid w:val="00B7017A"/>
    <w:rsid w:val="00B70612"/>
    <w:rsid w:val="00B70625"/>
    <w:rsid w:val="00B70ACB"/>
    <w:rsid w:val="00B71BF0"/>
    <w:rsid w:val="00B72066"/>
    <w:rsid w:val="00B7283A"/>
    <w:rsid w:val="00B72BD7"/>
    <w:rsid w:val="00B7471D"/>
    <w:rsid w:val="00B75EEC"/>
    <w:rsid w:val="00B76C6F"/>
    <w:rsid w:val="00B77CEE"/>
    <w:rsid w:val="00B77E97"/>
    <w:rsid w:val="00B804CA"/>
    <w:rsid w:val="00B81E41"/>
    <w:rsid w:val="00B828FE"/>
    <w:rsid w:val="00B82B1B"/>
    <w:rsid w:val="00B83D29"/>
    <w:rsid w:val="00B83EB1"/>
    <w:rsid w:val="00B83F10"/>
    <w:rsid w:val="00B849A9"/>
    <w:rsid w:val="00B859DC"/>
    <w:rsid w:val="00B85FD1"/>
    <w:rsid w:val="00B867E6"/>
    <w:rsid w:val="00B90149"/>
    <w:rsid w:val="00B909CB"/>
    <w:rsid w:val="00B92905"/>
    <w:rsid w:val="00B92BFC"/>
    <w:rsid w:val="00B92EF3"/>
    <w:rsid w:val="00B937AD"/>
    <w:rsid w:val="00B943F0"/>
    <w:rsid w:val="00B949AA"/>
    <w:rsid w:val="00B95505"/>
    <w:rsid w:val="00B95A81"/>
    <w:rsid w:val="00B95D90"/>
    <w:rsid w:val="00B961BD"/>
    <w:rsid w:val="00B97419"/>
    <w:rsid w:val="00B97669"/>
    <w:rsid w:val="00B9790F"/>
    <w:rsid w:val="00BA1A3B"/>
    <w:rsid w:val="00BA2068"/>
    <w:rsid w:val="00BA2F28"/>
    <w:rsid w:val="00BA33AF"/>
    <w:rsid w:val="00BA3F53"/>
    <w:rsid w:val="00BA5B4D"/>
    <w:rsid w:val="00BA65C6"/>
    <w:rsid w:val="00BA6AE3"/>
    <w:rsid w:val="00BA7295"/>
    <w:rsid w:val="00BA77AE"/>
    <w:rsid w:val="00BA7B4A"/>
    <w:rsid w:val="00BB0364"/>
    <w:rsid w:val="00BB0379"/>
    <w:rsid w:val="00BB0C9B"/>
    <w:rsid w:val="00BB148C"/>
    <w:rsid w:val="00BB2130"/>
    <w:rsid w:val="00BB2255"/>
    <w:rsid w:val="00BB45CB"/>
    <w:rsid w:val="00BB496B"/>
    <w:rsid w:val="00BB53C5"/>
    <w:rsid w:val="00BB6178"/>
    <w:rsid w:val="00BB75D0"/>
    <w:rsid w:val="00BB7994"/>
    <w:rsid w:val="00BC020B"/>
    <w:rsid w:val="00BC0FFE"/>
    <w:rsid w:val="00BC199E"/>
    <w:rsid w:val="00BC19B6"/>
    <w:rsid w:val="00BC1B1F"/>
    <w:rsid w:val="00BC247F"/>
    <w:rsid w:val="00BC305A"/>
    <w:rsid w:val="00BC3833"/>
    <w:rsid w:val="00BC40E9"/>
    <w:rsid w:val="00BC54D0"/>
    <w:rsid w:val="00BC5C32"/>
    <w:rsid w:val="00BD018A"/>
    <w:rsid w:val="00BD24F3"/>
    <w:rsid w:val="00BD27D9"/>
    <w:rsid w:val="00BD40D2"/>
    <w:rsid w:val="00BD7B61"/>
    <w:rsid w:val="00BE0106"/>
    <w:rsid w:val="00BE0523"/>
    <w:rsid w:val="00BE098C"/>
    <w:rsid w:val="00BE23AC"/>
    <w:rsid w:val="00BE3DDD"/>
    <w:rsid w:val="00BE3FC1"/>
    <w:rsid w:val="00BE4F27"/>
    <w:rsid w:val="00BE6AD0"/>
    <w:rsid w:val="00BE6E4B"/>
    <w:rsid w:val="00BE713F"/>
    <w:rsid w:val="00BE7A33"/>
    <w:rsid w:val="00BF095C"/>
    <w:rsid w:val="00BF173C"/>
    <w:rsid w:val="00BF3C21"/>
    <w:rsid w:val="00BF5156"/>
    <w:rsid w:val="00BF57D5"/>
    <w:rsid w:val="00BF6828"/>
    <w:rsid w:val="00BF6B45"/>
    <w:rsid w:val="00BF7549"/>
    <w:rsid w:val="00C00BB4"/>
    <w:rsid w:val="00C00BC5"/>
    <w:rsid w:val="00C01713"/>
    <w:rsid w:val="00C023E9"/>
    <w:rsid w:val="00C038D8"/>
    <w:rsid w:val="00C03E1F"/>
    <w:rsid w:val="00C043D4"/>
    <w:rsid w:val="00C04AC6"/>
    <w:rsid w:val="00C04AE6"/>
    <w:rsid w:val="00C05170"/>
    <w:rsid w:val="00C05A5D"/>
    <w:rsid w:val="00C06F13"/>
    <w:rsid w:val="00C07793"/>
    <w:rsid w:val="00C079D4"/>
    <w:rsid w:val="00C07F72"/>
    <w:rsid w:val="00C10AFA"/>
    <w:rsid w:val="00C1137E"/>
    <w:rsid w:val="00C11483"/>
    <w:rsid w:val="00C117E7"/>
    <w:rsid w:val="00C11FA5"/>
    <w:rsid w:val="00C12729"/>
    <w:rsid w:val="00C149EB"/>
    <w:rsid w:val="00C156E6"/>
    <w:rsid w:val="00C16266"/>
    <w:rsid w:val="00C200CB"/>
    <w:rsid w:val="00C20359"/>
    <w:rsid w:val="00C20451"/>
    <w:rsid w:val="00C23BCC"/>
    <w:rsid w:val="00C23DCE"/>
    <w:rsid w:val="00C24268"/>
    <w:rsid w:val="00C24CBB"/>
    <w:rsid w:val="00C306F9"/>
    <w:rsid w:val="00C31536"/>
    <w:rsid w:val="00C342BE"/>
    <w:rsid w:val="00C34CC5"/>
    <w:rsid w:val="00C3620A"/>
    <w:rsid w:val="00C40467"/>
    <w:rsid w:val="00C4062E"/>
    <w:rsid w:val="00C40ACA"/>
    <w:rsid w:val="00C40DDD"/>
    <w:rsid w:val="00C41222"/>
    <w:rsid w:val="00C435CA"/>
    <w:rsid w:val="00C45C56"/>
    <w:rsid w:val="00C460A0"/>
    <w:rsid w:val="00C467DD"/>
    <w:rsid w:val="00C469A1"/>
    <w:rsid w:val="00C5189F"/>
    <w:rsid w:val="00C518C7"/>
    <w:rsid w:val="00C536EF"/>
    <w:rsid w:val="00C54079"/>
    <w:rsid w:val="00C54629"/>
    <w:rsid w:val="00C54C42"/>
    <w:rsid w:val="00C55BC3"/>
    <w:rsid w:val="00C55C43"/>
    <w:rsid w:val="00C55CA2"/>
    <w:rsid w:val="00C56870"/>
    <w:rsid w:val="00C5751E"/>
    <w:rsid w:val="00C60065"/>
    <w:rsid w:val="00C61C8E"/>
    <w:rsid w:val="00C642FA"/>
    <w:rsid w:val="00C6469A"/>
    <w:rsid w:val="00C646ED"/>
    <w:rsid w:val="00C65115"/>
    <w:rsid w:val="00C66653"/>
    <w:rsid w:val="00C66CBA"/>
    <w:rsid w:val="00C66DAD"/>
    <w:rsid w:val="00C67E26"/>
    <w:rsid w:val="00C7251C"/>
    <w:rsid w:val="00C727EB"/>
    <w:rsid w:val="00C72985"/>
    <w:rsid w:val="00C73237"/>
    <w:rsid w:val="00C73F09"/>
    <w:rsid w:val="00C74998"/>
    <w:rsid w:val="00C7547C"/>
    <w:rsid w:val="00C76268"/>
    <w:rsid w:val="00C764CB"/>
    <w:rsid w:val="00C76941"/>
    <w:rsid w:val="00C76EE1"/>
    <w:rsid w:val="00C77CC6"/>
    <w:rsid w:val="00C81CF1"/>
    <w:rsid w:val="00C83507"/>
    <w:rsid w:val="00C83D50"/>
    <w:rsid w:val="00C85BF2"/>
    <w:rsid w:val="00C85CDA"/>
    <w:rsid w:val="00C86D52"/>
    <w:rsid w:val="00C87F53"/>
    <w:rsid w:val="00C90BC4"/>
    <w:rsid w:val="00C93731"/>
    <w:rsid w:val="00C9686F"/>
    <w:rsid w:val="00C9773F"/>
    <w:rsid w:val="00CA12B9"/>
    <w:rsid w:val="00CA13CA"/>
    <w:rsid w:val="00CA1ACC"/>
    <w:rsid w:val="00CA3636"/>
    <w:rsid w:val="00CA40C2"/>
    <w:rsid w:val="00CA4105"/>
    <w:rsid w:val="00CA41A7"/>
    <w:rsid w:val="00CA41F5"/>
    <w:rsid w:val="00CA45E9"/>
    <w:rsid w:val="00CA4E25"/>
    <w:rsid w:val="00CA5BD4"/>
    <w:rsid w:val="00CA6E7E"/>
    <w:rsid w:val="00CA7A66"/>
    <w:rsid w:val="00CB24C9"/>
    <w:rsid w:val="00CB2C44"/>
    <w:rsid w:val="00CB5ACB"/>
    <w:rsid w:val="00CB6058"/>
    <w:rsid w:val="00CB6167"/>
    <w:rsid w:val="00CC1511"/>
    <w:rsid w:val="00CC2AA8"/>
    <w:rsid w:val="00CC2F4A"/>
    <w:rsid w:val="00CC37CB"/>
    <w:rsid w:val="00CC3A92"/>
    <w:rsid w:val="00CC45AD"/>
    <w:rsid w:val="00CC4705"/>
    <w:rsid w:val="00CC506C"/>
    <w:rsid w:val="00CC5874"/>
    <w:rsid w:val="00CC5FF0"/>
    <w:rsid w:val="00CC6D84"/>
    <w:rsid w:val="00CC6EBF"/>
    <w:rsid w:val="00CD204E"/>
    <w:rsid w:val="00CD2050"/>
    <w:rsid w:val="00CD3342"/>
    <w:rsid w:val="00CD4EBB"/>
    <w:rsid w:val="00CD55FB"/>
    <w:rsid w:val="00CD5760"/>
    <w:rsid w:val="00CD6361"/>
    <w:rsid w:val="00CD6A50"/>
    <w:rsid w:val="00CE0472"/>
    <w:rsid w:val="00CE133E"/>
    <w:rsid w:val="00CE231E"/>
    <w:rsid w:val="00CE24FF"/>
    <w:rsid w:val="00CE2E45"/>
    <w:rsid w:val="00CE49D6"/>
    <w:rsid w:val="00CE594A"/>
    <w:rsid w:val="00CE6789"/>
    <w:rsid w:val="00CE6E6B"/>
    <w:rsid w:val="00CE774C"/>
    <w:rsid w:val="00CE7810"/>
    <w:rsid w:val="00CE78D6"/>
    <w:rsid w:val="00CE7FE8"/>
    <w:rsid w:val="00CF0F98"/>
    <w:rsid w:val="00CF2AF9"/>
    <w:rsid w:val="00CF2E35"/>
    <w:rsid w:val="00CF33F1"/>
    <w:rsid w:val="00CF529C"/>
    <w:rsid w:val="00CF56C2"/>
    <w:rsid w:val="00CF685F"/>
    <w:rsid w:val="00CF6B8F"/>
    <w:rsid w:val="00D0279F"/>
    <w:rsid w:val="00D032D3"/>
    <w:rsid w:val="00D03BC8"/>
    <w:rsid w:val="00D04133"/>
    <w:rsid w:val="00D041F9"/>
    <w:rsid w:val="00D046AE"/>
    <w:rsid w:val="00D04A96"/>
    <w:rsid w:val="00D05804"/>
    <w:rsid w:val="00D06CC7"/>
    <w:rsid w:val="00D06DED"/>
    <w:rsid w:val="00D07C7F"/>
    <w:rsid w:val="00D1038C"/>
    <w:rsid w:val="00D119D9"/>
    <w:rsid w:val="00D1435A"/>
    <w:rsid w:val="00D145CE"/>
    <w:rsid w:val="00D1674A"/>
    <w:rsid w:val="00D16DF7"/>
    <w:rsid w:val="00D208BD"/>
    <w:rsid w:val="00D21716"/>
    <w:rsid w:val="00D22184"/>
    <w:rsid w:val="00D2248B"/>
    <w:rsid w:val="00D22F4D"/>
    <w:rsid w:val="00D24865"/>
    <w:rsid w:val="00D25519"/>
    <w:rsid w:val="00D2598A"/>
    <w:rsid w:val="00D30A7C"/>
    <w:rsid w:val="00D31B97"/>
    <w:rsid w:val="00D32443"/>
    <w:rsid w:val="00D33893"/>
    <w:rsid w:val="00D34F1B"/>
    <w:rsid w:val="00D35193"/>
    <w:rsid w:val="00D4044F"/>
    <w:rsid w:val="00D456C4"/>
    <w:rsid w:val="00D473DA"/>
    <w:rsid w:val="00D47E68"/>
    <w:rsid w:val="00D50C6D"/>
    <w:rsid w:val="00D561ED"/>
    <w:rsid w:val="00D5734F"/>
    <w:rsid w:val="00D57E6B"/>
    <w:rsid w:val="00D6145E"/>
    <w:rsid w:val="00D61835"/>
    <w:rsid w:val="00D645DD"/>
    <w:rsid w:val="00D66DC3"/>
    <w:rsid w:val="00D677A3"/>
    <w:rsid w:val="00D70E33"/>
    <w:rsid w:val="00D711AE"/>
    <w:rsid w:val="00D71457"/>
    <w:rsid w:val="00D71721"/>
    <w:rsid w:val="00D73321"/>
    <w:rsid w:val="00D73853"/>
    <w:rsid w:val="00D73931"/>
    <w:rsid w:val="00D73CEA"/>
    <w:rsid w:val="00D7463E"/>
    <w:rsid w:val="00D74CAE"/>
    <w:rsid w:val="00D757CE"/>
    <w:rsid w:val="00D762D9"/>
    <w:rsid w:val="00D7792C"/>
    <w:rsid w:val="00D77A92"/>
    <w:rsid w:val="00D8461C"/>
    <w:rsid w:val="00D8660E"/>
    <w:rsid w:val="00D91659"/>
    <w:rsid w:val="00D93DAE"/>
    <w:rsid w:val="00D941C4"/>
    <w:rsid w:val="00D94A5E"/>
    <w:rsid w:val="00D95652"/>
    <w:rsid w:val="00D961DB"/>
    <w:rsid w:val="00D97796"/>
    <w:rsid w:val="00D97898"/>
    <w:rsid w:val="00D97BAE"/>
    <w:rsid w:val="00DA0EFB"/>
    <w:rsid w:val="00DA0F00"/>
    <w:rsid w:val="00DA0FFC"/>
    <w:rsid w:val="00DA1AC3"/>
    <w:rsid w:val="00DA1CAB"/>
    <w:rsid w:val="00DA2A92"/>
    <w:rsid w:val="00DA34AE"/>
    <w:rsid w:val="00DA4153"/>
    <w:rsid w:val="00DA530A"/>
    <w:rsid w:val="00DA5637"/>
    <w:rsid w:val="00DA6A72"/>
    <w:rsid w:val="00DA6BEA"/>
    <w:rsid w:val="00DA75AE"/>
    <w:rsid w:val="00DA7644"/>
    <w:rsid w:val="00DA7894"/>
    <w:rsid w:val="00DB0F86"/>
    <w:rsid w:val="00DB1511"/>
    <w:rsid w:val="00DB16BE"/>
    <w:rsid w:val="00DB2429"/>
    <w:rsid w:val="00DB2910"/>
    <w:rsid w:val="00DB29BE"/>
    <w:rsid w:val="00DB3104"/>
    <w:rsid w:val="00DB3302"/>
    <w:rsid w:val="00DB3DEF"/>
    <w:rsid w:val="00DB3F6A"/>
    <w:rsid w:val="00DB41FB"/>
    <w:rsid w:val="00DB4EA3"/>
    <w:rsid w:val="00DB585E"/>
    <w:rsid w:val="00DB5DF7"/>
    <w:rsid w:val="00DB6BA0"/>
    <w:rsid w:val="00DB7863"/>
    <w:rsid w:val="00DB7FEF"/>
    <w:rsid w:val="00DC031C"/>
    <w:rsid w:val="00DC0C44"/>
    <w:rsid w:val="00DC0FBA"/>
    <w:rsid w:val="00DC170E"/>
    <w:rsid w:val="00DC1ABC"/>
    <w:rsid w:val="00DC1ADB"/>
    <w:rsid w:val="00DC21FB"/>
    <w:rsid w:val="00DC23D0"/>
    <w:rsid w:val="00DC2708"/>
    <w:rsid w:val="00DC347B"/>
    <w:rsid w:val="00DC34AF"/>
    <w:rsid w:val="00DC5AD5"/>
    <w:rsid w:val="00DC613A"/>
    <w:rsid w:val="00DC6830"/>
    <w:rsid w:val="00DC7139"/>
    <w:rsid w:val="00DD0435"/>
    <w:rsid w:val="00DD193C"/>
    <w:rsid w:val="00DD1D54"/>
    <w:rsid w:val="00DD3000"/>
    <w:rsid w:val="00DD4840"/>
    <w:rsid w:val="00DD4B40"/>
    <w:rsid w:val="00DD527A"/>
    <w:rsid w:val="00DD54C6"/>
    <w:rsid w:val="00DD5B4B"/>
    <w:rsid w:val="00DD6252"/>
    <w:rsid w:val="00DD63A5"/>
    <w:rsid w:val="00DE121A"/>
    <w:rsid w:val="00DE1357"/>
    <w:rsid w:val="00DE2039"/>
    <w:rsid w:val="00DE2D66"/>
    <w:rsid w:val="00DE360E"/>
    <w:rsid w:val="00DE3BE2"/>
    <w:rsid w:val="00DE4A16"/>
    <w:rsid w:val="00DE5005"/>
    <w:rsid w:val="00DE56EA"/>
    <w:rsid w:val="00DE5FB0"/>
    <w:rsid w:val="00DE6735"/>
    <w:rsid w:val="00DE7056"/>
    <w:rsid w:val="00DE72F9"/>
    <w:rsid w:val="00DE7987"/>
    <w:rsid w:val="00DE7CF2"/>
    <w:rsid w:val="00DE7EBC"/>
    <w:rsid w:val="00DF18B6"/>
    <w:rsid w:val="00DF18BC"/>
    <w:rsid w:val="00DF1F70"/>
    <w:rsid w:val="00DF20FC"/>
    <w:rsid w:val="00DF2E58"/>
    <w:rsid w:val="00DF3768"/>
    <w:rsid w:val="00DF4519"/>
    <w:rsid w:val="00DF4A2A"/>
    <w:rsid w:val="00DF4D05"/>
    <w:rsid w:val="00DF6FFD"/>
    <w:rsid w:val="00E008FA"/>
    <w:rsid w:val="00E01638"/>
    <w:rsid w:val="00E01C5C"/>
    <w:rsid w:val="00E02DD0"/>
    <w:rsid w:val="00E03B18"/>
    <w:rsid w:val="00E04780"/>
    <w:rsid w:val="00E05E03"/>
    <w:rsid w:val="00E061AE"/>
    <w:rsid w:val="00E06C74"/>
    <w:rsid w:val="00E06D0C"/>
    <w:rsid w:val="00E06D41"/>
    <w:rsid w:val="00E12696"/>
    <w:rsid w:val="00E12F73"/>
    <w:rsid w:val="00E12F84"/>
    <w:rsid w:val="00E13B96"/>
    <w:rsid w:val="00E13D14"/>
    <w:rsid w:val="00E141EB"/>
    <w:rsid w:val="00E20436"/>
    <w:rsid w:val="00E21C5C"/>
    <w:rsid w:val="00E21F58"/>
    <w:rsid w:val="00E23532"/>
    <w:rsid w:val="00E24112"/>
    <w:rsid w:val="00E24BB5"/>
    <w:rsid w:val="00E2529C"/>
    <w:rsid w:val="00E2646E"/>
    <w:rsid w:val="00E30862"/>
    <w:rsid w:val="00E30A15"/>
    <w:rsid w:val="00E314B9"/>
    <w:rsid w:val="00E31DB7"/>
    <w:rsid w:val="00E3307E"/>
    <w:rsid w:val="00E33827"/>
    <w:rsid w:val="00E33A9F"/>
    <w:rsid w:val="00E34AD5"/>
    <w:rsid w:val="00E34CD8"/>
    <w:rsid w:val="00E3583B"/>
    <w:rsid w:val="00E3708E"/>
    <w:rsid w:val="00E40C57"/>
    <w:rsid w:val="00E412C2"/>
    <w:rsid w:val="00E41C8A"/>
    <w:rsid w:val="00E42E05"/>
    <w:rsid w:val="00E43DC2"/>
    <w:rsid w:val="00E448A9"/>
    <w:rsid w:val="00E4602C"/>
    <w:rsid w:val="00E47137"/>
    <w:rsid w:val="00E47C2D"/>
    <w:rsid w:val="00E47C2E"/>
    <w:rsid w:val="00E47C5B"/>
    <w:rsid w:val="00E47F19"/>
    <w:rsid w:val="00E50C22"/>
    <w:rsid w:val="00E512C3"/>
    <w:rsid w:val="00E51438"/>
    <w:rsid w:val="00E52AA6"/>
    <w:rsid w:val="00E53862"/>
    <w:rsid w:val="00E5640F"/>
    <w:rsid w:val="00E56CFC"/>
    <w:rsid w:val="00E57295"/>
    <w:rsid w:val="00E57A15"/>
    <w:rsid w:val="00E57C9B"/>
    <w:rsid w:val="00E6046D"/>
    <w:rsid w:val="00E60493"/>
    <w:rsid w:val="00E60542"/>
    <w:rsid w:val="00E61C1D"/>
    <w:rsid w:val="00E61F55"/>
    <w:rsid w:val="00E62BD3"/>
    <w:rsid w:val="00E638F1"/>
    <w:rsid w:val="00E6459F"/>
    <w:rsid w:val="00E645AE"/>
    <w:rsid w:val="00E6521E"/>
    <w:rsid w:val="00E6567A"/>
    <w:rsid w:val="00E7003F"/>
    <w:rsid w:val="00E719EC"/>
    <w:rsid w:val="00E729A4"/>
    <w:rsid w:val="00E73753"/>
    <w:rsid w:val="00E7459C"/>
    <w:rsid w:val="00E748C9"/>
    <w:rsid w:val="00E7503E"/>
    <w:rsid w:val="00E75518"/>
    <w:rsid w:val="00E76459"/>
    <w:rsid w:val="00E8150C"/>
    <w:rsid w:val="00E81C55"/>
    <w:rsid w:val="00E824B3"/>
    <w:rsid w:val="00E83134"/>
    <w:rsid w:val="00E8493F"/>
    <w:rsid w:val="00E84DD2"/>
    <w:rsid w:val="00E852A2"/>
    <w:rsid w:val="00E865AC"/>
    <w:rsid w:val="00E871C3"/>
    <w:rsid w:val="00E8795E"/>
    <w:rsid w:val="00E87BB4"/>
    <w:rsid w:val="00E935EA"/>
    <w:rsid w:val="00E943B1"/>
    <w:rsid w:val="00E9441E"/>
    <w:rsid w:val="00E94525"/>
    <w:rsid w:val="00E945D2"/>
    <w:rsid w:val="00E954FE"/>
    <w:rsid w:val="00E95667"/>
    <w:rsid w:val="00E95EA3"/>
    <w:rsid w:val="00E96704"/>
    <w:rsid w:val="00E9677F"/>
    <w:rsid w:val="00E967B5"/>
    <w:rsid w:val="00E96A2D"/>
    <w:rsid w:val="00E96F3F"/>
    <w:rsid w:val="00E97692"/>
    <w:rsid w:val="00E97EC0"/>
    <w:rsid w:val="00EA1F63"/>
    <w:rsid w:val="00EA22F5"/>
    <w:rsid w:val="00EA2D9C"/>
    <w:rsid w:val="00EA2E61"/>
    <w:rsid w:val="00EA3E1A"/>
    <w:rsid w:val="00EA4B39"/>
    <w:rsid w:val="00EA7B97"/>
    <w:rsid w:val="00EA7C7C"/>
    <w:rsid w:val="00EB05BA"/>
    <w:rsid w:val="00EB07B1"/>
    <w:rsid w:val="00EB21D3"/>
    <w:rsid w:val="00EB29AA"/>
    <w:rsid w:val="00EB2EC6"/>
    <w:rsid w:val="00EB4004"/>
    <w:rsid w:val="00EB46D9"/>
    <w:rsid w:val="00EB5697"/>
    <w:rsid w:val="00EB5912"/>
    <w:rsid w:val="00EB67DF"/>
    <w:rsid w:val="00EB74B9"/>
    <w:rsid w:val="00EB761E"/>
    <w:rsid w:val="00EB7768"/>
    <w:rsid w:val="00EB7FC8"/>
    <w:rsid w:val="00EC23D9"/>
    <w:rsid w:val="00EC2E9E"/>
    <w:rsid w:val="00EC3A17"/>
    <w:rsid w:val="00EC5AB4"/>
    <w:rsid w:val="00EC691C"/>
    <w:rsid w:val="00EC6FB7"/>
    <w:rsid w:val="00EC7324"/>
    <w:rsid w:val="00EC7793"/>
    <w:rsid w:val="00ED25AB"/>
    <w:rsid w:val="00ED2A4C"/>
    <w:rsid w:val="00ED2E50"/>
    <w:rsid w:val="00ED3A47"/>
    <w:rsid w:val="00ED3DA0"/>
    <w:rsid w:val="00ED5A1C"/>
    <w:rsid w:val="00ED5D9B"/>
    <w:rsid w:val="00EE074C"/>
    <w:rsid w:val="00EE212E"/>
    <w:rsid w:val="00EE3C14"/>
    <w:rsid w:val="00EE47F4"/>
    <w:rsid w:val="00EE5D15"/>
    <w:rsid w:val="00EE5D53"/>
    <w:rsid w:val="00EE6BF1"/>
    <w:rsid w:val="00EE7880"/>
    <w:rsid w:val="00EE7AFA"/>
    <w:rsid w:val="00EE7C9E"/>
    <w:rsid w:val="00EF0559"/>
    <w:rsid w:val="00EF0564"/>
    <w:rsid w:val="00EF1896"/>
    <w:rsid w:val="00EF3A7A"/>
    <w:rsid w:val="00EF3D1F"/>
    <w:rsid w:val="00EF4173"/>
    <w:rsid w:val="00EF45AC"/>
    <w:rsid w:val="00EF59E1"/>
    <w:rsid w:val="00EF65C3"/>
    <w:rsid w:val="00EF7003"/>
    <w:rsid w:val="00EF7D82"/>
    <w:rsid w:val="00F00EA8"/>
    <w:rsid w:val="00F00F66"/>
    <w:rsid w:val="00F01234"/>
    <w:rsid w:val="00F019C9"/>
    <w:rsid w:val="00F020A0"/>
    <w:rsid w:val="00F028B5"/>
    <w:rsid w:val="00F02D91"/>
    <w:rsid w:val="00F03BC2"/>
    <w:rsid w:val="00F04AF1"/>
    <w:rsid w:val="00F04B4D"/>
    <w:rsid w:val="00F0513A"/>
    <w:rsid w:val="00F05356"/>
    <w:rsid w:val="00F05D1E"/>
    <w:rsid w:val="00F06664"/>
    <w:rsid w:val="00F0711D"/>
    <w:rsid w:val="00F07C31"/>
    <w:rsid w:val="00F07FB8"/>
    <w:rsid w:val="00F1015D"/>
    <w:rsid w:val="00F1077C"/>
    <w:rsid w:val="00F1108F"/>
    <w:rsid w:val="00F11649"/>
    <w:rsid w:val="00F118F5"/>
    <w:rsid w:val="00F11D54"/>
    <w:rsid w:val="00F12BAC"/>
    <w:rsid w:val="00F13269"/>
    <w:rsid w:val="00F13903"/>
    <w:rsid w:val="00F13DC5"/>
    <w:rsid w:val="00F1401B"/>
    <w:rsid w:val="00F142B1"/>
    <w:rsid w:val="00F146BB"/>
    <w:rsid w:val="00F14AA3"/>
    <w:rsid w:val="00F14B1E"/>
    <w:rsid w:val="00F14C13"/>
    <w:rsid w:val="00F14C37"/>
    <w:rsid w:val="00F15191"/>
    <w:rsid w:val="00F16756"/>
    <w:rsid w:val="00F20113"/>
    <w:rsid w:val="00F2197A"/>
    <w:rsid w:val="00F229B9"/>
    <w:rsid w:val="00F22D3E"/>
    <w:rsid w:val="00F22D46"/>
    <w:rsid w:val="00F24CA0"/>
    <w:rsid w:val="00F25CEF"/>
    <w:rsid w:val="00F2784F"/>
    <w:rsid w:val="00F3021D"/>
    <w:rsid w:val="00F31848"/>
    <w:rsid w:val="00F31E57"/>
    <w:rsid w:val="00F328B1"/>
    <w:rsid w:val="00F32A93"/>
    <w:rsid w:val="00F32E6F"/>
    <w:rsid w:val="00F341D0"/>
    <w:rsid w:val="00F34507"/>
    <w:rsid w:val="00F352FB"/>
    <w:rsid w:val="00F36357"/>
    <w:rsid w:val="00F3761F"/>
    <w:rsid w:val="00F37BBE"/>
    <w:rsid w:val="00F37F00"/>
    <w:rsid w:val="00F402DE"/>
    <w:rsid w:val="00F406CC"/>
    <w:rsid w:val="00F40BB6"/>
    <w:rsid w:val="00F40C7E"/>
    <w:rsid w:val="00F42935"/>
    <w:rsid w:val="00F43C86"/>
    <w:rsid w:val="00F4438A"/>
    <w:rsid w:val="00F44ED7"/>
    <w:rsid w:val="00F45FEA"/>
    <w:rsid w:val="00F46BD8"/>
    <w:rsid w:val="00F470C4"/>
    <w:rsid w:val="00F479C1"/>
    <w:rsid w:val="00F505E2"/>
    <w:rsid w:val="00F51322"/>
    <w:rsid w:val="00F516CA"/>
    <w:rsid w:val="00F51C43"/>
    <w:rsid w:val="00F520C9"/>
    <w:rsid w:val="00F52981"/>
    <w:rsid w:val="00F53115"/>
    <w:rsid w:val="00F53958"/>
    <w:rsid w:val="00F53FCB"/>
    <w:rsid w:val="00F54B51"/>
    <w:rsid w:val="00F54D4B"/>
    <w:rsid w:val="00F54E3A"/>
    <w:rsid w:val="00F55950"/>
    <w:rsid w:val="00F55A1D"/>
    <w:rsid w:val="00F560CE"/>
    <w:rsid w:val="00F56668"/>
    <w:rsid w:val="00F57A6E"/>
    <w:rsid w:val="00F60206"/>
    <w:rsid w:val="00F60EE2"/>
    <w:rsid w:val="00F6180A"/>
    <w:rsid w:val="00F62046"/>
    <w:rsid w:val="00F62957"/>
    <w:rsid w:val="00F62B0C"/>
    <w:rsid w:val="00F62C5B"/>
    <w:rsid w:val="00F64A46"/>
    <w:rsid w:val="00F64BA0"/>
    <w:rsid w:val="00F64DD7"/>
    <w:rsid w:val="00F65732"/>
    <w:rsid w:val="00F67941"/>
    <w:rsid w:val="00F704D7"/>
    <w:rsid w:val="00F70B65"/>
    <w:rsid w:val="00F71053"/>
    <w:rsid w:val="00F71117"/>
    <w:rsid w:val="00F71275"/>
    <w:rsid w:val="00F719E1"/>
    <w:rsid w:val="00F71B28"/>
    <w:rsid w:val="00F71D46"/>
    <w:rsid w:val="00F724BA"/>
    <w:rsid w:val="00F72701"/>
    <w:rsid w:val="00F72981"/>
    <w:rsid w:val="00F72FFF"/>
    <w:rsid w:val="00F73E7D"/>
    <w:rsid w:val="00F74583"/>
    <w:rsid w:val="00F749CF"/>
    <w:rsid w:val="00F764B2"/>
    <w:rsid w:val="00F81283"/>
    <w:rsid w:val="00F82501"/>
    <w:rsid w:val="00F83E39"/>
    <w:rsid w:val="00F840D7"/>
    <w:rsid w:val="00F84F80"/>
    <w:rsid w:val="00F85679"/>
    <w:rsid w:val="00F85C5E"/>
    <w:rsid w:val="00F85E82"/>
    <w:rsid w:val="00F86561"/>
    <w:rsid w:val="00F86B2C"/>
    <w:rsid w:val="00F86DF6"/>
    <w:rsid w:val="00F8780B"/>
    <w:rsid w:val="00F878CE"/>
    <w:rsid w:val="00F90C4E"/>
    <w:rsid w:val="00F92F9C"/>
    <w:rsid w:val="00F942CA"/>
    <w:rsid w:val="00F97A92"/>
    <w:rsid w:val="00FA050B"/>
    <w:rsid w:val="00FA1AD5"/>
    <w:rsid w:val="00FA344A"/>
    <w:rsid w:val="00FA5159"/>
    <w:rsid w:val="00FA6A67"/>
    <w:rsid w:val="00FA6B82"/>
    <w:rsid w:val="00FA726F"/>
    <w:rsid w:val="00FB20A0"/>
    <w:rsid w:val="00FB2C25"/>
    <w:rsid w:val="00FB3037"/>
    <w:rsid w:val="00FB38A9"/>
    <w:rsid w:val="00FB4689"/>
    <w:rsid w:val="00FB594C"/>
    <w:rsid w:val="00FB5982"/>
    <w:rsid w:val="00FB5CFD"/>
    <w:rsid w:val="00FB623E"/>
    <w:rsid w:val="00FB677B"/>
    <w:rsid w:val="00FB6E30"/>
    <w:rsid w:val="00FB7EF0"/>
    <w:rsid w:val="00FC03B8"/>
    <w:rsid w:val="00FC09E6"/>
    <w:rsid w:val="00FC0A91"/>
    <w:rsid w:val="00FC28EF"/>
    <w:rsid w:val="00FC3555"/>
    <w:rsid w:val="00FC3D29"/>
    <w:rsid w:val="00FC3DBB"/>
    <w:rsid w:val="00FC58C1"/>
    <w:rsid w:val="00FC5BC1"/>
    <w:rsid w:val="00FC5D4F"/>
    <w:rsid w:val="00FC66EC"/>
    <w:rsid w:val="00FC6C9A"/>
    <w:rsid w:val="00FC7462"/>
    <w:rsid w:val="00FD0726"/>
    <w:rsid w:val="00FD1C6C"/>
    <w:rsid w:val="00FD250D"/>
    <w:rsid w:val="00FD268B"/>
    <w:rsid w:val="00FD2D8D"/>
    <w:rsid w:val="00FD30B0"/>
    <w:rsid w:val="00FD39FD"/>
    <w:rsid w:val="00FD3EA7"/>
    <w:rsid w:val="00FD48A9"/>
    <w:rsid w:val="00FD6FE3"/>
    <w:rsid w:val="00FD7EF2"/>
    <w:rsid w:val="00FE115C"/>
    <w:rsid w:val="00FE5620"/>
    <w:rsid w:val="00FE6750"/>
    <w:rsid w:val="00FE6E9F"/>
    <w:rsid w:val="00FE7511"/>
    <w:rsid w:val="00FF21B4"/>
    <w:rsid w:val="00FF225F"/>
    <w:rsid w:val="00FF2B38"/>
    <w:rsid w:val="00FF3648"/>
    <w:rsid w:val="00FF406C"/>
    <w:rsid w:val="00FF4B3A"/>
    <w:rsid w:val="00FF5917"/>
    <w:rsid w:val="4E78ADF9"/>
    <w:rsid w:val="6C00531A"/>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style="mso-position-horizontal-relative:page;mso-position-vertical-relative:page">
      <v:stroke endarrow="block"/>
    </o:shapedefaults>
    <o:shapelayout v:ext="edit">
      <o:idmap v:ext="edit" data="1"/>
    </o:shapelayout>
  </w:shapeDefaults>
  <w:decimalSymbol w:val="."/>
  <w:listSeparator w:val=";"/>
  <w14:docId w14:val="3F793C7C"/>
  <w15:docId w15:val="{2F77B553-DEA4-4F16-A5F1-280545E302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C170E"/>
    <w:pPr>
      <w:spacing w:after="60" w:line="260" w:lineRule="atLeast"/>
    </w:pPr>
    <w:rPr>
      <w:rFonts w:ascii="Arial" w:hAnsi="Arial"/>
      <w:sz w:val="22"/>
      <w:szCs w:val="24"/>
    </w:rPr>
  </w:style>
  <w:style w:type="paragraph" w:styleId="berschrift1">
    <w:name w:val="heading 1"/>
    <w:basedOn w:val="Standard"/>
    <w:next w:val="Standard"/>
    <w:link w:val="berschrift1Zchn"/>
    <w:qFormat/>
    <w:rsid w:val="00281A97"/>
    <w:pPr>
      <w:keepNext/>
      <w:numPr>
        <w:numId w:val="4"/>
      </w:numPr>
      <w:spacing w:before="140" w:after="140" w:line="360" w:lineRule="atLeast"/>
      <w:outlineLvl w:val="0"/>
    </w:pPr>
    <w:rPr>
      <w:rFonts w:cs="Arial"/>
      <w:b/>
      <w:bCs/>
      <w:kern w:val="32"/>
      <w:sz w:val="28"/>
      <w:szCs w:val="32"/>
    </w:rPr>
  </w:style>
  <w:style w:type="paragraph" w:styleId="berschrift2">
    <w:name w:val="heading 2"/>
    <w:basedOn w:val="Standard"/>
    <w:next w:val="Standard"/>
    <w:qFormat/>
    <w:rsid w:val="00DC170E"/>
    <w:pPr>
      <w:keepNext/>
      <w:numPr>
        <w:ilvl w:val="1"/>
        <w:numId w:val="4"/>
      </w:numPr>
      <w:spacing w:before="240"/>
      <w:outlineLvl w:val="1"/>
    </w:pPr>
    <w:rPr>
      <w:rFonts w:cs="Arial"/>
      <w:b/>
      <w:bCs/>
      <w:iCs/>
      <w:sz w:val="24"/>
      <w:szCs w:val="28"/>
    </w:rPr>
  </w:style>
  <w:style w:type="paragraph" w:styleId="berschrift3">
    <w:name w:val="heading 3"/>
    <w:basedOn w:val="Standard"/>
    <w:next w:val="Standard"/>
    <w:qFormat/>
    <w:rsid w:val="00DC170E"/>
    <w:pPr>
      <w:keepNext/>
      <w:numPr>
        <w:ilvl w:val="2"/>
        <w:numId w:val="4"/>
      </w:numPr>
      <w:spacing w:before="120"/>
      <w:outlineLvl w:val="2"/>
    </w:pPr>
    <w:rPr>
      <w:rFonts w:cs="Arial"/>
      <w:b/>
      <w:bCs/>
      <w:szCs w:val="26"/>
    </w:rPr>
  </w:style>
  <w:style w:type="paragraph" w:styleId="berschrift4">
    <w:name w:val="heading 4"/>
    <w:basedOn w:val="Standard"/>
    <w:next w:val="Standard"/>
    <w:link w:val="berschrift4Zchn"/>
    <w:unhideWhenUsed/>
    <w:qFormat/>
    <w:rsid w:val="00281A97"/>
    <w:pPr>
      <w:keepNext/>
      <w:keepLines/>
      <w:numPr>
        <w:ilvl w:val="3"/>
        <w:numId w:val="4"/>
      </w:numPr>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nhideWhenUsed/>
    <w:qFormat/>
    <w:rsid w:val="00281A97"/>
    <w:pPr>
      <w:keepNext/>
      <w:keepLines/>
      <w:numPr>
        <w:ilvl w:val="4"/>
        <w:numId w:val="4"/>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nhideWhenUsed/>
    <w:qFormat/>
    <w:rsid w:val="00281A97"/>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nhideWhenUsed/>
    <w:qFormat/>
    <w:rsid w:val="00281A97"/>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nhideWhenUsed/>
    <w:qFormat/>
    <w:rsid w:val="00281A97"/>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nhideWhenUsed/>
    <w:qFormat/>
    <w:rsid w:val="00281A97"/>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B83D29"/>
    <w:rPr>
      <w:rFonts w:ascii="Tahoma" w:hAnsi="Tahoma" w:cs="Tahoma"/>
      <w:sz w:val="16"/>
      <w:szCs w:val="16"/>
    </w:rPr>
  </w:style>
  <w:style w:type="paragraph" w:styleId="Kopfzeile">
    <w:name w:val="header"/>
    <w:basedOn w:val="Standard"/>
    <w:link w:val="KopfzeileZchn"/>
    <w:rsid w:val="00461D89"/>
    <w:pPr>
      <w:ind w:left="-703"/>
    </w:pPr>
  </w:style>
  <w:style w:type="paragraph" w:styleId="Dokumentstruktur">
    <w:name w:val="Document Map"/>
    <w:basedOn w:val="Standard"/>
    <w:semiHidden/>
    <w:rsid w:val="00B92905"/>
    <w:pPr>
      <w:shd w:val="clear" w:color="auto" w:fill="000080"/>
    </w:pPr>
    <w:rPr>
      <w:rFonts w:ascii="Tahoma" w:hAnsi="Tahoma" w:cs="Tahoma"/>
    </w:rPr>
  </w:style>
  <w:style w:type="paragraph" w:customStyle="1" w:styleId="StadtZrichVerweis">
    <w:name w:val="Stadt Zürich Verweis"/>
    <w:basedOn w:val="Standard"/>
    <w:rsid w:val="00874C35"/>
    <w:pPr>
      <w:framePr w:w="9072" w:h="1361" w:hRule="exact" w:wrap="around" w:vAnchor="page" w:hAnchor="page" w:x="1702" w:y="14913"/>
    </w:pPr>
    <w:rPr>
      <w:sz w:val="17"/>
    </w:rPr>
  </w:style>
  <w:style w:type="paragraph" w:customStyle="1" w:styleId="StadtZrichAdresse">
    <w:name w:val="Stadt Zürich Adresse"/>
    <w:basedOn w:val="Standard"/>
    <w:rsid w:val="00A51836"/>
    <w:pPr>
      <w:framePr w:w="1967" w:h="1622" w:wrap="around" w:vAnchor="page" w:hAnchor="page" w:x="8251" w:y="540"/>
      <w:spacing w:line="200" w:lineRule="atLeast"/>
    </w:pPr>
    <w:rPr>
      <w:rFonts w:cs="Arial"/>
      <w:sz w:val="17"/>
      <w:szCs w:val="17"/>
    </w:rPr>
  </w:style>
  <w:style w:type="paragraph" w:customStyle="1" w:styleId="StadtZrichEmpfnger">
    <w:name w:val="Stadt Zürich Empfänger"/>
    <w:basedOn w:val="Standard"/>
    <w:rsid w:val="00AD2848"/>
    <w:pPr>
      <w:framePr w:w="6010" w:h="1588" w:hRule="exact" w:hSpace="142" w:wrap="around" w:vAnchor="page" w:hAnchor="page" w:x="1702" w:y="2836"/>
      <w:shd w:val="clear" w:color="auto" w:fill="FFFFFF"/>
    </w:pPr>
  </w:style>
  <w:style w:type="paragraph" w:customStyle="1" w:styleId="StadtZrichDatum">
    <w:name w:val="Stadt Zürich Datum"/>
    <w:basedOn w:val="Standard"/>
    <w:rsid w:val="008E0A30"/>
    <w:pPr>
      <w:framePr w:w="4440" w:h="363" w:hRule="exact" w:wrap="around" w:vAnchor="page" w:hAnchor="page" w:x="1702" w:y="4821"/>
    </w:pPr>
  </w:style>
  <w:style w:type="paragraph" w:customStyle="1" w:styleId="StadtZrichSeitenzahl">
    <w:name w:val="Stadt Zürich Seitenzahl"/>
    <w:basedOn w:val="Standard"/>
    <w:rsid w:val="001D2F0A"/>
    <w:pPr>
      <w:framePr w:w="1134" w:h="284" w:hRule="exact" w:wrap="around" w:vAnchor="page" w:hAnchor="page" w:x="10207" w:y="568"/>
      <w:spacing w:line="200" w:lineRule="atLeast"/>
      <w:jc w:val="right"/>
    </w:pPr>
    <w:rPr>
      <w:sz w:val="17"/>
    </w:rPr>
  </w:style>
  <w:style w:type="numbering" w:customStyle="1" w:styleId="StadtZrichAufzhlung">
    <w:name w:val="Stadt Zürich Aufzählung"/>
    <w:basedOn w:val="KeineListe"/>
    <w:rsid w:val="00970276"/>
    <w:pPr>
      <w:numPr>
        <w:numId w:val="2"/>
      </w:numPr>
    </w:pPr>
  </w:style>
  <w:style w:type="paragraph" w:styleId="Fuzeile">
    <w:name w:val="footer"/>
    <w:basedOn w:val="Standard"/>
    <w:link w:val="FuzeileZchn"/>
    <w:rsid w:val="00243C37"/>
    <w:pPr>
      <w:tabs>
        <w:tab w:val="center" w:pos="4536"/>
        <w:tab w:val="right" w:pos="9072"/>
      </w:tabs>
    </w:pPr>
  </w:style>
  <w:style w:type="paragraph" w:customStyle="1" w:styleId="StadtZrichTitel">
    <w:name w:val="Stadt Zürich Titel"/>
    <w:basedOn w:val="Standard"/>
    <w:rsid w:val="00D31B97"/>
    <w:pPr>
      <w:spacing w:line="440" w:lineRule="atLeast"/>
    </w:pPr>
    <w:rPr>
      <w:b/>
      <w:sz w:val="40"/>
    </w:rPr>
  </w:style>
  <w:style w:type="paragraph" w:customStyle="1" w:styleId="StadtZrichUntertitel">
    <w:name w:val="Stadt Zürich Untertitel"/>
    <w:basedOn w:val="Standard"/>
    <w:rsid w:val="008E1F6D"/>
    <w:pPr>
      <w:spacing w:line="360" w:lineRule="atLeast"/>
    </w:pPr>
    <w:rPr>
      <w:sz w:val="32"/>
    </w:rPr>
  </w:style>
  <w:style w:type="paragraph" w:customStyle="1" w:styleId="StadtZrichVerfasser">
    <w:name w:val="Stadt Zürich Verfasser"/>
    <w:basedOn w:val="Standard"/>
    <w:rsid w:val="00F64DD7"/>
    <w:pPr>
      <w:framePr w:w="9639" w:h="1304" w:hRule="exact" w:wrap="around" w:vAnchor="page" w:hAnchor="page" w:x="1702" w:y="13609"/>
    </w:pPr>
  </w:style>
  <w:style w:type="paragraph" w:customStyle="1" w:styleId="StadtZrichVerfasserTitel">
    <w:name w:val="Stadt Zürich Verfasser Titel"/>
    <w:basedOn w:val="StadtZrichVerfasser"/>
    <w:rsid w:val="00F64DD7"/>
    <w:pPr>
      <w:framePr w:wrap="around"/>
    </w:pPr>
    <w:rPr>
      <w:b/>
      <w:bCs/>
    </w:rPr>
  </w:style>
  <w:style w:type="paragraph" w:customStyle="1" w:styleId="StadtZrichFett">
    <w:name w:val="Stadt Zürich Fett"/>
    <w:basedOn w:val="Standard"/>
    <w:rsid w:val="00551711"/>
    <w:rPr>
      <w:b/>
    </w:rPr>
  </w:style>
  <w:style w:type="paragraph" w:customStyle="1" w:styleId="StadtZrichInhalt">
    <w:name w:val="Stadt Zürich Inhalt"/>
    <w:basedOn w:val="Standard"/>
    <w:rsid w:val="00875C16"/>
    <w:pPr>
      <w:framePr w:w="9639" w:h="1701" w:hRule="exact" w:wrap="around" w:vAnchor="page" w:hAnchor="page" w:x="1702" w:y="1986"/>
    </w:pPr>
    <w:rPr>
      <w:b/>
      <w:sz w:val="32"/>
    </w:rPr>
  </w:style>
  <w:style w:type="paragraph" w:styleId="Verzeichnis1">
    <w:name w:val="toc 1"/>
    <w:basedOn w:val="Standard"/>
    <w:next w:val="Standard"/>
    <w:autoRedefine/>
    <w:uiPriority w:val="39"/>
    <w:rsid w:val="00B04AF3"/>
    <w:pPr>
      <w:tabs>
        <w:tab w:val="left" w:pos="397"/>
        <w:tab w:val="right" w:pos="7995"/>
      </w:tabs>
      <w:spacing w:before="280"/>
    </w:pPr>
    <w:rPr>
      <w:b/>
    </w:rPr>
  </w:style>
  <w:style w:type="paragraph" w:styleId="Verzeichnis2">
    <w:name w:val="toc 2"/>
    <w:basedOn w:val="Standard"/>
    <w:next w:val="Standard"/>
    <w:autoRedefine/>
    <w:uiPriority w:val="39"/>
    <w:rsid w:val="00B04AF3"/>
    <w:pPr>
      <w:tabs>
        <w:tab w:val="left" w:pos="1134"/>
        <w:tab w:val="right" w:pos="7995"/>
      </w:tabs>
      <w:ind w:left="397"/>
    </w:pPr>
  </w:style>
  <w:style w:type="paragraph" w:customStyle="1" w:styleId="StadtZrichAbschnittstitel">
    <w:name w:val="Stadt Zürich Abschnittstitel"/>
    <w:basedOn w:val="Standard"/>
    <w:rsid w:val="00C3620A"/>
    <w:pPr>
      <w:outlineLvl w:val="2"/>
    </w:pPr>
    <w:rPr>
      <w:b/>
    </w:rPr>
  </w:style>
  <w:style w:type="paragraph" w:customStyle="1" w:styleId="StadtZrichberschrift">
    <w:name w:val="Stadt Zürich Überschrift"/>
    <w:basedOn w:val="berschrift1"/>
    <w:rsid w:val="006C283A"/>
    <w:pPr>
      <w:framePr w:w="7995" w:h="851" w:hRule="exact" w:hSpace="142" w:wrap="around" w:vAnchor="page" w:hAnchor="page" w:x="1702" w:y="2553"/>
    </w:pPr>
  </w:style>
  <w:style w:type="character" w:styleId="Kommentarzeichen">
    <w:name w:val="annotation reference"/>
    <w:basedOn w:val="Absatz-Standardschriftart"/>
    <w:rsid w:val="00204614"/>
    <w:rPr>
      <w:sz w:val="16"/>
      <w:szCs w:val="16"/>
    </w:rPr>
  </w:style>
  <w:style w:type="paragraph" w:styleId="Kommentartext">
    <w:name w:val="annotation text"/>
    <w:basedOn w:val="Standard"/>
    <w:link w:val="KommentartextZchn"/>
    <w:rsid w:val="00204614"/>
    <w:rPr>
      <w:sz w:val="20"/>
      <w:szCs w:val="20"/>
    </w:rPr>
  </w:style>
  <w:style w:type="paragraph" w:styleId="Kommentarthema">
    <w:name w:val="annotation subject"/>
    <w:basedOn w:val="Kommentartext"/>
    <w:next w:val="Kommentartext"/>
    <w:semiHidden/>
    <w:rsid w:val="00204614"/>
    <w:rPr>
      <w:b/>
      <w:bCs/>
    </w:rPr>
  </w:style>
  <w:style w:type="paragraph" w:styleId="Verzeichnis3">
    <w:name w:val="toc 3"/>
    <w:basedOn w:val="Standard"/>
    <w:next w:val="Standard"/>
    <w:autoRedefine/>
    <w:uiPriority w:val="39"/>
    <w:rsid w:val="00B04AF3"/>
    <w:pPr>
      <w:tabs>
        <w:tab w:val="left" w:pos="1134"/>
        <w:tab w:val="right" w:pos="7995"/>
      </w:tabs>
      <w:ind w:left="397"/>
    </w:pPr>
  </w:style>
  <w:style w:type="table" w:styleId="Tabellenraster">
    <w:name w:val="Table Grid"/>
    <w:basedOn w:val="NormaleTabelle"/>
    <w:uiPriority w:val="59"/>
    <w:rsid w:val="00F20113"/>
    <w:pPr>
      <w:spacing w:line="260" w:lineRule="atLeast"/>
    </w:p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StadtZrichAnweisung">
    <w:name w:val="Stadt Zürich Anweisung"/>
    <w:basedOn w:val="Standard"/>
    <w:rsid w:val="000C3A25"/>
    <w:pPr>
      <w:spacing w:line="240" w:lineRule="auto"/>
      <w:jc w:val="both"/>
    </w:pPr>
    <w:rPr>
      <w:sz w:val="18"/>
      <w:szCs w:val="18"/>
      <w:lang w:eastAsia="de-DE"/>
    </w:rPr>
  </w:style>
  <w:style w:type="paragraph" w:customStyle="1" w:styleId="StadtZrichKopfzeileTitel">
    <w:name w:val="Stadt Zürich Kopfzeile Titel"/>
    <w:basedOn w:val="StadtZrichKopfzeile"/>
    <w:next w:val="StadtZrichKopfzeile"/>
    <w:rsid w:val="0085591E"/>
    <w:rPr>
      <w:b/>
    </w:rPr>
  </w:style>
  <w:style w:type="character" w:styleId="Hyperlink">
    <w:name w:val="Hyperlink"/>
    <w:basedOn w:val="Absatz-Standardschriftart"/>
    <w:uiPriority w:val="99"/>
    <w:rsid w:val="00E75518"/>
    <w:rPr>
      <w:color w:val="0000FF"/>
      <w:u w:val="single"/>
    </w:rPr>
  </w:style>
  <w:style w:type="numbering" w:customStyle="1" w:styleId="StadtZrichNummerierung">
    <w:name w:val="Stadt Zürich Nummerierung"/>
    <w:basedOn w:val="KeineListe"/>
    <w:rsid w:val="00970276"/>
    <w:pPr>
      <w:numPr>
        <w:numId w:val="1"/>
      </w:numPr>
    </w:pPr>
  </w:style>
  <w:style w:type="character" w:styleId="Seitenzahl">
    <w:name w:val="page number"/>
    <w:basedOn w:val="Absatz-Standardschriftart"/>
    <w:rsid w:val="00907B33"/>
  </w:style>
  <w:style w:type="paragraph" w:customStyle="1" w:styleId="Absatz1">
    <w:name w:val="Absatz 1"/>
    <w:basedOn w:val="Standard"/>
    <w:link w:val="Absatz1Char"/>
    <w:rsid w:val="00404730"/>
    <w:pPr>
      <w:spacing w:after="240" w:line="280" w:lineRule="atLeast"/>
      <w:ind w:left="709"/>
      <w:jc w:val="both"/>
    </w:pPr>
    <w:rPr>
      <w:szCs w:val="20"/>
      <w:lang w:eastAsia="de-DE"/>
    </w:rPr>
  </w:style>
  <w:style w:type="character" w:customStyle="1" w:styleId="Absatz1Char">
    <w:name w:val="Absatz 1 Char"/>
    <w:basedOn w:val="Absatz-Standardschriftart"/>
    <w:link w:val="Absatz1"/>
    <w:rsid w:val="00404730"/>
    <w:rPr>
      <w:rFonts w:ascii="Arial" w:hAnsi="Arial"/>
      <w:sz w:val="22"/>
      <w:lang w:val="de-CH" w:eastAsia="de-DE" w:bidi="ar-SA"/>
    </w:rPr>
  </w:style>
  <w:style w:type="paragraph" w:customStyle="1" w:styleId="StadtZrichKopfzeile">
    <w:name w:val="Stadt Zürich Kopfzeile"/>
    <w:basedOn w:val="Standard"/>
    <w:rsid w:val="00461D89"/>
    <w:pPr>
      <w:spacing w:line="200" w:lineRule="atLeast"/>
    </w:pPr>
    <w:rPr>
      <w:sz w:val="17"/>
    </w:rPr>
  </w:style>
  <w:style w:type="paragraph" w:styleId="Listenabsatz">
    <w:name w:val="List Paragraph"/>
    <w:basedOn w:val="Standard"/>
    <w:uiPriority w:val="34"/>
    <w:qFormat/>
    <w:rsid w:val="0015201A"/>
    <w:pPr>
      <w:ind w:left="720"/>
      <w:contextualSpacing/>
    </w:pPr>
  </w:style>
  <w:style w:type="paragraph" w:customStyle="1" w:styleId="Aufzhlungszeichen2tab">
    <w:name w:val="Aufzählungszeichen 2tab"/>
    <w:basedOn w:val="Aufzhlungszeichen"/>
    <w:rsid w:val="00A6306B"/>
    <w:pPr>
      <w:tabs>
        <w:tab w:val="left" w:pos="5670"/>
        <w:tab w:val="left" w:leader="dot" w:pos="8505"/>
      </w:tabs>
      <w:spacing w:line="360" w:lineRule="atLeast"/>
      <w:contextualSpacing w:val="0"/>
      <w:jc w:val="both"/>
    </w:pPr>
    <w:rPr>
      <w:sz w:val="24"/>
      <w:szCs w:val="20"/>
      <w:lang w:eastAsia="de-DE"/>
    </w:rPr>
  </w:style>
  <w:style w:type="paragraph" w:styleId="Aufzhlungszeichen">
    <w:name w:val="List Bullet"/>
    <w:basedOn w:val="Standard"/>
    <w:rsid w:val="00A6306B"/>
    <w:pPr>
      <w:numPr>
        <w:numId w:val="3"/>
      </w:numPr>
      <w:contextualSpacing/>
    </w:pPr>
  </w:style>
  <w:style w:type="paragraph" w:customStyle="1" w:styleId="Adresse">
    <w:name w:val="Adresse"/>
    <w:basedOn w:val="Standard"/>
    <w:rsid w:val="00431FB5"/>
    <w:pPr>
      <w:tabs>
        <w:tab w:val="left" w:pos="1418"/>
        <w:tab w:val="left" w:pos="3969"/>
        <w:tab w:val="left" w:pos="5670"/>
      </w:tabs>
      <w:spacing w:line="240" w:lineRule="auto"/>
      <w:ind w:left="567" w:right="-29"/>
    </w:pPr>
    <w:rPr>
      <w:bCs/>
      <w:sz w:val="24"/>
      <w:szCs w:val="20"/>
      <w:lang w:eastAsia="en-US"/>
    </w:rPr>
  </w:style>
  <w:style w:type="paragraph" w:customStyle="1" w:styleId="Tabelleninhalt">
    <w:name w:val="Tabelleninhalt"/>
    <w:basedOn w:val="Standard"/>
    <w:link w:val="TabelleninhaltZchn"/>
    <w:qFormat/>
    <w:rsid w:val="00901AD4"/>
    <w:pPr>
      <w:spacing w:before="80" w:after="80" w:line="260" w:lineRule="exact"/>
    </w:pPr>
  </w:style>
  <w:style w:type="paragraph" w:customStyle="1" w:styleId="TK">
    <w:name w:val="TK"/>
    <w:basedOn w:val="Standard"/>
    <w:rsid w:val="00A0518F"/>
    <w:pPr>
      <w:spacing w:after="240" w:line="360" w:lineRule="atLeast"/>
      <w:jc w:val="both"/>
    </w:pPr>
    <w:rPr>
      <w:sz w:val="24"/>
      <w:szCs w:val="20"/>
      <w:lang w:eastAsia="de-DE"/>
    </w:rPr>
  </w:style>
  <w:style w:type="character" w:customStyle="1" w:styleId="TabelleninhaltZchn">
    <w:name w:val="Tabelleninhalt Zchn"/>
    <w:basedOn w:val="Absatz-Standardschriftart"/>
    <w:link w:val="Tabelleninhalt"/>
    <w:rsid w:val="00901AD4"/>
    <w:rPr>
      <w:rFonts w:ascii="Arial" w:hAnsi="Arial"/>
      <w:sz w:val="22"/>
      <w:szCs w:val="24"/>
    </w:rPr>
  </w:style>
  <w:style w:type="paragraph" w:customStyle="1" w:styleId="Tabellentext">
    <w:name w:val="Tabellentext"/>
    <w:basedOn w:val="Standard"/>
    <w:rsid w:val="00A0518F"/>
    <w:pPr>
      <w:keepLines/>
      <w:spacing w:before="40" w:after="40" w:line="220" w:lineRule="exact"/>
    </w:pPr>
    <w:rPr>
      <w:rFonts w:cs="Arial"/>
      <w:sz w:val="18"/>
      <w:szCs w:val="20"/>
      <w:lang w:eastAsia="de-DE"/>
    </w:rPr>
  </w:style>
  <w:style w:type="paragraph" w:customStyle="1" w:styleId="Tabellenkopf">
    <w:name w:val="Tabellenkopf"/>
    <w:basedOn w:val="Standard"/>
    <w:qFormat/>
    <w:rsid w:val="00A0518F"/>
    <w:pPr>
      <w:snapToGrid w:val="0"/>
      <w:spacing w:before="40" w:after="40" w:line="220" w:lineRule="exact"/>
    </w:pPr>
    <w:rPr>
      <w:rFonts w:cs="Arial"/>
      <w:b/>
      <w:sz w:val="18"/>
      <w:szCs w:val="18"/>
      <w:lang w:eastAsia="de-DE"/>
    </w:rPr>
  </w:style>
  <w:style w:type="paragraph" w:customStyle="1" w:styleId="TS">
    <w:name w:val="TS"/>
    <w:basedOn w:val="Standard"/>
    <w:rsid w:val="00302F39"/>
    <w:pPr>
      <w:spacing w:before="120" w:after="120" w:line="240" w:lineRule="atLeast"/>
    </w:pPr>
    <w:rPr>
      <w:sz w:val="24"/>
      <w:szCs w:val="20"/>
      <w:lang w:eastAsia="de-DE"/>
    </w:rPr>
  </w:style>
  <w:style w:type="character" w:customStyle="1" w:styleId="KommentartextZchn">
    <w:name w:val="Kommentartext Zchn"/>
    <w:link w:val="Kommentartext"/>
    <w:rsid w:val="00302F39"/>
    <w:rPr>
      <w:rFonts w:ascii="Arial" w:hAnsi="Arial"/>
    </w:rPr>
  </w:style>
  <w:style w:type="character" w:customStyle="1" w:styleId="berschrift4Zchn">
    <w:name w:val="Überschrift 4 Zchn"/>
    <w:basedOn w:val="Absatz-Standardschriftart"/>
    <w:link w:val="berschrift4"/>
    <w:rsid w:val="00281A97"/>
    <w:rPr>
      <w:rFonts w:asciiTheme="majorHAnsi" w:eastAsiaTheme="majorEastAsia" w:hAnsiTheme="majorHAnsi" w:cstheme="majorBidi"/>
      <w:i/>
      <w:iCs/>
      <w:color w:val="365F91" w:themeColor="accent1" w:themeShade="BF"/>
      <w:sz w:val="22"/>
      <w:szCs w:val="24"/>
    </w:rPr>
  </w:style>
  <w:style w:type="character" w:customStyle="1" w:styleId="berschrift5Zchn">
    <w:name w:val="Überschrift 5 Zchn"/>
    <w:basedOn w:val="Absatz-Standardschriftart"/>
    <w:link w:val="berschrift5"/>
    <w:rsid w:val="00281A97"/>
    <w:rPr>
      <w:rFonts w:asciiTheme="majorHAnsi" w:eastAsiaTheme="majorEastAsia" w:hAnsiTheme="majorHAnsi" w:cstheme="majorBidi"/>
      <w:color w:val="365F91" w:themeColor="accent1" w:themeShade="BF"/>
      <w:sz w:val="22"/>
      <w:szCs w:val="24"/>
    </w:rPr>
  </w:style>
  <w:style w:type="character" w:customStyle="1" w:styleId="berschrift6Zchn">
    <w:name w:val="Überschrift 6 Zchn"/>
    <w:basedOn w:val="Absatz-Standardschriftart"/>
    <w:link w:val="berschrift6"/>
    <w:rsid w:val="00281A97"/>
    <w:rPr>
      <w:rFonts w:asciiTheme="majorHAnsi" w:eastAsiaTheme="majorEastAsia" w:hAnsiTheme="majorHAnsi" w:cstheme="majorBidi"/>
      <w:color w:val="243F60" w:themeColor="accent1" w:themeShade="7F"/>
      <w:sz w:val="22"/>
      <w:szCs w:val="24"/>
    </w:rPr>
  </w:style>
  <w:style w:type="character" w:customStyle="1" w:styleId="berschrift7Zchn">
    <w:name w:val="Überschrift 7 Zchn"/>
    <w:basedOn w:val="Absatz-Standardschriftart"/>
    <w:link w:val="berschrift7"/>
    <w:rsid w:val="00281A97"/>
    <w:rPr>
      <w:rFonts w:asciiTheme="majorHAnsi" w:eastAsiaTheme="majorEastAsia" w:hAnsiTheme="majorHAnsi" w:cstheme="majorBidi"/>
      <w:i/>
      <w:iCs/>
      <w:color w:val="243F60" w:themeColor="accent1" w:themeShade="7F"/>
      <w:sz w:val="22"/>
      <w:szCs w:val="24"/>
    </w:rPr>
  </w:style>
  <w:style w:type="character" w:customStyle="1" w:styleId="berschrift8Zchn">
    <w:name w:val="Überschrift 8 Zchn"/>
    <w:basedOn w:val="Absatz-Standardschriftart"/>
    <w:link w:val="berschrift8"/>
    <w:rsid w:val="00281A97"/>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rsid w:val="00281A97"/>
    <w:rPr>
      <w:rFonts w:asciiTheme="majorHAnsi" w:eastAsiaTheme="majorEastAsia" w:hAnsiTheme="majorHAnsi" w:cstheme="majorBidi"/>
      <w:i/>
      <w:iCs/>
      <w:color w:val="272727" w:themeColor="text1" w:themeTint="D8"/>
      <w:sz w:val="21"/>
      <w:szCs w:val="21"/>
    </w:rPr>
  </w:style>
  <w:style w:type="character" w:styleId="Platzhaltertext">
    <w:name w:val="Placeholder Text"/>
    <w:basedOn w:val="Absatz-Standardschriftart"/>
    <w:uiPriority w:val="99"/>
    <w:semiHidden/>
    <w:rsid w:val="009C2004"/>
    <w:rPr>
      <w:color w:val="808080"/>
    </w:rPr>
  </w:style>
  <w:style w:type="paragraph" w:styleId="Funotentext">
    <w:name w:val="footnote text"/>
    <w:basedOn w:val="Standard"/>
    <w:link w:val="FunotentextZchn"/>
    <w:semiHidden/>
    <w:unhideWhenUsed/>
    <w:rsid w:val="00654CBC"/>
    <w:pPr>
      <w:spacing w:line="240" w:lineRule="auto"/>
    </w:pPr>
    <w:rPr>
      <w:sz w:val="20"/>
      <w:szCs w:val="20"/>
    </w:rPr>
  </w:style>
  <w:style w:type="character" w:customStyle="1" w:styleId="FunotentextZchn">
    <w:name w:val="Fußnotentext Zchn"/>
    <w:basedOn w:val="Absatz-Standardschriftart"/>
    <w:link w:val="Funotentext"/>
    <w:semiHidden/>
    <w:rsid w:val="00654CBC"/>
    <w:rPr>
      <w:rFonts w:ascii="Arial" w:hAnsi="Arial"/>
    </w:rPr>
  </w:style>
  <w:style w:type="character" w:styleId="Funotenzeichen">
    <w:name w:val="footnote reference"/>
    <w:basedOn w:val="Absatz-Standardschriftart"/>
    <w:semiHidden/>
    <w:unhideWhenUsed/>
    <w:rsid w:val="00654CBC"/>
    <w:rPr>
      <w:vertAlign w:val="superscript"/>
    </w:rPr>
  </w:style>
  <w:style w:type="paragraph" w:styleId="Beschriftung">
    <w:name w:val="caption"/>
    <w:basedOn w:val="Standard"/>
    <w:next w:val="Standard"/>
    <w:unhideWhenUsed/>
    <w:qFormat/>
    <w:rsid w:val="00837C4F"/>
    <w:pPr>
      <w:spacing w:after="200" w:line="240" w:lineRule="auto"/>
    </w:pPr>
    <w:rPr>
      <w:i/>
      <w:iCs/>
      <w:color w:val="1F497D" w:themeColor="text2"/>
      <w:sz w:val="18"/>
      <w:szCs w:val="18"/>
    </w:rPr>
  </w:style>
  <w:style w:type="paragraph" w:styleId="Inhaltsverzeichnisberschrift">
    <w:name w:val="TOC Heading"/>
    <w:basedOn w:val="berschrift1"/>
    <w:next w:val="Standard"/>
    <w:uiPriority w:val="39"/>
    <w:unhideWhenUsed/>
    <w:qFormat/>
    <w:rsid w:val="00B77CEE"/>
    <w:pPr>
      <w:keepLines/>
      <w:numPr>
        <w:numId w:val="0"/>
      </w:numPr>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customStyle="1" w:styleId="TextvorTabelle">
    <w:name w:val="Text vor Tabelle"/>
    <w:basedOn w:val="Standard"/>
    <w:next w:val="Standard"/>
    <w:uiPriority w:val="99"/>
    <w:rsid w:val="00D77A92"/>
    <w:pPr>
      <w:spacing w:before="120" w:after="120" w:line="240" w:lineRule="auto"/>
      <w:ind w:left="680"/>
      <w:jc w:val="both"/>
    </w:pPr>
    <w:rPr>
      <w:szCs w:val="20"/>
      <w:lang w:eastAsia="de-DE"/>
    </w:rPr>
  </w:style>
  <w:style w:type="paragraph" w:customStyle="1" w:styleId="Tabelle">
    <w:name w:val="Tabelle"/>
    <w:basedOn w:val="Standard"/>
    <w:qFormat/>
    <w:rsid w:val="00D77A92"/>
    <w:pPr>
      <w:tabs>
        <w:tab w:val="left" w:pos="2268"/>
        <w:tab w:val="left" w:pos="3969"/>
        <w:tab w:val="left" w:pos="5670"/>
      </w:tabs>
      <w:ind w:left="142"/>
    </w:pPr>
  </w:style>
  <w:style w:type="paragraph" w:customStyle="1" w:styleId="Text">
    <w:name w:val="Text"/>
    <w:link w:val="TextZchn"/>
    <w:qFormat/>
    <w:rsid w:val="005809C8"/>
    <w:pPr>
      <w:spacing w:before="120"/>
      <w:ind w:left="680"/>
      <w:jc w:val="both"/>
    </w:pPr>
    <w:rPr>
      <w:rFonts w:ascii="Arial" w:hAnsi="Arial"/>
      <w:sz w:val="22"/>
      <w:lang w:eastAsia="de-DE"/>
    </w:rPr>
  </w:style>
  <w:style w:type="paragraph" w:customStyle="1" w:styleId="paragraph">
    <w:name w:val="paragraph"/>
    <w:basedOn w:val="Standard"/>
    <w:rsid w:val="002D160E"/>
    <w:pPr>
      <w:spacing w:line="240" w:lineRule="auto"/>
    </w:pPr>
    <w:rPr>
      <w:rFonts w:ascii="Times New Roman" w:hAnsi="Times New Roman"/>
      <w:sz w:val="24"/>
    </w:rPr>
  </w:style>
  <w:style w:type="character" w:customStyle="1" w:styleId="spellingerror">
    <w:name w:val="spellingerror"/>
    <w:rsid w:val="002D160E"/>
  </w:style>
  <w:style w:type="character" w:customStyle="1" w:styleId="normaltextrun">
    <w:name w:val="normaltextrun"/>
    <w:rsid w:val="002D160E"/>
  </w:style>
  <w:style w:type="character" w:customStyle="1" w:styleId="eop">
    <w:name w:val="eop"/>
    <w:rsid w:val="002D160E"/>
  </w:style>
  <w:style w:type="character" w:customStyle="1" w:styleId="pagebreaktextspan2">
    <w:name w:val="pagebreaktextspan2"/>
    <w:rsid w:val="002D160E"/>
    <w:rPr>
      <w:shd w:val="clear" w:color="auto" w:fill="FFFFFF"/>
    </w:rPr>
  </w:style>
  <w:style w:type="paragraph" w:styleId="StandardWeb">
    <w:name w:val="Normal (Web)"/>
    <w:basedOn w:val="Standard"/>
    <w:uiPriority w:val="99"/>
    <w:unhideWhenUsed/>
    <w:rsid w:val="006A5BE8"/>
    <w:pPr>
      <w:spacing w:before="100" w:beforeAutospacing="1" w:after="100" w:afterAutospacing="1" w:line="240" w:lineRule="auto"/>
    </w:pPr>
    <w:rPr>
      <w:rFonts w:ascii="Times New Roman" w:hAnsi="Times New Roman"/>
      <w:sz w:val="24"/>
    </w:rPr>
  </w:style>
  <w:style w:type="paragraph" w:styleId="berarbeitung">
    <w:name w:val="Revision"/>
    <w:hidden/>
    <w:uiPriority w:val="99"/>
    <w:semiHidden/>
    <w:rsid w:val="00F56668"/>
    <w:rPr>
      <w:rFonts w:ascii="Arial" w:hAnsi="Arial"/>
      <w:sz w:val="22"/>
      <w:szCs w:val="24"/>
    </w:rPr>
  </w:style>
  <w:style w:type="paragraph" w:styleId="Titel">
    <w:name w:val="Title"/>
    <w:basedOn w:val="Standard"/>
    <w:next w:val="Standard"/>
    <w:link w:val="TitelZchn"/>
    <w:qFormat/>
    <w:rsid w:val="006872F2"/>
    <w:pPr>
      <w:spacing w:after="3400" w:line="240" w:lineRule="auto"/>
      <w:contextualSpacing/>
      <w:outlineLvl w:val="0"/>
    </w:pPr>
    <w:rPr>
      <w:rFonts w:eastAsiaTheme="majorEastAsia" w:cstheme="majorBidi"/>
      <w:spacing w:val="-10"/>
      <w:kern w:val="28"/>
      <w:sz w:val="32"/>
      <w:szCs w:val="56"/>
    </w:rPr>
  </w:style>
  <w:style w:type="character" w:customStyle="1" w:styleId="TitelZchn">
    <w:name w:val="Titel Zchn"/>
    <w:basedOn w:val="Absatz-Standardschriftart"/>
    <w:link w:val="Titel"/>
    <w:rsid w:val="006872F2"/>
    <w:rPr>
      <w:rFonts w:ascii="Arial" w:eastAsiaTheme="majorEastAsia" w:hAnsi="Arial" w:cstheme="majorBidi"/>
      <w:spacing w:val="-10"/>
      <w:kern w:val="28"/>
      <w:sz w:val="32"/>
      <w:szCs w:val="56"/>
    </w:rPr>
  </w:style>
  <w:style w:type="paragraph" w:styleId="Untertitel">
    <w:name w:val="Subtitle"/>
    <w:basedOn w:val="Standard"/>
    <w:next w:val="Standard"/>
    <w:link w:val="UntertitelZchn"/>
    <w:qFormat/>
    <w:rsid w:val="00DC170E"/>
    <w:pPr>
      <w:numPr>
        <w:ilvl w:val="1"/>
      </w:numPr>
      <w:spacing w:before="120"/>
    </w:pPr>
    <w:rPr>
      <w:rFonts w:eastAsiaTheme="minorEastAsia" w:cstheme="minorBidi"/>
      <w:b/>
      <w:szCs w:val="22"/>
    </w:rPr>
  </w:style>
  <w:style w:type="character" w:customStyle="1" w:styleId="UntertitelZchn">
    <w:name w:val="Untertitel Zchn"/>
    <w:basedOn w:val="Absatz-Standardschriftart"/>
    <w:link w:val="Untertitel"/>
    <w:rsid w:val="00DC170E"/>
    <w:rPr>
      <w:rFonts w:ascii="Arial" w:eastAsiaTheme="minorEastAsia" w:hAnsi="Arial" w:cstheme="minorBidi"/>
      <w:b/>
      <w:sz w:val="22"/>
      <w:szCs w:val="22"/>
    </w:rPr>
  </w:style>
  <w:style w:type="paragraph" w:styleId="Textkrper">
    <w:name w:val="Body Text"/>
    <w:basedOn w:val="Standard"/>
    <w:link w:val="TextkrperZchn"/>
    <w:semiHidden/>
    <w:rsid w:val="00045118"/>
    <w:pPr>
      <w:spacing w:before="120" w:after="0" w:line="336" w:lineRule="auto"/>
      <w:jc w:val="both"/>
    </w:pPr>
    <w:rPr>
      <w:sz w:val="24"/>
      <w:szCs w:val="20"/>
      <w:lang w:val="de-DE" w:eastAsia="de-DE"/>
    </w:rPr>
  </w:style>
  <w:style w:type="character" w:customStyle="1" w:styleId="TextkrperZchn">
    <w:name w:val="Textkörper Zchn"/>
    <w:basedOn w:val="Absatz-Standardschriftart"/>
    <w:link w:val="Textkrper"/>
    <w:semiHidden/>
    <w:rsid w:val="00045118"/>
    <w:rPr>
      <w:rFonts w:ascii="Arial" w:hAnsi="Arial"/>
      <w:sz w:val="24"/>
      <w:lang w:val="de-DE" w:eastAsia="de-DE"/>
    </w:rPr>
  </w:style>
  <w:style w:type="paragraph" w:styleId="Textkrper-Zeileneinzug">
    <w:name w:val="Body Text Indent"/>
    <w:basedOn w:val="Standard"/>
    <w:link w:val="Textkrper-ZeileneinzugZchn"/>
    <w:semiHidden/>
    <w:rsid w:val="00045118"/>
    <w:pPr>
      <w:spacing w:before="120" w:after="0" w:line="336" w:lineRule="auto"/>
      <w:ind w:left="709" w:hanging="709"/>
    </w:pPr>
    <w:rPr>
      <w:sz w:val="24"/>
      <w:szCs w:val="20"/>
      <w:lang w:eastAsia="de-DE"/>
    </w:rPr>
  </w:style>
  <w:style w:type="character" w:customStyle="1" w:styleId="Textkrper-ZeileneinzugZchn">
    <w:name w:val="Textkörper-Zeileneinzug Zchn"/>
    <w:basedOn w:val="Absatz-Standardschriftart"/>
    <w:link w:val="Textkrper-Zeileneinzug"/>
    <w:semiHidden/>
    <w:rsid w:val="00045118"/>
    <w:rPr>
      <w:rFonts w:ascii="Arial" w:hAnsi="Arial"/>
      <w:sz w:val="24"/>
      <w:lang w:eastAsia="de-DE"/>
    </w:rPr>
  </w:style>
  <w:style w:type="paragraph" w:styleId="Textkrper-Einzug2">
    <w:name w:val="Body Text Indent 2"/>
    <w:basedOn w:val="Standard"/>
    <w:link w:val="Textkrper-Einzug2Zchn"/>
    <w:semiHidden/>
    <w:rsid w:val="00045118"/>
    <w:pPr>
      <w:tabs>
        <w:tab w:val="left" w:pos="1134"/>
        <w:tab w:val="right" w:pos="9639"/>
      </w:tabs>
      <w:spacing w:before="120" w:after="0" w:line="336" w:lineRule="auto"/>
      <w:ind w:left="709"/>
    </w:pPr>
    <w:rPr>
      <w:sz w:val="24"/>
      <w:szCs w:val="20"/>
      <w:lang w:eastAsia="de-DE"/>
    </w:rPr>
  </w:style>
  <w:style w:type="character" w:customStyle="1" w:styleId="Textkrper-Einzug2Zchn">
    <w:name w:val="Textkörper-Einzug 2 Zchn"/>
    <w:basedOn w:val="Absatz-Standardschriftart"/>
    <w:link w:val="Textkrper-Einzug2"/>
    <w:semiHidden/>
    <w:rsid w:val="00045118"/>
    <w:rPr>
      <w:rFonts w:ascii="Arial" w:hAnsi="Arial"/>
      <w:sz w:val="24"/>
      <w:lang w:eastAsia="de-DE"/>
    </w:rPr>
  </w:style>
  <w:style w:type="character" w:customStyle="1" w:styleId="FuzeileZchn">
    <w:name w:val="Fußzeile Zchn"/>
    <w:basedOn w:val="Absatz-Standardschriftart"/>
    <w:link w:val="Fuzeile"/>
    <w:uiPriority w:val="99"/>
    <w:rsid w:val="00C73F09"/>
    <w:rPr>
      <w:rFonts w:ascii="Arial" w:hAnsi="Arial"/>
      <w:sz w:val="22"/>
      <w:szCs w:val="24"/>
    </w:rPr>
  </w:style>
  <w:style w:type="paragraph" w:customStyle="1" w:styleId="Tab-Text10eingerckt">
    <w:name w:val="Tab-Text 10 eingerückt"/>
    <w:basedOn w:val="Standard"/>
    <w:rsid w:val="00113E68"/>
    <w:pPr>
      <w:spacing w:before="60" w:line="240" w:lineRule="auto"/>
      <w:ind w:left="113"/>
    </w:pPr>
    <w:rPr>
      <w:sz w:val="20"/>
      <w:szCs w:val="20"/>
    </w:rPr>
  </w:style>
  <w:style w:type="character" w:customStyle="1" w:styleId="berschrift1Zchn">
    <w:name w:val="Überschrift 1 Zchn"/>
    <w:basedOn w:val="Absatz-Standardschriftart"/>
    <w:link w:val="berschrift1"/>
    <w:rsid w:val="00463717"/>
    <w:rPr>
      <w:rFonts w:ascii="Arial" w:hAnsi="Arial" w:cs="Arial"/>
      <w:b/>
      <w:bCs/>
      <w:kern w:val="32"/>
      <w:sz w:val="28"/>
      <w:szCs w:val="32"/>
    </w:rPr>
  </w:style>
  <w:style w:type="character" w:styleId="Hervorhebung">
    <w:name w:val="Emphasis"/>
    <w:basedOn w:val="Absatz-Standardschriftart"/>
    <w:qFormat/>
    <w:rsid w:val="00C9686F"/>
    <w:rPr>
      <w:i/>
      <w:iCs/>
    </w:rPr>
  </w:style>
  <w:style w:type="character" w:customStyle="1" w:styleId="KopfzeileZchn">
    <w:name w:val="Kopfzeile Zchn"/>
    <w:basedOn w:val="Absatz-Standardschriftart"/>
    <w:link w:val="Kopfzeile"/>
    <w:rsid w:val="00820AA8"/>
    <w:rPr>
      <w:rFonts w:ascii="Arial" w:hAnsi="Arial"/>
      <w:sz w:val="22"/>
      <w:szCs w:val="24"/>
    </w:rPr>
  </w:style>
  <w:style w:type="paragraph" w:customStyle="1" w:styleId="TabelleStandard">
    <w:name w:val="Tabelle Standard"/>
    <w:basedOn w:val="Standard"/>
    <w:qFormat/>
    <w:rsid w:val="000C408D"/>
    <w:pPr>
      <w:spacing w:beforeLines="60" w:before="144" w:afterLines="60" w:after="144" w:line="259" w:lineRule="auto"/>
    </w:pPr>
    <w:rPr>
      <w:rFonts w:eastAsiaTheme="minorHAnsi" w:cs="Arial"/>
      <w:noProof/>
      <w:szCs w:val="22"/>
      <w:lang w:eastAsia="en-US"/>
    </w:rPr>
  </w:style>
  <w:style w:type="character" w:customStyle="1" w:styleId="TextZchn">
    <w:name w:val="Text Zchn"/>
    <w:basedOn w:val="Absatz-Standardschriftart"/>
    <w:link w:val="Text"/>
    <w:rsid w:val="006A5365"/>
    <w:rPr>
      <w:rFonts w:ascii="Arial" w:hAnsi="Arial"/>
      <w:sz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179397">
      <w:bodyDiv w:val="1"/>
      <w:marLeft w:val="0"/>
      <w:marRight w:val="0"/>
      <w:marTop w:val="0"/>
      <w:marBottom w:val="0"/>
      <w:divBdr>
        <w:top w:val="none" w:sz="0" w:space="0" w:color="auto"/>
        <w:left w:val="none" w:sz="0" w:space="0" w:color="auto"/>
        <w:bottom w:val="none" w:sz="0" w:space="0" w:color="auto"/>
        <w:right w:val="none" w:sz="0" w:space="0" w:color="auto"/>
      </w:divBdr>
    </w:div>
    <w:div w:id="366101072">
      <w:bodyDiv w:val="1"/>
      <w:marLeft w:val="0"/>
      <w:marRight w:val="0"/>
      <w:marTop w:val="0"/>
      <w:marBottom w:val="0"/>
      <w:divBdr>
        <w:top w:val="none" w:sz="0" w:space="0" w:color="auto"/>
        <w:left w:val="none" w:sz="0" w:space="0" w:color="auto"/>
        <w:bottom w:val="none" w:sz="0" w:space="0" w:color="auto"/>
        <w:right w:val="none" w:sz="0" w:space="0" w:color="auto"/>
      </w:divBdr>
    </w:div>
    <w:div w:id="1454329886">
      <w:bodyDiv w:val="1"/>
      <w:marLeft w:val="0"/>
      <w:marRight w:val="0"/>
      <w:marTop w:val="0"/>
      <w:marBottom w:val="0"/>
      <w:divBdr>
        <w:top w:val="none" w:sz="0" w:space="0" w:color="auto"/>
        <w:left w:val="none" w:sz="0" w:space="0" w:color="auto"/>
        <w:bottom w:val="none" w:sz="0" w:space="0" w:color="auto"/>
        <w:right w:val="none" w:sz="0" w:space="0" w:color="auto"/>
      </w:divBdr>
    </w:div>
    <w:div w:id="1652102426">
      <w:bodyDiv w:val="1"/>
      <w:marLeft w:val="0"/>
      <w:marRight w:val="0"/>
      <w:marTop w:val="0"/>
      <w:marBottom w:val="0"/>
      <w:divBdr>
        <w:top w:val="none" w:sz="0" w:space="0" w:color="auto"/>
        <w:left w:val="none" w:sz="0" w:space="0" w:color="auto"/>
        <w:bottom w:val="none" w:sz="0" w:space="0" w:color="auto"/>
        <w:right w:val="none" w:sz="0" w:space="0" w:color="auto"/>
      </w:divBdr>
    </w:div>
    <w:div w:id="1736320796">
      <w:bodyDiv w:val="1"/>
      <w:marLeft w:val="0"/>
      <w:marRight w:val="0"/>
      <w:marTop w:val="0"/>
      <w:marBottom w:val="0"/>
      <w:divBdr>
        <w:top w:val="none" w:sz="0" w:space="0" w:color="auto"/>
        <w:left w:val="none" w:sz="0" w:space="0" w:color="auto"/>
        <w:bottom w:val="none" w:sz="0" w:space="0" w:color="auto"/>
        <w:right w:val="none" w:sz="0" w:space="0" w:color="auto"/>
      </w:divBdr>
    </w:div>
    <w:div w:id="1940789812">
      <w:bodyDiv w:val="1"/>
      <w:marLeft w:val="0"/>
      <w:marRight w:val="0"/>
      <w:marTop w:val="0"/>
      <w:marBottom w:val="0"/>
      <w:divBdr>
        <w:top w:val="none" w:sz="0" w:space="0" w:color="auto"/>
        <w:left w:val="none" w:sz="0" w:space="0" w:color="auto"/>
        <w:bottom w:val="none" w:sz="0" w:space="0" w:color="auto"/>
        <w:right w:val="none" w:sz="0" w:space="0" w:color="auto"/>
      </w:divBdr>
    </w:div>
    <w:div w:id="2004121118">
      <w:bodyDiv w:val="1"/>
      <w:marLeft w:val="0"/>
      <w:marRight w:val="0"/>
      <w:marTop w:val="0"/>
      <w:marBottom w:val="0"/>
      <w:divBdr>
        <w:top w:val="none" w:sz="0" w:space="0" w:color="auto"/>
        <w:left w:val="none" w:sz="0" w:space="0" w:color="auto"/>
        <w:bottom w:val="none" w:sz="0" w:space="0" w:color="auto"/>
        <w:right w:val="none" w:sz="0" w:space="0" w:color="auto"/>
      </w:divBdr>
    </w:div>
    <w:div w:id="2030636614">
      <w:bodyDiv w:val="1"/>
      <w:marLeft w:val="0"/>
      <w:marRight w:val="0"/>
      <w:marTop w:val="0"/>
      <w:marBottom w:val="0"/>
      <w:divBdr>
        <w:top w:val="none" w:sz="0" w:space="0" w:color="auto"/>
        <w:left w:val="none" w:sz="0" w:space="0" w:color="auto"/>
        <w:bottom w:val="none" w:sz="0" w:space="0" w:color="auto"/>
        <w:right w:val="none" w:sz="0" w:space="0" w:color="auto"/>
      </w:divBdr>
    </w:div>
    <w:div w:id="2122869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5.png"/><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szh.loc\szh\templates\ERZ\ERZ_Vorlagen\Bericht.dotm"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A5597FACF269E40A03D3209A0FCEF20" ma:contentTypeVersion="1" ma:contentTypeDescription="Ein neues Dokument erstellen." ma:contentTypeScope="" ma:versionID="26aa5f4459a2a76684b8a1123cacf4b5">
  <xsd:schema xmlns:xsd="http://www.w3.org/2001/XMLSchema" xmlns:xs="http://www.w3.org/2001/XMLSchema" xmlns:p="http://schemas.microsoft.com/office/2006/metadata/properties" xmlns:ns2="45272b36-be18-4bfb-a269-762224890375" targetNamespace="http://schemas.microsoft.com/office/2006/metadata/properties" ma:root="true" ma:fieldsID="1bb1407d8389782b94eb2241bd5d05b7" ns2:_="">
    <xsd:import namespace="45272b36-be18-4bfb-a269-762224890375"/>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272b36-be18-4bfb-a269-762224890375"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3C5EB9E-BF6D-4B78-BBBF-9CE002C26E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272b36-be18-4bfb-a269-762224890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0EF7965-2339-4599-9196-3CB6D282B938}">
  <ds:schemaRefs>
    <ds:schemaRef ds:uri="http://purl.org/dc/elements/1.1/"/>
    <ds:schemaRef ds:uri="http://schemas.microsoft.com/office/2006/metadata/properties"/>
    <ds:schemaRef ds:uri="45272b36-be18-4bfb-a269-762224890375"/>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89A84002-8A5B-4C2A-9E33-D0A1C6C9B9C6}">
  <ds:schemaRefs>
    <ds:schemaRef ds:uri="http://schemas.microsoft.com/sharepoint/v3/contenttype/forms"/>
  </ds:schemaRefs>
</ds:datastoreItem>
</file>

<file path=customXml/itemProps4.xml><?xml version="1.0" encoding="utf-8"?>
<ds:datastoreItem xmlns:ds="http://schemas.openxmlformats.org/officeDocument/2006/customXml" ds:itemID="{749647DF-365C-4367-BF70-DEAB3E6300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Bericht.dotm</Template>
  <TotalTime>0</TotalTime>
  <Pages>18</Pages>
  <Words>1524</Words>
  <Characters>12540</Characters>
  <Application>Microsoft Office Word</Application>
  <DocSecurity>0</DocSecurity>
  <Lines>104</Lines>
  <Paragraphs>28</Paragraphs>
  <ScaleCrop>false</ScaleCrop>
  <HeadingPairs>
    <vt:vector size="2" baseType="variant">
      <vt:variant>
        <vt:lpstr>Titel</vt:lpstr>
      </vt:variant>
      <vt:variant>
        <vt:i4>1</vt:i4>
      </vt:variant>
    </vt:vector>
  </HeadingPairs>
  <TitlesOfParts>
    <vt:vector size="1" baseType="lpstr">
      <vt:lpstr>Submission</vt:lpstr>
    </vt:vector>
  </TitlesOfParts>
  <Manager>Projekte</Manager>
  <Company>Stadt Zürich</Company>
  <LinksUpToDate>false</LinksUpToDate>
  <CharactersWithSpaces>14036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Submission</dc:title>
  <dc:creator>Harz Philipp (ERZ)</dc:creator>
  <cp:lastModifiedBy>Harz Philipp (ERZ)</cp:lastModifiedBy>
  <cp:revision>6</cp:revision>
  <cp:lastPrinted>2021-04-14T08:44:00Z</cp:lastPrinted>
  <dcterms:created xsi:type="dcterms:W3CDTF">2021-10-13T10:49:00Z</dcterms:created>
  <dcterms:modified xsi:type="dcterms:W3CDTF">2021-10-14T14:12:00Z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0x0101002A5597FACF269E40A03D3209A0FCEF20</vt:lpwstr>
  </property>
  <property fmtid="{D5CDD505-2E9C-101B-9397-08002B2CF9AE}" pid="3" name="_dlc_policyId">
    <vt:lpwstr/>
  </property>
  <property fmtid="{D5CDD505-2E9C-101B-9397-08002B2CF9AE}" pid="4" name="ItemRetentionFormula">
    <vt:lpwstr/>
  </property>
</Properties>
</file>