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0" w:type="dxa"/>
          <w:right w:w="0" w:type="dxa"/>
        </w:tblCellMar>
        <w:tblLook w:val="04A0" w:firstRow="1" w:lastRow="0" w:firstColumn="1" w:lastColumn="0" w:noHBand="0" w:noVBand="1"/>
      </w:tblPr>
      <w:tblGrid>
        <w:gridCol w:w="9070"/>
      </w:tblGrid>
      <w:tr w:rsidR="009C5D53" w:rsidRPr="008C0565" w14:paraId="0338FF8B" w14:textId="77777777" w:rsidTr="0076314D">
        <w:trPr>
          <w:trHeight w:hRule="exact" w:val="737"/>
        </w:trPr>
        <w:tc>
          <w:tcPr>
            <w:tcW w:w="9070" w:type="dxa"/>
            <w:tcMar>
              <w:top w:w="28" w:type="dxa"/>
            </w:tcMar>
          </w:tcPr>
          <w:p w14:paraId="65B9FE6E" w14:textId="6B2776C4" w:rsidR="009C5D53" w:rsidRPr="00A221F1" w:rsidRDefault="00F132A0" w:rsidP="00A221F1">
            <w:pPr>
              <w:pStyle w:val="BerichtsbezeichnugnTitelblattText"/>
            </w:pPr>
            <w:sdt>
              <w:sdtPr>
                <w:alias w:val="DocParam.Auftraggeber"/>
                <w:id w:val="1168673835"/>
                <w:placeholder>
                  <w:docPart w:val="AD7488D800F047999B20260C9944F5C4"/>
                </w:placeholder>
                <w:dataBinding w:xpath="//Text[@id='DocParam.Auftraggeber']" w:storeItemID="{5AC8203B-F6F3-4ED9-9B8C-724A8241EAB5}"/>
                <w:text w:multiLine="1"/>
              </w:sdtPr>
              <w:sdtEndPr/>
              <w:sdtContent>
                <w:r w:rsidR="001716AD" w:rsidRPr="00A221F1">
                  <w:t xml:space="preserve">Gebäudeversicherung </w:t>
                </w:r>
                <w:r w:rsidR="001716AD">
                  <w:t xml:space="preserve">Kanton </w:t>
                </w:r>
                <w:r w:rsidR="001716AD" w:rsidRPr="00A221F1">
                  <w:t>Zürich</w:t>
                </w:r>
                <w:r w:rsidR="001716AD">
                  <w:t xml:space="preserve"> (GVZ)</w:t>
                </w:r>
              </w:sdtContent>
            </w:sdt>
          </w:p>
          <w:sdt>
            <w:sdtPr>
              <w:alias w:val="DocParam.Projekt"/>
              <w:id w:val="-2045743567"/>
              <w:placeholder>
                <w:docPart w:val="AD7488D800F047999B20260C9944F5C4"/>
              </w:placeholder>
              <w:dataBinding w:xpath="//Text[@id='DocParam.Projekt']" w:storeItemID="{5AC8203B-F6F3-4ED9-9B8C-724A8241EAB5}"/>
              <w:text w:multiLine="1"/>
            </w:sdtPr>
            <w:sdtEndPr/>
            <w:sdtContent>
              <w:p w14:paraId="2B62AAA3" w14:textId="44BDB40E" w:rsidR="001C78F4" w:rsidRPr="00A221F1" w:rsidRDefault="00B6275C" w:rsidP="00A221F1">
                <w:pPr>
                  <w:pStyle w:val="BerichtsbezeichnugnTitelblattText"/>
                </w:pPr>
                <w:r w:rsidRPr="00A221F1">
                  <w:t>Ausschreibung Generalplaner AZA – Übungsanlagen 6-8</w:t>
                </w:r>
              </w:p>
            </w:sdtContent>
          </w:sdt>
        </w:tc>
      </w:tr>
      <w:tr w:rsidR="009C5D53" w:rsidRPr="008C0565" w14:paraId="4BCF76C1" w14:textId="77777777" w:rsidTr="003B085E">
        <w:trPr>
          <w:trHeight w:hRule="exact" w:val="958"/>
        </w:trPr>
        <w:tc>
          <w:tcPr>
            <w:tcW w:w="9070" w:type="dxa"/>
            <w:vAlign w:val="center"/>
          </w:tcPr>
          <w:p w14:paraId="484DAC5F" w14:textId="40CABD73" w:rsidR="00517D0D" w:rsidRPr="007327D4" w:rsidRDefault="00517D0D" w:rsidP="007327D4">
            <w:pPr>
              <w:pStyle w:val="BerichtsbezeichnungTitel"/>
            </w:pPr>
            <w:r w:rsidRPr="007327D4">
              <w:t>AZA 2021.0</w:t>
            </w:r>
            <w:r w:rsidR="00675AF8" w:rsidRPr="007327D4">
              <w:t>4</w:t>
            </w:r>
          </w:p>
          <w:p w14:paraId="3CB0202F" w14:textId="70927C54" w:rsidR="009C5D53" w:rsidRPr="00A221F1" w:rsidRDefault="008C0565" w:rsidP="007327D4">
            <w:pPr>
              <w:pStyle w:val="BerichtsbezeichnungTitel"/>
            </w:pPr>
            <w:r>
              <w:t xml:space="preserve">Dokument </w:t>
            </w:r>
            <w:r w:rsidR="00F15C4C" w:rsidRPr="00A221F1">
              <w:t>D</w:t>
            </w:r>
            <w:r w:rsidRPr="00A221F1">
              <w:t>:</w:t>
            </w:r>
            <w:r w:rsidR="00D97FEC" w:rsidRPr="00A221F1">
              <w:t xml:space="preserve"> Angebotsunterlagen des Anbieters</w:t>
            </w:r>
          </w:p>
        </w:tc>
      </w:tr>
      <w:tr w:rsidR="009C5D53" w:rsidRPr="008C0565" w14:paraId="2C43D263" w14:textId="77777777" w:rsidTr="000705A4">
        <w:trPr>
          <w:trHeight w:hRule="exact" w:val="1304"/>
        </w:trPr>
        <w:tc>
          <w:tcPr>
            <w:tcW w:w="9070" w:type="dxa"/>
          </w:tcPr>
          <w:p w14:paraId="710BA61F" w14:textId="77777777" w:rsidR="009C5D53" w:rsidRPr="00A221F1" w:rsidRDefault="009C5D53" w:rsidP="00A221F1">
            <w:pPr>
              <w:pStyle w:val="BerichtsbezeichnugnTitelblattText"/>
            </w:pPr>
            <w:r w:rsidRPr="007327D4">
              <w:rPr>
                <w:noProof/>
              </w:rPr>
              <mc:AlternateContent>
                <mc:Choice Requires="wps">
                  <w:drawing>
                    <wp:anchor distT="0" distB="0" distL="114300" distR="114300" simplePos="0" relativeHeight="251658240" behindDoc="0" locked="0" layoutInCell="1" allowOverlap="1" wp14:anchorId="7B7506F6" wp14:editId="29C7F2F3">
                      <wp:simplePos x="0" y="0"/>
                      <wp:positionH relativeFrom="column">
                        <wp:posOffset>5125720</wp:posOffset>
                      </wp:positionH>
                      <wp:positionV relativeFrom="paragraph">
                        <wp:posOffset>-20796250</wp:posOffset>
                      </wp:positionV>
                      <wp:extent cx="635000" cy="228600"/>
                      <wp:effectExtent l="0" t="0" r="12700" b="0"/>
                      <wp:wrapNone/>
                      <wp:docPr id="1" name="###DraftMode###1" descr="off"/>
                      <wp:cNvGraphicFramePr/>
                      <a:graphic xmlns:a="http://schemas.openxmlformats.org/drawingml/2006/main">
                        <a:graphicData uri="http://schemas.microsoft.com/office/word/2010/wordprocessingShape">
                          <wps:wsp>
                            <wps:cNvSpPr txBox="1"/>
                            <wps:spPr>
                              <a:xfrm>
                                <a:off x="0" y="0"/>
                                <a:ext cx="635000" cy="2286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823D2CB" w14:textId="77777777" w:rsidR="001D6CB5" w:rsidRPr="003F2668" w:rsidRDefault="00F132A0" w:rsidP="003F2668">
                                  <w:pPr>
                                    <w:pStyle w:val="BerichtsbezeichnugnTitelblattText"/>
                                  </w:pPr>
                                  <w:sdt>
                                    <w:sdtPr>
                                      <w:alias w:val="CustomElements.Entwurf"/>
                                      <w:tag w:val="CustomElements.Entwurf"/>
                                      <w:id w:val="-967352223"/>
                                      <w:placeholder>
                                        <w:docPart w:val="08883D64C96E46B7AAF7EB0BE36E9F62"/>
                                      </w:placeholder>
                                      <w:temporary/>
                                      <w:dataBinding w:xpath="//Text[@id='CustomElements.Entwurf']" w:storeItemID="{5AC8203B-F6F3-4ED9-9B8C-724A8241EAB5}"/>
                                      <w:text w:multiLine="1"/>
                                    </w:sdtPr>
                                    <w:sdtEndPr/>
                                    <w:sdtContent>
                                      <w:r w:rsidR="001D6CB5" w:rsidRPr="003F2668">
                                        <w:t>Entwurf</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7506F6" id="_x0000_t202" coordsize="21600,21600" o:spt="202" path="m,l,21600r21600,l21600,xe">
                      <v:stroke joinstyle="miter"/>
                      <v:path gradientshapeok="t" o:connecttype="rect"/>
                    </v:shapetype>
                    <v:shape id="###DraftMode###1" o:spid="_x0000_s1026" type="#_x0000_t202" alt="off" style="position:absolute;left:0;text-align:left;margin-left:403.6pt;margin-top:-1637.5pt;width:50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" filled="f" stroked="f" strokeweight=".5pt">
                      <v:textbox inset="0,0,0,0">
                        <w:txbxContent>
                          <w:p w14:paraId="5823D2CB" w14:textId="77777777" w:rsidR="001D6CB5" w:rsidRPr="003F2668" w:rsidRDefault="00F132A0" w:rsidP="003F2668">
                            <w:pPr>
                              <w:pStyle w:val="BerichtsbezeichnugnTitelblattText"/>
                            </w:pPr>
                            <w:sdt>
                              <w:sdtPr>
                                <w:alias w:val="CustomElements.Entwurf"/>
                                <w:tag w:val="CustomElements.Entwurf"/>
                                <w:id w:val="-967352223"/>
                                <w:placeholder>
                                  <w:docPart w:val="08883D64C96E46B7AAF7EB0BE36E9F62"/>
                                </w:placeholder>
                                <w:temporary/>
                                <w:dataBinding w:xpath="//Text[@id='CustomElements.Entwurf']" w:storeItemID="{5AC8203B-F6F3-4ED9-9B8C-724A8241EAB5}"/>
                                <w:text w:multiLine="1"/>
                              </w:sdtPr>
                              <w:sdtEndPr/>
                              <w:sdtContent>
                                <w:r w:rsidR="001D6CB5" w:rsidRPr="003F2668">
                                  <w:t>Entwurf</w:t>
                                </w:r>
                              </w:sdtContent>
                            </w:sdt>
                          </w:p>
                        </w:txbxContent>
                      </v:textbox>
                    </v:shape>
                  </w:pict>
                </mc:Fallback>
              </mc:AlternateContent>
            </w:r>
          </w:p>
          <w:p w14:paraId="66F0F58F" w14:textId="77777777" w:rsidR="009C5D53" w:rsidRPr="008C0565" w:rsidRDefault="009C5D53">
            <w:pPr>
              <w:pStyle w:val="BerichtsbezeichnugnTitelblattText"/>
            </w:pPr>
          </w:p>
          <w:p w14:paraId="45096A5B" w14:textId="77777777" w:rsidR="009C5D53" w:rsidRPr="008C0565" w:rsidRDefault="009C5D53">
            <w:pPr>
              <w:pStyle w:val="BerichtsbezeichnugnTitelblattText"/>
            </w:pPr>
          </w:p>
          <w:p w14:paraId="1542051F" w14:textId="77777777" w:rsidR="009C5D53" w:rsidRPr="008C0565" w:rsidRDefault="009C5D53">
            <w:pPr>
              <w:pStyle w:val="BerichtsbezeichnugnTitelblattText"/>
            </w:pPr>
          </w:p>
          <w:sdt>
            <w:sdtPr>
              <w:rPr>
                <w:rStyle w:val="Standardfett"/>
              </w:rPr>
              <w:alias w:val="CustomElements.InternGebrauch"/>
              <w:tag w:val="CustomElements.InternGebrauch"/>
              <w:id w:val="298344875"/>
              <w:placeholder>
                <w:docPart w:val="08883D64C96E46B7AAF7EB0BE36E9F62"/>
              </w:placeholder>
              <w:temporary/>
              <w:dataBinding w:xpath="//Text[@id='CustomElements.InternGebrauch']" w:storeItemID="{5AC8203B-F6F3-4ED9-9B8C-724A8241EAB5}"/>
              <w:text w:multiLine="1"/>
            </w:sdtPr>
            <w:sdtEndPr>
              <w:rPr>
                <w:rStyle w:val="Standardfett"/>
              </w:rPr>
            </w:sdtEndPr>
            <w:sdtContent>
              <w:p w14:paraId="20CB247F" w14:textId="77777777" w:rsidR="009C5D53" w:rsidRPr="00A221F1" w:rsidRDefault="009C5D53" w:rsidP="007327D4">
                <w:pPr>
                  <w:rPr>
                    <w:rStyle w:val="Standardfett"/>
                    <w:sz w:val="22"/>
                  </w:rPr>
                </w:pPr>
                <w:r w:rsidRPr="00A221F1">
                  <w:rPr>
                    <w:rStyle w:val="Standardfett"/>
                  </w:rPr>
                  <w:t xml:space="preserve"> </w:t>
                </w:r>
              </w:p>
            </w:sdtContent>
          </w:sdt>
        </w:tc>
      </w:tr>
      <w:tr w:rsidR="009C5D53" w:rsidRPr="008C0565" w14:paraId="0EA9C61A" w14:textId="77777777" w:rsidTr="000705A4">
        <w:trPr>
          <w:trHeight w:hRule="exact" w:val="249"/>
        </w:trPr>
        <w:tc>
          <w:tcPr>
            <w:tcW w:w="9070" w:type="dxa"/>
            <w:vAlign w:val="center"/>
          </w:tcPr>
          <w:p w14:paraId="40EAE6EC" w14:textId="3452651B" w:rsidR="009C5D53" w:rsidRPr="00A221F1" w:rsidRDefault="002C0A01" w:rsidP="00A221F1">
            <w:pPr>
              <w:pStyle w:val="BerichtsbezeichnugnTitelblattText"/>
            </w:pPr>
            <w:r w:rsidRPr="008C0565">
              <w:t xml:space="preserve">Version </w:t>
            </w:r>
            <w:sdt>
              <w:sdtPr>
                <w:alias w:val="CustomElements.VersionCustom"/>
                <w:id w:val="1289394313"/>
                <w:placeholder>
                  <w:docPart w:val="AD7488D800F047999B20260C9944F5C4"/>
                </w:placeholder>
                <w:dataBinding w:xpath="//Text[@id='CustomElements.VersionCustom']" w:storeItemID="{5AC8203B-F6F3-4ED9-9B8C-724A8241EAB5}"/>
                <w:text w:multiLine="1"/>
              </w:sdtPr>
              <w:sdtEndPr/>
              <w:sdtContent>
                <w:r w:rsidR="00315E90">
                  <w:t>01</w:t>
                </w:r>
              </w:sdtContent>
            </w:sdt>
          </w:p>
        </w:tc>
      </w:tr>
    </w:tbl>
    <w:p w14:paraId="2221892C" w14:textId="77777777" w:rsidR="00EB7F46" w:rsidRPr="008C0565" w:rsidRDefault="001B4C04">
      <w:pPr>
        <w:pStyle w:val="StandardBericht"/>
      </w:pPr>
      <w:r w:rsidRPr="008C0565">
        <w:br w:type="page"/>
      </w:r>
    </w:p>
    <w:sdt>
      <w:sdtPr>
        <w:alias w:val="CustomElements.Imressum"/>
        <w:tag w:val="CustomElements.Imressum"/>
        <w:id w:val="133771496"/>
        <w:placeholder>
          <w:docPart w:val="08883D64C96E46B7AAF7EB0BE36E9F62"/>
        </w:placeholder>
        <w:temporary/>
        <w:dataBinding w:xpath="//Text[@id='CustomElements.Imressum']" w:storeItemID="{5AC8203B-F6F3-4ED9-9B8C-724A8241EAB5}"/>
        <w:text w:multiLine="1"/>
      </w:sdtPr>
      <w:sdtEndPr/>
      <w:sdtContent>
        <w:p w14:paraId="7B981986" w14:textId="77777777" w:rsidR="009C5D53" w:rsidRPr="008C0565" w:rsidRDefault="00F07C98">
          <w:pPr>
            <w:pStyle w:val="Untertitel"/>
          </w:pPr>
          <w:r w:rsidRPr="008C0565">
            <w:t>Impressum</w:t>
          </w:r>
        </w:p>
      </w:sdtContent>
    </w:sdt>
    <w:tbl>
      <w:tblPr>
        <w:tblW w:w="0" w:type="auto"/>
        <w:tblLook w:val="04A0" w:firstRow="1" w:lastRow="0" w:firstColumn="1" w:lastColumn="0" w:noHBand="0" w:noVBand="1"/>
      </w:tblPr>
      <w:tblGrid>
        <w:gridCol w:w="4488"/>
        <w:gridCol w:w="4582"/>
      </w:tblGrid>
      <w:tr w:rsidR="009C5D53" w:rsidRPr="008C0565" w14:paraId="35588650" w14:textId="77777777" w:rsidTr="00E17816">
        <w:trPr>
          <w:trHeight w:val="476"/>
        </w:trPr>
        <w:sdt>
          <w:sdtPr>
            <w:alias w:val="CustomElements.AuftraggeberText"/>
            <w:tag w:val="CustomElements.AuftraggeberText"/>
            <w:id w:val="562455800"/>
            <w:placeholder>
              <w:docPart w:val="08883D64C96E46B7AAF7EB0BE36E9F62"/>
            </w:placeholder>
            <w:temporary/>
            <w:dataBinding w:xpath="//Text[@id='CustomElements.AuftraggeberText']" w:storeItemID="{5AC8203B-F6F3-4ED9-9B8C-724A8241EAB5}"/>
            <w:text w:multiLine="1"/>
          </w:sdtPr>
          <w:sdtEndPr/>
          <w:sdtContent>
            <w:tc>
              <w:tcPr>
                <w:tcW w:w="2409" w:type="dxa"/>
                <w:hideMark/>
              </w:tcPr>
              <w:p w14:paraId="151820E5" w14:textId="77777777" w:rsidR="009C5D53" w:rsidRPr="00A221F1" w:rsidRDefault="00F07C98" w:rsidP="007327D4">
                <w:pPr>
                  <w:pStyle w:val="StandardBericht"/>
                </w:pPr>
                <w:r w:rsidRPr="00A221F1">
                  <w:t>Auftraggeber</w:t>
                </w:r>
              </w:p>
            </w:tc>
          </w:sdtContent>
        </w:sdt>
        <w:tc>
          <w:tcPr>
            <w:tcW w:w="6661" w:type="dxa"/>
            <w:hideMark/>
          </w:tcPr>
          <w:p w14:paraId="59B2A45E" w14:textId="323E2C1E" w:rsidR="009C5D53" w:rsidRPr="00A221F1" w:rsidRDefault="009B673C" w:rsidP="007327D4">
            <w:pPr>
              <w:pStyle w:val="StandardBericht"/>
            </w:pPr>
            <w:r w:rsidRPr="008C0565">
              <w:t xml:space="preserve">Gebäudeversicherung </w:t>
            </w:r>
            <w:r w:rsidRPr="00A221F1">
              <w:t>Kanton Zürich</w:t>
            </w:r>
            <w:r w:rsidR="00A221F1" w:rsidRPr="00A221F1">
              <w:t xml:space="preserve"> (GVZ)</w:t>
            </w:r>
          </w:p>
        </w:tc>
      </w:tr>
      <w:tr w:rsidR="009C5D53" w:rsidRPr="008C0565" w14:paraId="13CA2DD5" w14:textId="77777777" w:rsidTr="00E17816">
        <w:trPr>
          <w:trHeight w:val="476"/>
        </w:trPr>
        <w:sdt>
          <w:sdtPr>
            <w:alias w:val="CustomElements.Projektnr"/>
            <w:tag w:val="CustomElements.Projektnr"/>
            <w:id w:val="-1015695308"/>
            <w:placeholder>
              <w:docPart w:val="08883D64C96E46B7AAF7EB0BE36E9F62"/>
            </w:placeholder>
            <w:temporary/>
            <w:dataBinding w:xpath="//Text[@id='CustomElements.Projektnr']" w:storeItemID="{5AC8203B-F6F3-4ED9-9B8C-724A8241EAB5}"/>
            <w:text w:multiLine="1"/>
          </w:sdtPr>
          <w:sdtEndPr/>
          <w:sdtContent>
            <w:tc>
              <w:tcPr>
                <w:tcW w:w="2409" w:type="dxa"/>
                <w:hideMark/>
              </w:tcPr>
              <w:p w14:paraId="20256E93" w14:textId="77777777" w:rsidR="009C5D53" w:rsidRPr="00A221F1" w:rsidRDefault="00F07C98" w:rsidP="007327D4">
                <w:pPr>
                  <w:pStyle w:val="StandardBericht"/>
                </w:pPr>
                <w:r w:rsidRPr="00A221F1">
                  <w:t>Projektnummer</w:t>
                </w:r>
              </w:p>
            </w:tc>
          </w:sdtContent>
        </w:sdt>
        <w:sdt>
          <w:sdtPr>
            <w:alias w:val="DocParam.ProjektNr"/>
            <w:tag w:val="DocParam.ProjektNr"/>
            <w:id w:val="-728771806"/>
            <w:placeholder>
              <w:docPart w:val="08883D64C96E46B7AAF7EB0BE36E9F62"/>
            </w:placeholder>
            <w:temporary/>
            <w:dataBinding w:xpath="//Text[@id='DocParam.ProjektNr']" w:storeItemID="{5AC8203B-F6F3-4ED9-9B8C-724A8241EAB5}"/>
            <w:text w:multiLine="1"/>
          </w:sdtPr>
          <w:sdtEndPr/>
          <w:sdtContent>
            <w:tc>
              <w:tcPr>
                <w:tcW w:w="6661" w:type="dxa"/>
                <w:hideMark/>
              </w:tcPr>
              <w:p w14:paraId="570FCA21" w14:textId="77777777" w:rsidR="009C5D53" w:rsidRPr="00A221F1" w:rsidRDefault="00B82776" w:rsidP="007327D4">
                <w:pPr>
                  <w:pStyle w:val="StandardBericht"/>
                </w:pPr>
                <w:r w:rsidRPr="00A221F1">
                  <w:t>41-66902</w:t>
                </w:r>
              </w:p>
            </w:tc>
          </w:sdtContent>
        </w:sdt>
      </w:tr>
      <w:tr w:rsidR="009C5D53" w:rsidRPr="008C0565" w14:paraId="62A9C0BD" w14:textId="77777777" w:rsidTr="00E17816">
        <w:trPr>
          <w:trHeight w:val="476"/>
        </w:trPr>
        <w:sdt>
          <w:sdtPr>
            <w:alias w:val="CustomElements.Projektbez"/>
            <w:tag w:val="CustomElements.Projektbez"/>
            <w:id w:val="147028618"/>
            <w:placeholder>
              <w:docPart w:val="08883D64C96E46B7AAF7EB0BE36E9F62"/>
            </w:placeholder>
            <w:temporary/>
            <w:dataBinding w:xpath="//Text[@id='CustomElements.Projektbez']" w:storeItemID="{5AC8203B-F6F3-4ED9-9B8C-724A8241EAB5}"/>
            <w:text w:multiLine="1"/>
          </w:sdtPr>
          <w:sdtEndPr/>
          <w:sdtContent>
            <w:tc>
              <w:tcPr>
                <w:tcW w:w="2409" w:type="dxa"/>
                <w:hideMark/>
              </w:tcPr>
              <w:p w14:paraId="4E4CEFB0" w14:textId="77777777" w:rsidR="009C5D53" w:rsidRPr="00A221F1" w:rsidRDefault="00F07C98" w:rsidP="007327D4">
                <w:pPr>
                  <w:pStyle w:val="StandardBericht"/>
                </w:pPr>
                <w:r w:rsidRPr="00A221F1">
                  <w:t>Projektbezeichnung</w:t>
                </w:r>
              </w:p>
            </w:tc>
          </w:sdtContent>
        </w:sdt>
        <w:tc>
          <w:tcPr>
            <w:tcW w:w="6661" w:type="dxa"/>
            <w:hideMark/>
          </w:tcPr>
          <w:p w14:paraId="78940C53" w14:textId="76CCED95" w:rsidR="009C5D53" w:rsidRPr="00A221F1" w:rsidRDefault="008C0565">
            <w:pPr>
              <w:pStyle w:val="StandardBericht"/>
              <w:ind w:left="0" w:firstLine="0"/>
            </w:pPr>
            <w:r>
              <w:t>Ausschreibung</w:t>
            </w:r>
            <w:r w:rsidR="00F26CE1">
              <w:t xml:space="preserve"> Generalplaner</w:t>
            </w:r>
            <w:r>
              <w:t xml:space="preserve"> AZA – </w:t>
            </w:r>
            <w:r w:rsidR="000D3190" w:rsidRPr="00A221F1">
              <w:t>Übungsanlagen 6-8</w:t>
            </w:r>
          </w:p>
        </w:tc>
      </w:tr>
      <w:tr w:rsidR="009C5D53" w:rsidRPr="008C0565" w14:paraId="1EF1C1F3" w14:textId="77777777" w:rsidTr="00E17816">
        <w:trPr>
          <w:trHeight w:val="476"/>
        </w:trPr>
        <w:tc>
          <w:tcPr>
            <w:tcW w:w="2409" w:type="dxa"/>
            <w:hideMark/>
          </w:tcPr>
          <w:p w14:paraId="255404C7" w14:textId="77777777" w:rsidR="009C5D53" w:rsidRPr="00A221F1" w:rsidRDefault="00F132A0" w:rsidP="007327D4">
            <w:pPr>
              <w:pStyle w:val="StandardBericht"/>
            </w:pPr>
            <w:sdt>
              <w:sdtPr>
                <w:alias w:val="CustomElements.ProjektleitungText"/>
                <w:id w:val="1830471460"/>
                <w:placeholder>
                  <w:docPart w:val="AD7488D800F047999B20260C9944F5C4"/>
                </w:placeholder>
                <w:dataBinding w:xpath="//Text[@id='CustomElements.ProjektleitungText']" w:storeItemID="{5AC8203B-F6F3-4ED9-9B8C-724A8241EAB5}"/>
                <w:text w:multiLine="1"/>
              </w:sdtPr>
              <w:sdtEndPr/>
              <w:sdtContent>
                <w:r w:rsidR="00F07C98" w:rsidRPr="00A221F1">
                  <w:t>Projektleitung</w:t>
                </w:r>
              </w:sdtContent>
            </w:sdt>
            <w:r w:rsidR="00F07C98" w:rsidRPr="00A221F1">
              <w:t xml:space="preserve"> </w:t>
            </w:r>
            <w:r w:rsidR="009C5D53" w:rsidRPr="00A221F1">
              <w:t>pom+</w:t>
            </w:r>
          </w:p>
        </w:tc>
        <w:tc>
          <w:tcPr>
            <w:tcW w:w="6661" w:type="dxa"/>
            <w:hideMark/>
          </w:tcPr>
          <w:p w14:paraId="23481246" w14:textId="0C38BBFC" w:rsidR="009C5D53" w:rsidRPr="00A221F1" w:rsidRDefault="00AF4A64" w:rsidP="007327D4">
            <w:pPr>
              <w:pStyle w:val="StandardBericht"/>
            </w:pPr>
            <w:r>
              <w:t>Martin Boda</w:t>
            </w:r>
          </w:p>
        </w:tc>
      </w:tr>
      <w:tr w:rsidR="009C5D53" w:rsidRPr="008C0565" w14:paraId="6E289530" w14:textId="77777777" w:rsidTr="00E17816">
        <w:trPr>
          <w:trHeight w:val="476"/>
        </w:trPr>
        <w:sdt>
          <w:sdtPr>
            <w:alias w:val="CustomElements.Herausgeber"/>
            <w:tag w:val="CustomElements.Herausgeber"/>
            <w:id w:val="1144861718"/>
            <w:placeholder>
              <w:docPart w:val="08883D64C96E46B7AAF7EB0BE36E9F62"/>
            </w:placeholder>
            <w:temporary/>
            <w:dataBinding w:xpath="//Text[@id='CustomElements.Herausgeber']" w:storeItemID="{5AC8203B-F6F3-4ED9-9B8C-724A8241EAB5}"/>
            <w:text w:multiLine="1"/>
          </w:sdtPr>
          <w:sdtEndPr/>
          <w:sdtContent>
            <w:tc>
              <w:tcPr>
                <w:tcW w:w="2409" w:type="dxa"/>
                <w:hideMark/>
              </w:tcPr>
              <w:p w14:paraId="3BAA5BCC" w14:textId="77777777" w:rsidR="009C5D53" w:rsidRPr="00A221F1" w:rsidRDefault="00F07C98" w:rsidP="00485A71">
                <w:pPr>
                  <w:pStyle w:val="StandardBericht"/>
                </w:pPr>
                <w:r w:rsidRPr="00A221F1">
                  <w:t>Herausgeber</w:t>
                </w:r>
              </w:p>
            </w:tc>
          </w:sdtContent>
        </w:sdt>
        <w:sdt>
          <w:sdtPr>
            <w:alias w:val="Profile.Org.Title"/>
            <w:tag w:val="Profile.Org.Title"/>
            <w:id w:val="540788149"/>
            <w:placeholder>
              <w:docPart w:val="08883D64C96E46B7AAF7EB0BE36E9F62"/>
            </w:placeholder>
            <w:temporary/>
            <w:dataBinding w:xpath="//Text[@id='Profile.Org.Title']" w:storeItemID="{5AC8203B-F6F3-4ED9-9B8C-724A8241EAB5}"/>
            <w:text w:multiLine="1"/>
          </w:sdtPr>
          <w:sdtEndPr/>
          <w:sdtContent>
            <w:tc>
              <w:tcPr>
                <w:tcW w:w="6661" w:type="dxa"/>
                <w:hideMark/>
              </w:tcPr>
              <w:p w14:paraId="119076C1" w14:textId="77777777" w:rsidR="009C5D53" w:rsidRPr="00A221F1" w:rsidRDefault="009C5D53" w:rsidP="00485A71">
                <w:pPr>
                  <w:pStyle w:val="StandardBericht"/>
                </w:pPr>
                <w:proofErr w:type="spellStart"/>
                <w:r w:rsidRPr="00A221F1">
                  <w:t>pom+Consulting</w:t>
                </w:r>
                <w:proofErr w:type="spellEnd"/>
                <w:r w:rsidRPr="00A221F1">
                  <w:t xml:space="preserve"> AG</w:t>
                </w:r>
              </w:p>
            </w:tc>
          </w:sdtContent>
        </w:sdt>
      </w:tr>
    </w:tbl>
    <w:p w14:paraId="25F052CB" w14:textId="77777777" w:rsidR="00EB7F46" w:rsidRPr="008C0565" w:rsidRDefault="00EB7F46">
      <w:pPr>
        <w:pStyle w:val="StandardBericht"/>
      </w:pPr>
    </w:p>
    <w:sdt>
      <w:sdtPr>
        <w:alias w:val="CustomElements.Versionierung"/>
        <w:tag w:val="CustomElements.Versionierung"/>
        <w:id w:val="-1414003198"/>
        <w:placeholder>
          <w:docPart w:val="08883D64C96E46B7AAF7EB0BE36E9F62"/>
        </w:placeholder>
        <w:temporary/>
        <w:dataBinding w:xpath="//Text[@id='CustomElements.Versionierung']" w:storeItemID="{5AC8203B-F6F3-4ED9-9B8C-724A8241EAB5}"/>
        <w:text w:multiLine="1"/>
      </w:sdtPr>
      <w:sdtEndPr/>
      <w:sdtContent>
        <w:p w14:paraId="0FA4EF12" w14:textId="77777777" w:rsidR="009C5D53" w:rsidRPr="008C0565" w:rsidRDefault="00F07C98">
          <w:pPr>
            <w:pStyle w:val="Untertitel"/>
          </w:pPr>
          <w:r w:rsidRPr="008C0565">
            <w:t>Versionierung</w:t>
          </w:r>
        </w:p>
      </w:sdtContent>
    </w:sdt>
    <w:p w14:paraId="4574374B" w14:textId="77777777" w:rsidR="00EB7F46" w:rsidRPr="008C0565" w:rsidRDefault="00EB7F46"/>
    <w:tbl>
      <w:tblPr>
        <w:tblW w:w="9072" w:type="dxa"/>
        <w:tblLayout w:type="fixed"/>
        <w:tblLook w:val="04A0" w:firstRow="1" w:lastRow="0" w:firstColumn="1" w:lastColumn="0" w:noHBand="0" w:noVBand="1"/>
      </w:tblPr>
      <w:tblGrid>
        <w:gridCol w:w="992"/>
        <w:gridCol w:w="1255"/>
        <w:gridCol w:w="3849"/>
        <w:gridCol w:w="2976"/>
      </w:tblGrid>
      <w:tr w:rsidR="009C5D53" w:rsidRPr="008C0565" w14:paraId="475BAADC" w14:textId="77777777" w:rsidTr="00931709">
        <w:trPr>
          <w:trHeight w:val="476"/>
        </w:trPr>
        <w:tc>
          <w:tcPr>
            <w:tcW w:w="992" w:type="dxa"/>
            <w:hideMark/>
          </w:tcPr>
          <w:p w14:paraId="167A031A" w14:textId="77777777" w:rsidR="009C5D53" w:rsidRPr="00A221F1" w:rsidRDefault="009C5D53" w:rsidP="00485A71">
            <w:pPr>
              <w:pStyle w:val="StandardBericht"/>
            </w:pPr>
            <w:r w:rsidRPr="008C0565">
              <w:t>Version</w:t>
            </w:r>
          </w:p>
        </w:tc>
        <w:sdt>
          <w:sdtPr>
            <w:alias w:val="CustomElements.Datum"/>
            <w:tag w:val="CustomElements.Datum"/>
            <w:id w:val="-1113362833"/>
            <w:placeholder>
              <w:docPart w:val="08883D64C96E46B7AAF7EB0BE36E9F62"/>
            </w:placeholder>
            <w:temporary/>
            <w:dataBinding w:xpath="//Text[@id='CustomElements.Datum']" w:storeItemID="{5AC8203B-F6F3-4ED9-9B8C-724A8241EAB5}"/>
            <w:text w:multiLine="1"/>
          </w:sdtPr>
          <w:sdtEndPr/>
          <w:sdtContent>
            <w:tc>
              <w:tcPr>
                <w:tcW w:w="1255" w:type="dxa"/>
                <w:hideMark/>
              </w:tcPr>
              <w:p w14:paraId="61D5C187" w14:textId="77777777" w:rsidR="009C5D53" w:rsidRPr="00A221F1" w:rsidRDefault="00F07C98" w:rsidP="00485A71">
                <w:pPr>
                  <w:pStyle w:val="StandardBericht"/>
                </w:pPr>
                <w:r w:rsidRPr="00A221F1">
                  <w:t>Datum</w:t>
                </w:r>
              </w:p>
            </w:tc>
          </w:sdtContent>
        </w:sdt>
        <w:sdt>
          <w:sdtPr>
            <w:alias w:val="CustomElements.Verantw"/>
            <w:tag w:val="CustomElements.Verantw"/>
            <w:id w:val="380219437"/>
            <w:placeholder>
              <w:docPart w:val="AD7488D800F047999B20260C9944F5C4"/>
            </w:placeholder>
            <w:temporary/>
            <w:dataBinding w:xpath="//Text[@id='CustomElements.Verantw']" w:storeItemID="{5AC8203B-F6F3-4ED9-9B8C-724A8241EAB5}"/>
            <w:text w:multiLine="1"/>
          </w:sdtPr>
          <w:sdtEndPr/>
          <w:sdtContent>
            <w:tc>
              <w:tcPr>
                <w:tcW w:w="3849" w:type="dxa"/>
                <w:hideMark/>
              </w:tcPr>
              <w:p w14:paraId="606E4403" w14:textId="77777777" w:rsidR="009C5D53" w:rsidRPr="00A221F1" w:rsidRDefault="000D2F8E" w:rsidP="00485A71">
                <w:pPr>
                  <w:pStyle w:val="StandardBericht"/>
                </w:pPr>
                <w:r w:rsidRPr="00A221F1">
                  <w:t>Verantwortung</w:t>
                </w:r>
              </w:p>
            </w:tc>
          </w:sdtContent>
        </w:sdt>
        <w:sdt>
          <w:sdtPr>
            <w:alias w:val="CustomElements.Aenderung"/>
            <w:tag w:val="CustomElements.Aenderung"/>
            <w:id w:val="-251136457"/>
            <w:placeholder>
              <w:docPart w:val="08883D64C96E46B7AAF7EB0BE36E9F62"/>
            </w:placeholder>
            <w:temporary/>
            <w:dataBinding w:xpath="//Text[@id='CustomElements.Aenderung']" w:storeItemID="{5AC8203B-F6F3-4ED9-9B8C-724A8241EAB5}"/>
            <w:text w:multiLine="1"/>
          </w:sdtPr>
          <w:sdtEndPr/>
          <w:sdtContent>
            <w:tc>
              <w:tcPr>
                <w:tcW w:w="2976" w:type="dxa"/>
                <w:hideMark/>
              </w:tcPr>
              <w:p w14:paraId="01341D7B" w14:textId="77777777" w:rsidR="009C5D53" w:rsidRPr="00A221F1" w:rsidRDefault="00F07C98" w:rsidP="00485A71">
                <w:pPr>
                  <w:pStyle w:val="StandardBericht"/>
                </w:pPr>
                <w:r w:rsidRPr="00A221F1">
                  <w:t>Änderung</w:t>
                </w:r>
              </w:p>
            </w:tc>
          </w:sdtContent>
        </w:sdt>
      </w:tr>
      <w:tr w:rsidR="009C5D53" w:rsidRPr="008C0565" w14:paraId="54CC695C" w14:textId="77777777" w:rsidTr="00931709">
        <w:trPr>
          <w:trHeight w:val="476"/>
        </w:trPr>
        <w:tc>
          <w:tcPr>
            <w:tcW w:w="992" w:type="dxa"/>
            <w:hideMark/>
          </w:tcPr>
          <w:p w14:paraId="22B69616" w14:textId="77777777" w:rsidR="009C5D53" w:rsidRPr="00A221F1" w:rsidRDefault="009C5D53" w:rsidP="00485A71">
            <w:pPr>
              <w:pStyle w:val="StandardBericht"/>
            </w:pPr>
            <w:r w:rsidRPr="008C0565">
              <w:t>0</w:t>
            </w:r>
            <w:r w:rsidR="000D2F8E" w:rsidRPr="00A221F1">
              <w:t>1</w:t>
            </w:r>
          </w:p>
        </w:tc>
        <w:tc>
          <w:tcPr>
            <w:tcW w:w="1255" w:type="dxa"/>
            <w:hideMark/>
          </w:tcPr>
          <w:p w14:paraId="51A898F7" w14:textId="62433C20" w:rsidR="009C5D53" w:rsidRPr="00A221F1" w:rsidRDefault="009C5D53" w:rsidP="00485A71">
            <w:pPr>
              <w:pStyle w:val="StandardBericht"/>
            </w:pPr>
            <w:r w:rsidRPr="00A221F1">
              <w:fldChar w:fldCharType="begin"/>
            </w:r>
            <w:r w:rsidRPr="00A221F1">
              <w:instrText xml:space="preserve"> CREATEDATE  \@ "dd.MM.yyyy"  \* MERGEFORMAT </w:instrText>
            </w:r>
            <w:r w:rsidRPr="00A221F1">
              <w:fldChar w:fldCharType="separate"/>
            </w:r>
            <w:r w:rsidR="00C85C83">
              <w:rPr>
                <w:noProof/>
              </w:rPr>
              <w:t>23.08.2021</w:t>
            </w:r>
            <w:r w:rsidRPr="00A221F1">
              <w:fldChar w:fldCharType="end"/>
            </w:r>
          </w:p>
        </w:tc>
        <w:sdt>
          <w:sdtPr>
            <w:alias w:val="CustomElements.Autor"/>
            <w:tag w:val="CustomElements.Autor"/>
            <w:id w:val="1818682898"/>
            <w:placeholder>
              <w:docPart w:val="08883D64C96E46B7AAF7EB0BE36E9F62"/>
            </w:placeholder>
            <w:temporary/>
            <w:dataBinding w:xpath="//Text[@id='CustomElements.Autor']" w:storeItemID="{5AC8203B-F6F3-4ED9-9B8C-724A8241EAB5}"/>
            <w:text w:multiLine="1"/>
          </w:sdtPr>
          <w:sdtEndPr/>
          <w:sdtContent>
            <w:tc>
              <w:tcPr>
                <w:tcW w:w="3849" w:type="dxa"/>
                <w:hideMark/>
              </w:tcPr>
              <w:p w14:paraId="4C0126CD" w14:textId="77777777" w:rsidR="009C5D53" w:rsidRPr="00A221F1" w:rsidRDefault="00B82776" w:rsidP="00485A71">
                <w:pPr>
                  <w:pStyle w:val="StandardBericht"/>
                </w:pPr>
                <w:r w:rsidRPr="00A221F1">
                  <w:t xml:space="preserve">Claudio Stern, </w:t>
                </w:r>
                <w:proofErr w:type="spellStart"/>
                <w:r w:rsidRPr="00A221F1">
                  <w:t>pom+Consulting</w:t>
                </w:r>
                <w:proofErr w:type="spellEnd"/>
                <w:r w:rsidRPr="00A221F1">
                  <w:t xml:space="preserve"> AG</w:t>
                </w:r>
              </w:p>
            </w:tc>
          </w:sdtContent>
        </w:sdt>
        <w:tc>
          <w:tcPr>
            <w:tcW w:w="2976" w:type="dxa"/>
            <w:hideMark/>
          </w:tcPr>
          <w:p w14:paraId="633A75F7" w14:textId="1B3F4EFC" w:rsidR="009C5D53" w:rsidRPr="00A221F1" w:rsidRDefault="001262B1" w:rsidP="00485A71">
            <w:pPr>
              <w:pStyle w:val="StandardBericht"/>
            </w:pPr>
            <w:r>
              <w:t>g</w:t>
            </w:r>
            <w:r w:rsidR="007327D4">
              <w:t xml:space="preserve">enehmigtes </w:t>
            </w:r>
            <w:r w:rsidR="007327D4" w:rsidRPr="00A221F1">
              <w:t>Dokument</w:t>
            </w:r>
          </w:p>
        </w:tc>
      </w:tr>
      <w:tr w:rsidR="009C5D53" w:rsidRPr="008C0565" w14:paraId="06C45CB3" w14:textId="77777777" w:rsidTr="00931709">
        <w:trPr>
          <w:trHeight w:val="476"/>
        </w:trPr>
        <w:tc>
          <w:tcPr>
            <w:tcW w:w="992" w:type="dxa"/>
          </w:tcPr>
          <w:p w14:paraId="40F2C617" w14:textId="694871D4" w:rsidR="009C5D53" w:rsidRPr="00A221F1" w:rsidRDefault="009C5D53" w:rsidP="00485A71">
            <w:pPr>
              <w:pStyle w:val="StandardBericht"/>
            </w:pPr>
          </w:p>
        </w:tc>
        <w:tc>
          <w:tcPr>
            <w:tcW w:w="1255" w:type="dxa"/>
          </w:tcPr>
          <w:p w14:paraId="3CA627C3" w14:textId="128B8F8A" w:rsidR="009C5D53" w:rsidRPr="00A221F1" w:rsidRDefault="009C5D53" w:rsidP="00485A71">
            <w:pPr>
              <w:pStyle w:val="StandardBericht"/>
            </w:pPr>
          </w:p>
        </w:tc>
        <w:tc>
          <w:tcPr>
            <w:tcW w:w="3849" w:type="dxa"/>
          </w:tcPr>
          <w:p w14:paraId="4D5041A6" w14:textId="0F0E4FF7" w:rsidR="009C5D53" w:rsidRPr="00A221F1" w:rsidRDefault="009C5D53" w:rsidP="00485A71">
            <w:pPr>
              <w:pStyle w:val="StandardBericht"/>
            </w:pPr>
          </w:p>
        </w:tc>
        <w:tc>
          <w:tcPr>
            <w:tcW w:w="2976" w:type="dxa"/>
          </w:tcPr>
          <w:p w14:paraId="1AF36708" w14:textId="331E7E5D" w:rsidR="009C5D53" w:rsidRPr="00A221F1" w:rsidRDefault="009C5D53" w:rsidP="00485A71">
            <w:pPr>
              <w:pStyle w:val="StandardBericht"/>
            </w:pPr>
          </w:p>
        </w:tc>
      </w:tr>
      <w:tr w:rsidR="009C5D53" w:rsidRPr="008C0565" w14:paraId="33CCBBC1" w14:textId="77777777" w:rsidTr="00931709">
        <w:trPr>
          <w:trHeight w:val="476"/>
        </w:trPr>
        <w:tc>
          <w:tcPr>
            <w:tcW w:w="992" w:type="dxa"/>
          </w:tcPr>
          <w:p w14:paraId="3624FABF" w14:textId="77777777" w:rsidR="009C5D53" w:rsidRPr="008C0565" w:rsidRDefault="009C5D53" w:rsidP="00485A71">
            <w:pPr>
              <w:pStyle w:val="StandardBericht"/>
            </w:pPr>
          </w:p>
        </w:tc>
        <w:tc>
          <w:tcPr>
            <w:tcW w:w="1255" w:type="dxa"/>
          </w:tcPr>
          <w:p w14:paraId="43B4424F" w14:textId="77777777" w:rsidR="009C5D53" w:rsidRPr="008C0565" w:rsidRDefault="009C5D53" w:rsidP="00485A71">
            <w:pPr>
              <w:pStyle w:val="StandardBericht"/>
            </w:pPr>
          </w:p>
        </w:tc>
        <w:tc>
          <w:tcPr>
            <w:tcW w:w="3849" w:type="dxa"/>
          </w:tcPr>
          <w:p w14:paraId="7560B121" w14:textId="77777777" w:rsidR="009C5D53" w:rsidRPr="008C0565" w:rsidRDefault="009C5D53" w:rsidP="00485A71">
            <w:pPr>
              <w:pStyle w:val="StandardBericht"/>
            </w:pPr>
          </w:p>
        </w:tc>
        <w:tc>
          <w:tcPr>
            <w:tcW w:w="2976" w:type="dxa"/>
          </w:tcPr>
          <w:p w14:paraId="1978366D" w14:textId="77777777" w:rsidR="009C5D53" w:rsidRPr="008C0565" w:rsidRDefault="009C5D53" w:rsidP="00485A71">
            <w:pPr>
              <w:pStyle w:val="StandardBericht"/>
            </w:pPr>
          </w:p>
        </w:tc>
      </w:tr>
      <w:tr w:rsidR="009C5D53" w:rsidRPr="008C0565" w14:paraId="0CAECEC7" w14:textId="77777777" w:rsidTr="00931709">
        <w:trPr>
          <w:trHeight w:val="476"/>
        </w:trPr>
        <w:tc>
          <w:tcPr>
            <w:tcW w:w="992" w:type="dxa"/>
          </w:tcPr>
          <w:p w14:paraId="504BB1E1" w14:textId="77777777" w:rsidR="009C5D53" w:rsidRPr="008C0565" w:rsidRDefault="009C5D53" w:rsidP="00485A71">
            <w:pPr>
              <w:pStyle w:val="StandardBericht"/>
            </w:pPr>
          </w:p>
        </w:tc>
        <w:tc>
          <w:tcPr>
            <w:tcW w:w="1255" w:type="dxa"/>
          </w:tcPr>
          <w:p w14:paraId="02F3EB9E" w14:textId="77777777" w:rsidR="009C5D53" w:rsidRPr="008C0565" w:rsidRDefault="009C5D53" w:rsidP="00485A71">
            <w:pPr>
              <w:pStyle w:val="StandardBericht"/>
            </w:pPr>
          </w:p>
        </w:tc>
        <w:tc>
          <w:tcPr>
            <w:tcW w:w="3849" w:type="dxa"/>
          </w:tcPr>
          <w:p w14:paraId="62A2CEEF" w14:textId="77777777" w:rsidR="009C5D53" w:rsidRPr="008C0565" w:rsidRDefault="009C5D53" w:rsidP="00485A71">
            <w:pPr>
              <w:pStyle w:val="StandardBericht"/>
            </w:pPr>
          </w:p>
        </w:tc>
        <w:tc>
          <w:tcPr>
            <w:tcW w:w="2976" w:type="dxa"/>
          </w:tcPr>
          <w:p w14:paraId="1AE98C0F" w14:textId="77777777" w:rsidR="009C5D53" w:rsidRPr="008C0565" w:rsidRDefault="009C5D53" w:rsidP="00485A71">
            <w:pPr>
              <w:pStyle w:val="StandardBericht"/>
            </w:pPr>
          </w:p>
        </w:tc>
      </w:tr>
      <w:tr w:rsidR="009C5D53" w:rsidRPr="008C0565" w14:paraId="3C711811" w14:textId="77777777" w:rsidTr="00931709">
        <w:trPr>
          <w:trHeight w:val="476"/>
        </w:trPr>
        <w:tc>
          <w:tcPr>
            <w:tcW w:w="992" w:type="dxa"/>
          </w:tcPr>
          <w:p w14:paraId="293F6C08" w14:textId="77777777" w:rsidR="009C5D53" w:rsidRPr="008C0565" w:rsidRDefault="009C5D53" w:rsidP="00485A71">
            <w:pPr>
              <w:pStyle w:val="StandardBericht"/>
            </w:pPr>
          </w:p>
        </w:tc>
        <w:tc>
          <w:tcPr>
            <w:tcW w:w="1255" w:type="dxa"/>
          </w:tcPr>
          <w:p w14:paraId="01202A2E" w14:textId="77777777" w:rsidR="009C5D53" w:rsidRPr="008C0565" w:rsidRDefault="009C5D53" w:rsidP="00485A71">
            <w:pPr>
              <w:pStyle w:val="StandardBericht"/>
            </w:pPr>
          </w:p>
        </w:tc>
        <w:tc>
          <w:tcPr>
            <w:tcW w:w="3849" w:type="dxa"/>
          </w:tcPr>
          <w:p w14:paraId="49FECDD3" w14:textId="77777777" w:rsidR="009C5D53" w:rsidRPr="008C0565" w:rsidRDefault="009C5D53" w:rsidP="00485A71">
            <w:pPr>
              <w:pStyle w:val="StandardBericht"/>
            </w:pPr>
          </w:p>
        </w:tc>
        <w:tc>
          <w:tcPr>
            <w:tcW w:w="2976" w:type="dxa"/>
          </w:tcPr>
          <w:p w14:paraId="4F2AEA73" w14:textId="77777777" w:rsidR="009C5D53" w:rsidRPr="008C0565" w:rsidRDefault="009C5D53" w:rsidP="00485A71">
            <w:pPr>
              <w:pStyle w:val="StandardBericht"/>
            </w:pPr>
          </w:p>
        </w:tc>
      </w:tr>
    </w:tbl>
    <w:p w14:paraId="59B5194B" w14:textId="77777777" w:rsidR="00EB7F46" w:rsidRPr="008C0565" w:rsidRDefault="00EB7F46">
      <w:pPr>
        <w:pStyle w:val="StandardBericht"/>
      </w:pPr>
    </w:p>
    <w:p w14:paraId="13983947" w14:textId="77777777" w:rsidR="00EB7F46" w:rsidRPr="008C0565" w:rsidRDefault="00EB7F46">
      <w:pPr>
        <w:pStyle w:val="StandardBericht"/>
      </w:pPr>
    </w:p>
    <w:p w14:paraId="51DA02E7" w14:textId="77777777" w:rsidR="00EB7F46" w:rsidRPr="008C0565" w:rsidRDefault="00EB7F46">
      <w:pPr>
        <w:pStyle w:val="StandardBericht"/>
      </w:pPr>
    </w:p>
    <w:p w14:paraId="33AE34E8" w14:textId="77777777" w:rsidR="00EB7F46" w:rsidRPr="008C0565" w:rsidRDefault="00EB7F46">
      <w:pPr>
        <w:pStyle w:val="StandardBericht"/>
      </w:pPr>
    </w:p>
    <w:p w14:paraId="3D306BB8" w14:textId="77777777" w:rsidR="00EB7F46" w:rsidRPr="008C0565" w:rsidRDefault="00EB7F46">
      <w:pPr>
        <w:pStyle w:val="StandardBericht"/>
      </w:pPr>
    </w:p>
    <w:p w14:paraId="05A1379B" w14:textId="77777777" w:rsidR="00EB7F46" w:rsidRPr="008C0565" w:rsidRDefault="00EB7F46">
      <w:pPr>
        <w:pStyle w:val="StandardBericht"/>
      </w:pPr>
    </w:p>
    <w:p w14:paraId="14DEECE9" w14:textId="77777777" w:rsidR="00EB7F46" w:rsidRPr="008C0565" w:rsidRDefault="00EB7F46">
      <w:pPr>
        <w:pStyle w:val="StandardBericht"/>
      </w:pPr>
    </w:p>
    <w:sdt>
      <w:sdtPr>
        <w:alias w:val="CustomElements.AusGruenden"/>
        <w:tag w:val="CustomElements.AusGruenden"/>
        <w:id w:val="1737355346"/>
        <w:placeholder>
          <w:docPart w:val="AD7488D800F047999B20260C9944F5C4"/>
        </w:placeholder>
        <w:temporary/>
        <w:dataBinding w:xpath="//Text[@id='CustomElements.AusGruenden']" w:storeItemID="{5AC8203B-F6F3-4ED9-9B8C-724A8241EAB5}"/>
        <w:text w:multiLine="1"/>
      </w:sdtPr>
      <w:sdtEndPr/>
      <w:sdtContent>
        <w:p w14:paraId="47335194" w14:textId="77777777" w:rsidR="000D3B96" w:rsidRPr="001716AD" w:rsidRDefault="00F07C98">
          <w:pPr>
            <w:pStyle w:val="StandardBericht"/>
            <w:ind w:left="0" w:firstLine="0"/>
          </w:pPr>
          <w:r w:rsidRPr="001716AD">
            <w:t>Aus Gründen der besseren Lesbarkeit wird auf die gleichzeitige Verwendung männlicher und weiblicher Sprachformen verzichtet. Sämtliche Personenbezeichnungen gelten gleichwohl für beiderlei Geschlechter.</w:t>
          </w:r>
        </w:p>
      </w:sdtContent>
    </w:sdt>
    <w:p w14:paraId="63750AAD" w14:textId="77777777" w:rsidR="00EB7F46" w:rsidRPr="008C0565" w:rsidRDefault="001B4C04">
      <w:pPr>
        <w:pStyle w:val="StandardBericht"/>
      </w:pPr>
      <w:r w:rsidRPr="008C0565">
        <w:br w:type="page"/>
      </w:r>
    </w:p>
    <w:p w14:paraId="1C277F18" w14:textId="0B3E46A7" w:rsidR="00EB7F46" w:rsidRDefault="00324A2C" w:rsidP="00A221F1">
      <w:pPr>
        <w:pStyle w:val="berschrift1Bericht"/>
      </w:pPr>
      <w:r>
        <w:lastRenderedPageBreak/>
        <w:t>A</w:t>
      </w:r>
      <w:r w:rsidR="00035997" w:rsidRPr="00A221F1">
        <w:t>llgemeine Angaben zum Generalplaner</w:t>
      </w:r>
    </w:p>
    <w:p w14:paraId="19376BB6" w14:textId="4D325184" w:rsidR="00CA4531" w:rsidRPr="009C12BD" w:rsidRDefault="00CA4531" w:rsidP="00485A71">
      <w:pPr>
        <w:pStyle w:val="berschrift2Bericht"/>
      </w:pPr>
      <w:r w:rsidRPr="009C12BD">
        <w:t>Federführende Firma (Architekt)</w:t>
      </w:r>
    </w:p>
    <w:p w14:paraId="609D5C5E" w14:textId="30169D1A" w:rsidR="001D6CB5" w:rsidRPr="00A221F1" w:rsidRDefault="001D6CB5" w:rsidP="00485A71">
      <w:pPr>
        <w:spacing w:line="240" w:lineRule="auto"/>
      </w:pPr>
      <w:bookmarkStart w:id="0" w:name="_Hlk71620644"/>
      <w:r w:rsidRPr="001D6CB5">
        <w:t>Name:</w:t>
      </w:r>
      <w:r w:rsidRPr="001D6CB5">
        <w:tab/>
      </w:r>
      <w:sdt>
        <w:sdtPr>
          <w:rPr>
            <w:rStyle w:val="Formatvorlage3"/>
          </w:rPr>
          <w:id w:val="-29651931"/>
          <w:lock w:val="sdtLocked"/>
          <w:placeholder>
            <w:docPart w:val="C37C35C4F0C94BBFAA64AFC7EBA95105"/>
          </w:placeholder>
          <w:showingPlcHdr/>
          <w:text/>
        </w:sdtPr>
        <w:sdtEndPr>
          <w:rPr>
            <w:rStyle w:val="Absatz-Standardschriftart"/>
            <w:color w:val="auto"/>
          </w:rPr>
        </w:sdtEndPr>
        <w:sdtContent>
          <w:r w:rsidR="006C2CE2" w:rsidRPr="001716AD">
            <w:rPr>
              <w:rStyle w:val="Platzhaltertext"/>
              <w:color w:val="2B6FED" w:themeColor="text2" w:themeTint="99"/>
            </w:rPr>
            <w:t>Klicken oder tippen Sie hier, um Text einzugeben.</w:t>
          </w:r>
        </w:sdtContent>
      </w:sdt>
    </w:p>
    <w:p w14:paraId="0FED73AB" w14:textId="5C8C7F88" w:rsidR="001D6CB5" w:rsidRPr="00A221F1" w:rsidRDefault="001D6CB5" w:rsidP="00485A71">
      <w:pPr>
        <w:spacing w:line="240" w:lineRule="auto"/>
      </w:pPr>
      <w:r w:rsidRPr="001D6CB5">
        <w:t>Zusatz:</w:t>
      </w:r>
      <w:r w:rsidRPr="001D6CB5">
        <w:tab/>
      </w:r>
      <w:sdt>
        <w:sdtPr>
          <w:rPr>
            <w:rStyle w:val="Formatvorlage3"/>
          </w:rPr>
          <w:id w:val="2000387258"/>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237B21B8" w14:textId="0A4B0512" w:rsidR="001D6CB5" w:rsidRPr="00A221F1" w:rsidRDefault="001D6CB5" w:rsidP="00485A71">
      <w:pPr>
        <w:spacing w:line="240" w:lineRule="auto"/>
      </w:pPr>
      <w:r w:rsidRPr="001D6CB5">
        <w:t>Strasse / Hausnummer:</w:t>
      </w:r>
      <w:r w:rsidRPr="001D6CB5">
        <w:tab/>
      </w:r>
      <w:sdt>
        <w:sdtPr>
          <w:rPr>
            <w:rStyle w:val="Formatvorlage3"/>
          </w:rPr>
          <w:id w:val="-698151337"/>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45C944F8" w14:textId="17BD31A1" w:rsidR="001D6CB5" w:rsidRPr="00A221F1" w:rsidRDefault="001D6CB5" w:rsidP="00485A71">
      <w:pPr>
        <w:spacing w:line="240" w:lineRule="auto"/>
      </w:pPr>
      <w:r w:rsidRPr="001D6CB5">
        <w:t>PLZ / Ortschaft</w:t>
      </w:r>
      <w:r w:rsidR="00407EDB" w:rsidRPr="00A221F1">
        <w:t>:</w:t>
      </w:r>
      <w:r w:rsidRPr="00A221F1">
        <w:tab/>
      </w:r>
      <w:sdt>
        <w:sdtPr>
          <w:rPr>
            <w:rStyle w:val="Formatvorlage3"/>
          </w:rPr>
          <w:id w:val="842196950"/>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5567AF9D" w14:textId="752867BF" w:rsidR="001D6CB5" w:rsidRPr="00A221F1" w:rsidRDefault="001D6CB5" w:rsidP="00485A71">
      <w:pPr>
        <w:spacing w:line="240" w:lineRule="auto"/>
      </w:pPr>
      <w:r w:rsidRPr="001D6CB5">
        <w:t>Kontaktperson</w:t>
      </w:r>
      <w:r w:rsidR="007825B5" w:rsidRPr="00A221F1">
        <w:t xml:space="preserve"> de</w:t>
      </w:r>
      <w:r w:rsidR="0000359B" w:rsidRPr="00A221F1">
        <w:t>s Planerteams</w:t>
      </w:r>
      <w:r w:rsidR="00407EDB" w:rsidRPr="00A221F1">
        <w:t>:</w:t>
      </w:r>
      <w:r w:rsidRPr="00A221F1">
        <w:tab/>
      </w:r>
      <w:sdt>
        <w:sdtPr>
          <w:rPr>
            <w:rStyle w:val="Formatvorlage3"/>
          </w:rPr>
          <w:id w:val="1332869471"/>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05C90BDB" w14:textId="4E333089" w:rsidR="001D6CB5" w:rsidRPr="00A221F1" w:rsidRDefault="001D6CB5" w:rsidP="00485A71">
      <w:pPr>
        <w:spacing w:line="240" w:lineRule="auto"/>
      </w:pPr>
      <w:r>
        <w:tab/>
      </w:r>
      <w:r w:rsidRPr="00A221F1">
        <w:t>Telefon</w:t>
      </w:r>
      <w:r w:rsidR="00407EDB" w:rsidRPr="00A221F1">
        <w:t>:</w:t>
      </w:r>
      <w:r w:rsidRPr="00A221F1">
        <w:tab/>
      </w:r>
      <w:sdt>
        <w:sdtPr>
          <w:rPr>
            <w:rStyle w:val="Formatvorlage3"/>
          </w:rPr>
          <w:id w:val="-1330593531"/>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0CD880AA" w14:textId="6D7026A4" w:rsidR="001D6CB5" w:rsidRPr="00A221F1" w:rsidRDefault="001D6CB5" w:rsidP="00485A71">
      <w:pPr>
        <w:spacing w:line="240" w:lineRule="auto"/>
      </w:pPr>
      <w:r>
        <w:tab/>
      </w:r>
      <w:r w:rsidR="00105106" w:rsidRPr="00A221F1">
        <w:t>E-Mail:</w:t>
      </w:r>
      <w:r w:rsidRPr="00A221F1">
        <w:tab/>
      </w:r>
      <w:sdt>
        <w:sdtPr>
          <w:rPr>
            <w:rStyle w:val="Formatvorlage3"/>
          </w:rPr>
          <w:id w:val="-1809087614"/>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68CCC4C2" w14:textId="1BB40A61" w:rsidR="001D6CB5" w:rsidRPr="00A221F1" w:rsidRDefault="001D6CB5" w:rsidP="00485A71">
      <w:pPr>
        <w:spacing w:line="240" w:lineRule="auto"/>
      </w:pPr>
      <w:r w:rsidRPr="001D6CB5">
        <w:t>Tätigkeitsbereich</w:t>
      </w:r>
      <w:r w:rsidR="00105106" w:rsidRPr="00A221F1">
        <w:t>:</w:t>
      </w:r>
      <w:r w:rsidRPr="00A221F1">
        <w:tab/>
      </w:r>
      <w:sdt>
        <w:sdtPr>
          <w:rPr>
            <w:rStyle w:val="Formatvorlage3"/>
          </w:rPr>
          <w:id w:val="-1671178051"/>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12A53FDD" w14:textId="21459490" w:rsidR="001D6CB5" w:rsidRPr="00A221F1" w:rsidRDefault="001D6CB5" w:rsidP="00485A71">
      <w:pPr>
        <w:spacing w:line="240" w:lineRule="auto"/>
      </w:pPr>
      <w:r w:rsidRPr="001D6CB5">
        <w:t>Rechtsform</w:t>
      </w:r>
      <w:r w:rsidR="00105106" w:rsidRPr="00A221F1">
        <w:t>:</w:t>
      </w:r>
      <w:r w:rsidRPr="00A221F1">
        <w:tab/>
      </w:r>
      <w:sdt>
        <w:sdtPr>
          <w:rPr>
            <w:rStyle w:val="Formatvorlage3"/>
          </w:rPr>
          <w:id w:val="-1873213316"/>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688FBEA6" w14:textId="78A083F2" w:rsidR="001D6CB5" w:rsidRPr="00A221F1" w:rsidRDefault="001D6CB5" w:rsidP="00485A71">
      <w:pPr>
        <w:spacing w:line="240" w:lineRule="auto"/>
      </w:pPr>
      <w:r w:rsidRPr="001D6CB5">
        <w:t>Gründungsjahr</w:t>
      </w:r>
      <w:r w:rsidR="00105106" w:rsidRPr="00A221F1">
        <w:t>:</w:t>
      </w:r>
      <w:r w:rsidRPr="00A221F1">
        <w:tab/>
      </w:r>
      <w:sdt>
        <w:sdtPr>
          <w:rPr>
            <w:rStyle w:val="Formatvorlage3"/>
          </w:rPr>
          <w:id w:val="-910687685"/>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18CC7654" w14:textId="77F1398E" w:rsidR="0000359B" w:rsidRPr="00A221F1" w:rsidRDefault="0000359B">
      <w:pPr>
        <w:ind w:left="0" w:firstLine="0"/>
      </w:pPr>
      <w:r w:rsidRPr="00CA4531">
        <w:t xml:space="preserve">Firmeneigenes, festangestelltes Betriebspersonal </w:t>
      </w:r>
      <w:r w:rsidR="00840A0B" w:rsidRPr="00A221F1">
        <w:t>/</w:t>
      </w:r>
      <w:r w:rsidRPr="00A221F1">
        <w:t xml:space="preserve"> Kapazität</w:t>
      </w:r>
      <w:r w:rsidR="00CA4531" w:rsidRPr="00A221F1">
        <w:t xml:space="preserve"> </w:t>
      </w:r>
      <w:r w:rsidRPr="00A221F1">
        <w:t>(nur im Bereich der ausgeschriebenen Leistungen)</w:t>
      </w:r>
      <w:r w:rsidR="00CA4531" w:rsidRPr="00A221F1">
        <w:t>:</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9C12BD" w14:paraId="3F8FB0E7" w14:textId="77777777" w:rsidTr="00485A71">
        <w:tc>
          <w:tcPr>
            <w:tcW w:w="3686" w:type="dxa"/>
          </w:tcPr>
          <w:p w14:paraId="1BCFE244" w14:textId="65DA4635" w:rsidR="009C12BD" w:rsidRPr="00A221F1" w:rsidRDefault="009C12BD" w:rsidP="00485A71">
            <w:pPr>
              <w:spacing w:line="360" w:lineRule="auto"/>
              <w:rPr>
                <w:rStyle w:val="Anz"/>
              </w:rPr>
            </w:pPr>
            <w:r>
              <w:rPr>
                <w:rStyle w:val="Anz"/>
              </w:rPr>
              <w:t>Anzahl:</w:t>
            </w:r>
          </w:p>
        </w:tc>
        <w:tc>
          <w:tcPr>
            <w:tcW w:w="4463" w:type="dxa"/>
          </w:tcPr>
          <w:p w14:paraId="4723B2D0" w14:textId="1D834240" w:rsidR="009C12BD" w:rsidRPr="00A221F1" w:rsidRDefault="009C12BD" w:rsidP="00485A71">
            <w:pPr>
              <w:spacing w:line="360" w:lineRule="auto"/>
            </w:pPr>
            <w:r>
              <w:t>Funktion und / oder Ausbildung:</w:t>
            </w:r>
          </w:p>
        </w:tc>
      </w:tr>
      <w:tr w:rsidR="009C12BD" w14:paraId="11158C35" w14:textId="77777777" w:rsidTr="00485A71">
        <w:sdt>
          <w:sdtPr>
            <w:rPr>
              <w:rStyle w:val="Formatvorlage3"/>
            </w:rPr>
            <w:tag w:val="Anz."/>
            <w:id w:val="-1277564488"/>
            <w:placeholder>
              <w:docPart w:val="85FB72AB787144EBAF06F7F01990B6A9"/>
            </w:placeholder>
            <w:showingPlcHdr/>
            <w:text/>
          </w:sdtPr>
          <w:sdtEndPr>
            <w:rPr>
              <w:rStyle w:val="Absatz-Standardschriftart"/>
              <w:color w:val="auto"/>
            </w:rPr>
          </w:sdtEndPr>
          <w:sdtContent>
            <w:tc>
              <w:tcPr>
                <w:tcW w:w="3686" w:type="dxa"/>
              </w:tcPr>
              <w:p w14:paraId="144CD797" w14:textId="5BB5059C" w:rsidR="009C12BD" w:rsidRPr="00485A71" w:rsidRDefault="009C12BD" w:rsidP="00485A71">
                <w:pPr>
                  <w:spacing w:line="360" w:lineRule="auto"/>
                  <w:rPr>
                    <w:color w:val="2B6FED" w:themeColor="text2" w:themeTint="99"/>
                  </w:rPr>
                </w:pPr>
                <w:r w:rsidRPr="00485A71">
                  <w:rPr>
                    <w:rStyle w:val="Anz"/>
                    <w:color w:val="2B6FED" w:themeColor="text2" w:themeTint="99"/>
                  </w:rPr>
                  <w:t>Anz.</w:t>
                </w:r>
              </w:p>
            </w:tc>
          </w:sdtContent>
        </w:sdt>
        <w:sdt>
          <w:sdtPr>
            <w:rPr>
              <w:rStyle w:val="Formatvorlage3"/>
            </w:rPr>
            <w:id w:val="-1710092019"/>
            <w:placeholder>
              <w:docPart w:val="B0D1CFA3EAAC4A3B8563E7CF9362596D"/>
            </w:placeholder>
            <w:showingPlcHdr/>
            <w:text/>
          </w:sdtPr>
          <w:sdtEndPr>
            <w:rPr>
              <w:rStyle w:val="Absatz-Standardschriftart"/>
              <w:color w:val="auto"/>
            </w:rPr>
          </w:sdtEndPr>
          <w:sdtContent>
            <w:tc>
              <w:tcPr>
                <w:tcW w:w="4463" w:type="dxa"/>
              </w:tcPr>
              <w:p w14:paraId="533771CC" w14:textId="2E43A489" w:rsidR="009C12BD" w:rsidRPr="00A221F1" w:rsidRDefault="009C12BD" w:rsidP="00485A71">
                <w:pPr>
                  <w:spacing w:line="360" w:lineRule="auto"/>
                </w:pPr>
                <w:r w:rsidRPr="00485A71">
                  <w:rPr>
                    <w:rStyle w:val="Platzhaltertext"/>
                    <w:color w:val="2B6FED" w:themeColor="text2" w:themeTint="99"/>
                  </w:rPr>
                  <w:t>Klicken oder tippen Sie hier, um Text einzugeben.</w:t>
                </w:r>
              </w:p>
            </w:tc>
          </w:sdtContent>
        </w:sdt>
      </w:tr>
      <w:tr w:rsidR="009C12BD" w14:paraId="24A8CDE0" w14:textId="77777777" w:rsidTr="00485A71">
        <w:sdt>
          <w:sdtPr>
            <w:rPr>
              <w:rStyle w:val="Anz"/>
              <w:color w:val="2B6FED" w:themeColor="text2" w:themeTint="99"/>
            </w:rPr>
            <w:tag w:val="Anz."/>
            <w:id w:val="906884321"/>
            <w:placeholder>
              <w:docPart w:val="FD49DB24359F44ECB4854FA0A67B8B0C"/>
            </w:placeholder>
            <w:showingPlcHdr/>
            <w:text/>
          </w:sdtPr>
          <w:sdtEndPr>
            <w:rPr>
              <w:rStyle w:val="Absatz-Standardschriftart"/>
            </w:rPr>
          </w:sdtEndPr>
          <w:sdtContent>
            <w:tc>
              <w:tcPr>
                <w:tcW w:w="3686" w:type="dxa"/>
              </w:tcPr>
              <w:p w14:paraId="2A2B3164" w14:textId="6C1829B9" w:rsidR="009C12BD" w:rsidRPr="00485A71" w:rsidRDefault="009C12BD" w:rsidP="00485A71">
                <w:pPr>
                  <w:spacing w:line="360" w:lineRule="auto"/>
                  <w:rPr>
                    <w:rStyle w:val="Anz"/>
                    <w:color w:val="2B6FED" w:themeColor="text2" w:themeTint="99"/>
                  </w:rPr>
                </w:pPr>
                <w:r w:rsidRPr="00485A71">
                  <w:rPr>
                    <w:rStyle w:val="Anz"/>
                    <w:color w:val="2B6FED" w:themeColor="text2" w:themeTint="99"/>
                  </w:rPr>
                  <w:t>Anz.</w:t>
                </w:r>
              </w:p>
            </w:tc>
          </w:sdtContent>
        </w:sdt>
        <w:sdt>
          <w:sdtPr>
            <w:rPr>
              <w:rStyle w:val="Platzhaltertext"/>
              <w:color w:val="2B6FED" w:themeColor="text2" w:themeTint="99"/>
            </w:rPr>
            <w:id w:val="-1439522246"/>
            <w:placeholder>
              <w:docPart w:val="E4385BB5F34342DD8F3743EAA9F1F611"/>
            </w:placeholder>
            <w:showingPlcHdr/>
            <w:text/>
          </w:sdtPr>
          <w:sdtEndPr>
            <w:rPr>
              <w:rStyle w:val="Platzhaltertext"/>
            </w:rPr>
          </w:sdtEndPr>
          <w:sdtContent>
            <w:tc>
              <w:tcPr>
                <w:tcW w:w="4463" w:type="dxa"/>
              </w:tcPr>
              <w:p w14:paraId="78EFDAC6" w14:textId="7E2DBB19" w:rsidR="009C12BD" w:rsidRPr="00485A71" w:rsidRDefault="009C12BD" w:rsidP="00485A71">
                <w:pPr>
                  <w:spacing w:line="360" w:lineRule="auto"/>
                  <w:rPr>
                    <w:rStyle w:val="Platzhaltertext"/>
                    <w:color w:val="2B6FED" w:themeColor="text2" w:themeTint="99"/>
                  </w:rPr>
                </w:pPr>
                <w:r w:rsidRPr="00485A71">
                  <w:rPr>
                    <w:rStyle w:val="Platzhaltertext"/>
                    <w:color w:val="2B6FED" w:themeColor="text2" w:themeTint="99"/>
                  </w:rPr>
                  <w:t>Klicken oder tippen Sie hier, um Text einzugeben.</w:t>
                </w:r>
              </w:p>
            </w:tc>
          </w:sdtContent>
        </w:sdt>
      </w:tr>
      <w:tr w:rsidR="009C12BD" w14:paraId="4292AE1D" w14:textId="77777777" w:rsidTr="00485A71">
        <w:sdt>
          <w:sdtPr>
            <w:rPr>
              <w:rStyle w:val="Anz"/>
              <w:color w:val="2B6FED" w:themeColor="text2" w:themeTint="99"/>
            </w:rPr>
            <w:tag w:val="Anz."/>
            <w:id w:val="-1637179686"/>
            <w:placeholder>
              <w:docPart w:val="7D9B0F8155CA47BF890D8B979AFD0FDD"/>
            </w:placeholder>
            <w:showingPlcHdr/>
            <w:text/>
          </w:sdtPr>
          <w:sdtEndPr>
            <w:rPr>
              <w:rStyle w:val="Absatz-Standardschriftart"/>
            </w:rPr>
          </w:sdtEndPr>
          <w:sdtContent>
            <w:tc>
              <w:tcPr>
                <w:tcW w:w="3686" w:type="dxa"/>
              </w:tcPr>
              <w:p w14:paraId="790E5E4D" w14:textId="32E747EC" w:rsidR="009C12BD" w:rsidRPr="00485A71" w:rsidRDefault="009C12BD" w:rsidP="00485A71">
                <w:pPr>
                  <w:spacing w:line="360" w:lineRule="auto"/>
                  <w:rPr>
                    <w:rStyle w:val="Anz"/>
                    <w:color w:val="2B6FED" w:themeColor="text2" w:themeTint="99"/>
                  </w:rPr>
                </w:pPr>
                <w:r w:rsidRPr="00485A71">
                  <w:rPr>
                    <w:rStyle w:val="Anz"/>
                    <w:color w:val="2B6FED" w:themeColor="text2" w:themeTint="99"/>
                  </w:rPr>
                  <w:t>Anz.</w:t>
                </w:r>
              </w:p>
            </w:tc>
          </w:sdtContent>
        </w:sdt>
        <w:sdt>
          <w:sdtPr>
            <w:rPr>
              <w:rStyle w:val="Platzhaltertext"/>
              <w:color w:val="2B6FED" w:themeColor="text2" w:themeTint="99"/>
            </w:rPr>
            <w:id w:val="-1383863174"/>
            <w:placeholder>
              <w:docPart w:val="F26F7DC30FDF48C3A334D3DCFE8005AB"/>
            </w:placeholder>
            <w:showingPlcHdr/>
            <w:text/>
          </w:sdtPr>
          <w:sdtEndPr>
            <w:rPr>
              <w:rStyle w:val="Platzhaltertext"/>
            </w:rPr>
          </w:sdtEndPr>
          <w:sdtContent>
            <w:tc>
              <w:tcPr>
                <w:tcW w:w="4463" w:type="dxa"/>
              </w:tcPr>
              <w:p w14:paraId="3DF38719" w14:textId="31F77FFC" w:rsidR="009C12BD" w:rsidRPr="00485A71" w:rsidRDefault="009C12BD" w:rsidP="00485A71">
                <w:pPr>
                  <w:spacing w:line="360" w:lineRule="auto"/>
                  <w:rPr>
                    <w:rStyle w:val="Platzhaltertext"/>
                    <w:color w:val="2B6FED" w:themeColor="text2" w:themeTint="99"/>
                  </w:rPr>
                </w:pPr>
                <w:r w:rsidRPr="00485A71">
                  <w:rPr>
                    <w:rStyle w:val="Platzhaltertext"/>
                    <w:color w:val="2B6FED" w:themeColor="text2" w:themeTint="99"/>
                  </w:rPr>
                  <w:t>Klicken oder tippen Sie hier, um Text einzugeben.</w:t>
                </w:r>
              </w:p>
            </w:tc>
          </w:sdtContent>
        </w:sdt>
      </w:tr>
      <w:tr w:rsidR="009C12BD" w14:paraId="443E6954" w14:textId="77777777" w:rsidTr="00485A71">
        <w:sdt>
          <w:sdtPr>
            <w:rPr>
              <w:rStyle w:val="Formatvorlage3"/>
            </w:rPr>
            <w:tag w:val="Anz."/>
            <w:id w:val="106706505"/>
            <w:placeholder>
              <w:docPart w:val="8145CDF0E92C4B8D8597FA4C9AFDC804"/>
            </w:placeholder>
            <w:showingPlcHdr/>
            <w:text/>
          </w:sdtPr>
          <w:sdtEndPr>
            <w:rPr>
              <w:rStyle w:val="Absatz-Standardschriftart"/>
              <w:color w:val="auto"/>
            </w:rPr>
          </w:sdtEndPr>
          <w:sdtContent>
            <w:tc>
              <w:tcPr>
                <w:tcW w:w="3686" w:type="dxa"/>
              </w:tcPr>
              <w:p w14:paraId="7C3A91C3" w14:textId="6AE4A5E5" w:rsidR="009C12BD" w:rsidRPr="00485A71" w:rsidRDefault="009C12BD" w:rsidP="00485A71">
                <w:pPr>
                  <w:spacing w:line="360" w:lineRule="auto"/>
                  <w:rPr>
                    <w:rStyle w:val="Anz"/>
                    <w:color w:val="2B6FED" w:themeColor="text2" w:themeTint="99"/>
                  </w:rPr>
                </w:pPr>
                <w:r w:rsidRPr="00485A71">
                  <w:rPr>
                    <w:rStyle w:val="Anz"/>
                    <w:color w:val="2B6FED" w:themeColor="text2" w:themeTint="99"/>
                  </w:rPr>
                  <w:t>Anz.</w:t>
                </w:r>
              </w:p>
            </w:tc>
          </w:sdtContent>
        </w:sdt>
        <w:sdt>
          <w:sdtPr>
            <w:rPr>
              <w:rStyle w:val="Platzhaltertext"/>
              <w:color w:val="2B6FED" w:themeColor="text2" w:themeTint="99"/>
            </w:rPr>
            <w:id w:val="-1488933512"/>
            <w:placeholder>
              <w:docPart w:val="EBF2C2C03FF84209AB002ED8D6FF34FB"/>
            </w:placeholder>
            <w:showingPlcHdr/>
            <w:text/>
          </w:sdtPr>
          <w:sdtEndPr>
            <w:rPr>
              <w:rStyle w:val="Platzhaltertext"/>
            </w:rPr>
          </w:sdtEndPr>
          <w:sdtContent>
            <w:tc>
              <w:tcPr>
                <w:tcW w:w="4463" w:type="dxa"/>
              </w:tcPr>
              <w:p w14:paraId="08FBF04D" w14:textId="1BBF5020" w:rsidR="009C12BD" w:rsidRPr="00485A71" w:rsidRDefault="009C12BD" w:rsidP="00485A71">
                <w:pPr>
                  <w:spacing w:line="360" w:lineRule="auto"/>
                  <w:rPr>
                    <w:rStyle w:val="Platzhaltertext"/>
                    <w:color w:val="2B6FED" w:themeColor="text2" w:themeTint="99"/>
                  </w:rPr>
                </w:pPr>
                <w:r w:rsidRPr="00485A71">
                  <w:rPr>
                    <w:rStyle w:val="Platzhaltertext"/>
                    <w:color w:val="2B6FED" w:themeColor="text2" w:themeTint="99"/>
                  </w:rPr>
                  <w:t>Klicken oder tippen Sie hier, um Text einzugeben.</w:t>
                </w:r>
              </w:p>
            </w:tc>
          </w:sdtContent>
        </w:sdt>
      </w:tr>
      <w:tr w:rsidR="009C12BD" w14:paraId="1F1AF377" w14:textId="77777777" w:rsidTr="00485A71">
        <w:sdt>
          <w:sdtPr>
            <w:rPr>
              <w:rStyle w:val="Formatvorlage3"/>
            </w:rPr>
            <w:tag w:val="Anz."/>
            <w:id w:val="-504833551"/>
            <w:placeholder>
              <w:docPart w:val="A9CCD7C5CCBE49A2B20AA8FB4BE58E6F"/>
            </w:placeholder>
            <w:showingPlcHdr/>
            <w:text/>
          </w:sdtPr>
          <w:sdtEndPr>
            <w:rPr>
              <w:rStyle w:val="Absatz-Standardschriftart"/>
              <w:color w:val="auto"/>
            </w:rPr>
          </w:sdtEndPr>
          <w:sdtContent>
            <w:tc>
              <w:tcPr>
                <w:tcW w:w="3686" w:type="dxa"/>
              </w:tcPr>
              <w:p w14:paraId="6CB95C9D" w14:textId="2B66A281" w:rsidR="009C12BD" w:rsidRPr="00485A71" w:rsidRDefault="009C12BD" w:rsidP="00485A71">
                <w:pPr>
                  <w:spacing w:line="360" w:lineRule="auto"/>
                  <w:rPr>
                    <w:rStyle w:val="Anz"/>
                    <w:color w:val="2B6FED" w:themeColor="text2" w:themeTint="99"/>
                  </w:rPr>
                </w:pPr>
                <w:r w:rsidRPr="00485A71">
                  <w:rPr>
                    <w:rStyle w:val="Anz"/>
                    <w:color w:val="2B6FED" w:themeColor="text2" w:themeTint="99"/>
                  </w:rPr>
                  <w:t>Anz.</w:t>
                </w:r>
              </w:p>
            </w:tc>
          </w:sdtContent>
        </w:sdt>
        <w:sdt>
          <w:sdtPr>
            <w:rPr>
              <w:rStyle w:val="Platzhaltertext"/>
              <w:color w:val="2B6FED" w:themeColor="text2" w:themeTint="99"/>
            </w:rPr>
            <w:id w:val="180947684"/>
            <w:placeholder>
              <w:docPart w:val="FBFB0491C7274C0ABA9D518DAB6388EE"/>
            </w:placeholder>
            <w:showingPlcHdr/>
            <w:text/>
          </w:sdtPr>
          <w:sdtEndPr>
            <w:rPr>
              <w:rStyle w:val="Platzhaltertext"/>
            </w:rPr>
          </w:sdtEndPr>
          <w:sdtContent>
            <w:tc>
              <w:tcPr>
                <w:tcW w:w="4463" w:type="dxa"/>
              </w:tcPr>
              <w:p w14:paraId="43B2029C" w14:textId="090CA3FB" w:rsidR="009C12BD" w:rsidRPr="00485A71" w:rsidRDefault="009C12BD" w:rsidP="00485A71">
                <w:pPr>
                  <w:spacing w:line="360" w:lineRule="auto"/>
                  <w:rPr>
                    <w:rStyle w:val="Platzhaltertext"/>
                    <w:color w:val="2B6FED" w:themeColor="text2" w:themeTint="99"/>
                  </w:rPr>
                </w:pPr>
                <w:r w:rsidRPr="00485A71">
                  <w:rPr>
                    <w:rStyle w:val="Platzhaltertext"/>
                    <w:color w:val="2B6FED" w:themeColor="text2" w:themeTint="99"/>
                  </w:rPr>
                  <w:t>Klicken oder tippen Sie hier, um Text einzugeben.</w:t>
                </w:r>
              </w:p>
            </w:tc>
          </w:sdtContent>
        </w:sdt>
      </w:tr>
      <w:tr w:rsidR="009C12BD" w14:paraId="7EF2295A" w14:textId="77777777" w:rsidTr="00485A71">
        <w:sdt>
          <w:sdtPr>
            <w:rPr>
              <w:rStyle w:val="Formatvorlage3"/>
            </w:rPr>
            <w:tag w:val="Anz."/>
            <w:id w:val="1768880285"/>
            <w:placeholder>
              <w:docPart w:val="A8FB1F94AE1D4203B7CEB9B1760BF3DF"/>
            </w:placeholder>
            <w:showingPlcHdr/>
            <w:text/>
          </w:sdtPr>
          <w:sdtEndPr>
            <w:rPr>
              <w:rStyle w:val="Absatz-Standardschriftart"/>
              <w:color w:val="auto"/>
            </w:rPr>
          </w:sdtEndPr>
          <w:sdtContent>
            <w:tc>
              <w:tcPr>
                <w:tcW w:w="3686" w:type="dxa"/>
              </w:tcPr>
              <w:p w14:paraId="7352DDAA" w14:textId="0651B3D8" w:rsidR="009C12BD" w:rsidRPr="00485A71" w:rsidRDefault="009C12BD" w:rsidP="00485A71">
                <w:pPr>
                  <w:spacing w:line="360" w:lineRule="auto"/>
                  <w:rPr>
                    <w:rStyle w:val="Anz"/>
                    <w:color w:val="2B6FED" w:themeColor="text2" w:themeTint="99"/>
                  </w:rPr>
                </w:pPr>
                <w:r w:rsidRPr="00485A71">
                  <w:rPr>
                    <w:rStyle w:val="Anz"/>
                    <w:color w:val="2B6FED" w:themeColor="text2" w:themeTint="99"/>
                  </w:rPr>
                  <w:t>Anz.</w:t>
                </w:r>
              </w:p>
            </w:tc>
          </w:sdtContent>
        </w:sdt>
        <w:sdt>
          <w:sdtPr>
            <w:rPr>
              <w:rStyle w:val="Platzhaltertext"/>
              <w:color w:val="2B6FED" w:themeColor="text2" w:themeTint="99"/>
            </w:rPr>
            <w:id w:val="-950007996"/>
            <w:placeholder>
              <w:docPart w:val="588844C6DF374E6D9EE559883D257924"/>
            </w:placeholder>
            <w:showingPlcHdr/>
            <w:text/>
          </w:sdtPr>
          <w:sdtEndPr>
            <w:rPr>
              <w:rStyle w:val="Platzhaltertext"/>
            </w:rPr>
          </w:sdtEndPr>
          <w:sdtContent>
            <w:tc>
              <w:tcPr>
                <w:tcW w:w="4463" w:type="dxa"/>
              </w:tcPr>
              <w:p w14:paraId="490FD1D8" w14:textId="042F88D1" w:rsidR="009C12BD" w:rsidRPr="00485A71" w:rsidRDefault="009C12BD" w:rsidP="00485A71">
                <w:pPr>
                  <w:spacing w:line="360" w:lineRule="auto"/>
                  <w:rPr>
                    <w:rStyle w:val="Platzhaltertext"/>
                    <w:color w:val="2B6FED" w:themeColor="text2" w:themeTint="99"/>
                  </w:rPr>
                </w:pPr>
                <w:r w:rsidRPr="00485A71">
                  <w:rPr>
                    <w:rStyle w:val="Platzhaltertext"/>
                    <w:color w:val="2B6FED" w:themeColor="text2" w:themeTint="99"/>
                  </w:rPr>
                  <w:t>Klicken oder tippen Sie hier, um Text einzugeben.</w:t>
                </w:r>
              </w:p>
            </w:tc>
          </w:sdtContent>
        </w:sdt>
      </w:tr>
      <w:tr w:rsidR="009C12BD" w14:paraId="3E501BBC" w14:textId="77777777" w:rsidTr="00485A71">
        <w:sdt>
          <w:sdtPr>
            <w:rPr>
              <w:rStyle w:val="Formatvorlage3"/>
            </w:rPr>
            <w:tag w:val="Anz."/>
            <w:id w:val="743225327"/>
            <w:placeholder>
              <w:docPart w:val="A3505F6C335547C699D50CE7566700D3"/>
            </w:placeholder>
            <w:showingPlcHdr/>
            <w:text/>
          </w:sdtPr>
          <w:sdtEndPr>
            <w:rPr>
              <w:rStyle w:val="Absatz-Standardschriftart"/>
              <w:color w:val="auto"/>
            </w:rPr>
          </w:sdtEndPr>
          <w:sdtContent>
            <w:tc>
              <w:tcPr>
                <w:tcW w:w="3686" w:type="dxa"/>
              </w:tcPr>
              <w:p w14:paraId="67385FD4" w14:textId="5C1F6B21" w:rsidR="009C12BD" w:rsidRPr="00485A71" w:rsidRDefault="009C12BD" w:rsidP="00485A71">
                <w:pPr>
                  <w:spacing w:line="360" w:lineRule="auto"/>
                  <w:rPr>
                    <w:rStyle w:val="Anz"/>
                    <w:color w:val="2B6FED" w:themeColor="text2" w:themeTint="99"/>
                  </w:rPr>
                </w:pPr>
                <w:r w:rsidRPr="00485A71">
                  <w:rPr>
                    <w:rStyle w:val="Anz"/>
                    <w:color w:val="2B6FED" w:themeColor="text2" w:themeTint="99"/>
                  </w:rPr>
                  <w:t>Anz.</w:t>
                </w:r>
              </w:p>
            </w:tc>
          </w:sdtContent>
        </w:sdt>
        <w:sdt>
          <w:sdtPr>
            <w:rPr>
              <w:rStyle w:val="Platzhaltertext"/>
              <w:color w:val="2B6FED" w:themeColor="text2" w:themeTint="99"/>
            </w:rPr>
            <w:id w:val="-1822114381"/>
            <w:placeholder>
              <w:docPart w:val="865CA59ADAE34E2496EF875724918E09"/>
            </w:placeholder>
            <w:showingPlcHdr/>
            <w:text/>
          </w:sdtPr>
          <w:sdtEndPr>
            <w:rPr>
              <w:rStyle w:val="Platzhaltertext"/>
            </w:rPr>
          </w:sdtEndPr>
          <w:sdtContent>
            <w:tc>
              <w:tcPr>
                <w:tcW w:w="4463" w:type="dxa"/>
              </w:tcPr>
              <w:p w14:paraId="4E200AEE" w14:textId="740A9747" w:rsidR="009C12BD" w:rsidRPr="00485A71" w:rsidRDefault="009C12BD" w:rsidP="00485A71">
                <w:pPr>
                  <w:spacing w:line="360" w:lineRule="auto"/>
                  <w:rPr>
                    <w:rStyle w:val="Platzhaltertext"/>
                    <w:color w:val="2B6FED" w:themeColor="text2" w:themeTint="99"/>
                  </w:rPr>
                </w:pPr>
                <w:r w:rsidRPr="00485A71">
                  <w:rPr>
                    <w:rStyle w:val="Platzhaltertext"/>
                    <w:color w:val="2B6FED" w:themeColor="text2" w:themeTint="99"/>
                  </w:rPr>
                  <w:t>Klicken oder tippen Sie hier, um Text einzugeben.</w:t>
                </w:r>
              </w:p>
            </w:tc>
          </w:sdtContent>
        </w:sdt>
      </w:tr>
    </w:tbl>
    <w:p w14:paraId="51EE041A" w14:textId="562C89F0" w:rsidR="0000359B" w:rsidRDefault="0000359B" w:rsidP="00485A71"/>
    <w:p w14:paraId="05B49A4D" w14:textId="3B4EFDE7" w:rsidR="00CA4531" w:rsidRPr="00A221F1" w:rsidRDefault="00CA4531" w:rsidP="00485A71">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9C12BD" w14:paraId="68C14B5B" w14:textId="77777777" w:rsidTr="00485A71">
        <w:sdt>
          <w:sdtPr>
            <w:rPr>
              <w:rStyle w:val="Formatvorlage3"/>
            </w:rPr>
            <w:tag w:val="Anz."/>
            <w:id w:val="-947542466"/>
            <w:placeholder>
              <w:docPart w:val="E0C4E3A6955145BC866CBF573352961A"/>
            </w:placeholder>
            <w:showingPlcHdr/>
            <w:text/>
          </w:sdtPr>
          <w:sdtEndPr>
            <w:rPr>
              <w:rStyle w:val="Absatz-Standardschriftart"/>
              <w:color w:val="auto"/>
            </w:rPr>
          </w:sdtEndPr>
          <w:sdtContent>
            <w:tc>
              <w:tcPr>
                <w:tcW w:w="3686" w:type="dxa"/>
              </w:tcPr>
              <w:p w14:paraId="14053FC9" w14:textId="0059507C" w:rsidR="009C12BD" w:rsidRPr="00485A71" w:rsidRDefault="009C12BD" w:rsidP="00485A71">
                <w:pPr>
                  <w:spacing w:line="360" w:lineRule="auto"/>
                  <w:rPr>
                    <w:color w:val="2B6FED" w:themeColor="text2" w:themeTint="99"/>
                  </w:rPr>
                </w:pPr>
                <w:r w:rsidRPr="00485A71">
                  <w:rPr>
                    <w:rStyle w:val="Anz"/>
                    <w:color w:val="2B6FED" w:themeColor="text2" w:themeTint="99"/>
                  </w:rPr>
                  <w:t>Jahr</w:t>
                </w:r>
              </w:p>
            </w:tc>
          </w:sdtContent>
        </w:sdt>
        <w:sdt>
          <w:sdtPr>
            <w:rPr>
              <w:rStyle w:val="Formatvorlage3"/>
            </w:rPr>
            <w:id w:val="-1390495684"/>
            <w:placeholder>
              <w:docPart w:val="100339144C8D4B0DA36FBCDA09FF8E9C"/>
            </w:placeholder>
            <w:showingPlcHdr/>
            <w:text/>
          </w:sdtPr>
          <w:sdtEndPr>
            <w:rPr>
              <w:rStyle w:val="Absatz-Standardschriftart"/>
              <w:color w:val="auto"/>
            </w:rPr>
          </w:sdtEndPr>
          <w:sdtContent>
            <w:tc>
              <w:tcPr>
                <w:tcW w:w="5115" w:type="dxa"/>
              </w:tcPr>
              <w:p w14:paraId="21E4FCC1" w14:textId="77777777" w:rsidR="009C12BD" w:rsidRPr="00485A71" w:rsidRDefault="009C12BD" w:rsidP="00485A71">
                <w:pPr>
                  <w:spacing w:line="360" w:lineRule="auto"/>
                  <w:rPr>
                    <w:color w:val="2B6FED" w:themeColor="text2" w:themeTint="99"/>
                  </w:rPr>
                </w:pPr>
                <w:r w:rsidRPr="00485A71">
                  <w:rPr>
                    <w:rStyle w:val="Platzhaltertext"/>
                    <w:color w:val="2B6FED" w:themeColor="text2" w:themeTint="99"/>
                  </w:rPr>
                  <w:t>Klicken oder tippen Sie hier, um Text einzugeben.</w:t>
                </w:r>
              </w:p>
            </w:tc>
          </w:sdtContent>
        </w:sdt>
      </w:tr>
      <w:tr w:rsidR="009C12BD" w14:paraId="64CCD83F" w14:textId="77777777" w:rsidTr="00485A71">
        <w:sdt>
          <w:sdtPr>
            <w:rPr>
              <w:rStyle w:val="Formatvorlage3"/>
            </w:rPr>
            <w:tag w:val="Anz."/>
            <w:id w:val="1305732192"/>
            <w:placeholder>
              <w:docPart w:val="D3E7512F2AD845BC8CB12FE6505B918D"/>
            </w:placeholder>
            <w:showingPlcHdr/>
            <w:text/>
          </w:sdtPr>
          <w:sdtEndPr>
            <w:rPr>
              <w:rStyle w:val="Absatz-Standardschriftart"/>
              <w:color w:val="auto"/>
            </w:rPr>
          </w:sdtEndPr>
          <w:sdtContent>
            <w:tc>
              <w:tcPr>
                <w:tcW w:w="3686" w:type="dxa"/>
              </w:tcPr>
              <w:p w14:paraId="22F0F192" w14:textId="1CFB9C8D" w:rsidR="009C12BD" w:rsidRPr="00485A71" w:rsidRDefault="009C12BD" w:rsidP="00485A71">
                <w:pPr>
                  <w:spacing w:line="360" w:lineRule="auto"/>
                  <w:rPr>
                    <w:rStyle w:val="Anz"/>
                    <w:color w:val="2B6FED" w:themeColor="text2" w:themeTint="99"/>
                  </w:rPr>
                </w:pPr>
                <w:r w:rsidRPr="00485A71">
                  <w:rPr>
                    <w:rStyle w:val="Anz"/>
                    <w:color w:val="2B6FED" w:themeColor="text2" w:themeTint="99"/>
                  </w:rPr>
                  <w:t>Jahr</w:t>
                </w:r>
              </w:p>
            </w:tc>
          </w:sdtContent>
        </w:sdt>
        <w:sdt>
          <w:sdtPr>
            <w:rPr>
              <w:rStyle w:val="Formatvorlage3"/>
            </w:rPr>
            <w:id w:val="1306820192"/>
            <w:placeholder>
              <w:docPart w:val="83060FA184DE4E5A843B0791D0BFEED9"/>
            </w:placeholder>
            <w:showingPlcHdr/>
            <w:text/>
          </w:sdtPr>
          <w:sdtEndPr>
            <w:rPr>
              <w:rStyle w:val="Absatz-Standardschriftart"/>
              <w:color w:val="auto"/>
            </w:rPr>
          </w:sdtEndPr>
          <w:sdtContent>
            <w:tc>
              <w:tcPr>
                <w:tcW w:w="5115" w:type="dxa"/>
              </w:tcPr>
              <w:p w14:paraId="60F9A8C8" w14:textId="42F57801" w:rsidR="009C12BD" w:rsidRPr="00485A71" w:rsidRDefault="009C12BD" w:rsidP="00485A71">
                <w:pPr>
                  <w:spacing w:line="360" w:lineRule="auto"/>
                  <w:rPr>
                    <w:color w:val="2B6FED" w:themeColor="text2" w:themeTint="99"/>
                  </w:rPr>
                </w:pPr>
                <w:r w:rsidRPr="00485A71">
                  <w:rPr>
                    <w:rStyle w:val="Platzhaltertext"/>
                    <w:color w:val="2B6FED" w:themeColor="text2" w:themeTint="99"/>
                  </w:rPr>
                  <w:t>Klicken oder tippen Sie hier, um Text einzugeben.</w:t>
                </w:r>
              </w:p>
            </w:tc>
          </w:sdtContent>
        </w:sdt>
      </w:tr>
      <w:tr w:rsidR="009C12BD" w14:paraId="4F38C27F" w14:textId="77777777" w:rsidTr="00485A71">
        <w:sdt>
          <w:sdtPr>
            <w:rPr>
              <w:rStyle w:val="Formatvorlage3"/>
            </w:rPr>
            <w:tag w:val="Anz."/>
            <w:id w:val="1965994130"/>
            <w:placeholder>
              <w:docPart w:val="6392DBC7CE1A4A49AA677CC2D8132A74"/>
            </w:placeholder>
            <w:showingPlcHdr/>
            <w:text/>
          </w:sdtPr>
          <w:sdtEndPr>
            <w:rPr>
              <w:rStyle w:val="Absatz-Standardschriftart"/>
              <w:color w:val="auto"/>
            </w:rPr>
          </w:sdtEndPr>
          <w:sdtContent>
            <w:tc>
              <w:tcPr>
                <w:tcW w:w="3686" w:type="dxa"/>
              </w:tcPr>
              <w:p w14:paraId="64CDA963" w14:textId="21800BFB" w:rsidR="009C12BD" w:rsidRPr="00485A71" w:rsidRDefault="009C12BD" w:rsidP="00485A71">
                <w:pPr>
                  <w:spacing w:line="360" w:lineRule="auto"/>
                  <w:rPr>
                    <w:rStyle w:val="Anz"/>
                    <w:color w:val="2B6FED" w:themeColor="text2" w:themeTint="99"/>
                  </w:rPr>
                </w:pPr>
                <w:r w:rsidRPr="00485A71">
                  <w:rPr>
                    <w:rStyle w:val="Anz"/>
                    <w:color w:val="2B6FED" w:themeColor="text2" w:themeTint="99"/>
                  </w:rPr>
                  <w:t>Jahr</w:t>
                </w:r>
              </w:p>
            </w:tc>
          </w:sdtContent>
        </w:sdt>
        <w:sdt>
          <w:sdtPr>
            <w:rPr>
              <w:rStyle w:val="Formatvorlage3"/>
            </w:rPr>
            <w:id w:val="1456523338"/>
            <w:placeholder>
              <w:docPart w:val="203EAE1D5AAA49489ABCAD91E4F82F2E"/>
            </w:placeholder>
            <w:showingPlcHdr/>
            <w:text/>
          </w:sdtPr>
          <w:sdtEndPr>
            <w:rPr>
              <w:rStyle w:val="Absatz-Standardschriftart"/>
              <w:color w:val="auto"/>
            </w:rPr>
          </w:sdtEndPr>
          <w:sdtContent>
            <w:tc>
              <w:tcPr>
                <w:tcW w:w="5115" w:type="dxa"/>
              </w:tcPr>
              <w:p w14:paraId="46B95683" w14:textId="112EEA98" w:rsidR="009C12BD" w:rsidRPr="00485A71" w:rsidRDefault="009C12BD" w:rsidP="00485A71">
                <w:pPr>
                  <w:spacing w:line="360" w:lineRule="auto"/>
                  <w:rPr>
                    <w:color w:val="2B6FED" w:themeColor="text2" w:themeTint="99"/>
                  </w:rPr>
                </w:pPr>
                <w:r w:rsidRPr="00485A71">
                  <w:rPr>
                    <w:rStyle w:val="Platzhaltertext"/>
                    <w:color w:val="2B6FED" w:themeColor="text2" w:themeTint="99"/>
                  </w:rPr>
                  <w:t>Klicken oder tippen Sie hier, um Text einzugeben.</w:t>
                </w:r>
              </w:p>
            </w:tc>
          </w:sdtContent>
        </w:sdt>
      </w:tr>
    </w:tbl>
    <w:p w14:paraId="606F67A1" w14:textId="56E9756E" w:rsidR="00CA4531" w:rsidRDefault="00CA4531" w:rsidP="00485A71"/>
    <w:p w14:paraId="554AD47A" w14:textId="196B1DDC" w:rsidR="00CA4531" w:rsidRPr="00A221F1" w:rsidRDefault="00CA4531" w:rsidP="00485A71">
      <w:r>
        <w:t>Name des für das offerierte Projekt vorgesehenen Projektleiters:</w:t>
      </w:r>
    </w:p>
    <w:sdt>
      <w:sdtPr>
        <w:rPr>
          <w:rStyle w:val="Formatvorlage3"/>
        </w:rPr>
        <w:id w:val="-1538734202"/>
        <w:placeholder>
          <w:docPart w:val="610535009A034150948EE9FF116F010B"/>
        </w:placeholder>
        <w:showingPlcHdr/>
        <w:text/>
      </w:sdtPr>
      <w:sdtEndPr>
        <w:rPr>
          <w:rStyle w:val="Absatz-Standardschriftart"/>
          <w:color w:val="auto"/>
        </w:rPr>
      </w:sdtEndPr>
      <w:sdtContent>
        <w:p w14:paraId="1D0201F6" w14:textId="4FDD9A96" w:rsidR="00CA4531" w:rsidRPr="00A221F1" w:rsidRDefault="00CA4531" w:rsidP="00485A71">
          <w:r w:rsidRPr="00485A71">
            <w:rPr>
              <w:rStyle w:val="Platzhaltertext"/>
              <w:color w:val="2B6FED" w:themeColor="text2" w:themeTint="99"/>
            </w:rPr>
            <w:t>Klicken oder tippen Sie hier, um Text einzugeben.</w:t>
          </w:r>
        </w:p>
      </w:sdtContent>
    </w:sdt>
    <w:p w14:paraId="038054F2" w14:textId="54B05B19" w:rsidR="00CA4531" w:rsidRPr="00A221F1" w:rsidRDefault="00CA4531" w:rsidP="00485A71">
      <w:r>
        <w:t>Name des für das offerierte Projekt vorgesehenen Bauleiters:</w:t>
      </w:r>
    </w:p>
    <w:sdt>
      <w:sdtPr>
        <w:rPr>
          <w:rStyle w:val="Formatvorlage3"/>
        </w:rPr>
        <w:id w:val="1790307107"/>
        <w:placeholder>
          <w:docPart w:val="87AFBD2F72A24CEC9F377FF6ECECB1D9"/>
        </w:placeholder>
        <w:showingPlcHdr/>
        <w:text/>
      </w:sdtPr>
      <w:sdtEndPr>
        <w:rPr>
          <w:rStyle w:val="Absatz-Standardschriftart"/>
          <w:color w:val="auto"/>
        </w:rPr>
      </w:sdtEndPr>
      <w:sdtContent>
        <w:p w14:paraId="0CA3A0F5" w14:textId="7A911DBF" w:rsidR="00E92419" w:rsidRDefault="00CA4531">
          <w:r w:rsidRPr="00485A71">
            <w:rPr>
              <w:rStyle w:val="Platzhaltertext"/>
              <w:color w:val="2B6FED" w:themeColor="text2" w:themeTint="99"/>
            </w:rPr>
            <w:t>Klicken oder tippen Sie hier, um Text einzugeben.</w:t>
          </w:r>
        </w:p>
      </w:sdtContent>
    </w:sdt>
    <w:p w14:paraId="2C2F1915" w14:textId="77777777" w:rsidR="00E92419" w:rsidRDefault="00E92419">
      <w:r>
        <w:br w:type="page"/>
      </w:r>
    </w:p>
    <w:bookmarkEnd w:id="0"/>
    <w:p w14:paraId="3A794F2C" w14:textId="2BE4B0A4" w:rsidR="00840A0B" w:rsidRPr="004A2DB2" w:rsidRDefault="00840A0B">
      <w:pPr>
        <w:pStyle w:val="berschrift2Bericht"/>
      </w:pPr>
      <w:r w:rsidRPr="004A2DB2">
        <w:lastRenderedPageBreak/>
        <w:t>Betriebshaftpflichtversicherung</w:t>
      </w:r>
    </w:p>
    <w:p w14:paraId="5ADF2B31" w14:textId="77777777" w:rsidR="00840A0B" w:rsidRPr="004A2DB2" w:rsidRDefault="00840A0B" w:rsidP="00485A71">
      <w:pPr>
        <w:ind w:left="0" w:firstLine="0"/>
      </w:pPr>
      <w:r w:rsidRPr="004A2DB2">
        <w:t>Der Anbieter erklärt, für die Dauer des Auftrages folgende Berufshaftpflicht-Versicherung abgeschlossen zu haben, bzw. abzuschliessen, die Versicherung während der Dauer des Auftrages aufrecht zu erhalten und die entsprechenden, gültigen Versicherungsnachweise dem Auftraggeber auf Verlangen zu liefern. Die Police muss auch die Leistungen aller Subplaner decken:</w:t>
      </w:r>
    </w:p>
    <w:p w14:paraId="3E88D955" w14:textId="77777777" w:rsidR="00840A0B" w:rsidRPr="00A221F1" w:rsidRDefault="00840A0B" w:rsidP="00485A71">
      <w:r>
        <w:t>Versicherungsgesellschaft</w:t>
      </w:r>
      <w:r>
        <w:tab/>
      </w:r>
      <w:sdt>
        <w:sdtPr>
          <w:rPr>
            <w:rStyle w:val="Formatvorlage3"/>
          </w:rPr>
          <w:id w:val="1075242467"/>
          <w:placeholder>
            <w:docPart w:val="464577B3751C471DA0E6B2A0239DF072"/>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23066640" w14:textId="77777777" w:rsidR="00840A0B" w:rsidRPr="00A221F1" w:rsidRDefault="00840A0B" w:rsidP="00485A71">
      <w:r>
        <w:t>Police-Nr.</w:t>
      </w:r>
      <w:r>
        <w:tab/>
      </w:r>
      <w:sdt>
        <w:sdtPr>
          <w:rPr>
            <w:rStyle w:val="Formatvorlage3"/>
          </w:rPr>
          <w:id w:val="-1384863364"/>
          <w:placeholder>
            <w:docPart w:val="7249591738994FE9B66D20F59A6B2500"/>
          </w:placeholder>
          <w:showingPlcHdr/>
          <w:text/>
        </w:sdtPr>
        <w:sdtEndPr>
          <w:rPr>
            <w:rStyle w:val="Absatz-Standardschriftart"/>
            <w:color w:val="auto"/>
          </w:rPr>
        </w:sdtEndPr>
        <w:sdtContent>
          <w:r w:rsidRPr="00CA4531">
            <w:rPr>
              <w:rStyle w:val="Platzhaltertext"/>
              <w:color w:val="2B6FED" w:themeColor="text2" w:themeTint="99"/>
            </w:rPr>
            <w:t>Klicken oder tippen Sie hier, um Text einzugeben.</w:t>
          </w:r>
        </w:sdtContent>
      </w:sdt>
    </w:p>
    <w:p w14:paraId="478D6CF5" w14:textId="77777777" w:rsidR="00840A0B" w:rsidRPr="00A221F1" w:rsidRDefault="00840A0B" w:rsidP="00485A71">
      <w:r>
        <w:t>Datum des Abschlusses</w:t>
      </w:r>
      <w:r>
        <w:tab/>
      </w:r>
      <w:sdt>
        <w:sdtPr>
          <w:rPr>
            <w:rStyle w:val="Formatvorlage3"/>
          </w:rPr>
          <w:id w:val="1504319275"/>
          <w:placeholder>
            <w:docPart w:val="B85F65FA78CC4EDAB90F6A98C59309DD"/>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1799C654" w14:textId="77777777" w:rsidR="00840A0B" w:rsidRPr="00A221F1" w:rsidRDefault="00840A0B" w:rsidP="00485A71">
      <w:r>
        <w:t>Verfall der Police</w:t>
      </w:r>
      <w:r>
        <w:tab/>
      </w:r>
      <w:sdt>
        <w:sdtPr>
          <w:rPr>
            <w:rStyle w:val="Formatvorlage3"/>
          </w:rPr>
          <w:id w:val="543645303"/>
          <w:placeholder>
            <w:docPart w:val="4522A059F1564E069575BF0434608990"/>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015A3765" w14:textId="77777777" w:rsidR="00840A0B" w:rsidRPr="00A221F1" w:rsidRDefault="00840A0B" w:rsidP="00485A71">
      <w:r>
        <w:t>Personenschäden (Mio. CHF)</w:t>
      </w:r>
      <w:r>
        <w:tab/>
        <w:t>CHF</w:t>
      </w:r>
      <w:r>
        <w:tab/>
      </w:r>
      <w:sdt>
        <w:sdtPr>
          <w:rPr>
            <w:rStyle w:val="Formatvorlage3"/>
          </w:rPr>
          <w:id w:val="1304508322"/>
          <w:placeholder>
            <w:docPart w:val="CC94A5942E094B2EA43A91FA884753EE"/>
          </w:placeholder>
          <w:showingPlcHdr/>
          <w:text/>
        </w:sdtPr>
        <w:sdtEndPr>
          <w:rPr>
            <w:rStyle w:val="Absatz-Standardschriftart"/>
            <w:color w:val="auto"/>
          </w:rPr>
        </w:sdtEndPr>
        <w:sdtContent>
          <w:r w:rsidRPr="00485A71">
            <w:rPr>
              <w:color w:val="2B6FED" w:themeColor="text2" w:themeTint="99"/>
            </w:rPr>
            <w:t>Zahl</w:t>
          </w:r>
        </w:sdtContent>
      </w:sdt>
      <w:r w:rsidRPr="00A221F1">
        <w:tab/>
        <w:t>pro Einzelereignis (min. CHF 10 Mio.)</w:t>
      </w:r>
    </w:p>
    <w:p w14:paraId="7D0BDDFA" w14:textId="77777777" w:rsidR="00840A0B" w:rsidRPr="00A221F1" w:rsidRDefault="00840A0B" w:rsidP="00485A71">
      <w:r>
        <w:t>Sachschäden (Mio. CHF)</w:t>
      </w:r>
      <w:r>
        <w:tab/>
        <w:t>CHF</w:t>
      </w:r>
      <w:r>
        <w:tab/>
      </w:r>
      <w:sdt>
        <w:sdtPr>
          <w:rPr>
            <w:rStyle w:val="Formatvorlage3"/>
          </w:rPr>
          <w:id w:val="-1732077340"/>
          <w:placeholder>
            <w:docPart w:val="E70166C8EDD34DEBAF3C23A38FB948B0"/>
          </w:placeholder>
          <w:showingPlcHdr/>
          <w:text/>
        </w:sdtPr>
        <w:sdtEndPr>
          <w:rPr>
            <w:rStyle w:val="Absatz-Standardschriftart"/>
            <w:color w:val="auto"/>
          </w:rPr>
        </w:sdtEndPr>
        <w:sdtContent>
          <w:r w:rsidRPr="00485A71">
            <w:rPr>
              <w:color w:val="2B6FED" w:themeColor="text2" w:themeTint="99"/>
            </w:rPr>
            <w:t>Zahl</w:t>
          </w:r>
        </w:sdtContent>
      </w:sdt>
      <w:r w:rsidRPr="00A221F1">
        <w:tab/>
        <w:t>pro Einzelereignis (min. CHF 10 Mio.)</w:t>
      </w:r>
    </w:p>
    <w:p w14:paraId="4B4FBA2E" w14:textId="77777777" w:rsidR="00840A0B" w:rsidRPr="00A221F1" w:rsidRDefault="00840A0B" w:rsidP="00485A71">
      <w:r>
        <w:t>Selbstbehalt pro Schadenereignis</w:t>
      </w:r>
      <w:r>
        <w:tab/>
        <w:t>CHF</w:t>
      </w:r>
      <w:r>
        <w:tab/>
      </w:r>
      <w:sdt>
        <w:sdtPr>
          <w:rPr>
            <w:rStyle w:val="Formatvorlage3"/>
          </w:rPr>
          <w:id w:val="-1102953326"/>
          <w:placeholder>
            <w:docPart w:val="7D6C198DCFDD435AB9AB0D65A2767BF7"/>
          </w:placeholder>
          <w:showingPlcHdr/>
          <w:text/>
        </w:sdtPr>
        <w:sdtEndPr>
          <w:rPr>
            <w:rStyle w:val="Absatz-Standardschriftart"/>
            <w:color w:val="auto"/>
          </w:rPr>
        </w:sdtEndPr>
        <w:sdtContent>
          <w:r w:rsidRPr="00485A71">
            <w:rPr>
              <w:color w:val="2B6FED" w:themeColor="text2" w:themeTint="99"/>
            </w:rPr>
            <w:t>Zahl</w:t>
          </w:r>
        </w:sdtContent>
      </w:sdt>
    </w:p>
    <w:p w14:paraId="4CA64D8D" w14:textId="77777777" w:rsidR="00840A0B" w:rsidRPr="00A221F1" w:rsidRDefault="00840A0B" w:rsidP="00485A71">
      <w:r>
        <w:t>Bautenschäden (Mio. CHF)</w:t>
      </w:r>
      <w:r>
        <w:tab/>
        <w:t>CHF</w:t>
      </w:r>
      <w:r>
        <w:tab/>
      </w:r>
      <w:sdt>
        <w:sdtPr>
          <w:rPr>
            <w:rStyle w:val="Formatvorlage3"/>
          </w:rPr>
          <w:id w:val="-100035116"/>
          <w:placeholder>
            <w:docPart w:val="D3170993BE87402BBC2129C0BF0ED745"/>
          </w:placeholder>
          <w:showingPlcHdr/>
          <w:text/>
        </w:sdtPr>
        <w:sdtEndPr>
          <w:rPr>
            <w:rStyle w:val="Absatz-Standardschriftart"/>
            <w:color w:val="auto"/>
          </w:rPr>
        </w:sdtEndPr>
        <w:sdtContent>
          <w:r w:rsidRPr="00485A71">
            <w:rPr>
              <w:color w:val="2B6FED" w:themeColor="text2" w:themeTint="99"/>
            </w:rPr>
            <w:t>Zahl</w:t>
          </w:r>
        </w:sdtContent>
      </w:sdt>
      <w:r w:rsidRPr="00A221F1">
        <w:tab/>
        <w:t>pro Einzelereignis (min. CHF 10 Mio.)</w:t>
      </w:r>
    </w:p>
    <w:p w14:paraId="22FA0812" w14:textId="77777777" w:rsidR="00840A0B" w:rsidRPr="00A221F1" w:rsidRDefault="00840A0B" w:rsidP="00485A71">
      <w:r>
        <w:t>Vermögensschäden (Mio. CHF)</w:t>
      </w:r>
      <w:r>
        <w:tab/>
      </w:r>
      <w:sdt>
        <w:sdtPr>
          <w:rPr>
            <w:rStyle w:val="Formatvorlage3"/>
          </w:rPr>
          <w:id w:val="1142165800"/>
          <w:placeholder>
            <w:docPart w:val="5AAB411085894976B94B113B91A570F5"/>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6EDE6EBA" w14:textId="77777777" w:rsidR="00840A0B" w:rsidRPr="008939DF" w:rsidRDefault="00840A0B" w:rsidP="00840A0B">
      <w:pPr>
        <w:pStyle w:val="berschrift2Bericht"/>
      </w:pPr>
      <w:r w:rsidRPr="008939DF">
        <w:t>Finanzielle Leistungsfähigkeit</w:t>
      </w:r>
    </w:p>
    <w:p w14:paraId="79C02E13" w14:textId="77777777" w:rsidR="00A221F1" w:rsidRDefault="00A221F1" w:rsidP="00485A71">
      <w:r>
        <w:t xml:space="preserve">Befindet sich die Unternehmung in einem Konkursverfahren </w:t>
      </w:r>
    </w:p>
    <w:p w14:paraId="75E96F85" w14:textId="29CCAD9F" w:rsidR="00A221F1" w:rsidRPr="00A221F1" w:rsidRDefault="00A221F1" w:rsidP="00485A71">
      <w:pPr>
        <w:tabs>
          <w:tab w:val="left" w:pos="6521"/>
        </w:tabs>
      </w:pPr>
      <w:r>
        <w:t>oder steht ein solches unmittelbar bevor?</w:t>
      </w:r>
      <w:r w:rsidRPr="00A221F1">
        <w:tab/>
      </w:r>
      <w:r w:rsidRPr="00A221F1">
        <w:tab/>
      </w:r>
      <w:r w:rsidRPr="00C06490">
        <w:rPr>
          <w:color w:val="2B6FED" w:themeColor="text2" w:themeTint="99"/>
        </w:rPr>
        <w:t>Ja</w:t>
      </w:r>
      <w:r w:rsidRPr="00A221F1">
        <w:t xml:space="preserve"> </w:t>
      </w:r>
      <w:sdt>
        <w:sdtPr>
          <w:rPr>
            <w:rStyle w:val="Formatvorlage3"/>
          </w:rPr>
          <w:id w:val="-1286815909"/>
          <w14:checkbox>
            <w14:checked w14:val="0"/>
            <w14:checkedState w14:val="2612" w14:font="MS Gothic"/>
            <w14:uncheckedState w14:val="2610" w14:font="MS Gothic"/>
          </w14:checkbox>
        </w:sdtPr>
        <w:sdtEndPr>
          <w:rPr>
            <w:rStyle w:val="Formatvorlage3"/>
          </w:rPr>
        </w:sdtEndPr>
        <w:sdtContent>
          <w:r w:rsidR="0079354B">
            <w:rPr>
              <w:rStyle w:val="Formatvorlage3"/>
              <w:rFonts w:ascii="MS Gothic" w:eastAsia="MS Gothic" w:hAnsi="MS Gothic" w:hint="eastAsia"/>
            </w:rPr>
            <w:t>☐</w:t>
          </w:r>
        </w:sdtContent>
      </w:sdt>
      <w:r w:rsidRPr="00A221F1">
        <w:t xml:space="preserve">    /     </w:t>
      </w:r>
      <w:r w:rsidRPr="00C06490">
        <w:rPr>
          <w:color w:val="2B6FED" w:themeColor="text2" w:themeTint="99"/>
        </w:rPr>
        <w:t xml:space="preserve">Nein </w:t>
      </w:r>
      <w:sdt>
        <w:sdtPr>
          <w:rPr>
            <w:rStyle w:val="Formatvorlage3"/>
          </w:rPr>
          <w:id w:val="-534962596"/>
          <w14:checkbox>
            <w14:checked w14:val="0"/>
            <w14:checkedState w14:val="2612" w14:font="MS Gothic"/>
            <w14:uncheckedState w14:val="2610" w14:font="MS Gothic"/>
          </w14:checkbox>
        </w:sdtPr>
        <w:sdtEndPr>
          <w:rPr>
            <w:rStyle w:val="Formatvorlage3"/>
          </w:rPr>
        </w:sdtEndPr>
        <w:sdtContent>
          <w:r w:rsidR="0079354B">
            <w:rPr>
              <w:rStyle w:val="Formatvorlage3"/>
              <w:rFonts w:ascii="MS Gothic" w:eastAsia="MS Gothic" w:hAnsi="MS Gothic" w:hint="eastAsia"/>
            </w:rPr>
            <w:t>☐</w:t>
          </w:r>
        </w:sdtContent>
      </w:sdt>
    </w:p>
    <w:p w14:paraId="60485B0E" w14:textId="2D31A046" w:rsidR="00840A0B" w:rsidRPr="00A221F1" w:rsidRDefault="00840A0B" w:rsidP="00485A71">
      <w:pPr>
        <w:tabs>
          <w:tab w:val="left" w:pos="6521"/>
        </w:tabs>
      </w:pPr>
      <w:r w:rsidRPr="004C53CF">
        <w:t>Sind Betreibungen gegen die Unternehmung hängig?</w:t>
      </w:r>
      <w:r w:rsidRPr="004C53CF">
        <w:tab/>
      </w:r>
      <w:r w:rsidRPr="00C06490">
        <w:rPr>
          <w:color w:val="2B6FED" w:themeColor="text2" w:themeTint="99"/>
        </w:rPr>
        <w:t>Ja</w:t>
      </w:r>
      <w:r w:rsidRPr="004C53CF">
        <w:t xml:space="preserve"> </w:t>
      </w:r>
      <w:sdt>
        <w:sdtPr>
          <w:rPr>
            <w:rStyle w:val="Formatvorlage3"/>
          </w:rPr>
          <w:id w:val="-1534720114"/>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Pr="00A221F1">
        <w:t xml:space="preserve">    /     </w:t>
      </w:r>
      <w:r w:rsidRPr="00C06490">
        <w:rPr>
          <w:color w:val="2B6FED" w:themeColor="text2" w:themeTint="99"/>
        </w:rPr>
        <w:t>Nein</w:t>
      </w:r>
      <w:r w:rsidRPr="00A221F1">
        <w:t xml:space="preserve"> </w:t>
      </w:r>
      <w:sdt>
        <w:sdtPr>
          <w:rPr>
            <w:rStyle w:val="Formatvorlage3"/>
          </w:rPr>
          <w:id w:val="328259989"/>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p>
    <w:p w14:paraId="52DA0825" w14:textId="77777777" w:rsidR="00840A0B" w:rsidRDefault="00840A0B" w:rsidP="00840A0B">
      <w:r w:rsidRPr="00DC21BE">
        <w:t>Wenn ja, in welcher Höhe?</w:t>
      </w:r>
      <w:r>
        <w:tab/>
      </w:r>
      <w:sdt>
        <w:sdtPr>
          <w:rPr>
            <w:rStyle w:val="Formatvorlage3"/>
          </w:rPr>
          <w:id w:val="-1572720757"/>
          <w:placeholder>
            <w:docPart w:val="97F018B716AD4972834EAA0C82760FC8"/>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1177480A" w14:textId="77777777" w:rsidR="00840A0B" w:rsidRDefault="00840A0B" w:rsidP="00840A0B">
      <w:r>
        <w:t>Bemerkungen</w:t>
      </w:r>
      <w:r>
        <w:tab/>
      </w:r>
      <w:sdt>
        <w:sdtPr>
          <w:rPr>
            <w:rStyle w:val="Formatvorlage3"/>
          </w:rPr>
          <w:id w:val="623516407"/>
          <w:placeholder>
            <w:docPart w:val="677535100FE34201AB8B885CEB676018"/>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28135DE2" w14:textId="77777777" w:rsidR="00840A0B" w:rsidRDefault="00840A0B" w:rsidP="00840A0B">
      <w:r>
        <w:t xml:space="preserve">Jahresumsatz im Durchschnitt der </w:t>
      </w:r>
    </w:p>
    <w:p w14:paraId="0A056E10" w14:textId="77777777" w:rsidR="00840A0B" w:rsidRDefault="00840A0B" w:rsidP="00840A0B">
      <w:r>
        <w:t>letzten drei Jahre:</w:t>
      </w:r>
      <w:r>
        <w:tab/>
      </w:r>
      <w:sdt>
        <w:sdtPr>
          <w:rPr>
            <w:rStyle w:val="Formatvorlage3"/>
          </w:rPr>
          <w:id w:val="-1157304005"/>
          <w:placeholder>
            <w:docPart w:val="03A10822866742148F6F612CE701C1AA"/>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161BE952" w14:textId="08C10E75" w:rsidR="00AF3AC2" w:rsidRPr="00AF3AC2" w:rsidRDefault="00AF3AC2" w:rsidP="00AF3AC2">
      <w:pPr>
        <w:pStyle w:val="berschrift2Bericht"/>
      </w:pPr>
      <w:r w:rsidRPr="00AF3AC2">
        <w:t>Fragen betreffend Arbeitnehmerschutz, Steuern und Sozialversicherung</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6521"/>
        <w:gridCol w:w="2551"/>
      </w:tblGrid>
      <w:tr w:rsidR="00AF3AC2" w:rsidRPr="00AF3AC2" w14:paraId="4CC78A8B" w14:textId="7A758E63" w:rsidTr="00485A71">
        <w:tc>
          <w:tcPr>
            <w:tcW w:w="6521" w:type="dxa"/>
          </w:tcPr>
          <w:p w14:paraId="013441A8" w14:textId="1FA77154" w:rsidR="00AF3AC2" w:rsidRPr="00A221F1" w:rsidRDefault="00AF3AC2" w:rsidP="00485A71">
            <w:pPr>
              <w:ind w:left="0" w:firstLine="0"/>
            </w:pPr>
            <w:r w:rsidRPr="00AF3AC2">
              <w:t xml:space="preserve">Hat </w:t>
            </w:r>
            <w:r w:rsidR="00CD62EA" w:rsidRPr="00A221F1">
              <w:t xml:space="preserve">Ihre </w:t>
            </w:r>
            <w:r w:rsidRPr="00A221F1">
              <w:t>Unternehmung in den letzten zwei Jahren die fälligen Bundes-, Staats- und Gemeindesteuern sowie anderen Steuern und weiteren Abgaben bezahlt?</w:t>
            </w:r>
          </w:p>
        </w:tc>
        <w:tc>
          <w:tcPr>
            <w:tcW w:w="2551" w:type="dxa"/>
          </w:tcPr>
          <w:p w14:paraId="0AE46E7E" w14:textId="6717F727" w:rsidR="00AF3AC2" w:rsidRPr="00A221F1" w:rsidRDefault="00AF3AC2" w:rsidP="00485A71">
            <w:pPr>
              <w:jc w:val="center"/>
            </w:pPr>
            <w:r w:rsidRPr="00C06490">
              <w:rPr>
                <w:color w:val="2B6FED" w:themeColor="text2" w:themeTint="99"/>
              </w:rPr>
              <w:t>Ja</w:t>
            </w:r>
            <w:r w:rsidRPr="004C53CF">
              <w:t xml:space="preserve"> </w:t>
            </w:r>
            <w:sdt>
              <w:sdtPr>
                <w:rPr>
                  <w:rStyle w:val="Formatvorlage3"/>
                </w:rPr>
                <w:id w:val="1567602540"/>
                <w14:checkbox>
                  <w14:checked w14:val="0"/>
                  <w14:checkedState w14:val="2612" w14:font="MS Gothic"/>
                  <w14:uncheckedState w14:val="2610" w14:font="MS Gothic"/>
                </w14:checkbox>
              </w:sdtPr>
              <w:sdtEndPr>
                <w:rPr>
                  <w:rStyle w:val="Formatvorlage3"/>
                </w:rPr>
              </w:sdtEndPr>
              <w:sdtContent>
                <w:r w:rsidRPr="00C06490">
                  <w:rPr>
                    <w:rStyle w:val="Formatvorlage3"/>
                    <w:rFonts w:ascii="Segoe UI Symbol" w:hAnsi="Segoe UI Symbol" w:cs="Segoe UI Symbol"/>
                  </w:rPr>
                  <w:t>☐</w:t>
                </w:r>
              </w:sdtContent>
            </w:sdt>
            <w:r w:rsidRPr="00A221F1">
              <w:t xml:space="preserve">    /     </w:t>
            </w:r>
            <w:r w:rsidRPr="00C06490">
              <w:rPr>
                <w:color w:val="2B6FED" w:themeColor="text2" w:themeTint="99"/>
              </w:rPr>
              <w:t>Nein</w:t>
            </w:r>
            <w:r w:rsidRPr="00A221F1">
              <w:t xml:space="preserve"> </w:t>
            </w:r>
            <w:sdt>
              <w:sdtPr>
                <w:rPr>
                  <w:rStyle w:val="Formatvorlage3"/>
                </w:rPr>
                <w:id w:val="516665729"/>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p>
        </w:tc>
      </w:tr>
      <w:tr w:rsidR="00AF3AC2" w:rsidRPr="00AF3AC2" w14:paraId="07F91663" w14:textId="6F607AA8" w:rsidTr="00485A71">
        <w:tc>
          <w:tcPr>
            <w:tcW w:w="6521" w:type="dxa"/>
          </w:tcPr>
          <w:p w14:paraId="1E1ADF66" w14:textId="79B29F13" w:rsidR="00AF3AC2" w:rsidRPr="00A221F1" w:rsidRDefault="00AF3AC2" w:rsidP="00485A71">
            <w:pPr>
              <w:ind w:left="0" w:firstLine="0"/>
            </w:pPr>
            <w:r w:rsidRPr="00AF3AC2">
              <w:t xml:space="preserve">Hat </w:t>
            </w:r>
            <w:r w:rsidR="00CD62EA" w:rsidRPr="00A221F1">
              <w:t xml:space="preserve">Ihre </w:t>
            </w:r>
            <w:r w:rsidRPr="00A221F1">
              <w:t>Unternehmung in den letzten zwei Jahren die fälligen Beiträge für AHV/ALV/IV/SUVA/EO und BVG bezahlt?</w:t>
            </w:r>
          </w:p>
        </w:tc>
        <w:tc>
          <w:tcPr>
            <w:tcW w:w="2551" w:type="dxa"/>
          </w:tcPr>
          <w:p w14:paraId="634E5F76" w14:textId="2D832648" w:rsidR="00AF3AC2" w:rsidRPr="00A221F1" w:rsidRDefault="00AF3AC2" w:rsidP="00485A71">
            <w:pPr>
              <w:jc w:val="center"/>
            </w:pPr>
            <w:r w:rsidRPr="00C06490">
              <w:rPr>
                <w:color w:val="2B6FED" w:themeColor="text2" w:themeTint="99"/>
              </w:rPr>
              <w:t>Ja</w:t>
            </w:r>
            <w:r w:rsidRPr="004C53CF">
              <w:t xml:space="preserve"> </w:t>
            </w:r>
            <w:sdt>
              <w:sdtPr>
                <w:rPr>
                  <w:rStyle w:val="Formatvorlage3"/>
                </w:rPr>
                <w:id w:val="-1364901737"/>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Pr="00A221F1">
              <w:t xml:space="preserve">    /     </w:t>
            </w:r>
            <w:r w:rsidRPr="00C06490">
              <w:rPr>
                <w:color w:val="2B6FED" w:themeColor="text2" w:themeTint="99"/>
              </w:rPr>
              <w:t>Nein</w:t>
            </w:r>
            <w:r w:rsidRPr="00A221F1">
              <w:t xml:space="preserve"> </w:t>
            </w:r>
            <w:sdt>
              <w:sdtPr>
                <w:rPr>
                  <w:rStyle w:val="Formatvorlage3"/>
                </w:rPr>
                <w:id w:val="1154792073"/>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p>
        </w:tc>
      </w:tr>
      <w:tr w:rsidR="00AF3AC2" w:rsidRPr="00AF3AC2" w14:paraId="1D58BF4F" w14:textId="40722BB1" w:rsidTr="00485A71">
        <w:tc>
          <w:tcPr>
            <w:tcW w:w="6521" w:type="dxa"/>
          </w:tcPr>
          <w:p w14:paraId="79DC8EA1" w14:textId="77777777" w:rsidR="00AF3AC2" w:rsidRPr="00A221F1" w:rsidRDefault="00AF3AC2" w:rsidP="00485A71">
            <w:pPr>
              <w:ind w:left="0" w:firstLine="0"/>
            </w:pPr>
            <w:r w:rsidRPr="00AF3AC2">
              <w:t>Gewährleistet Ihre Unternehmung die Gleichstellung von Mann und Frau?</w:t>
            </w:r>
          </w:p>
        </w:tc>
        <w:tc>
          <w:tcPr>
            <w:tcW w:w="2551" w:type="dxa"/>
          </w:tcPr>
          <w:p w14:paraId="7702EE6E" w14:textId="5E14F9B5" w:rsidR="00AF3AC2" w:rsidRPr="00A221F1" w:rsidRDefault="00AF3AC2" w:rsidP="00485A71">
            <w:pPr>
              <w:jc w:val="center"/>
            </w:pPr>
            <w:r w:rsidRPr="00C06490">
              <w:rPr>
                <w:color w:val="2B6FED" w:themeColor="text2" w:themeTint="99"/>
              </w:rPr>
              <w:t xml:space="preserve">Ja </w:t>
            </w:r>
            <w:sdt>
              <w:sdtPr>
                <w:rPr>
                  <w:rStyle w:val="Formatvorlage3"/>
                </w:rPr>
                <w:id w:val="-87080751"/>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Pr="00A221F1">
              <w:t xml:space="preserve">    /     </w:t>
            </w:r>
            <w:r w:rsidRPr="00C06490">
              <w:rPr>
                <w:color w:val="2B6FED" w:themeColor="text2" w:themeTint="99"/>
              </w:rPr>
              <w:t xml:space="preserve">Nein </w:t>
            </w:r>
            <w:sdt>
              <w:sdtPr>
                <w:rPr>
                  <w:rStyle w:val="Formatvorlage3"/>
                </w:rPr>
                <w:id w:val="-724372343"/>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p>
        </w:tc>
      </w:tr>
      <w:tr w:rsidR="00AF3AC2" w:rsidRPr="00AF3AC2" w14:paraId="2C12FC04" w14:textId="1BC559F6" w:rsidTr="00485A71">
        <w:tc>
          <w:tcPr>
            <w:tcW w:w="6521" w:type="dxa"/>
          </w:tcPr>
          <w:p w14:paraId="70B0073F" w14:textId="77777777" w:rsidR="00AF3AC2" w:rsidRPr="00A221F1" w:rsidRDefault="00AF3AC2" w:rsidP="00485A71">
            <w:pPr>
              <w:ind w:left="0" w:firstLine="0"/>
            </w:pPr>
            <w:r w:rsidRPr="00AF3AC2">
              <w:t>Haben Sie sich in den vergangenen zwei Jahren ein gerichtlich festgestelltes berufliches Fehlverhalten zuschulden kommen lassen?</w:t>
            </w:r>
          </w:p>
        </w:tc>
        <w:tc>
          <w:tcPr>
            <w:tcW w:w="2551" w:type="dxa"/>
          </w:tcPr>
          <w:p w14:paraId="7D18E5D7" w14:textId="768705DB" w:rsidR="00AF3AC2" w:rsidRPr="00A221F1" w:rsidRDefault="00AF3AC2" w:rsidP="00485A71">
            <w:pPr>
              <w:jc w:val="center"/>
            </w:pPr>
            <w:r w:rsidRPr="00C06490">
              <w:rPr>
                <w:color w:val="2B6FED" w:themeColor="text2" w:themeTint="99"/>
              </w:rPr>
              <w:t>Ja</w:t>
            </w:r>
            <w:r w:rsidRPr="004C53CF">
              <w:t xml:space="preserve"> </w:t>
            </w:r>
            <w:sdt>
              <w:sdtPr>
                <w:rPr>
                  <w:rStyle w:val="Formatvorlage3"/>
                </w:rPr>
                <w:id w:val="-139649456"/>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Pr="00A221F1">
              <w:t xml:space="preserve">    /     </w:t>
            </w:r>
            <w:r w:rsidRPr="00C06490">
              <w:rPr>
                <w:color w:val="2B6FED" w:themeColor="text2" w:themeTint="99"/>
              </w:rPr>
              <w:t xml:space="preserve">Nein </w:t>
            </w:r>
            <w:sdt>
              <w:sdtPr>
                <w:rPr>
                  <w:rStyle w:val="Formatvorlage3"/>
                </w:rPr>
                <w:id w:val="660581250"/>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p>
        </w:tc>
      </w:tr>
      <w:tr w:rsidR="00AF3AC2" w:rsidRPr="00AF3AC2" w14:paraId="759EE740" w14:textId="2E1B25B5" w:rsidTr="00485A71">
        <w:tc>
          <w:tcPr>
            <w:tcW w:w="6521" w:type="dxa"/>
          </w:tcPr>
          <w:p w14:paraId="6F5AF04E" w14:textId="73BC7056" w:rsidR="00AF3AC2" w:rsidRPr="00A221F1" w:rsidRDefault="00AF3AC2" w:rsidP="00485A71">
            <w:pPr>
              <w:ind w:left="0" w:firstLine="0"/>
            </w:pPr>
            <w:r w:rsidRPr="00AF3AC2">
              <w:t>Erfüllt Ihre Unternehmung die geltenden Arbeitsschutzbestimmungen sowie die massgeblichen Gesamt- und Normalarbeitsverträge oder bei deren Fehlen die branchenüblichen Vorschriften?</w:t>
            </w:r>
          </w:p>
          <w:p w14:paraId="3BB3A3C7" w14:textId="77777777" w:rsidR="00AF3AC2" w:rsidRPr="00A221F1" w:rsidRDefault="00AF3AC2" w:rsidP="00485A71">
            <w:pPr>
              <w:ind w:left="0" w:firstLine="0"/>
            </w:pPr>
            <w:r w:rsidRPr="00AF3AC2">
              <w:t>Auskünfte erteilt das Kantonale Amt für Wirtschaft und Arbeit (AWA), Arbeitsbedingungen, Postfach, 8090 Zürich (www.awa.zh.ch, E-Mail: awa@vd.zh.ch</w:t>
            </w:r>
          </w:p>
        </w:tc>
        <w:tc>
          <w:tcPr>
            <w:tcW w:w="2551" w:type="dxa"/>
          </w:tcPr>
          <w:p w14:paraId="62825D8E" w14:textId="54841301" w:rsidR="00AF3AC2" w:rsidRPr="00A221F1" w:rsidRDefault="00AF3AC2" w:rsidP="00485A71">
            <w:pPr>
              <w:jc w:val="center"/>
            </w:pPr>
            <w:r w:rsidRPr="00C06490">
              <w:rPr>
                <w:color w:val="2B6FED" w:themeColor="text2" w:themeTint="99"/>
              </w:rPr>
              <w:t>Ja</w:t>
            </w:r>
            <w:r w:rsidRPr="004C53CF">
              <w:t xml:space="preserve"> </w:t>
            </w:r>
            <w:sdt>
              <w:sdtPr>
                <w:rPr>
                  <w:rStyle w:val="Formatvorlage3"/>
                </w:rPr>
                <w:id w:val="-185756099"/>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Pr="00A221F1">
              <w:t xml:space="preserve">    /     </w:t>
            </w:r>
            <w:r w:rsidRPr="00C06490">
              <w:rPr>
                <w:color w:val="2B6FED" w:themeColor="text2" w:themeTint="99"/>
              </w:rPr>
              <w:t>Nein</w:t>
            </w:r>
            <w:r w:rsidRPr="00A221F1">
              <w:t xml:space="preserve"> </w:t>
            </w:r>
            <w:sdt>
              <w:sdtPr>
                <w:rPr>
                  <w:rStyle w:val="Formatvorlage3"/>
                </w:rPr>
                <w:id w:val="337125985"/>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p>
        </w:tc>
      </w:tr>
    </w:tbl>
    <w:p w14:paraId="7154538D" w14:textId="77777777" w:rsidR="00AF3AC2" w:rsidRPr="00AF3AC2" w:rsidRDefault="00AF3AC2" w:rsidP="00485A71"/>
    <w:p w14:paraId="2813A452" w14:textId="77777777" w:rsidR="00AF3AC2" w:rsidRPr="004A2DB2" w:rsidRDefault="00AF3AC2">
      <w:pPr>
        <w:ind w:left="0" w:firstLine="0"/>
      </w:pPr>
      <w:bookmarkStart w:id="1" w:name="_Hlk18886553"/>
      <w:bookmarkStart w:id="2" w:name="_Hlk19089104"/>
      <w:r w:rsidRPr="004A2DB2">
        <w:t>Kann ein Anbieter im Zeitpunkt der Einreichung des Angebots die Einhaltung dieser Vorgaben nicht nachweisen, so hat dies den Ausschluss des Anbieters aus dem Verfahren zur Folge.</w:t>
      </w:r>
    </w:p>
    <w:bookmarkEnd w:id="1"/>
    <w:bookmarkEnd w:id="2"/>
    <w:p w14:paraId="3B21758E" w14:textId="44801B20" w:rsidR="004C53CF" w:rsidRPr="00A221F1" w:rsidRDefault="00AF3AC2" w:rsidP="00485A71">
      <w:r>
        <w:t>Bemerkungen</w:t>
      </w:r>
      <w:r>
        <w:tab/>
      </w:r>
      <w:sdt>
        <w:sdtPr>
          <w:rPr>
            <w:rStyle w:val="Formatvorlage3"/>
          </w:rPr>
          <w:id w:val="515810777"/>
          <w:placeholder>
            <w:docPart w:val="056F92309C1E4EE0AB77C50530B0D345"/>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086B917E" w14:textId="77777777" w:rsidR="00152381" w:rsidRPr="00367FA3" w:rsidRDefault="00152381" w:rsidP="00152381">
      <w:pPr>
        <w:pStyle w:val="berschrift2Bericht"/>
        <w:numPr>
          <w:ilvl w:val="1"/>
          <w:numId w:val="27"/>
        </w:numPr>
      </w:pPr>
      <w:r w:rsidRPr="00367FA3">
        <w:t xml:space="preserve">Nachweis Einhaltung </w:t>
      </w:r>
      <w:r>
        <w:t>Arbeitsschutz- und Arbeitsbedingungen</w:t>
      </w:r>
    </w:p>
    <w:p w14:paraId="04D1928E" w14:textId="77777777" w:rsidR="00AE729D" w:rsidRPr="00367FA3" w:rsidRDefault="00AE729D" w:rsidP="00AE729D">
      <w:pPr>
        <w:ind w:left="0" w:firstLine="0"/>
      </w:pPr>
      <w:r w:rsidRPr="00367FA3">
        <w:t>(Einhaltung des Gesamtarbeitsvertrags bzw. der orts- und branchenüblichen Lohn- und Arbeitsbedingungen sowie der Gleichbehandlung von Frau und Mann)</w:t>
      </w:r>
    </w:p>
    <w:p w14:paraId="76EFF998" w14:textId="17CD501D" w:rsidR="00AE729D" w:rsidRPr="00367FA3" w:rsidRDefault="00F132A0" w:rsidP="00AE729D">
      <w:pPr>
        <w:ind w:left="567" w:hanging="567"/>
      </w:pPr>
      <w:sdt>
        <w:sdtPr>
          <w:rPr>
            <w:rStyle w:val="Formatvorlage3"/>
          </w:rPr>
          <w:id w:val="1761013971"/>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00AE729D" w:rsidRPr="00367FA3">
        <w:tab/>
        <w:t>Der Anbieter ist einem Gesamtarbeitsvertrag (GAV) bzw. allgemeinverbindlich erklärten GAV (aveGAV) unterstellt.</w:t>
      </w:r>
    </w:p>
    <w:p w14:paraId="6F473C45" w14:textId="0AC45AE3" w:rsidR="00AE729D" w:rsidRPr="00367FA3" w:rsidRDefault="00F132A0" w:rsidP="00AE729D">
      <w:pPr>
        <w:ind w:left="1276" w:hanging="567"/>
      </w:pPr>
      <w:sdt>
        <w:sdtPr>
          <w:rPr>
            <w:rStyle w:val="Formatvorlage3"/>
          </w:rPr>
          <w:id w:val="-1745248884"/>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00AE729D" w:rsidRPr="00367FA3">
        <w:tab/>
        <w:t xml:space="preserve">Eine GAV-Bescheinigung steht auf dem Informationssystem Allianz Bau (ISAB SIAC) online zur Verfügung. Der Anbieter hat folgende UID: </w:t>
      </w:r>
      <w:sdt>
        <w:sdtPr>
          <w:rPr>
            <w:rStyle w:val="Formatvorlage3"/>
          </w:rPr>
          <w:id w:val="142090809"/>
          <w:placeholder>
            <w:docPart w:val="45403BF1A207481E9680EB0638615566"/>
          </w:placeholder>
          <w:showingPlcHdr/>
        </w:sdtPr>
        <w:sdtEndPr>
          <w:rPr>
            <w:rStyle w:val="Absatz-Standardschriftart"/>
            <w:color w:val="auto"/>
          </w:rPr>
        </w:sdtEndPr>
        <w:sdtContent>
          <w:r w:rsidR="00AE729D" w:rsidRPr="00367FA3">
            <w:rPr>
              <w:color w:val="2B6FED" w:themeColor="text2" w:themeTint="99"/>
            </w:rPr>
            <w:t>Klicken oder tippen Sie hier, um Text einzugeben.</w:t>
          </w:r>
        </w:sdtContent>
      </w:sdt>
    </w:p>
    <w:p w14:paraId="1AE00D3E" w14:textId="1CE20120" w:rsidR="00AE729D" w:rsidRPr="00367FA3" w:rsidRDefault="00F132A0" w:rsidP="00AE729D">
      <w:pPr>
        <w:ind w:left="1276" w:hanging="567"/>
      </w:pPr>
      <w:sdt>
        <w:sdtPr>
          <w:rPr>
            <w:rStyle w:val="Formatvorlage3"/>
          </w:rPr>
          <w:id w:val="-643422180"/>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00AE729D" w:rsidRPr="00367FA3">
        <w:tab/>
        <w:t>Eine Bestätigung über die Einhaltung der gesamtarbeitsvertraglichen Bestimmungen durch die zuständige Paritätische Kommission/Behörde liegt bei.</w:t>
      </w:r>
    </w:p>
    <w:p w14:paraId="2068C5D6" w14:textId="4ED1D1B1" w:rsidR="00AE729D" w:rsidRPr="00367FA3" w:rsidRDefault="00F132A0" w:rsidP="00AE729D">
      <w:pPr>
        <w:ind w:left="567" w:hanging="567"/>
      </w:pPr>
      <w:sdt>
        <w:sdtPr>
          <w:rPr>
            <w:rStyle w:val="Formatvorlage3"/>
          </w:rPr>
          <w:id w:val="1282384556"/>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00AE729D" w:rsidRPr="00367FA3">
        <w:tab/>
        <w:t>Der Anbieter ist keinem GAV/aveGAV unterstellt.</w:t>
      </w:r>
    </w:p>
    <w:p w14:paraId="6E7A7310" w14:textId="28F717B4" w:rsidR="00AE729D" w:rsidRPr="00367FA3" w:rsidRDefault="00F132A0" w:rsidP="00AE729D">
      <w:pPr>
        <w:ind w:left="1276" w:hanging="567"/>
      </w:pPr>
      <w:sdt>
        <w:sdtPr>
          <w:rPr>
            <w:rStyle w:val="Formatvorlage3"/>
          </w:rPr>
          <w:id w:val="-1610348586"/>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00AE729D" w:rsidRPr="00367FA3">
        <w:tab/>
        <w:t>Der Anbieter bestätigt, dass die orts- und branchenüblichen Lohn- und Arbeitsbedingungen sowie die Gleichbehandlung von Frau und Mann gemäss dauernd und vollumfänglich eingehalten werden.</w:t>
      </w:r>
    </w:p>
    <w:p w14:paraId="6A9D2239" w14:textId="45C52736" w:rsidR="00AE729D" w:rsidRPr="00367FA3" w:rsidRDefault="00F132A0" w:rsidP="00AE729D">
      <w:pPr>
        <w:ind w:left="1701" w:hanging="425"/>
      </w:pPr>
      <w:sdt>
        <w:sdtPr>
          <w:rPr>
            <w:rStyle w:val="Formatvorlage3"/>
          </w:rPr>
          <w:id w:val="-628082878"/>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00AE729D" w:rsidRPr="00367FA3">
        <w:tab/>
        <w:t>Für Anbieter der Branchen Bauhaupt- und Baunebengewerbe sowie Reinigungs- und Sicherheitsdienstleistungen: Eine Bestätigung über die dauernde und vollumfängliche Einhaltung der orts- und branchenüblichen Lohn- und Arbeitsbedingungen sowie die Gleichbehandlung von Mann und Frau durch ein Treuhandunternehmen liegt bei.</w:t>
      </w:r>
    </w:p>
    <w:p w14:paraId="2936D6D3" w14:textId="5F76E100" w:rsidR="00AE729D" w:rsidRPr="00367FA3" w:rsidRDefault="00F132A0" w:rsidP="00AE729D">
      <w:pPr>
        <w:ind w:left="1701" w:hanging="425"/>
      </w:pPr>
      <w:sdt>
        <w:sdtPr>
          <w:rPr>
            <w:rStyle w:val="Formatvorlage3"/>
          </w:rPr>
          <w:id w:val="-1926025661"/>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00AE729D" w:rsidRPr="00367FA3">
        <w:tab/>
        <w:t>Für Anbieter aller anderen Branchen: Es wurde davon Kenntnis genommen, dass bei Bedarf eine Bestätigung eines Treuhandunternehmens nachgefordert werden kann.</w:t>
      </w:r>
    </w:p>
    <w:p w14:paraId="37DC28A1" w14:textId="0821C31F" w:rsidR="00AE729D" w:rsidRPr="00367FA3" w:rsidRDefault="00F132A0" w:rsidP="00AE729D">
      <w:pPr>
        <w:ind w:left="567" w:hanging="567"/>
      </w:pPr>
      <w:sdt>
        <w:sdtPr>
          <w:rPr>
            <w:rStyle w:val="Formatvorlage3"/>
          </w:rPr>
          <w:id w:val="257033940"/>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00AE729D" w:rsidRPr="00367FA3">
        <w:tab/>
        <w:t>Der Anbieter ist ein reiner Familienbetrieb.</w:t>
      </w:r>
    </w:p>
    <w:p w14:paraId="140F8960" w14:textId="286043C5" w:rsidR="00AE729D" w:rsidRPr="00367FA3" w:rsidRDefault="00F132A0" w:rsidP="00AE729D">
      <w:pPr>
        <w:ind w:left="1276" w:hanging="567"/>
      </w:pPr>
      <w:sdt>
        <w:sdtPr>
          <w:rPr>
            <w:rStyle w:val="Formatvorlage3"/>
          </w:rPr>
          <w:id w:val="-1380769508"/>
          <w14:checkbox>
            <w14:checked w14:val="0"/>
            <w14:checkedState w14:val="2612" w14:font="MS Gothic"/>
            <w14:uncheckedState w14:val="2610" w14:font="MS Gothic"/>
          </w14:checkbox>
        </w:sdtPr>
        <w:sdtEndPr>
          <w:rPr>
            <w:rStyle w:val="Formatvorlage3"/>
          </w:rPr>
        </w:sdtEndPr>
        <w:sdtContent>
          <w:r w:rsidR="00C06490">
            <w:rPr>
              <w:rStyle w:val="Formatvorlage3"/>
              <w:rFonts w:ascii="MS Gothic" w:eastAsia="MS Gothic" w:hAnsi="MS Gothic" w:hint="eastAsia"/>
            </w:rPr>
            <w:t>☐</w:t>
          </w:r>
        </w:sdtContent>
      </w:sdt>
      <w:r w:rsidR="00AE729D" w:rsidRPr="00367FA3">
        <w:tab/>
        <w:t>Es werden ausschliesslich Familienangehörige beschäftigt. Eine schriftliche Bestätigung über die beschäftigten Personen liegt bei.</w:t>
      </w:r>
    </w:p>
    <w:p w14:paraId="3315D608" w14:textId="77777777" w:rsidR="00AE729D" w:rsidRPr="00367FA3" w:rsidRDefault="00AE729D" w:rsidP="00AE729D">
      <w:pPr>
        <w:ind w:left="0" w:firstLine="0"/>
      </w:pPr>
      <w:r w:rsidRPr="00367FA3">
        <w:t>Wichtige Hinweise:</w:t>
      </w:r>
    </w:p>
    <w:p w14:paraId="67C0C68C" w14:textId="77777777" w:rsidR="00AE729D" w:rsidRPr="00367FA3" w:rsidRDefault="00AE729D" w:rsidP="00AE729D">
      <w:pPr>
        <w:pStyle w:val="ListLine"/>
      </w:pPr>
      <w:r w:rsidRPr="00367FA3">
        <w:t>Die Bestätigung der Paritätischen Kommission/Behörde bzw. des Treuhandunternehmens muss spätestens bis zur Vergabe vorliegen, ansonsten kann der Anbieter vom Verfahren ausgeschlossen werden.</w:t>
      </w:r>
    </w:p>
    <w:p w14:paraId="698DDA4C" w14:textId="77777777" w:rsidR="00AE729D" w:rsidRPr="00367FA3" w:rsidRDefault="00AE729D" w:rsidP="00AE729D">
      <w:pPr>
        <w:pStyle w:val="ListLine"/>
      </w:pPr>
      <w:r w:rsidRPr="00367FA3">
        <w:t>Bestätigungen ohne Ablaufdatum dürfen nicht älter als sechs Monate sein.</w:t>
      </w:r>
    </w:p>
    <w:p w14:paraId="01FC95F7" w14:textId="77777777" w:rsidR="00AE729D" w:rsidRPr="00367FA3" w:rsidRDefault="00AE729D" w:rsidP="00AE729D">
      <w:pPr>
        <w:pStyle w:val="ListLine"/>
      </w:pPr>
      <w:r w:rsidRPr="00367FA3">
        <w:t>Eine gegebenenfalls vorgelegte Treuhandbestätigung umfasst mindestens folgende Angaben: Name und Adresse des Anbieters, aussagekräftige Umschreibung der Branche und der Tätigkeiten des Anbieters, die Bestätigung, dass die orts- und branchenüblichen Lohn- und Arbeitsbedingungen sowie die Gleichbehandlung von Mann und Frau gemäss § 5 Beschaffungsgesetz des Kantons Zürich dauernd und vollumfänglich eingehalten werden, Datum der Ausstellung. Die Treuhandbestätigung muss durch ein Mitglied von Expert Suisse oder Treuhand Suisse bzw. einen im Register der Revisionsaufsichtsbehörde RAB eingetragenen Treuhänder ausgestellt worden sein.</w:t>
      </w:r>
    </w:p>
    <w:p w14:paraId="5211DDFA" w14:textId="77777777" w:rsidR="00AE729D" w:rsidRPr="00367FA3" w:rsidRDefault="00AE729D" w:rsidP="00AE729D">
      <w:pPr>
        <w:pStyle w:val="ListLine"/>
      </w:pPr>
      <w:r w:rsidRPr="00367FA3">
        <w:t>Die Einhaltung der orts- und branchenüblichen Arbeitsbedingungen kann vom Einigungsamt jederzeit überprüft werden. Für Fragen dazu steht die Abteilung Arbeitsbeziehungen und Einigungsamt (Tel. +41 61 267 87 66) zur Verfügung.</w:t>
      </w:r>
    </w:p>
    <w:p w14:paraId="127D90F9" w14:textId="77777777" w:rsidR="00AE729D" w:rsidRPr="00367FA3" w:rsidRDefault="00AE729D" w:rsidP="00AE729D">
      <w:pPr>
        <w:ind w:left="0" w:firstLine="0"/>
      </w:pPr>
      <w:r w:rsidRPr="00367FA3">
        <w:t>Der Anbieter hat von den Bestimmungen im vorliegenden Dokument Kenntnis genommen und bestätigt die</w:t>
      </w:r>
      <w:r>
        <w:t xml:space="preserve"> </w:t>
      </w:r>
      <w:r w:rsidRPr="00367FA3">
        <w:t>Vollständigkeit und Richtigkeit seiner Angaben.</w:t>
      </w:r>
    </w:p>
    <w:p w14:paraId="6B763EEB" w14:textId="3258A333" w:rsidR="00CA4531" w:rsidRDefault="00CA4531">
      <w:r>
        <w:br w:type="page"/>
      </w:r>
    </w:p>
    <w:p w14:paraId="0D79AFAD" w14:textId="2E173BCE" w:rsidR="00CA4531" w:rsidRDefault="00CA4531" w:rsidP="00485A71">
      <w:pPr>
        <w:pStyle w:val="berschrift2Bericht"/>
        <w:tabs>
          <w:tab w:val="left" w:pos="3828"/>
        </w:tabs>
        <w:ind w:right="-2"/>
      </w:pPr>
      <w:r w:rsidRPr="00CA4531">
        <w:t>Subplaner 1:</w:t>
      </w:r>
      <w:r w:rsidR="002D67FD">
        <w:tab/>
      </w:r>
      <w:sdt>
        <w:sdtPr>
          <w:rPr>
            <w:rStyle w:val="Formatvorlage6"/>
          </w:rPr>
          <w:alias w:val="Firma"/>
          <w:tag w:val="Firma"/>
          <w:id w:val="-749111493"/>
          <w:placeholder>
            <w:docPart w:val="FA2E863267034043B00491FBC4E1CF3B"/>
          </w:placeholder>
          <w:showingPlcHdr/>
          <w:text/>
        </w:sdtPr>
        <w:sdtEndPr>
          <w:rPr>
            <w:rStyle w:val="Absatz-Standardschriftart"/>
            <w:color w:val="auto"/>
          </w:rPr>
        </w:sdtEndPr>
        <w:sdtContent>
          <w:r w:rsidR="008C3F54" w:rsidRPr="00485A71">
            <w:rPr>
              <w:rStyle w:val="Platzhaltertext"/>
              <w:color w:val="2B6FED" w:themeColor="text2" w:themeTint="99"/>
            </w:rPr>
            <w:t>Klicken oder tippen Sie hier, um Text einzugeben.</w:t>
          </w:r>
        </w:sdtContent>
      </w:sdt>
    </w:p>
    <w:p w14:paraId="0192934B" w14:textId="0D55A41D" w:rsidR="00CA4531" w:rsidRPr="00A221F1" w:rsidRDefault="00CA4531" w:rsidP="00485A71">
      <w:bookmarkStart w:id="3" w:name="_Hlk71621022"/>
      <w:r w:rsidRPr="001D6CB5">
        <w:t>Name:</w:t>
      </w:r>
      <w:r w:rsidRPr="001D6CB5">
        <w:tab/>
      </w:r>
      <w:sdt>
        <w:sdtPr>
          <w:rPr>
            <w:rStyle w:val="Formatvorlage3"/>
          </w:rPr>
          <w:id w:val="1603986001"/>
          <w:placeholder>
            <w:docPart w:val="85DB44D363D94FAEBA39F2E71961B816"/>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1F1D1122" w14:textId="3F822302" w:rsidR="00CA4531" w:rsidRPr="00A221F1" w:rsidRDefault="00CA4531" w:rsidP="00485A71">
      <w:r w:rsidRPr="001D6CB5">
        <w:t>Strasse / Hausnummer:</w:t>
      </w:r>
      <w:r w:rsidRPr="001D6CB5">
        <w:tab/>
      </w:r>
      <w:sdt>
        <w:sdtPr>
          <w:rPr>
            <w:rStyle w:val="Formatvorlage3"/>
          </w:rPr>
          <w:id w:val="9582874"/>
          <w:placeholder>
            <w:docPart w:val="85DB44D363D94FAEBA39F2E71961B816"/>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39271141" w14:textId="705B37CD" w:rsidR="00CA4531" w:rsidRPr="00A221F1" w:rsidRDefault="00CA4531" w:rsidP="00485A71">
      <w:r w:rsidRPr="001D6CB5">
        <w:t>PLZ / Ortschaft</w:t>
      </w:r>
      <w:r w:rsidRPr="00A221F1">
        <w:t>:</w:t>
      </w:r>
      <w:r w:rsidRPr="00A221F1">
        <w:tab/>
      </w:r>
      <w:sdt>
        <w:sdtPr>
          <w:rPr>
            <w:rStyle w:val="Formatvorlage3"/>
          </w:rPr>
          <w:id w:val="-249510247"/>
          <w:placeholder>
            <w:docPart w:val="85DB44D363D94FAEBA39F2E71961B816"/>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C950211" w14:textId="0FBFC387" w:rsidR="00CA4531" w:rsidRPr="00A221F1" w:rsidRDefault="00CA4531" w:rsidP="00485A71">
      <w:r w:rsidRPr="001D6CB5">
        <w:t>Tätigkeitsbereich</w:t>
      </w:r>
      <w:r w:rsidRPr="00A221F1">
        <w:t>:</w:t>
      </w:r>
      <w:r w:rsidRPr="00A221F1">
        <w:tab/>
      </w:r>
      <w:sdt>
        <w:sdtPr>
          <w:rPr>
            <w:rStyle w:val="Formatvorlage3"/>
          </w:rPr>
          <w:id w:val="-200483894"/>
          <w:placeholder>
            <w:docPart w:val="85DB44D363D94FAEBA39F2E71961B816"/>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0B7D34C6" w14:textId="498D32FC" w:rsidR="00CA4531" w:rsidRPr="00A221F1" w:rsidRDefault="00CA4531" w:rsidP="00485A71">
      <w:r w:rsidRPr="001D6CB5">
        <w:t>Rechtsform</w:t>
      </w:r>
      <w:r w:rsidRPr="00A221F1">
        <w:t>:</w:t>
      </w:r>
      <w:r w:rsidRPr="00A221F1">
        <w:tab/>
      </w:r>
      <w:sdt>
        <w:sdtPr>
          <w:rPr>
            <w:rStyle w:val="Formatvorlage3"/>
          </w:rPr>
          <w:id w:val="1367100178"/>
          <w:placeholder>
            <w:docPart w:val="85DB44D363D94FAEBA39F2E71961B816"/>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5D5E474D" w14:textId="4BF4AE3D" w:rsidR="00CA4531" w:rsidRPr="00A221F1" w:rsidRDefault="00CA4531" w:rsidP="00485A71">
      <w:r w:rsidRPr="001D6CB5">
        <w:t>Gründungsjahr</w:t>
      </w:r>
      <w:r w:rsidRPr="00A221F1">
        <w:t>:</w:t>
      </w:r>
      <w:r w:rsidRPr="00A221F1">
        <w:tab/>
      </w:r>
      <w:sdt>
        <w:sdtPr>
          <w:rPr>
            <w:rStyle w:val="Formatvorlage3"/>
          </w:rPr>
          <w:id w:val="1105378718"/>
          <w:placeholder>
            <w:docPart w:val="85DB44D363D94FAEBA39F2E71961B816"/>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0FD7B26C" w14:textId="77777777" w:rsidR="009C12BD" w:rsidRPr="00A221F1" w:rsidRDefault="009C12BD" w:rsidP="009C12BD">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9C12BD" w14:paraId="3AF84FB1" w14:textId="77777777" w:rsidTr="006834BE">
        <w:tc>
          <w:tcPr>
            <w:tcW w:w="3686" w:type="dxa"/>
          </w:tcPr>
          <w:p w14:paraId="60E4848B" w14:textId="77777777" w:rsidR="009C12BD" w:rsidRPr="00A221F1" w:rsidRDefault="009C12BD" w:rsidP="00485A71">
            <w:pPr>
              <w:spacing w:line="360" w:lineRule="auto"/>
              <w:rPr>
                <w:rStyle w:val="Anz"/>
              </w:rPr>
            </w:pPr>
            <w:r>
              <w:rPr>
                <w:rStyle w:val="Anz"/>
              </w:rPr>
              <w:t>Anzahl:</w:t>
            </w:r>
          </w:p>
        </w:tc>
        <w:tc>
          <w:tcPr>
            <w:tcW w:w="4463" w:type="dxa"/>
          </w:tcPr>
          <w:p w14:paraId="39BDA1E3" w14:textId="77777777" w:rsidR="009C12BD" w:rsidRPr="00A221F1" w:rsidRDefault="009C12BD" w:rsidP="00485A71">
            <w:pPr>
              <w:spacing w:line="360" w:lineRule="auto"/>
            </w:pPr>
            <w:r>
              <w:t>Funktion und / oder Ausbildung:</w:t>
            </w:r>
          </w:p>
        </w:tc>
      </w:tr>
      <w:tr w:rsidR="009C12BD" w14:paraId="6E7164B1" w14:textId="77777777" w:rsidTr="006834BE">
        <w:sdt>
          <w:sdtPr>
            <w:rPr>
              <w:rStyle w:val="Formatvorlage3"/>
            </w:rPr>
            <w:tag w:val="Anz."/>
            <w:id w:val="2121873121"/>
            <w:placeholder>
              <w:docPart w:val="0D75880AF8BA459CBDED7883DF72EC41"/>
            </w:placeholder>
            <w:showingPlcHdr/>
            <w:text/>
          </w:sdtPr>
          <w:sdtEndPr>
            <w:rPr>
              <w:rStyle w:val="Absatz-Standardschriftart"/>
              <w:color w:val="auto"/>
            </w:rPr>
          </w:sdtEndPr>
          <w:sdtContent>
            <w:tc>
              <w:tcPr>
                <w:tcW w:w="3686" w:type="dxa"/>
              </w:tcPr>
              <w:p w14:paraId="6316050D" w14:textId="77777777" w:rsidR="009C12BD" w:rsidRPr="006834BE" w:rsidRDefault="009C12BD" w:rsidP="00485A71">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1696304500"/>
            <w:placeholder>
              <w:docPart w:val="4DE4F897E63847D49DF55ECD02D77029"/>
            </w:placeholder>
            <w:showingPlcHdr/>
            <w:text/>
          </w:sdtPr>
          <w:sdtEndPr>
            <w:rPr>
              <w:rStyle w:val="Absatz-Standardschriftart"/>
              <w:color w:val="auto"/>
            </w:rPr>
          </w:sdtEndPr>
          <w:sdtContent>
            <w:tc>
              <w:tcPr>
                <w:tcW w:w="4463" w:type="dxa"/>
              </w:tcPr>
              <w:p w14:paraId="5ECCB610" w14:textId="77777777" w:rsidR="009C12BD" w:rsidRPr="00A221F1" w:rsidRDefault="009C12BD" w:rsidP="00485A71">
                <w:pPr>
                  <w:spacing w:line="360" w:lineRule="auto"/>
                </w:pPr>
                <w:r w:rsidRPr="006834BE">
                  <w:rPr>
                    <w:rStyle w:val="Platzhaltertext"/>
                    <w:color w:val="2B6FED" w:themeColor="text2" w:themeTint="99"/>
                  </w:rPr>
                  <w:t>Klicken oder tippen Sie hier, um Text einzugeben.</w:t>
                </w:r>
              </w:p>
            </w:tc>
          </w:sdtContent>
        </w:sdt>
      </w:tr>
      <w:tr w:rsidR="009C12BD" w14:paraId="4A38FAEC" w14:textId="77777777" w:rsidTr="006834BE">
        <w:sdt>
          <w:sdtPr>
            <w:rPr>
              <w:rStyle w:val="Anz"/>
              <w:color w:val="2B6FED" w:themeColor="text2" w:themeTint="99"/>
            </w:rPr>
            <w:tag w:val="Anz."/>
            <w:id w:val="-1023783910"/>
            <w:placeholder>
              <w:docPart w:val="69BFE1030CCC4BED8C47318241DA97AC"/>
            </w:placeholder>
            <w:showingPlcHdr/>
            <w:text/>
          </w:sdtPr>
          <w:sdtEndPr>
            <w:rPr>
              <w:rStyle w:val="Absatz-Standardschriftart"/>
            </w:rPr>
          </w:sdtEndPr>
          <w:sdtContent>
            <w:tc>
              <w:tcPr>
                <w:tcW w:w="3686" w:type="dxa"/>
              </w:tcPr>
              <w:p w14:paraId="0F30D530" w14:textId="77777777" w:rsidR="009C12BD" w:rsidRPr="006834BE" w:rsidRDefault="009C12BD" w:rsidP="00485A71">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921555594"/>
            <w:placeholder>
              <w:docPart w:val="8E7240BBA43643719441F8E92E797AF6"/>
            </w:placeholder>
            <w:showingPlcHdr/>
            <w:text/>
          </w:sdtPr>
          <w:sdtEndPr>
            <w:rPr>
              <w:rStyle w:val="Platzhaltertext"/>
            </w:rPr>
          </w:sdtEndPr>
          <w:sdtContent>
            <w:tc>
              <w:tcPr>
                <w:tcW w:w="4463" w:type="dxa"/>
              </w:tcPr>
              <w:p w14:paraId="5F6F41B7" w14:textId="77777777" w:rsidR="009C12BD" w:rsidRPr="006834BE" w:rsidRDefault="009C12BD" w:rsidP="00485A71">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9C12BD" w14:paraId="7E5E6C12" w14:textId="77777777" w:rsidTr="006834BE">
        <w:sdt>
          <w:sdtPr>
            <w:rPr>
              <w:rStyle w:val="Formatvorlage3"/>
            </w:rPr>
            <w:tag w:val="Anz."/>
            <w:id w:val="1708530237"/>
            <w:placeholder>
              <w:docPart w:val="EA30EEE78E7A45F68B8BE0FAC6593C22"/>
            </w:placeholder>
            <w:showingPlcHdr/>
            <w:text/>
          </w:sdtPr>
          <w:sdtEndPr>
            <w:rPr>
              <w:rStyle w:val="Absatz-Standardschriftart"/>
              <w:color w:val="auto"/>
            </w:rPr>
          </w:sdtEndPr>
          <w:sdtContent>
            <w:tc>
              <w:tcPr>
                <w:tcW w:w="3686" w:type="dxa"/>
              </w:tcPr>
              <w:p w14:paraId="06FF09BA" w14:textId="77777777" w:rsidR="009C12BD" w:rsidRPr="006834BE" w:rsidRDefault="009C12BD" w:rsidP="00485A71">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729615981"/>
            <w:placeholder>
              <w:docPart w:val="6B752DE5E6CB49518112566218116FAF"/>
            </w:placeholder>
            <w:showingPlcHdr/>
            <w:text/>
          </w:sdtPr>
          <w:sdtEndPr>
            <w:rPr>
              <w:rStyle w:val="Platzhaltertext"/>
            </w:rPr>
          </w:sdtEndPr>
          <w:sdtContent>
            <w:tc>
              <w:tcPr>
                <w:tcW w:w="4463" w:type="dxa"/>
              </w:tcPr>
              <w:p w14:paraId="0124DDD2" w14:textId="559E313A" w:rsidR="009C12BD" w:rsidRPr="006834BE" w:rsidRDefault="009C12BD" w:rsidP="00485A71">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9C12BD" w14:paraId="09F0F7FF" w14:textId="77777777" w:rsidTr="006834BE">
        <w:sdt>
          <w:sdtPr>
            <w:rPr>
              <w:rStyle w:val="Formatvorlage3"/>
            </w:rPr>
            <w:tag w:val="Anz."/>
            <w:id w:val="28614242"/>
            <w:placeholder>
              <w:docPart w:val="F1A0A53C675F4E4AB826325C31B0EAC8"/>
            </w:placeholder>
            <w:showingPlcHdr/>
            <w:text/>
          </w:sdtPr>
          <w:sdtEndPr>
            <w:rPr>
              <w:rStyle w:val="Absatz-Standardschriftart"/>
              <w:color w:val="auto"/>
            </w:rPr>
          </w:sdtEndPr>
          <w:sdtContent>
            <w:tc>
              <w:tcPr>
                <w:tcW w:w="3686" w:type="dxa"/>
              </w:tcPr>
              <w:p w14:paraId="0764E3E2" w14:textId="77777777" w:rsidR="009C12BD" w:rsidRPr="006834BE" w:rsidRDefault="009C12BD" w:rsidP="00485A71">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2135785268"/>
            <w:placeholder>
              <w:docPart w:val="FE77FC60213343668954DC326F53E48A"/>
            </w:placeholder>
            <w:showingPlcHdr/>
            <w:text/>
          </w:sdtPr>
          <w:sdtEndPr>
            <w:rPr>
              <w:rStyle w:val="Platzhaltertext"/>
            </w:rPr>
          </w:sdtEndPr>
          <w:sdtContent>
            <w:tc>
              <w:tcPr>
                <w:tcW w:w="4463" w:type="dxa"/>
              </w:tcPr>
              <w:p w14:paraId="4486FEFD" w14:textId="77777777" w:rsidR="009C12BD" w:rsidRPr="006834BE" w:rsidRDefault="009C12BD" w:rsidP="00485A71">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9C12BD" w14:paraId="531A2C4B" w14:textId="77777777" w:rsidTr="006834BE">
        <w:sdt>
          <w:sdtPr>
            <w:rPr>
              <w:rStyle w:val="Formatvorlage3"/>
            </w:rPr>
            <w:tag w:val="Anz."/>
            <w:id w:val="2087799551"/>
            <w:placeholder>
              <w:docPart w:val="D77AA3B6122A4E9783E78A59E8F56B5C"/>
            </w:placeholder>
            <w:showingPlcHdr/>
            <w:text/>
          </w:sdtPr>
          <w:sdtEndPr>
            <w:rPr>
              <w:rStyle w:val="Absatz-Standardschriftart"/>
              <w:color w:val="auto"/>
            </w:rPr>
          </w:sdtEndPr>
          <w:sdtContent>
            <w:tc>
              <w:tcPr>
                <w:tcW w:w="3686" w:type="dxa"/>
              </w:tcPr>
              <w:p w14:paraId="7C669B12" w14:textId="77777777" w:rsidR="009C12BD" w:rsidRPr="006834BE" w:rsidRDefault="009C12BD" w:rsidP="00485A71">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2144528315"/>
            <w:placeholder>
              <w:docPart w:val="9E02A83C1D4E46DB9B28A6CA1F036531"/>
            </w:placeholder>
            <w:showingPlcHdr/>
            <w:text/>
          </w:sdtPr>
          <w:sdtEndPr>
            <w:rPr>
              <w:rStyle w:val="Platzhaltertext"/>
            </w:rPr>
          </w:sdtEndPr>
          <w:sdtContent>
            <w:tc>
              <w:tcPr>
                <w:tcW w:w="4463" w:type="dxa"/>
              </w:tcPr>
              <w:p w14:paraId="0757EC8A" w14:textId="77777777" w:rsidR="009C12BD" w:rsidRPr="006834BE" w:rsidRDefault="009C12BD" w:rsidP="00485A71">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9C12BD" w14:paraId="1AD31764" w14:textId="77777777" w:rsidTr="006834BE">
        <w:sdt>
          <w:sdtPr>
            <w:rPr>
              <w:rStyle w:val="Formatvorlage3"/>
            </w:rPr>
            <w:tag w:val="Anz."/>
            <w:id w:val="1356070106"/>
            <w:placeholder>
              <w:docPart w:val="29CAB9455D4A4BD99103CB220244E89E"/>
            </w:placeholder>
            <w:showingPlcHdr/>
            <w:text/>
          </w:sdtPr>
          <w:sdtEndPr>
            <w:rPr>
              <w:rStyle w:val="Absatz-Standardschriftart"/>
              <w:color w:val="auto"/>
            </w:rPr>
          </w:sdtEndPr>
          <w:sdtContent>
            <w:tc>
              <w:tcPr>
                <w:tcW w:w="3686" w:type="dxa"/>
              </w:tcPr>
              <w:p w14:paraId="2E2221FF" w14:textId="77777777" w:rsidR="009C12BD" w:rsidRPr="006834BE" w:rsidRDefault="009C12BD" w:rsidP="00485A71">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210173652"/>
            <w:placeholder>
              <w:docPart w:val="1990D9F0E03C4CA7BDBCBB58183EB7DF"/>
            </w:placeholder>
            <w:showingPlcHdr/>
            <w:text/>
          </w:sdtPr>
          <w:sdtEndPr>
            <w:rPr>
              <w:rStyle w:val="Platzhaltertext"/>
            </w:rPr>
          </w:sdtEndPr>
          <w:sdtContent>
            <w:tc>
              <w:tcPr>
                <w:tcW w:w="4463" w:type="dxa"/>
              </w:tcPr>
              <w:p w14:paraId="6E7F0AED" w14:textId="77777777" w:rsidR="009C12BD" w:rsidRPr="006834BE" w:rsidRDefault="009C12BD" w:rsidP="00485A71">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9C12BD" w14:paraId="6F5DCAC0" w14:textId="77777777" w:rsidTr="006834BE">
        <w:sdt>
          <w:sdtPr>
            <w:rPr>
              <w:rStyle w:val="Formatvorlage3"/>
            </w:rPr>
            <w:tag w:val="Anz."/>
            <w:id w:val="-418187665"/>
            <w:placeholder>
              <w:docPart w:val="F2BD7273FCFD41FDAFE2B918EA453EDA"/>
            </w:placeholder>
            <w:showingPlcHdr/>
            <w:text/>
          </w:sdtPr>
          <w:sdtEndPr>
            <w:rPr>
              <w:rStyle w:val="Absatz-Standardschriftart"/>
              <w:color w:val="auto"/>
            </w:rPr>
          </w:sdtEndPr>
          <w:sdtContent>
            <w:tc>
              <w:tcPr>
                <w:tcW w:w="3686" w:type="dxa"/>
              </w:tcPr>
              <w:p w14:paraId="2F352362" w14:textId="77777777" w:rsidR="009C12BD" w:rsidRPr="006834BE" w:rsidRDefault="009C12BD" w:rsidP="00485A71">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666210494"/>
            <w:placeholder>
              <w:docPart w:val="95F75D77906B4E41BA9C1094E31F257F"/>
            </w:placeholder>
            <w:showingPlcHdr/>
            <w:text/>
          </w:sdtPr>
          <w:sdtEndPr>
            <w:rPr>
              <w:rStyle w:val="Platzhaltertext"/>
            </w:rPr>
          </w:sdtEndPr>
          <w:sdtContent>
            <w:tc>
              <w:tcPr>
                <w:tcW w:w="4463" w:type="dxa"/>
              </w:tcPr>
              <w:p w14:paraId="249B2817" w14:textId="6F4C1204" w:rsidR="009C12BD" w:rsidRPr="006834BE" w:rsidRDefault="009C12BD" w:rsidP="00485A71">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7C382421" w14:textId="77777777" w:rsidR="009C12BD" w:rsidRDefault="009C12BD" w:rsidP="009C12BD"/>
    <w:p w14:paraId="10CEF3E9" w14:textId="77777777" w:rsidR="009C12BD" w:rsidRPr="00A221F1" w:rsidRDefault="009C12BD" w:rsidP="009C12BD">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9C12BD" w14:paraId="16FB9B20" w14:textId="77777777" w:rsidTr="006834BE">
        <w:sdt>
          <w:sdtPr>
            <w:rPr>
              <w:rStyle w:val="Formatvorlage3"/>
            </w:rPr>
            <w:tag w:val="Anz."/>
            <w:id w:val="-1939275743"/>
            <w:placeholder>
              <w:docPart w:val="85CCA00B6F3E4FA39A11267EA61B51AD"/>
            </w:placeholder>
            <w:showingPlcHdr/>
            <w:text/>
          </w:sdtPr>
          <w:sdtEndPr>
            <w:rPr>
              <w:rStyle w:val="Absatz-Standardschriftart"/>
              <w:color w:val="auto"/>
            </w:rPr>
          </w:sdtEndPr>
          <w:sdtContent>
            <w:tc>
              <w:tcPr>
                <w:tcW w:w="3686" w:type="dxa"/>
              </w:tcPr>
              <w:p w14:paraId="6E6FF71A" w14:textId="77777777" w:rsidR="009C12BD" w:rsidRPr="006834BE" w:rsidRDefault="009C12BD" w:rsidP="00485A71">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1301574418"/>
            <w:placeholder>
              <w:docPart w:val="DC3B839FBE994B059352F003368395EA"/>
            </w:placeholder>
            <w:showingPlcHdr/>
            <w:text/>
          </w:sdtPr>
          <w:sdtEndPr/>
          <w:sdtContent>
            <w:tc>
              <w:tcPr>
                <w:tcW w:w="5115" w:type="dxa"/>
              </w:tcPr>
              <w:p w14:paraId="586788E5" w14:textId="77777777" w:rsidR="009C12BD" w:rsidRPr="006834BE" w:rsidRDefault="009C12BD" w:rsidP="00485A71">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9C12BD" w14:paraId="47BF30A8" w14:textId="77777777" w:rsidTr="006834BE">
        <w:sdt>
          <w:sdtPr>
            <w:rPr>
              <w:rStyle w:val="Formatvorlage3"/>
            </w:rPr>
            <w:tag w:val="Anz."/>
            <w:id w:val="-640501705"/>
            <w:placeholder>
              <w:docPart w:val="C74577CDE3A746AABC2A133A4508636A"/>
            </w:placeholder>
            <w:showingPlcHdr/>
            <w:text/>
          </w:sdtPr>
          <w:sdtEndPr>
            <w:rPr>
              <w:rStyle w:val="Absatz-Standardschriftart"/>
              <w:color w:val="auto"/>
            </w:rPr>
          </w:sdtEndPr>
          <w:sdtContent>
            <w:tc>
              <w:tcPr>
                <w:tcW w:w="3686" w:type="dxa"/>
              </w:tcPr>
              <w:p w14:paraId="4D7ADD9C" w14:textId="77777777" w:rsidR="009C12BD" w:rsidRPr="006834BE" w:rsidRDefault="009C12BD" w:rsidP="00485A71">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1792392868"/>
            <w:placeholder>
              <w:docPart w:val="CC1DD201E9B54543B9BB1E4E4C2B2B28"/>
            </w:placeholder>
            <w:showingPlcHdr/>
            <w:text/>
          </w:sdtPr>
          <w:sdtEndPr/>
          <w:sdtContent>
            <w:tc>
              <w:tcPr>
                <w:tcW w:w="5115" w:type="dxa"/>
              </w:tcPr>
              <w:p w14:paraId="7D949258" w14:textId="77777777" w:rsidR="009C12BD" w:rsidRPr="006834BE" w:rsidRDefault="009C12BD" w:rsidP="00485A71">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9C12BD" w14:paraId="01C3F4B6" w14:textId="77777777" w:rsidTr="006834BE">
        <w:sdt>
          <w:sdtPr>
            <w:rPr>
              <w:rStyle w:val="Formatvorlage3"/>
            </w:rPr>
            <w:tag w:val="Anz."/>
            <w:id w:val="134457355"/>
            <w:placeholder>
              <w:docPart w:val="E1BFD1359BD841A0A1478E54F3775C26"/>
            </w:placeholder>
            <w:showingPlcHdr/>
            <w:text/>
          </w:sdtPr>
          <w:sdtEndPr>
            <w:rPr>
              <w:rStyle w:val="Absatz-Standardschriftart"/>
              <w:color w:val="auto"/>
            </w:rPr>
          </w:sdtEndPr>
          <w:sdtContent>
            <w:tc>
              <w:tcPr>
                <w:tcW w:w="3686" w:type="dxa"/>
              </w:tcPr>
              <w:p w14:paraId="0CBA6C16" w14:textId="77777777" w:rsidR="009C12BD" w:rsidRPr="006834BE" w:rsidRDefault="009C12BD" w:rsidP="00485A71">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573862489"/>
            <w:placeholder>
              <w:docPart w:val="A72E4FBB01C24609A21330C84E52426E"/>
            </w:placeholder>
            <w:showingPlcHdr/>
            <w:text/>
          </w:sdtPr>
          <w:sdtEndPr/>
          <w:sdtContent>
            <w:tc>
              <w:tcPr>
                <w:tcW w:w="5115" w:type="dxa"/>
              </w:tcPr>
              <w:p w14:paraId="66D12D4E" w14:textId="77777777" w:rsidR="009C12BD" w:rsidRPr="006834BE" w:rsidRDefault="009C12BD" w:rsidP="00485A71">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558FA8C2" w14:textId="77777777" w:rsidR="009C12BD" w:rsidRDefault="009C12BD" w:rsidP="009C12BD"/>
    <w:p w14:paraId="73B1B874" w14:textId="0771BED0" w:rsidR="00CA4531" w:rsidRPr="00A221F1" w:rsidRDefault="00CA4531" w:rsidP="00485A71">
      <w:r>
        <w:t>Name des für das offerierte Projekt vorgesehenen Projektleiters:</w:t>
      </w:r>
    </w:p>
    <w:sdt>
      <w:sdtPr>
        <w:rPr>
          <w:rStyle w:val="Formatvorlage3"/>
        </w:rPr>
        <w:id w:val="-1289508507"/>
        <w:placeholder>
          <w:docPart w:val="87C95E66FB8D4CE0B6AF871BFE064521"/>
        </w:placeholder>
        <w:showingPlcHdr/>
        <w:text/>
      </w:sdtPr>
      <w:sdtEndPr>
        <w:rPr>
          <w:rStyle w:val="Absatz-Standardschriftart"/>
          <w:color w:val="auto"/>
        </w:rPr>
      </w:sdtEndPr>
      <w:sdtContent>
        <w:p w14:paraId="03FE2884" w14:textId="4D407203" w:rsidR="008C3F54" w:rsidRDefault="00CA4531">
          <w:r w:rsidRPr="004A2DB2">
            <w:rPr>
              <w:rStyle w:val="Platzhaltertext"/>
              <w:color w:val="2B6FED" w:themeColor="text2" w:themeTint="99"/>
            </w:rPr>
            <w:t>Klicken oder tippen Sie hier, um Text einzugeben.</w:t>
          </w:r>
        </w:p>
      </w:sdtContent>
    </w:sdt>
    <w:p w14:paraId="3C62B548" w14:textId="77777777" w:rsidR="008C3F54" w:rsidRDefault="008C3F54">
      <w:r>
        <w:br w:type="page"/>
      </w:r>
    </w:p>
    <w:bookmarkEnd w:id="3"/>
    <w:p w14:paraId="1D330F4E" w14:textId="6A7E7C1C" w:rsidR="00A25CE2" w:rsidRDefault="00A25CE2" w:rsidP="00A25CE2">
      <w:pPr>
        <w:pStyle w:val="berschrift2Bericht"/>
        <w:tabs>
          <w:tab w:val="left" w:pos="3828"/>
        </w:tabs>
        <w:ind w:right="-2"/>
      </w:pPr>
      <w:r w:rsidRPr="00CA4531">
        <w:t xml:space="preserve">Subplaner </w:t>
      </w:r>
      <w:r>
        <w:t>2</w:t>
      </w:r>
      <w:r w:rsidRPr="00CA4531">
        <w:t>:</w:t>
      </w:r>
      <w:r>
        <w:tab/>
      </w:r>
      <w:sdt>
        <w:sdtPr>
          <w:rPr>
            <w:rStyle w:val="Formatvorlage6"/>
          </w:rPr>
          <w:alias w:val="Firma"/>
          <w:tag w:val="Firma"/>
          <w:id w:val="-1582373693"/>
          <w:placeholder>
            <w:docPart w:val="B418A516E7AA498189268E1E9F2034D7"/>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4ADED563" w14:textId="77777777" w:rsidR="00A25CE2" w:rsidRPr="00A221F1" w:rsidRDefault="00A25CE2" w:rsidP="00A25CE2">
      <w:r w:rsidRPr="001D6CB5">
        <w:t>Name:</w:t>
      </w:r>
      <w:r w:rsidRPr="001D6CB5">
        <w:tab/>
      </w:r>
      <w:sdt>
        <w:sdtPr>
          <w:rPr>
            <w:rStyle w:val="Formatvorlage3"/>
          </w:rPr>
          <w:id w:val="1871641166"/>
          <w:placeholder>
            <w:docPart w:val="623968D945AA40D79C6EE9D8744AB70E"/>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61AD1DB1" w14:textId="513F1F6D" w:rsidR="00A25CE2" w:rsidRPr="00A221F1" w:rsidRDefault="00A25CE2" w:rsidP="00A25CE2">
      <w:r w:rsidRPr="001D6CB5">
        <w:t>Strasse / Hausnummer:</w:t>
      </w:r>
      <w:r w:rsidRPr="001D6CB5">
        <w:tab/>
      </w:r>
      <w:sdt>
        <w:sdtPr>
          <w:rPr>
            <w:rStyle w:val="Formatvorlage3"/>
          </w:rPr>
          <w:id w:val="-549449080"/>
          <w:placeholder>
            <w:docPart w:val="623968D945AA40D79C6EE9D8744AB70E"/>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958EA43" w14:textId="5215227A" w:rsidR="00A25CE2" w:rsidRPr="00A221F1" w:rsidRDefault="00A25CE2" w:rsidP="00A25CE2">
      <w:r w:rsidRPr="001D6CB5">
        <w:t>PLZ / Ortschaft</w:t>
      </w:r>
      <w:r w:rsidRPr="00A221F1">
        <w:t>:</w:t>
      </w:r>
      <w:r w:rsidRPr="00A221F1">
        <w:tab/>
      </w:r>
      <w:sdt>
        <w:sdtPr>
          <w:rPr>
            <w:rStyle w:val="Formatvorlage3"/>
          </w:rPr>
          <w:id w:val="1212147895"/>
          <w:placeholder>
            <w:docPart w:val="623968D945AA40D79C6EE9D8744AB70E"/>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731FF9CF" w14:textId="7E3A0CE9" w:rsidR="00A25CE2" w:rsidRPr="00A221F1" w:rsidRDefault="00A25CE2" w:rsidP="00A25CE2">
      <w:r w:rsidRPr="001D6CB5">
        <w:t>Tätigkeitsbereich</w:t>
      </w:r>
      <w:r w:rsidRPr="00A221F1">
        <w:t>:</w:t>
      </w:r>
      <w:r w:rsidRPr="00A221F1">
        <w:tab/>
      </w:r>
      <w:sdt>
        <w:sdtPr>
          <w:rPr>
            <w:rStyle w:val="Formatvorlage3"/>
          </w:rPr>
          <w:id w:val="524063184"/>
          <w:placeholder>
            <w:docPart w:val="623968D945AA40D79C6EE9D8744AB70E"/>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CBF6280" w14:textId="0059A042" w:rsidR="00A25CE2" w:rsidRPr="00A221F1" w:rsidRDefault="00A25CE2" w:rsidP="00A25CE2">
      <w:r w:rsidRPr="001D6CB5">
        <w:t>Rechtsform</w:t>
      </w:r>
      <w:r w:rsidRPr="00A221F1">
        <w:t>:</w:t>
      </w:r>
      <w:r w:rsidRPr="00A221F1">
        <w:tab/>
      </w:r>
      <w:sdt>
        <w:sdtPr>
          <w:rPr>
            <w:rStyle w:val="Formatvorlage3"/>
          </w:rPr>
          <w:id w:val="776679636"/>
          <w:placeholder>
            <w:docPart w:val="623968D945AA40D79C6EE9D8744AB70E"/>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5329C58" w14:textId="1F248457" w:rsidR="00A25CE2" w:rsidRPr="00A221F1" w:rsidRDefault="00A25CE2" w:rsidP="00A25CE2">
      <w:r w:rsidRPr="001D6CB5">
        <w:t>Gründungsjahr</w:t>
      </w:r>
      <w:r w:rsidRPr="00A221F1">
        <w:t>:</w:t>
      </w:r>
      <w:r w:rsidRPr="00A221F1">
        <w:tab/>
      </w:r>
      <w:sdt>
        <w:sdtPr>
          <w:rPr>
            <w:rStyle w:val="Formatvorlage3"/>
          </w:rPr>
          <w:id w:val="1961298782"/>
          <w:placeholder>
            <w:docPart w:val="623968D945AA40D79C6EE9D8744AB70E"/>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1A4BFA0"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0A188B36" w14:textId="77777777" w:rsidTr="00F51BF5">
        <w:tc>
          <w:tcPr>
            <w:tcW w:w="3686" w:type="dxa"/>
          </w:tcPr>
          <w:p w14:paraId="685826ED" w14:textId="77777777" w:rsidR="00A25CE2" w:rsidRPr="00A221F1" w:rsidRDefault="00A25CE2" w:rsidP="00F51BF5">
            <w:pPr>
              <w:spacing w:line="360" w:lineRule="auto"/>
              <w:rPr>
                <w:rStyle w:val="Anz"/>
              </w:rPr>
            </w:pPr>
            <w:r>
              <w:rPr>
                <w:rStyle w:val="Anz"/>
              </w:rPr>
              <w:t>Anzahl:</w:t>
            </w:r>
          </w:p>
        </w:tc>
        <w:tc>
          <w:tcPr>
            <w:tcW w:w="4463" w:type="dxa"/>
          </w:tcPr>
          <w:p w14:paraId="18DA4F15" w14:textId="77777777" w:rsidR="00A25CE2" w:rsidRPr="00A221F1" w:rsidRDefault="00A25CE2" w:rsidP="00F51BF5">
            <w:pPr>
              <w:spacing w:line="360" w:lineRule="auto"/>
            </w:pPr>
            <w:r>
              <w:t>Funktion und / oder Ausbildung:</w:t>
            </w:r>
          </w:p>
        </w:tc>
      </w:tr>
      <w:tr w:rsidR="00A25CE2" w14:paraId="4CCA4DB2" w14:textId="77777777" w:rsidTr="00F51BF5">
        <w:sdt>
          <w:sdtPr>
            <w:rPr>
              <w:rStyle w:val="Formatvorlage3"/>
            </w:rPr>
            <w:tag w:val="Anz."/>
            <w:id w:val="1897626547"/>
            <w:placeholder>
              <w:docPart w:val="A6BB4CF9049E47B3A6E6E5C48AA9196E"/>
            </w:placeholder>
            <w:showingPlcHdr/>
            <w:text/>
          </w:sdtPr>
          <w:sdtEndPr>
            <w:rPr>
              <w:rStyle w:val="Absatz-Standardschriftart"/>
              <w:color w:val="auto"/>
            </w:rPr>
          </w:sdtEndPr>
          <w:sdtContent>
            <w:tc>
              <w:tcPr>
                <w:tcW w:w="3686" w:type="dxa"/>
              </w:tcPr>
              <w:p w14:paraId="6AA13B08"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343480036"/>
            <w:placeholder>
              <w:docPart w:val="41ABAB7CDC2D45798F761B0B06EBFEE7"/>
            </w:placeholder>
            <w:showingPlcHdr/>
            <w:text/>
          </w:sdtPr>
          <w:sdtEndPr>
            <w:rPr>
              <w:rStyle w:val="Absatz-Standardschriftart"/>
              <w:color w:val="auto"/>
            </w:rPr>
          </w:sdtEndPr>
          <w:sdtContent>
            <w:tc>
              <w:tcPr>
                <w:tcW w:w="4463" w:type="dxa"/>
              </w:tcPr>
              <w:p w14:paraId="46628663"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231CA508" w14:textId="77777777" w:rsidTr="00F51BF5">
        <w:sdt>
          <w:sdtPr>
            <w:rPr>
              <w:rStyle w:val="Anz"/>
              <w:color w:val="2B6FED" w:themeColor="text2" w:themeTint="99"/>
            </w:rPr>
            <w:tag w:val="Anz."/>
            <w:id w:val="1320623326"/>
            <w:placeholder>
              <w:docPart w:val="37B843FBD6A24D5088AD3126B6B21AC8"/>
            </w:placeholder>
            <w:showingPlcHdr/>
            <w:text/>
          </w:sdtPr>
          <w:sdtEndPr>
            <w:rPr>
              <w:rStyle w:val="Absatz-Standardschriftart"/>
            </w:rPr>
          </w:sdtEndPr>
          <w:sdtContent>
            <w:tc>
              <w:tcPr>
                <w:tcW w:w="3686" w:type="dxa"/>
              </w:tcPr>
              <w:p w14:paraId="08137551"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179273949"/>
            <w:placeholder>
              <w:docPart w:val="D78B4C9109734442A3B1B538FF088B99"/>
            </w:placeholder>
            <w:showingPlcHdr/>
            <w:text/>
          </w:sdtPr>
          <w:sdtEndPr>
            <w:rPr>
              <w:rStyle w:val="Platzhaltertext"/>
            </w:rPr>
          </w:sdtEndPr>
          <w:sdtContent>
            <w:tc>
              <w:tcPr>
                <w:tcW w:w="4463" w:type="dxa"/>
              </w:tcPr>
              <w:p w14:paraId="6D885B1F"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BAC9A0C" w14:textId="77777777" w:rsidTr="00F51BF5">
        <w:sdt>
          <w:sdtPr>
            <w:rPr>
              <w:rStyle w:val="Formatvorlage3"/>
            </w:rPr>
            <w:tag w:val="Anz."/>
            <w:id w:val="1429460017"/>
            <w:placeholder>
              <w:docPart w:val="7973811C55EE48CCA9ED20A21AB909B8"/>
            </w:placeholder>
            <w:showingPlcHdr/>
            <w:text/>
          </w:sdtPr>
          <w:sdtEndPr>
            <w:rPr>
              <w:rStyle w:val="Absatz-Standardschriftart"/>
              <w:color w:val="auto"/>
            </w:rPr>
          </w:sdtEndPr>
          <w:sdtContent>
            <w:tc>
              <w:tcPr>
                <w:tcW w:w="3686" w:type="dxa"/>
              </w:tcPr>
              <w:p w14:paraId="1CF3E59F"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737553341"/>
            <w:placeholder>
              <w:docPart w:val="242DB6B88BB74E928F8727A34FC8F7CA"/>
            </w:placeholder>
            <w:showingPlcHdr/>
            <w:text/>
          </w:sdtPr>
          <w:sdtEndPr>
            <w:rPr>
              <w:rStyle w:val="Platzhaltertext"/>
            </w:rPr>
          </w:sdtEndPr>
          <w:sdtContent>
            <w:tc>
              <w:tcPr>
                <w:tcW w:w="4463" w:type="dxa"/>
              </w:tcPr>
              <w:p w14:paraId="53BCC3B3"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FC7FB08" w14:textId="77777777" w:rsidTr="00F51BF5">
        <w:sdt>
          <w:sdtPr>
            <w:rPr>
              <w:rStyle w:val="Formatvorlage3"/>
            </w:rPr>
            <w:tag w:val="Anz."/>
            <w:id w:val="1763115253"/>
            <w:placeholder>
              <w:docPart w:val="5D28D84843CD49C381B395AC94BE0BFD"/>
            </w:placeholder>
            <w:showingPlcHdr/>
            <w:text/>
          </w:sdtPr>
          <w:sdtEndPr>
            <w:rPr>
              <w:rStyle w:val="Absatz-Standardschriftart"/>
              <w:color w:val="auto"/>
            </w:rPr>
          </w:sdtEndPr>
          <w:sdtContent>
            <w:tc>
              <w:tcPr>
                <w:tcW w:w="3686" w:type="dxa"/>
              </w:tcPr>
              <w:p w14:paraId="779E8709"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243307901"/>
            <w:placeholder>
              <w:docPart w:val="08DA4EE1C25348669ABCF9BEB3AB5C4A"/>
            </w:placeholder>
            <w:showingPlcHdr/>
            <w:text/>
          </w:sdtPr>
          <w:sdtEndPr>
            <w:rPr>
              <w:rStyle w:val="Platzhaltertext"/>
            </w:rPr>
          </w:sdtEndPr>
          <w:sdtContent>
            <w:tc>
              <w:tcPr>
                <w:tcW w:w="4463" w:type="dxa"/>
              </w:tcPr>
              <w:p w14:paraId="17AF6BD1"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870C6EC" w14:textId="77777777" w:rsidTr="00F51BF5">
        <w:sdt>
          <w:sdtPr>
            <w:rPr>
              <w:rStyle w:val="Formatvorlage3"/>
            </w:rPr>
            <w:tag w:val="Anz."/>
            <w:id w:val="1103463757"/>
            <w:placeholder>
              <w:docPart w:val="86AA220596C64ADC8C1518C9891B5A8A"/>
            </w:placeholder>
            <w:showingPlcHdr/>
            <w:text/>
          </w:sdtPr>
          <w:sdtEndPr>
            <w:rPr>
              <w:rStyle w:val="Absatz-Standardschriftart"/>
              <w:color w:val="auto"/>
            </w:rPr>
          </w:sdtEndPr>
          <w:sdtContent>
            <w:tc>
              <w:tcPr>
                <w:tcW w:w="3686" w:type="dxa"/>
              </w:tcPr>
              <w:p w14:paraId="75F62E08"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930632715"/>
            <w:placeholder>
              <w:docPart w:val="67C2F2D3E24C4B0593E041311ED4C2E5"/>
            </w:placeholder>
            <w:showingPlcHdr/>
            <w:text/>
          </w:sdtPr>
          <w:sdtEndPr>
            <w:rPr>
              <w:rStyle w:val="Platzhaltertext"/>
            </w:rPr>
          </w:sdtEndPr>
          <w:sdtContent>
            <w:tc>
              <w:tcPr>
                <w:tcW w:w="4463" w:type="dxa"/>
              </w:tcPr>
              <w:p w14:paraId="0050D7BB"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455DEC53" w14:textId="77777777" w:rsidTr="00F51BF5">
        <w:sdt>
          <w:sdtPr>
            <w:rPr>
              <w:rStyle w:val="Formatvorlage3"/>
            </w:rPr>
            <w:tag w:val="Anz."/>
            <w:id w:val="2028908174"/>
            <w:placeholder>
              <w:docPart w:val="DD7C54E6FA944FE880A7F1B1F7147AD5"/>
            </w:placeholder>
            <w:showingPlcHdr/>
            <w:text/>
          </w:sdtPr>
          <w:sdtEndPr>
            <w:rPr>
              <w:rStyle w:val="Absatz-Standardschriftart"/>
              <w:color w:val="auto"/>
            </w:rPr>
          </w:sdtEndPr>
          <w:sdtContent>
            <w:tc>
              <w:tcPr>
                <w:tcW w:w="3686" w:type="dxa"/>
              </w:tcPr>
              <w:p w14:paraId="598C2918"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543909762"/>
            <w:placeholder>
              <w:docPart w:val="85C2B047FB0A435EB9F2977CD278C73B"/>
            </w:placeholder>
            <w:showingPlcHdr/>
            <w:text/>
          </w:sdtPr>
          <w:sdtEndPr>
            <w:rPr>
              <w:rStyle w:val="Platzhaltertext"/>
            </w:rPr>
          </w:sdtEndPr>
          <w:sdtContent>
            <w:tc>
              <w:tcPr>
                <w:tcW w:w="4463" w:type="dxa"/>
              </w:tcPr>
              <w:p w14:paraId="71117261"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5004818B" w14:textId="77777777" w:rsidTr="00F51BF5">
        <w:sdt>
          <w:sdtPr>
            <w:rPr>
              <w:rStyle w:val="Formatvorlage3"/>
            </w:rPr>
            <w:tag w:val="Anz."/>
            <w:id w:val="1796791333"/>
            <w:placeholder>
              <w:docPart w:val="89D2A627CCA74C36AF144C47ECC86B19"/>
            </w:placeholder>
            <w:showingPlcHdr/>
            <w:text/>
          </w:sdtPr>
          <w:sdtEndPr>
            <w:rPr>
              <w:rStyle w:val="Absatz-Standardschriftart"/>
              <w:color w:val="auto"/>
            </w:rPr>
          </w:sdtEndPr>
          <w:sdtContent>
            <w:tc>
              <w:tcPr>
                <w:tcW w:w="3686" w:type="dxa"/>
              </w:tcPr>
              <w:p w14:paraId="3F3FF402"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478532138"/>
            <w:placeholder>
              <w:docPart w:val="A77864E90BA74312A0F80334CA31F243"/>
            </w:placeholder>
            <w:showingPlcHdr/>
            <w:text/>
          </w:sdtPr>
          <w:sdtEndPr>
            <w:rPr>
              <w:rStyle w:val="Platzhaltertext"/>
            </w:rPr>
          </w:sdtEndPr>
          <w:sdtContent>
            <w:tc>
              <w:tcPr>
                <w:tcW w:w="4463" w:type="dxa"/>
              </w:tcPr>
              <w:p w14:paraId="1380D1FD"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57EA98E5" w14:textId="77777777" w:rsidR="00A25CE2" w:rsidRDefault="00A25CE2" w:rsidP="00A25CE2"/>
    <w:p w14:paraId="5DF87C81"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1A57EFB3" w14:textId="77777777" w:rsidTr="00F51BF5">
        <w:sdt>
          <w:sdtPr>
            <w:rPr>
              <w:rStyle w:val="Formatvorlage3"/>
            </w:rPr>
            <w:tag w:val="Anz."/>
            <w:id w:val="-1357806161"/>
            <w:placeholder>
              <w:docPart w:val="33FFAE55ACFC458985EA5C1026DDEA40"/>
            </w:placeholder>
            <w:showingPlcHdr/>
            <w:text/>
          </w:sdtPr>
          <w:sdtEndPr>
            <w:rPr>
              <w:rStyle w:val="Absatz-Standardschriftart"/>
              <w:color w:val="auto"/>
            </w:rPr>
          </w:sdtEndPr>
          <w:sdtContent>
            <w:tc>
              <w:tcPr>
                <w:tcW w:w="3686" w:type="dxa"/>
              </w:tcPr>
              <w:p w14:paraId="20CD4F9C"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290900952"/>
            <w:placeholder>
              <w:docPart w:val="FEC0207A30154D458BC6A7B1E54F0833"/>
            </w:placeholder>
            <w:showingPlcHdr/>
            <w:text/>
          </w:sdtPr>
          <w:sdtEndPr/>
          <w:sdtContent>
            <w:tc>
              <w:tcPr>
                <w:tcW w:w="5115" w:type="dxa"/>
              </w:tcPr>
              <w:p w14:paraId="7F73D8FA"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7442688A" w14:textId="77777777" w:rsidTr="00F51BF5">
        <w:sdt>
          <w:sdtPr>
            <w:rPr>
              <w:rStyle w:val="Formatvorlage3"/>
            </w:rPr>
            <w:tag w:val="Anz."/>
            <w:id w:val="696203598"/>
            <w:placeholder>
              <w:docPart w:val="631A9493EB4A4E978E4366B2E8054E53"/>
            </w:placeholder>
            <w:showingPlcHdr/>
            <w:text/>
          </w:sdtPr>
          <w:sdtEndPr>
            <w:rPr>
              <w:rStyle w:val="Absatz-Standardschriftart"/>
              <w:color w:val="auto"/>
            </w:rPr>
          </w:sdtEndPr>
          <w:sdtContent>
            <w:tc>
              <w:tcPr>
                <w:tcW w:w="3686" w:type="dxa"/>
              </w:tcPr>
              <w:p w14:paraId="3A9369B0"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972131507"/>
            <w:placeholder>
              <w:docPart w:val="53013FEA8803478A94F9EE6FD5E39EFB"/>
            </w:placeholder>
            <w:showingPlcHdr/>
            <w:text/>
          </w:sdtPr>
          <w:sdtEndPr/>
          <w:sdtContent>
            <w:tc>
              <w:tcPr>
                <w:tcW w:w="5115" w:type="dxa"/>
              </w:tcPr>
              <w:p w14:paraId="444A5F9A"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7A770138" w14:textId="77777777" w:rsidTr="00F51BF5">
        <w:sdt>
          <w:sdtPr>
            <w:rPr>
              <w:rStyle w:val="Formatvorlage3"/>
            </w:rPr>
            <w:tag w:val="Anz."/>
            <w:id w:val="-1589832685"/>
            <w:placeholder>
              <w:docPart w:val="E4E69F77984948B1A91182A9556D1DF3"/>
            </w:placeholder>
            <w:showingPlcHdr/>
            <w:text/>
          </w:sdtPr>
          <w:sdtEndPr>
            <w:rPr>
              <w:rStyle w:val="Absatz-Standardschriftart"/>
              <w:color w:val="auto"/>
            </w:rPr>
          </w:sdtEndPr>
          <w:sdtContent>
            <w:tc>
              <w:tcPr>
                <w:tcW w:w="3686" w:type="dxa"/>
              </w:tcPr>
              <w:p w14:paraId="32B16EEB"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1890071451"/>
            <w:placeholder>
              <w:docPart w:val="E935536D92F14C1CB599886A1ECAD0B0"/>
            </w:placeholder>
            <w:showingPlcHdr/>
            <w:text/>
          </w:sdtPr>
          <w:sdtEndPr/>
          <w:sdtContent>
            <w:tc>
              <w:tcPr>
                <w:tcW w:w="5115" w:type="dxa"/>
              </w:tcPr>
              <w:p w14:paraId="5BF8FFB7"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4276B735" w14:textId="77777777" w:rsidR="00A25CE2" w:rsidRDefault="00A25CE2" w:rsidP="00A25CE2"/>
    <w:p w14:paraId="5F5F3B74" w14:textId="77777777" w:rsidR="00A25CE2" w:rsidRPr="00A221F1" w:rsidRDefault="00A25CE2" w:rsidP="00A25CE2">
      <w:r>
        <w:t>Name des für das offerierte Projekt vorgesehenen Projektleiters:</w:t>
      </w:r>
    </w:p>
    <w:sdt>
      <w:sdtPr>
        <w:rPr>
          <w:rStyle w:val="Formatvorlage3"/>
        </w:rPr>
        <w:id w:val="6720879"/>
        <w:placeholder>
          <w:docPart w:val="1697383A28B84002A02C80607C3A9139"/>
        </w:placeholder>
        <w:showingPlcHdr/>
        <w:text/>
      </w:sdtPr>
      <w:sdtEndPr>
        <w:rPr>
          <w:rStyle w:val="Absatz-Standardschriftart"/>
          <w:color w:val="auto"/>
        </w:rPr>
      </w:sdtEndPr>
      <w:sdtContent>
        <w:p w14:paraId="6378AAC1" w14:textId="77777777" w:rsidR="00A25CE2" w:rsidRDefault="00A25CE2" w:rsidP="00A25CE2">
          <w:r w:rsidRPr="004A2DB2">
            <w:rPr>
              <w:rStyle w:val="Platzhaltertext"/>
              <w:color w:val="2B6FED" w:themeColor="text2" w:themeTint="99"/>
            </w:rPr>
            <w:t>Klicken oder tippen Sie hier, um Text einzugeben.</w:t>
          </w:r>
        </w:p>
      </w:sdtContent>
    </w:sdt>
    <w:p w14:paraId="677AA4CD" w14:textId="57F0ED96" w:rsidR="008C3F54" w:rsidRDefault="008C3F54"/>
    <w:p w14:paraId="0808DC67" w14:textId="77777777" w:rsidR="00A25CE2" w:rsidRDefault="00A25CE2">
      <w:pPr>
        <w:rPr>
          <w:rFonts w:ascii="Franklin Gothic Demi" w:hAnsi="Franklin Gothic Demi"/>
          <w:sz w:val="22"/>
        </w:rPr>
      </w:pPr>
      <w:r>
        <w:br w:type="page"/>
      </w:r>
    </w:p>
    <w:p w14:paraId="5E29EE89" w14:textId="27B0258A" w:rsidR="00A25CE2" w:rsidRDefault="00A25CE2" w:rsidP="00A25CE2">
      <w:pPr>
        <w:pStyle w:val="berschrift2Bericht"/>
        <w:tabs>
          <w:tab w:val="left" w:pos="3828"/>
        </w:tabs>
        <w:ind w:right="-2"/>
      </w:pPr>
      <w:r w:rsidRPr="00CA4531">
        <w:t xml:space="preserve">Subplaner </w:t>
      </w:r>
      <w:r>
        <w:t>3</w:t>
      </w:r>
      <w:r w:rsidRPr="00CA4531">
        <w:t>:</w:t>
      </w:r>
      <w:r>
        <w:tab/>
      </w:r>
      <w:sdt>
        <w:sdtPr>
          <w:rPr>
            <w:rStyle w:val="Formatvorlage6"/>
          </w:rPr>
          <w:alias w:val="Firma"/>
          <w:tag w:val="Firma"/>
          <w:id w:val="-2055845084"/>
          <w:placeholder>
            <w:docPart w:val="B4CFA8750FE54A3EBC8758746E0CA07D"/>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09B0E1F4" w14:textId="77777777" w:rsidR="00A25CE2" w:rsidRPr="00A221F1" w:rsidRDefault="00A25CE2" w:rsidP="00A25CE2">
      <w:r w:rsidRPr="001D6CB5">
        <w:t>Name:</w:t>
      </w:r>
      <w:r w:rsidRPr="001D6CB5">
        <w:tab/>
      </w:r>
      <w:sdt>
        <w:sdtPr>
          <w:rPr>
            <w:rStyle w:val="Formatvorlage3"/>
          </w:rPr>
          <w:id w:val="-397291683"/>
          <w:placeholder>
            <w:docPart w:val="433DA0A0955B4A4E9D80A4A01E6FB3B0"/>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61D8FB7F" w14:textId="2E655C7C" w:rsidR="00A25CE2" w:rsidRPr="00A221F1" w:rsidRDefault="00A25CE2" w:rsidP="00A25CE2">
      <w:r w:rsidRPr="001D6CB5">
        <w:t>Strasse / Hausnummer:</w:t>
      </w:r>
      <w:r w:rsidRPr="001D6CB5">
        <w:tab/>
      </w:r>
      <w:sdt>
        <w:sdtPr>
          <w:rPr>
            <w:rStyle w:val="Formatvorlage3"/>
          </w:rPr>
          <w:id w:val="-1814941185"/>
          <w:placeholder>
            <w:docPart w:val="433DA0A0955B4A4E9D80A4A01E6FB3B0"/>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5C351745" w14:textId="070D2107" w:rsidR="00A25CE2" w:rsidRPr="00A221F1" w:rsidRDefault="00A25CE2" w:rsidP="00A25CE2">
      <w:r w:rsidRPr="001D6CB5">
        <w:t>PLZ / Ortschaft</w:t>
      </w:r>
      <w:r w:rsidRPr="00A221F1">
        <w:t>:</w:t>
      </w:r>
      <w:r w:rsidRPr="00A221F1">
        <w:tab/>
      </w:r>
      <w:sdt>
        <w:sdtPr>
          <w:rPr>
            <w:rStyle w:val="Formatvorlage3"/>
          </w:rPr>
          <w:id w:val="1514031029"/>
          <w:placeholder>
            <w:docPart w:val="433DA0A0955B4A4E9D80A4A01E6FB3B0"/>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7BCA8DA0" w14:textId="53AE20B0" w:rsidR="00A25CE2" w:rsidRPr="00A221F1" w:rsidRDefault="00A25CE2" w:rsidP="00A25CE2">
      <w:r w:rsidRPr="001D6CB5">
        <w:t>Tätigkeitsbereich</w:t>
      </w:r>
      <w:r w:rsidRPr="00A221F1">
        <w:t>:</w:t>
      </w:r>
      <w:r w:rsidRPr="00A221F1">
        <w:tab/>
      </w:r>
      <w:sdt>
        <w:sdtPr>
          <w:rPr>
            <w:rStyle w:val="Formatvorlage3"/>
          </w:rPr>
          <w:id w:val="1046877801"/>
          <w:placeholder>
            <w:docPart w:val="433DA0A0955B4A4E9D80A4A01E6FB3B0"/>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4A831FB" w14:textId="6C052B30" w:rsidR="00A25CE2" w:rsidRPr="00A221F1" w:rsidRDefault="00A25CE2" w:rsidP="00A25CE2">
      <w:r w:rsidRPr="001D6CB5">
        <w:t>Rechtsform</w:t>
      </w:r>
      <w:r w:rsidRPr="00A221F1">
        <w:t>:</w:t>
      </w:r>
      <w:r w:rsidRPr="00A221F1">
        <w:tab/>
      </w:r>
      <w:sdt>
        <w:sdtPr>
          <w:rPr>
            <w:rStyle w:val="Formatvorlage3"/>
          </w:rPr>
          <w:id w:val="216397093"/>
          <w:placeholder>
            <w:docPart w:val="433DA0A0955B4A4E9D80A4A01E6FB3B0"/>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3923197" w14:textId="25474412" w:rsidR="00A25CE2" w:rsidRPr="00A221F1" w:rsidRDefault="00A25CE2" w:rsidP="00A25CE2">
      <w:r w:rsidRPr="001D6CB5">
        <w:t>Gründungsjahr</w:t>
      </w:r>
      <w:r w:rsidRPr="00A221F1">
        <w:t>:</w:t>
      </w:r>
      <w:r w:rsidRPr="00A221F1">
        <w:tab/>
      </w:r>
      <w:sdt>
        <w:sdtPr>
          <w:rPr>
            <w:rStyle w:val="Formatvorlage3"/>
          </w:rPr>
          <w:id w:val="-83231462"/>
          <w:placeholder>
            <w:docPart w:val="433DA0A0955B4A4E9D80A4A01E6FB3B0"/>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7A854BAA"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79502CB1" w14:textId="77777777" w:rsidTr="00F51BF5">
        <w:tc>
          <w:tcPr>
            <w:tcW w:w="3686" w:type="dxa"/>
          </w:tcPr>
          <w:p w14:paraId="66B4A27B" w14:textId="77777777" w:rsidR="00A25CE2" w:rsidRPr="00A221F1" w:rsidRDefault="00A25CE2" w:rsidP="00F51BF5">
            <w:pPr>
              <w:spacing w:line="360" w:lineRule="auto"/>
              <w:rPr>
                <w:rStyle w:val="Anz"/>
              </w:rPr>
            </w:pPr>
            <w:r>
              <w:rPr>
                <w:rStyle w:val="Anz"/>
              </w:rPr>
              <w:t>Anzahl:</w:t>
            </w:r>
          </w:p>
        </w:tc>
        <w:tc>
          <w:tcPr>
            <w:tcW w:w="4463" w:type="dxa"/>
          </w:tcPr>
          <w:p w14:paraId="3ACA2DEA" w14:textId="77777777" w:rsidR="00A25CE2" w:rsidRPr="00A221F1" w:rsidRDefault="00A25CE2" w:rsidP="00F51BF5">
            <w:pPr>
              <w:spacing w:line="360" w:lineRule="auto"/>
            </w:pPr>
            <w:r>
              <w:t>Funktion und / oder Ausbildung:</w:t>
            </w:r>
          </w:p>
        </w:tc>
      </w:tr>
      <w:tr w:rsidR="00A25CE2" w14:paraId="0681280F" w14:textId="77777777" w:rsidTr="00F51BF5">
        <w:sdt>
          <w:sdtPr>
            <w:rPr>
              <w:rStyle w:val="Formatvorlage3"/>
            </w:rPr>
            <w:tag w:val="Anz."/>
            <w:id w:val="758261188"/>
            <w:placeholder>
              <w:docPart w:val="C9DABC6EB466492C8613F32CF96E22C8"/>
            </w:placeholder>
            <w:showingPlcHdr/>
            <w:text/>
          </w:sdtPr>
          <w:sdtEndPr>
            <w:rPr>
              <w:rStyle w:val="Absatz-Standardschriftart"/>
              <w:color w:val="auto"/>
            </w:rPr>
          </w:sdtEndPr>
          <w:sdtContent>
            <w:tc>
              <w:tcPr>
                <w:tcW w:w="3686" w:type="dxa"/>
              </w:tcPr>
              <w:p w14:paraId="13CF7578"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373978059"/>
            <w:placeholder>
              <w:docPart w:val="BD17A1FA0EA948B6B55BF42D9DD846AC"/>
            </w:placeholder>
            <w:showingPlcHdr/>
            <w:text/>
          </w:sdtPr>
          <w:sdtEndPr>
            <w:rPr>
              <w:rStyle w:val="Absatz-Standardschriftart"/>
              <w:color w:val="auto"/>
            </w:rPr>
          </w:sdtEndPr>
          <w:sdtContent>
            <w:tc>
              <w:tcPr>
                <w:tcW w:w="4463" w:type="dxa"/>
              </w:tcPr>
              <w:p w14:paraId="18DA371E"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5E1BE014" w14:textId="77777777" w:rsidTr="00F51BF5">
        <w:sdt>
          <w:sdtPr>
            <w:rPr>
              <w:rStyle w:val="Anz"/>
              <w:color w:val="2B6FED" w:themeColor="text2" w:themeTint="99"/>
            </w:rPr>
            <w:tag w:val="Anz."/>
            <w:id w:val="-1978059723"/>
            <w:placeholder>
              <w:docPart w:val="B97031C192FB44FF825C12DF143051EE"/>
            </w:placeholder>
            <w:showingPlcHdr/>
            <w:text/>
          </w:sdtPr>
          <w:sdtEndPr>
            <w:rPr>
              <w:rStyle w:val="Absatz-Standardschriftart"/>
            </w:rPr>
          </w:sdtEndPr>
          <w:sdtContent>
            <w:tc>
              <w:tcPr>
                <w:tcW w:w="3686" w:type="dxa"/>
              </w:tcPr>
              <w:p w14:paraId="23EA76BB"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832647512"/>
            <w:placeholder>
              <w:docPart w:val="67F1D4FDA1C542CCBB89A76B6DDCC3CC"/>
            </w:placeholder>
            <w:showingPlcHdr/>
            <w:text/>
          </w:sdtPr>
          <w:sdtEndPr>
            <w:rPr>
              <w:rStyle w:val="Platzhaltertext"/>
            </w:rPr>
          </w:sdtEndPr>
          <w:sdtContent>
            <w:tc>
              <w:tcPr>
                <w:tcW w:w="4463" w:type="dxa"/>
              </w:tcPr>
              <w:p w14:paraId="74D9AF02"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1B3958C" w14:textId="77777777" w:rsidTr="00F51BF5">
        <w:sdt>
          <w:sdtPr>
            <w:rPr>
              <w:rStyle w:val="Formatvorlage3"/>
            </w:rPr>
            <w:tag w:val="Anz."/>
            <w:id w:val="1213919093"/>
            <w:placeholder>
              <w:docPart w:val="618D20DFDB79495D8A803A73FAD20FFD"/>
            </w:placeholder>
            <w:showingPlcHdr/>
            <w:text/>
          </w:sdtPr>
          <w:sdtEndPr>
            <w:rPr>
              <w:rStyle w:val="Absatz-Standardschriftart"/>
              <w:color w:val="auto"/>
            </w:rPr>
          </w:sdtEndPr>
          <w:sdtContent>
            <w:tc>
              <w:tcPr>
                <w:tcW w:w="3686" w:type="dxa"/>
              </w:tcPr>
              <w:p w14:paraId="6E703EF2"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678507995"/>
            <w:placeholder>
              <w:docPart w:val="40089777CBC14F18B6A3A9880117886A"/>
            </w:placeholder>
            <w:showingPlcHdr/>
            <w:text/>
          </w:sdtPr>
          <w:sdtEndPr>
            <w:rPr>
              <w:rStyle w:val="Platzhaltertext"/>
            </w:rPr>
          </w:sdtEndPr>
          <w:sdtContent>
            <w:tc>
              <w:tcPr>
                <w:tcW w:w="4463" w:type="dxa"/>
              </w:tcPr>
              <w:p w14:paraId="632BC864"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FB309B4" w14:textId="77777777" w:rsidTr="00F51BF5">
        <w:sdt>
          <w:sdtPr>
            <w:rPr>
              <w:rStyle w:val="Formatvorlage3"/>
            </w:rPr>
            <w:tag w:val="Anz."/>
            <w:id w:val="1145699880"/>
            <w:placeholder>
              <w:docPart w:val="6E223CEFE5084E3E99BABF687C02A249"/>
            </w:placeholder>
            <w:showingPlcHdr/>
            <w:text/>
          </w:sdtPr>
          <w:sdtEndPr>
            <w:rPr>
              <w:rStyle w:val="Absatz-Standardschriftart"/>
              <w:color w:val="auto"/>
            </w:rPr>
          </w:sdtEndPr>
          <w:sdtContent>
            <w:tc>
              <w:tcPr>
                <w:tcW w:w="3686" w:type="dxa"/>
              </w:tcPr>
              <w:p w14:paraId="017CE0F3"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378929984"/>
            <w:placeholder>
              <w:docPart w:val="221B79F5033A41C5B265193BC3684908"/>
            </w:placeholder>
            <w:showingPlcHdr/>
            <w:text/>
          </w:sdtPr>
          <w:sdtEndPr>
            <w:rPr>
              <w:rStyle w:val="Platzhaltertext"/>
            </w:rPr>
          </w:sdtEndPr>
          <w:sdtContent>
            <w:tc>
              <w:tcPr>
                <w:tcW w:w="4463" w:type="dxa"/>
              </w:tcPr>
              <w:p w14:paraId="2ECE6986"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DB868CA" w14:textId="77777777" w:rsidTr="00F51BF5">
        <w:sdt>
          <w:sdtPr>
            <w:rPr>
              <w:rStyle w:val="Formatvorlage3"/>
            </w:rPr>
            <w:tag w:val="Anz."/>
            <w:id w:val="1337648086"/>
            <w:placeholder>
              <w:docPart w:val="D4D655FBCA434EB5B59D77CC34DD42F2"/>
            </w:placeholder>
            <w:showingPlcHdr/>
            <w:text/>
          </w:sdtPr>
          <w:sdtEndPr>
            <w:rPr>
              <w:rStyle w:val="Absatz-Standardschriftart"/>
              <w:color w:val="auto"/>
            </w:rPr>
          </w:sdtEndPr>
          <w:sdtContent>
            <w:tc>
              <w:tcPr>
                <w:tcW w:w="3686" w:type="dxa"/>
              </w:tcPr>
              <w:p w14:paraId="5288236E"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395739474"/>
            <w:placeholder>
              <w:docPart w:val="D330C4C6C4FD4B71A8DEE53F94519901"/>
            </w:placeholder>
            <w:showingPlcHdr/>
            <w:text/>
          </w:sdtPr>
          <w:sdtEndPr>
            <w:rPr>
              <w:rStyle w:val="Platzhaltertext"/>
            </w:rPr>
          </w:sdtEndPr>
          <w:sdtContent>
            <w:tc>
              <w:tcPr>
                <w:tcW w:w="4463" w:type="dxa"/>
              </w:tcPr>
              <w:p w14:paraId="4BC41DCF"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754835D2" w14:textId="77777777" w:rsidTr="00F51BF5">
        <w:sdt>
          <w:sdtPr>
            <w:rPr>
              <w:rStyle w:val="Formatvorlage3"/>
            </w:rPr>
            <w:tag w:val="Anz."/>
            <w:id w:val="953134114"/>
            <w:placeholder>
              <w:docPart w:val="B81E45FB74EC404386F875E6D5EA803E"/>
            </w:placeholder>
            <w:showingPlcHdr/>
            <w:text/>
          </w:sdtPr>
          <w:sdtEndPr>
            <w:rPr>
              <w:rStyle w:val="Absatz-Standardschriftart"/>
              <w:color w:val="auto"/>
            </w:rPr>
          </w:sdtEndPr>
          <w:sdtContent>
            <w:tc>
              <w:tcPr>
                <w:tcW w:w="3686" w:type="dxa"/>
              </w:tcPr>
              <w:p w14:paraId="6698D802"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344788722"/>
            <w:placeholder>
              <w:docPart w:val="909DB3F6CB6F49798D79DA1A926AA16D"/>
            </w:placeholder>
            <w:showingPlcHdr/>
            <w:text/>
          </w:sdtPr>
          <w:sdtEndPr>
            <w:rPr>
              <w:rStyle w:val="Platzhaltertext"/>
            </w:rPr>
          </w:sdtEndPr>
          <w:sdtContent>
            <w:tc>
              <w:tcPr>
                <w:tcW w:w="4463" w:type="dxa"/>
              </w:tcPr>
              <w:p w14:paraId="10A3C1A3"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5B61B2B6" w14:textId="77777777" w:rsidTr="00F51BF5">
        <w:sdt>
          <w:sdtPr>
            <w:rPr>
              <w:rStyle w:val="Formatvorlage3"/>
            </w:rPr>
            <w:tag w:val="Anz."/>
            <w:id w:val="554744231"/>
            <w:placeholder>
              <w:docPart w:val="4CFB72B36B514BE0850CB76F6B22A30B"/>
            </w:placeholder>
            <w:showingPlcHdr/>
            <w:text/>
          </w:sdtPr>
          <w:sdtEndPr>
            <w:rPr>
              <w:rStyle w:val="Absatz-Standardschriftart"/>
              <w:color w:val="auto"/>
            </w:rPr>
          </w:sdtEndPr>
          <w:sdtContent>
            <w:tc>
              <w:tcPr>
                <w:tcW w:w="3686" w:type="dxa"/>
              </w:tcPr>
              <w:p w14:paraId="6E45AE8D"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740163730"/>
            <w:placeholder>
              <w:docPart w:val="3627FFC1122D4BA09DFD51FCE666C2FC"/>
            </w:placeholder>
            <w:showingPlcHdr/>
            <w:text/>
          </w:sdtPr>
          <w:sdtEndPr>
            <w:rPr>
              <w:rStyle w:val="Platzhaltertext"/>
            </w:rPr>
          </w:sdtEndPr>
          <w:sdtContent>
            <w:tc>
              <w:tcPr>
                <w:tcW w:w="4463" w:type="dxa"/>
              </w:tcPr>
              <w:p w14:paraId="02463B68"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4E11D738" w14:textId="77777777" w:rsidR="00A25CE2" w:rsidRDefault="00A25CE2" w:rsidP="00A25CE2"/>
    <w:p w14:paraId="1D7A6DCA"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3FF4D947" w14:textId="77777777" w:rsidTr="00F51BF5">
        <w:sdt>
          <w:sdtPr>
            <w:rPr>
              <w:rStyle w:val="Formatvorlage3"/>
            </w:rPr>
            <w:tag w:val="Anz."/>
            <w:id w:val="436256487"/>
            <w:placeholder>
              <w:docPart w:val="CEDD16AEBC244578847EDB54EDB89693"/>
            </w:placeholder>
            <w:showingPlcHdr/>
            <w:text/>
          </w:sdtPr>
          <w:sdtEndPr>
            <w:rPr>
              <w:rStyle w:val="Absatz-Standardschriftart"/>
              <w:color w:val="auto"/>
            </w:rPr>
          </w:sdtEndPr>
          <w:sdtContent>
            <w:tc>
              <w:tcPr>
                <w:tcW w:w="3686" w:type="dxa"/>
              </w:tcPr>
              <w:p w14:paraId="7CD2AE2E"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153426075"/>
            <w:placeholder>
              <w:docPart w:val="C66A470986E347BF98005E744BAC7A0B"/>
            </w:placeholder>
            <w:showingPlcHdr/>
            <w:text/>
          </w:sdtPr>
          <w:sdtEndPr/>
          <w:sdtContent>
            <w:tc>
              <w:tcPr>
                <w:tcW w:w="5115" w:type="dxa"/>
              </w:tcPr>
              <w:p w14:paraId="397105B6"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75F1584F" w14:textId="77777777" w:rsidTr="00F51BF5">
        <w:sdt>
          <w:sdtPr>
            <w:rPr>
              <w:rStyle w:val="Formatvorlage3"/>
            </w:rPr>
            <w:tag w:val="Anz."/>
            <w:id w:val="842508520"/>
            <w:placeholder>
              <w:docPart w:val="2440471B1F6B4AEF9D4704490412C65A"/>
            </w:placeholder>
            <w:showingPlcHdr/>
            <w:text/>
          </w:sdtPr>
          <w:sdtEndPr>
            <w:rPr>
              <w:rStyle w:val="Absatz-Standardschriftart"/>
              <w:color w:val="auto"/>
            </w:rPr>
          </w:sdtEndPr>
          <w:sdtContent>
            <w:tc>
              <w:tcPr>
                <w:tcW w:w="3686" w:type="dxa"/>
              </w:tcPr>
              <w:p w14:paraId="2F40618B"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838276181"/>
            <w:placeholder>
              <w:docPart w:val="A447EF326261420C83CAFE110A54B483"/>
            </w:placeholder>
            <w:showingPlcHdr/>
            <w:text/>
          </w:sdtPr>
          <w:sdtEndPr/>
          <w:sdtContent>
            <w:tc>
              <w:tcPr>
                <w:tcW w:w="5115" w:type="dxa"/>
              </w:tcPr>
              <w:p w14:paraId="53EAE8C9"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6C344F3B" w14:textId="77777777" w:rsidTr="00F51BF5">
        <w:sdt>
          <w:sdtPr>
            <w:rPr>
              <w:rStyle w:val="Formatvorlage3"/>
            </w:rPr>
            <w:tag w:val="Anz."/>
            <w:id w:val="1256707150"/>
            <w:placeholder>
              <w:docPart w:val="10B497DC268C4500B97290A3ADFFC1B0"/>
            </w:placeholder>
            <w:showingPlcHdr/>
            <w:text/>
          </w:sdtPr>
          <w:sdtEndPr>
            <w:rPr>
              <w:rStyle w:val="Absatz-Standardschriftart"/>
              <w:color w:val="auto"/>
            </w:rPr>
          </w:sdtEndPr>
          <w:sdtContent>
            <w:tc>
              <w:tcPr>
                <w:tcW w:w="3686" w:type="dxa"/>
              </w:tcPr>
              <w:p w14:paraId="46D5C11D"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305601678"/>
            <w:placeholder>
              <w:docPart w:val="376A8BAFB21F4F0788204F8F852CFC84"/>
            </w:placeholder>
            <w:showingPlcHdr/>
            <w:text/>
          </w:sdtPr>
          <w:sdtEndPr/>
          <w:sdtContent>
            <w:tc>
              <w:tcPr>
                <w:tcW w:w="5115" w:type="dxa"/>
              </w:tcPr>
              <w:p w14:paraId="115E5D77"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2DD082B2" w14:textId="77777777" w:rsidR="00A25CE2" w:rsidRDefault="00A25CE2" w:rsidP="00A25CE2"/>
    <w:p w14:paraId="3332AEAC" w14:textId="77777777" w:rsidR="00A25CE2" w:rsidRPr="00A221F1" w:rsidRDefault="00A25CE2" w:rsidP="00A25CE2">
      <w:r>
        <w:t>Name des für das offerierte Projekt vorgesehenen Projektleiters:</w:t>
      </w:r>
    </w:p>
    <w:sdt>
      <w:sdtPr>
        <w:rPr>
          <w:rStyle w:val="Formatvorlage3"/>
        </w:rPr>
        <w:id w:val="-1258597577"/>
        <w:placeholder>
          <w:docPart w:val="269C826CAAAB407FA84BBE6F525C0F0D"/>
        </w:placeholder>
        <w:showingPlcHdr/>
        <w:text/>
      </w:sdtPr>
      <w:sdtEndPr>
        <w:rPr>
          <w:rStyle w:val="Absatz-Standardschriftart"/>
          <w:color w:val="auto"/>
        </w:rPr>
      </w:sdtEndPr>
      <w:sdtContent>
        <w:p w14:paraId="3A63C551" w14:textId="77777777" w:rsidR="00A25CE2" w:rsidRDefault="00A25CE2" w:rsidP="00A25CE2">
          <w:r w:rsidRPr="004A2DB2">
            <w:rPr>
              <w:rStyle w:val="Platzhaltertext"/>
              <w:color w:val="2B6FED" w:themeColor="text2" w:themeTint="99"/>
            </w:rPr>
            <w:t>Klicken oder tippen Sie hier, um Text einzugeben.</w:t>
          </w:r>
        </w:p>
      </w:sdtContent>
    </w:sdt>
    <w:p w14:paraId="68DC0013" w14:textId="5AFBD7E8" w:rsidR="008C3F54" w:rsidRDefault="008C3F54">
      <w:r>
        <w:br w:type="page"/>
      </w:r>
    </w:p>
    <w:p w14:paraId="7410E6D1" w14:textId="6B9891E4" w:rsidR="00A25CE2" w:rsidRDefault="00A25CE2" w:rsidP="00A25CE2">
      <w:pPr>
        <w:pStyle w:val="berschrift2Bericht"/>
        <w:tabs>
          <w:tab w:val="left" w:pos="3828"/>
        </w:tabs>
        <w:ind w:right="-2"/>
      </w:pPr>
      <w:r w:rsidRPr="00CA4531">
        <w:t xml:space="preserve">Subplaner </w:t>
      </w:r>
      <w:r>
        <w:t>4</w:t>
      </w:r>
      <w:r w:rsidRPr="00CA4531">
        <w:t>:</w:t>
      </w:r>
      <w:r>
        <w:tab/>
      </w:r>
      <w:sdt>
        <w:sdtPr>
          <w:rPr>
            <w:rStyle w:val="Formatvorlage6"/>
          </w:rPr>
          <w:alias w:val="Firma"/>
          <w:tag w:val="Firma"/>
          <w:id w:val="-2014903409"/>
          <w:placeholder>
            <w:docPart w:val="ED20A30E9A4E46E59B605D5BE1ECD58F"/>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4773D424" w14:textId="77777777" w:rsidR="00A25CE2" w:rsidRPr="00A221F1" w:rsidRDefault="00A25CE2" w:rsidP="00A25CE2">
      <w:r w:rsidRPr="001D6CB5">
        <w:t>Name:</w:t>
      </w:r>
      <w:r w:rsidRPr="001D6CB5">
        <w:tab/>
      </w:r>
      <w:sdt>
        <w:sdtPr>
          <w:rPr>
            <w:rStyle w:val="Formatvorlage3"/>
          </w:rPr>
          <w:id w:val="-951935662"/>
          <w:placeholder>
            <w:docPart w:val="533E6171261B4E058810A8DA83D36C3A"/>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419E386D" w14:textId="59562194" w:rsidR="00A25CE2" w:rsidRPr="00A221F1" w:rsidRDefault="00A25CE2" w:rsidP="00A25CE2">
      <w:r w:rsidRPr="001D6CB5">
        <w:t>Strasse / Hausnummer:</w:t>
      </w:r>
      <w:r w:rsidRPr="001D6CB5">
        <w:tab/>
      </w:r>
      <w:sdt>
        <w:sdtPr>
          <w:rPr>
            <w:rStyle w:val="Formatvorlage3"/>
          </w:rPr>
          <w:id w:val="-1380548579"/>
          <w:placeholder>
            <w:docPart w:val="533E6171261B4E058810A8DA83D36C3A"/>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DE79525" w14:textId="048298DF" w:rsidR="00A25CE2" w:rsidRPr="00A221F1" w:rsidRDefault="00A25CE2" w:rsidP="00A25CE2">
      <w:r w:rsidRPr="001D6CB5">
        <w:t>PLZ / Ortschaft</w:t>
      </w:r>
      <w:r w:rsidRPr="00A221F1">
        <w:t>:</w:t>
      </w:r>
      <w:r w:rsidRPr="00A221F1">
        <w:tab/>
      </w:r>
      <w:sdt>
        <w:sdtPr>
          <w:rPr>
            <w:rStyle w:val="Formatvorlage3"/>
          </w:rPr>
          <w:id w:val="769433749"/>
          <w:placeholder>
            <w:docPart w:val="533E6171261B4E058810A8DA83D36C3A"/>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851ADB1" w14:textId="308BA5C8" w:rsidR="00A25CE2" w:rsidRPr="00A221F1" w:rsidRDefault="00A25CE2" w:rsidP="00A25CE2">
      <w:r w:rsidRPr="001D6CB5">
        <w:t>Tätigkeitsbereich</w:t>
      </w:r>
      <w:r w:rsidRPr="00A221F1">
        <w:t>:</w:t>
      </w:r>
      <w:r w:rsidRPr="00A221F1">
        <w:tab/>
      </w:r>
      <w:sdt>
        <w:sdtPr>
          <w:rPr>
            <w:rStyle w:val="Formatvorlage3"/>
          </w:rPr>
          <w:id w:val="-508914454"/>
          <w:placeholder>
            <w:docPart w:val="533E6171261B4E058810A8DA83D36C3A"/>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08145E1" w14:textId="23EB6C5B" w:rsidR="00A25CE2" w:rsidRPr="00A221F1" w:rsidRDefault="00A25CE2" w:rsidP="00A25CE2">
      <w:r w:rsidRPr="001D6CB5">
        <w:t>Rechtsform</w:t>
      </w:r>
      <w:r w:rsidRPr="00A221F1">
        <w:t>:</w:t>
      </w:r>
      <w:r w:rsidRPr="00A221F1">
        <w:tab/>
      </w:r>
      <w:sdt>
        <w:sdtPr>
          <w:rPr>
            <w:rStyle w:val="Formatvorlage3"/>
          </w:rPr>
          <w:id w:val="1199358569"/>
          <w:placeholder>
            <w:docPart w:val="533E6171261B4E058810A8DA83D36C3A"/>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1A6295C4" w14:textId="780C69C2" w:rsidR="00A25CE2" w:rsidRPr="00A221F1" w:rsidRDefault="00A25CE2" w:rsidP="00A25CE2">
      <w:r w:rsidRPr="001D6CB5">
        <w:t>Gründungsjahr</w:t>
      </w:r>
      <w:r w:rsidRPr="00A221F1">
        <w:t>:</w:t>
      </w:r>
      <w:r w:rsidRPr="00A221F1">
        <w:tab/>
      </w:r>
      <w:sdt>
        <w:sdtPr>
          <w:rPr>
            <w:rStyle w:val="Formatvorlage3"/>
          </w:rPr>
          <w:id w:val="-1674023098"/>
          <w:placeholder>
            <w:docPart w:val="533E6171261B4E058810A8DA83D36C3A"/>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53184F8D"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6954B96D" w14:textId="77777777" w:rsidTr="00F51BF5">
        <w:tc>
          <w:tcPr>
            <w:tcW w:w="3686" w:type="dxa"/>
          </w:tcPr>
          <w:p w14:paraId="66B0BBC6" w14:textId="77777777" w:rsidR="00A25CE2" w:rsidRPr="00A221F1" w:rsidRDefault="00A25CE2" w:rsidP="00F51BF5">
            <w:pPr>
              <w:spacing w:line="360" w:lineRule="auto"/>
              <w:rPr>
                <w:rStyle w:val="Anz"/>
              </w:rPr>
            </w:pPr>
            <w:r>
              <w:rPr>
                <w:rStyle w:val="Anz"/>
              </w:rPr>
              <w:t>Anzahl:</w:t>
            </w:r>
          </w:p>
        </w:tc>
        <w:tc>
          <w:tcPr>
            <w:tcW w:w="4463" w:type="dxa"/>
          </w:tcPr>
          <w:p w14:paraId="252075D2" w14:textId="77777777" w:rsidR="00A25CE2" w:rsidRPr="00A221F1" w:rsidRDefault="00A25CE2" w:rsidP="00F51BF5">
            <w:pPr>
              <w:spacing w:line="360" w:lineRule="auto"/>
            </w:pPr>
            <w:r>
              <w:t>Funktion und / oder Ausbildung:</w:t>
            </w:r>
          </w:p>
        </w:tc>
      </w:tr>
      <w:tr w:rsidR="00A25CE2" w14:paraId="4EBAADD8" w14:textId="77777777" w:rsidTr="00F51BF5">
        <w:sdt>
          <w:sdtPr>
            <w:rPr>
              <w:rStyle w:val="Formatvorlage3"/>
            </w:rPr>
            <w:tag w:val="Anz."/>
            <w:id w:val="714773921"/>
            <w:placeholder>
              <w:docPart w:val="D51C9FDF9219433B8D3010490FD836AB"/>
            </w:placeholder>
            <w:showingPlcHdr/>
            <w:text/>
          </w:sdtPr>
          <w:sdtEndPr>
            <w:rPr>
              <w:rStyle w:val="Absatz-Standardschriftart"/>
              <w:color w:val="auto"/>
            </w:rPr>
          </w:sdtEndPr>
          <w:sdtContent>
            <w:tc>
              <w:tcPr>
                <w:tcW w:w="3686" w:type="dxa"/>
              </w:tcPr>
              <w:p w14:paraId="725A7704"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1674721948"/>
            <w:placeholder>
              <w:docPart w:val="AC392C1CD9CC4A0C8F1E09DA44AF0A13"/>
            </w:placeholder>
            <w:showingPlcHdr/>
            <w:text/>
          </w:sdtPr>
          <w:sdtEndPr>
            <w:rPr>
              <w:rStyle w:val="Absatz-Standardschriftart"/>
              <w:color w:val="auto"/>
            </w:rPr>
          </w:sdtEndPr>
          <w:sdtContent>
            <w:tc>
              <w:tcPr>
                <w:tcW w:w="4463" w:type="dxa"/>
              </w:tcPr>
              <w:p w14:paraId="1394CE4A"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7A96A1E4" w14:textId="77777777" w:rsidTr="00F51BF5">
        <w:sdt>
          <w:sdtPr>
            <w:rPr>
              <w:rStyle w:val="Anz"/>
              <w:color w:val="2B6FED" w:themeColor="text2" w:themeTint="99"/>
            </w:rPr>
            <w:tag w:val="Anz."/>
            <w:id w:val="-120763129"/>
            <w:placeholder>
              <w:docPart w:val="65618DF18526415CB828552525CE852F"/>
            </w:placeholder>
            <w:showingPlcHdr/>
            <w:text/>
          </w:sdtPr>
          <w:sdtEndPr>
            <w:rPr>
              <w:rStyle w:val="Absatz-Standardschriftart"/>
            </w:rPr>
          </w:sdtEndPr>
          <w:sdtContent>
            <w:tc>
              <w:tcPr>
                <w:tcW w:w="3686" w:type="dxa"/>
              </w:tcPr>
              <w:p w14:paraId="6AAC23D0"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503863191"/>
            <w:placeholder>
              <w:docPart w:val="E198BD6F60514AF79B1EA2485E0A1B4D"/>
            </w:placeholder>
            <w:showingPlcHdr/>
            <w:text/>
          </w:sdtPr>
          <w:sdtEndPr>
            <w:rPr>
              <w:rStyle w:val="Platzhaltertext"/>
            </w:rPr>
          </w:sdtEndPr>
          <w:sdtContent>
            <w:tc>
              <w:tcPr>
                <w:tcW w:w="4463" w:type="dxa"/>
              </w:tcPr>
              <w:p w14:paraId="68E6D56D"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8BD6CFB" w14:textId="77777777" w:rsidTr="00F51BF5">
        <w:sdt>
          <w:sdtPr>
            <w:rPr>
              <w:rStyle w:val="Formatvorlage3"/>
            </w:rPr>
            <w:tag w:val="Anz."/>
            <w:id w:val="-625162643"/>
            <w:placeholder>
              <w:docPart w:val="15500DDD76C140EDBB4AF1F44C1DEFC8"/>
            </w:placeholder>
            <w:showingPlcHdr/>
            <w:text/>
          </w:sdtPr>
          <w:sdtEndPr>
            <w:rPr>
              <w:rStyle w:val="Absatz-Standardschriftart"/>
              <w:color w:val="auto"/>
            </w:rPr>
          </w:sdtEndPr>
          <w:sdtContent>
            <w:tc>
              <w:tcPr>
                <w:tcW w:w="3686" w:type="dxa"/>
              </w:tcPr>
              <w:p w14:paraId="7FCDAC39"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691300005"/>
            <w:placeholder>
              <w:docPart w:val="4F1A01A57A584CE7ADDD5A0C8EDA7A2E"/>
            </w:placeholder>
            <w:showingPlcHdr/>
            <w:text/>
          </w:sdtPr>
          <w:sdtEndPr>
            <w:rPr>
              <w:rStyle w:val="Platzhaltertext"/>
            </w:rPr>
          </w:sdtEndPr>
          <w:sdtContent>
            <w:tc>
              <w:tcPr>
                <w:tcW w:w="4463" w:type="dxa"/>
              </w:tcPr>
              <w:p w14:paraId="1055056A"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53E22EBE" w14:textId="77777777" w:rsidTr="00F51BF5">
        <w:sdt>
          <w:sdtPr>
            <w:rPr>
              <w:rStyle w:val="Formatvorlage3"/>
            </w:rPr>
            <w:tag w:val="Anz."/>
            <w:id w:val="944965499"/>
            <w:placeholder>
              <w:docPart w:val="A3B27CAC92B648C18DAEA6BE2BD932E1"/>
            </w:placeholder>
            <w:showingPlcHdr/>
            <w:text/>
          </w:sdtPr>
          <w:sdtEndPr>
            <w:rPr>
              <w:rStyle w:val="Absatz-Standardschriftart"/>
              <w:color w:val="auto"/>
            </w:rPr>
          </w:sdtEndPr>
          <w:sdtContent>
            <w:tc>
              <w:tcPr>
                <w:tcW w:w="3686" w:type="dxa"/>
              </w:tcPr>
              <w:p w14:paraId="060A98E0"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935325647"/>
            <w:placeholder>
              <w:docPart w:val="E66D48C585AC44DDAAB280D0DD761578"/>
            </w:placeholder>
            <w:showingPlcHdr/>
            <w:text/>
          </w:sdtPr>
          <w:sdtEndPr>
            <w:rPr>
              <w:rStyle w:val="Platzhaltertext"/>
            </w:rPr>
          </w:sdtEndPr>
          <w:sdtContent>
            <w:tc>
              <w:tcPr>
                <w:tcW w:w="4463" w:type="dxa"/>
              </w:tcPr>
              <w:p w14:paraId="5F978BFC"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5166E336" w14:textId="77777777" w:rsidTr="00F51BF5">
        <w:sdt>
          <w:sdtPr>
            <w:rPr>
              <w:rStyle w:val="Formatvorlage3"/>
            </w:rPr>
            <w:tag w:val="Anz."/>
            <w:id w:val="1036768942"/>
            <w:placeholder>
              <w:docPart w:val="54EC6B9817B143D5824FDC6212ACBCE2"/>
            </w:placeholder>
            <w:showingPlcHdr/>
            <w:text/>
          </w:sdtPr>
          <w:sdtEndPr>
            <w:rPr>
              <w:rStyle w:val="Absatz-Standardschriftart"/>
              <w:color w:val="auto"/>
            </w:rPr>
          </w:sdtEndPr>
          <w:sdtContent>
            <w:tc>
              <w:tcPr>
                <w:tcW w:w="3686" w:type="dxa"/>
              </w:tcPr>
              <w:p w14:paraId="272813F4"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115568417"/>
            <w:placeholder>
              <w:docPart w:val="8E8004E5EA394DD09A40CD64B29CE9FD"/>
            </w:placeholder>
            <w:showingPlcHdr/>
            <w:text/>
          </w:sdtPr>
          <w:sdtEndPr>
            <w:rPr>
              <w:rStyle w:val="Platzhaltertext"/>
            </w:rPr>
          </w:sdtEndPr>
          <w:sdtContent>
            <w:tc>
              <w:tcPr>
                <w:tcW w:w="4463" w:type="dxa"/>
              </w:tcPr>
              <w:p w14:paraId="479244D1"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24323D6" w14:textId="77777777" w:rsidTr="00F51BF5">
        <w:sdt>
          <w:sdtPr>
            <w:rPr>
              <w:rStyle w:val="Formatvorlage3"/>
            </w:rPr>
            <w:tag w:val="Anz."/>
            <w:id w:val="-340779774"/>
            <w:placeholder>
              <w:docPart w:val="46D8977A5AE24FD9AD37E697243F74A2"/>
            </w:placeholder>
            <w:showingPlcHdr/>
            <w:text/>
          </w:sdtPr>
          <w:sdtEndPr>
            <w:rPr>
              <w:rStyle w:val="Absatz-Standardschriftart"/>
              <w:color w:val="auto"/>
            </w:rPr>
          </w:sdtEndPr>
          <w:sdtContent>
            <w:tc>
              <w:tcPr>
                <w:tcW w:w="3686" w:type="dxa"/>
              </w:tcPr>
              <w:p w14:paraId="73276DEC"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605849050"/>
            <w:placeholder>
              <w:docPart w:val="B5C7FCBE375D4DFAB969BB390E3216B7"/>
            </w:placeholder>
            <w:showingPlcHdr/>
            <w:text/>
          </w:sdtPr>
          <w:sdtEndPr>
            <w:rPr>
              <w:rStyle w:val="Platzhaltertext"/>
            </w:rPr>
          </w:sdtEndPr>
          <w:sdtContent>
            <w:tc>
              <w:tcPr>
                <w:tcW w:w="4463" w:type="dxa"/>
              </w:tcPr>
              <w:p w14:paraId="4AB0F8BC"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468910B2" w14:textId="77777777" w:rsidTr="00F51BF5">
        <w:sdt>
          <w:sdtPr>
            <w:rPr>
              <w:rStyle w:val="Formatvorlage3"/>
            </w:rPr>
            <w:tag w:val="Anz."/>
            <w:id w:val="1814215104"/>
            <w:placeholder>
              <w:docPart w:val="9D0276EA9D3D449AA9194FA1AFC1A75D"/>
            </w:placeholder>
            <w:showingPlcHdr/>
            <w:text/>
          </w:sdtPr>
          <w:sdtEndPr>
            <w:rPr>
              <w:rStyle w:val="Absatz-Standardschriftart"/>
              <w:color w:val="auto"/>
            </w:rPr>
          </w:sdtEndPr>
          <w:sdtContent>
            <w:tc>
              <w:tcPr>
                <w:tcW w:w="3686" w:type="dxa"/>
              </w:tcPr>
              <w:p w14:paraId="64C26C8E"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470319839"/>
            <w:placeholder>
              <w:docPart w:val="D5CDDD1F061D4DF0ACBFBAFFFC017490"/>
            </w:placeholder>
            <w:showingPlcHdr/>
            <w:text/>
          </w:sdtPr>
          <w:sdtEndPr>
            <w:rPr>
              <w:rStyle w:val="Platzhaltertext"/>
            </w:rPr>
          </w:sdtEndPr>
          <w:sdtContent>
            <w:tc>
              <w:tcPr>
                <w:tcW w:w="4463" w:type="dxa"/>
              </w:tcPr>
              <w:p w14:paraId="11CB7D0D" w14:textId="5721CF30"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1352669E" w14:textId="77777777" w:rsidR="00A25CE2" w:rsidRDefault="00A25CE2" w:rsidP="00A25CE2"/>
    <w:p w14:paraId="5B3768BB"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410FB56C" w14:textId="77777777" w:rsidTr="00F51BF5">
        <w:sdt>
          <w:sdtPr>
            <w:rPr>
              <w:rStyle w:val="Formatvorlage3"/>
            </w:rPr>
            <w:tag w:val="Anz."/>
            <w:id w:val="1452277676"/>
            <w:placeholder>
              <w:docPart w:val="B73C1345B9A243B9B90F684B9AD952F8"/>
            </w:placeholder>
            <w:showingPlcHdr/>
            <w:text/>
          </w:sdtPr>
          <w:sdtEndPr>
            <w:rPr>
              <w:rStyle w:val="Absatz-Standardschriftart"/>
              <w:color w:val="auto"/>
            </w:rPr>
          </w:sdtEndPr>
          <w:sdtContent>
            <w:tc>
              <w:tcPr>
                <w:tcW w:w="3686" w:type="dxa"/>
              </w:tcPr>
              <w:p w14:paraId="77B9A3A6"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485247827"/>
            <w:placeholder>
              <w:docPart w:val="BD240B08F66A479DBA3323A01A473FA7"/>
            </w:placeholder>
            <w:showingPlcHdr/>
            <w:text/>
          </w:sdtPr>
          <w:sdtEndPr/>
          <w:sdtContent>
            <w:tc>
              <w:tcPr>
                <w:tcW w:w="5115" w:type="dxa"/>
              </w:tcPr>
              <w:p w14:paraId="27C80FB7"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4F599FA8" w14:textId="77777777" w:rsidTr="00F51BF5">
        <w:sdt>
          <w:sdtPr>
            <w:rPr>
              <w:rStyle w:val="Formatvorlage3"/>
            </w:rPr>
            <w:tag w:val="Anz."/>
            <w:id w:val="-997801359"/>
            <w:placeholder>
              <w:docPart w:val="C5DD8CF4D92D4AE6A7046064F8287AF8"/>
            </w:placeholder>
            <w:showingPlcHdr/>
            <w:text/>
          </w:sdtPr>
          <w:sdtEndPr>
            <w:rPr>
              <w:rStyle w:val="Absatz-Standardschriftart"/>
              <w:color w:val="auto"/>
            </w:rPr>
          </w:sdtEndPr>
          <w:sdtContent>
            <w:tc>
              <w:tcPr>
                <w:tcW w:w="3686" w:type="dxa"/>
              </w:tcPr>
              <w:p w14:paraId="12AFD730"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1098789288"/>
            <w:placeholder>
              <w:docPart w:val="8795C20BF4AA4B278A70D7D65052CB79"/>
            </w:placeholder>
            <w:showingPlcHdr/>
            <w:text/>
          </w:sdtPr>
          <w:sdtEndPr/>
          <w:sdtContent>
            <w:tc>
              <w:tcPr>
                <w:tcW w:w="5115" w:type="dxa"/>
              </w:tcPr>
              <w:p w14:paraId="7EDF15F0"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6C51B938" w14:textId="77777777" w:rsidTr="00F51BF5">
        <w:sdt>
          <w:sdtPr>
            <w:rPr>
              <w:rStyle w:val="Formatvorlage3"/>
            </w:rPr>
            <w:tag w:val="Anz."/>
            <w:id w:val="2054041209"/>
            <w:placeholder>
              <w:docPart w:val="378D215EE66B403ABD8DBA5DBE1CFE5E"/>
            </w:placeholder>
            <w:showingPlcHdr/>
            <w:text/>
          </w:sdtPr>
          <w:sdtEndPr>
            <w:rPr>
              <w:rStyle w:val="Absatz-Standardschriftart"/>
              <w:color w:val="auto"/>
            </w:rPr>
          </w:sdtEndPr>
          <w:sdtContent>
            <w:tc>
              <w:tcPr>
                <w:tcW w:w="3686" w:type="dxa"/>
              </w:tcPr>
              <w:p w14:paraId="3C4ED975"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897709312"/>
            <w:placeholder>
              <w:docPart w:val="63E6969E1D3E48BF9060D6C64009A12E"/>
            </w:placeholder>
            <w:showingPlcHdr/>
            <w:text/>
          </w:sdtPr>
          <w:sdtEndPr/>
          <w:sdtContent>
            <w:tc>
              <w:tcPr>
                <w:tcW w:w="5115" w:type="dxa"/>
              </w:tcPr>
              <w:p w14:paraId="37F926C9"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163B8F22" w14:textId="77777777" w:rsidR="00A25CE2" w:rsidRDefault="00A25CE2" w:rsidP="00A25CE2"/>
    <w:p w14:paraId="05EED383" w14:textId="77777777" w:rsidR="00A25CE2" w:rsidRPr="00A221F1" w:rsidRDefault="00A25CE2" w:rsidP="00A25CE2">
      <w:r>
        <w:t>Name des für das offerierte Projekt vorgesehenen Projektleiters:</w:t>
      </w:r>
    </w:p>
    <w:sdt>
      <w:sdtPr>
        <w:rPr>
          <w:rStyle w:val="Formatvorlage3"/>
        </w:rPr>
        <w:id w:val="1747447977"/>
        <w:placeholder>
          <w:docPart w:val="354B1F179A4046399F0E1883B4B52839"/>
        </w:placeholder>
        <w:showingPlcHdr/>
        <w:text/>
      </w:sdtPr>
      <w:sdtEndPr>
        <w:rPr>
          <w:rStyle w:val="Absatz-Standardschriftart"/>
          <w:color w:val="auto"/>
        </w:rPr>
      </w:sdtEndPr>
      <w:sdtContent>
        <w:p w14:paraId="3634F8FF" w14:textId="77777777" w:rsidR="00A25CE2" w:rsidRDefault="00A25CE2" w:rsidP="00A25CE2">
          <w:r w:rsidRPr="004A2DB2">
            <w:rPr>
              <w:rStyle w:val="Platzhaltertext"/>
              <w:color w:val="2B6FED" w:themeColor="text2" w:themeTint="99"/>
            </w:rPr>
            <w:t>Klicken oder tippen Sie hier, um Text einzugeben.</w:t>
          </w:r>
        </w:p>
      </w:sdtContent>
    </w:sdt>
    <w:p w14:paraId="0B1CF4D7" w14:textId="70E9987F" w:rsidR="008C3F54" w:rsidRDefault="008C3F54">
      <w:r>
        <w:br w:type="page"/>
      </w:r>
    </w:p>
    <w:p w14:paraId="512F8230" w14:textId="683DC7F5" w:rsidR="00A25CE2" w:rsidRDefault="00A25CE2" w:rsidP="00A25CE2">
      <w:pPr>
        <w:pStyle w:val="berschrift2Bericht"/>
        <w:tabs>
          <w:tab w:val="left" w:pos="3828"/>
        </w:tabs>
        <w:ind w:right="-2"/>
      </w:pPr>
      <w:r w:rsidRPr="00CA4531">
        <w:t xml:space="preserve">Subplaner </w:t>
      </w:r>
      <w:r>
        <w:t>5</w:t>
      </w:r>
      <w:r w:rsidRPr="00CA4531">
        <w:t>:</w:t>
      </w:r>
      <w:r>
        <w:tab/>
      </w:r>
      <w:sdt>
        <w:sdtPr>
          <w:rPr>
            <w:rStyle w:val="Formatvorlage6"/>
          </w:rPr>
          <w:alias w:val="Firma"/>
          <w:tag w:val="Firma"/>
          <w:id w:val="842975188"/>
          <w:placeholder>
            <w:docPart w:val="6FACF42DF35546EA8E0F08B3E7B1636D"/>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26A23D90" w14:textId="77777777" w:rsidR="00A25CE2" w:rsidRPr="00A221F1" w:rsidRDefault="00A25CE2" w:rsidP="00A25CE2">
      <w:r w:rsidRPr="001D6CB5">
        <w:t>Name:</w:t>
      </w:r>
      <w:r w:rsidRPr="001D6CB5">
        <w:tab/>
      </w:r>
      <w:sdt>
        <w:sdtPr>
          <w:rPr>
            <w:rStyle w:val="Formatvorlage3"/>
          </w:rPr>
          <w:id w:val="-2126764791"/>
          <w:placeholder>
            <w:docPart w:val="EB270C4644374D6BB3586E184CB9CC84"/>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392073C9" w14:textId="7AD1DAC8" w:rsidR="00A25CE2" w:rsidRPr="00A221F1" w:rsidRDefault="00A25CE2" w:rsidP="00A25CE2">
      <w:r w:rsidRPr="001D6CB5">
        <w:t>Strasse / Hausnummer:</w:t>
      </w:r>
      <w:r w:rsidRPr="001D6CB5">
        <w:tab/>
      </w:r>
      <w:sdt>
        <w:sdtPr>
          <w:rPr>
            <w:rStyle w:val="Formatvorlage3"/>
          </w:rPr>
          <w:id w:val="557519820"/>
          <w:placeholder>
            <w:docPart w:val="EB270C4644374D6BB3586E184CB9CC84"/>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D06C1E2" w14:textId="5C953426" w:rsidR="00A25CE2" w:rsidRPr="00A221F1" w:rsidRDefault="00A25CE2" w:rsidP="00A25CE2">
      <w:r w:rsidRPr="001D6CB5">
        <w:t>PLZ / Ortschaft</w:t>
      </w:r>
      <w:r w:rsidRPr="00A221F1">
        <w:t>:</w:t>
      </w:r>
      <w:r w:rsidRPr="00A221F1">
        <w:tab/>
      </w:r>
      <w:sdt>
        <w:sdtPr>
          <w:rPr>
            <w:rStyle w:val="Formatvorlage3"/>
          </w:rPr>
          <w:id w:val="-720667169"/>
          <w:placeholder>
            <w:docPart w:val="EB270C4644374D6BB3586E184CB9CC84"/>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7748C919" w14:textId="57F9687F" w:rsidR="00A25CE2" w:rsidRPr="00A221F1" w:rsidRDefault="00A25CE2" w:rsidP="00A25CE2">
      <w:r w:rsidRPr="001D6CB5">
        <w:t>Tätigkeitsbereich</w:t>
      </w:r>
      <w:r w:rsidRPr="00A221F1">
        <w:t>:</w:t>
      </w:r>
      <w:r w:rsidRPr="00A221F1">
        <w:tab/>
      </w:r>
      <w:sdt>
        <w:sdtPr>
          <w:rPr>
            <w:rStyle w:val="Formatvorlage3"/>
          </w:rPr>
          <w:id w:val="682549378"/>
          <w:placeholder>
            <w:docPart w:val="EB270C4644374D6BB3586E184CB9CC84"/>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3E57C7A8" w14:textId="0156E480" w:rsidR="00A25CE2" w:rsidRPr="00A221F1" w:rsidRDefault="00A25CE2" w:rsidP="00A25CE2">
      <w:r w:rsidRPr="001D6CB5">
        <w:t>Rechtsform</w:t>
      </w:r>
      <w:r w:rsidRPr="00A221F1">
        <w:t>:</w:t>
      </w:r>
      <w:r w:rsidRPr="00A221F1">
        <w:tab/>
      </w:r>
      <w:sdt>
        <w:sdtPr>
          <w:rPr>
            <w:rStyle w:val="Formatvorlage3"/>
          </w:rPr>
          <w:id w:val="856168890"/>
          <w:placeholder>
            <w:docPart w:val="EB270C4644374D6BB3586E184CB9CC84"/>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893505F" w14:textId="005B2DC4" w:rsidR="00A25CE2" w:rsidRPr="00A221F1" w:rsidRDefault="00A25CE2" w:rsidP="00A25CE2">
      <w:r w:rsidRPr="001D6CB5">
        <w:t>Gründungsjahr</w:t>
      </w:r>
      <w:r w:rsidRPr="00A221F1">
        <w:t>:</w:t>
      </w:r>
      <w:r w:rsidRPr="00A221F1">
        <w:tab/>
      </w:r>
      <w:sdt>
        <w:sdtPr>
          <w:rPr>
            <w:rStyle w:val="Formatvorlage3"/>
          </w:rPr>
          <w:id w:val="851842279"/>
          <w:placeholder>
            <w:docPart w:val="EB270C4644374D6BB3586E184CB9CC84"/>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567F2C45"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355A0B61" w14:textId="77777777" w:rsidTr="00F51BF5">
        <w:tc>
          <w:tcPr>
            <w:tcW w:w="3686" w:type="dxa"/>
          </w:tcPr>
          <w:p w14:paraId="67D23226" w14:textId="77777777" w:rsidR="00A25CE2" w:rsidRPr="00A221F1" w:rsidRDefault="00A25CE2" w:rsidP="00F51BF5">
            <w:pPr>
              <w:spacing w:line="360" w:lineRule="auto"/>
              <w:rPr>
                <w:rStyle w:val="Anz"/>
              </w:rPr>
            </w:pPr>
            <w:r>
              <w:rPr>
                <w:rStyle w:val="Anz"/>
              </w:rPr>
              <w:t>Anzahl:</w:t>
            </w:r>
          </w:p>
        </w:tc>
        <w:tc>
          <w:tcPr>
            <w:tcW w:w="4463" w:type="dxa"/>
          </w:tcPr>
          <w:p w14:paraId="05DAC8E7" w14:textId="77777777" w:rsidR="00A25CE2" w:rsidRPr="00A221F1" w:rsidRDefault="00A25CE2" w:rsidP="00F51BF5">
            <w:pPr>
              <w:spacing w:line="360" w:lineRule="auto"/>
            </w:pPr>
            <w:r>
              <w:t>Funktion und / oder Ausbildung:</w:t>
            </w:r>
          </w:p>
        </w:tc>
      </w:tr>
      <w:tr w:rsidR="00A25CE2" w14:paraId="0D90333D" w14:textId="77777777" w:rsidTr="00F51BF5">
        <w:sdt>
          <w:sdtPr>
            <w:rPr>
              <w:rStyle w:val="Formatvorlage3"/>
            </w:rPr>
            <w:tag w:val="Anz."/>
            <w:id w:val="636218489"/>
            <w:placeholder>
              <w:docPart w:val="9B40565262044EC3865B06FBF8380E81"/>
            </w:placeholder>
            <w:showingPlcHdr/>
            <w:text/>
          </w:sdtPr>
          <w:sdtEndPr>
            <w:rPr>
              <w:rStyle w:val="Absatz-Standardschriftart"/>
              <w:color w:val="auto"/>
            </w:rPr>
          </w:sdtEndPr>
          <w:sdtContent>
            <w:tc>
              <w:tcPr>
                <w:tcW w:w="3686" w:type="dxa"/>
              </w:tcPr>
              <w:p w14:paraId="5A734A53"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1143853669"/>
            <w:placeholder>
              <w:docPart w:val="5C114305CDAC4745A2AA7B3D276E6FC3"/>
            </w:placeholder>
            <w:showingPlcHdr/>
            <w:text/>
          </w:sdtPr>
          <w:sdtEndPr>
            <w:rPr>
              <w:rStyle w:val="Absatz-Standardschriftart"/>
              <w:color w:val="auto"/>
            </w:rPr>
          </w:sdtEndPr>
          <w:sdtContent>
            <w:tc>
              <w:tcPr>
                <w:tcW w:w="4463" w:type="dxa"/>
              </w:tcPr>
              <w:p w14:paraId="13F733F0"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6D2B9853" w14:textId="77777777" w:rsidTr="00F51BF5">
        <w:sdt>
          <w:sdtPr>
            <w:rPr>
              <w:rStyle w:val="Anz"/>
              <w:color w:val="2B6FED" w:themeColor="text2" w:themeTint="99"/>
            </w:rPr>
            <w:tag w:val="Anz."/>
            <w:id w:val="-418644618"/>
            <w:placeholder>
              <w:docPart w:val="4EB5B98412E340859229B9FC0A669562"/>
            </w:placeholder>
            <w:showingPlcHdr/>
            <w:text/>
          </w:sdtPr>
          <w:sdtEndPr>
            <w:rPr>
              <w:rStyle w:val="Absatz-Standardschriftart"/>
            </w:rPr>
          </w:sdtEndPr>
          <w:sdtContent>
            <w:tc>
              <w:tcPr>
                <w:tcW w:w="3686" w:type="dxa"/>
              </w:tcPr>
              <w:p w14:paraId="700A75B6"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87127186"/>
            <w:placeholder>
              <w:docPart w:val="77817B28770448B2879B6A8A4833464D"/>
            </w:placeholder>
            <w:showingPlcHdr/>
            <w:text/>
          </w:sdtPr>
          <w:sdtEndPr>
            <w:rPr>
              <w:rStyle w:val="Platzhaltertext"/>
            </w:rPr>
          </w:sdtEndPr>
          <w:sdtContent>
            <w:tc>
              <w:tcPr>
                <w:tcW w:w="4463" w:type="dxa"/>
              </w:tcPr>
              <w:p w14:paraId="5C52BD0E"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BE6253E" w14:textId="77777777" w:rsidTr="00F51BF5">
        <w:sdt>
          <w:sdtPr>
            <w:rPr>
              <w:rStyle w:val="Formatvorlage3"/>
            </w:rPr>
            <w:tag w:val="Anz."/>
            <w:id w:val="1331867305"/>
            <w:placeholder>
              <w:docPart w:val="FC31732CDADF446CB56766A35D6C702D"/>
            </w:placeholder>
            <w:showingPlcHdr/>
            <w:text/>
          </w:sdtPr>
          <w:sdtEndPr>
            <w:rPr>
              <w:rStyle w:val="Absatz-Standardschriftart"/>
              <w:color w:val="auto"/>
            </w:rPr>
          </w:sdtEndPr>
          <w:sdtContent>
            <w:tc>
              <w:tcPr>
                <w:tcW w:w="3686" w:type="dxa"/>
              </w:tcPr>
              <w:p w14:paraId="3C7FAAFA"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79211438"/>
            <w:placeholder>
              <w:docPart w:val="3705038DBD8D485D821646E609B24440"/>
            </w:placeholder>
            <w:showingPlcHdr/>
            <w:text/>
          </w:sdtPr>
          <w:sdtEndPr>
            <w:rPr>
              <w:rStyle w:val="Platzhaltertext"/>
            </w:rPr>
          </w:sdtEndPr>
          <w:sdtContent>
            <w:tc>
              <w:tcPr>
                <w:tcW w:w="4463" w:type="dxa"/>
              </w:tcPr>
              <w:p w14:paraId="08CF185C"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1B4479B7" w14:textId="77777777" w:rsidTr="00F51BF5">
        <w:sdt>
          <w:sdtPr>
            <w:rPr>
              <w:rStyle w:val="Formatvorlage3"/>
            </w:rPr>
            <w:tag w:val="Anz."/>
            <w:id w:val="515736287"/>
            <w:placeholder>
              <w:docPart w:val="B484A647096A456D82C737D8133FCB7C"/>
            </w:placeholder>
            <w:showingPlcHdr/>
            <w:text/>
          </w:sdtPr>
          <w:sdtEndPr>
            <w:rPr>
              <w:rStyle w:val="Absatz-Standardschriftart"/>
              <w:color w:val="auto"/>
            </w:rPr>
          </w:sdtEndPr>
          <w:sdtContent>
            <w:tc>
              <w:tcPr>
                <w:tcW w:w="3686" w:type="dxa"/>
              </w:tcPr>
              <w:p w14:paraId="172F6842"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261610025"/>
            <w:placeholder>
              <w:docPart w:val="85810C810A494DFA90B1E75D219DDC58"/>
            </w:placeholder>
            <w:showingPlcHdr/>
            <w:text/>
          </w:sdtPr>
          <w:sdtEndPr>
            <w:rPr>
              <w:rStyle w:val="Platzhaltertext"/>
            </w:rPr>
          </w:sdtEndPr>
          <w:sdtContent>
            <w:tc>
              <w:tcPr>
                <w:tcW w:w="4463" w:type="dxa"/>
              </w:tcPr>
              <w:p w14:paraId="10BF7050"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7D6326D" w14:textId="77777777" w:rsidTr="00F51BF5">
        <w:sdt>
          <w:sdtPr>
            <w:rPr>
              <w:rStyle w:val="Formatvorlage3"/>
            </w:rPr>
            <w:tag w:val="Anz."/>
            <w:id w:val="-268622575"/>
            <w:placeholder>
              <w:docPart w:val="0C6471F5C4804E4DBD6AD6F0D09820FE"/>
            </w:placeholder>
            <w:showingPlcHdr/>
            <w:text/>
          </w:sdtPr>
          <w:sdtEndPr>
            <w:rPr>
              <w:rStyle w:val="Absatz-Standardschriftart"/>
              <w:color w:val="auto"/>
            </w:rPr>
          </w:sdtEndPr>
          <w:sdtContent>
            <w:tc>
              <w:tcPr>
                <w:tcW w:w="3686" w:type="dxa"/>
              </w:tcPr>
              <w:p w14:paraId="2CFE345A"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566830357"/>
            <w:placeholder>
              <w:docPart w:val="4BCAC6643F1047028CC8A715B74B642B"/>
            </w:placeholder>
            <w:showingPlcHdr/>
            <w:text/>
          </w:sdtPr>
          <w:sdtEndPr>
            <w:rPr>
              <w:rStyle w:val="Platzhaltertext"/>
            </w:rPr>
          </w:sdtEndPr>
          <w:sdtContent>
            <w:tc>
              <w:tcPr>
                <w:tcW w:w="4463" w:type="dxa"/>
              </w:tcPr>
              <w:p w14:paraId="2F2B367D"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EDEC99F" w14:textId="77777777" w:rsidTr="00F51BF5">
        <w:sdt>
          <w:sdtPr>
            <w:rPr>
              <w:rStyle w:val="Formatvorlage3"/>
            </w:rPr>
            <w:tag w:val="Anz."/>
            <w:id w:val="1958910583"/>
            <w:placeholder>
              <w:docPart w:val="6FF6C6EF748A4B2A8967C8E8262B7084"/>
            </w:placeholder>
            <w:showingPlcHdr/>
            <w:text/>
          </w:sdtPr>
          <w:sdtEndPr>
            <w:rPr>
              <w:rStyle w:val="Absatz-Standardschriftart"/>
              <w:color w:val="auto"/>
            </w:rPr>
          </w:sdtEndPr>
          <w:sdtContent>
            <w:tc>
              <w:tcPr>
                <w:tcW w:w="3686" w:type="dxa"/>
              </w:tcPr>
              <w:p w14:paraId="5F595158"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433942554"/>
            <w:placeholder>
              <w:docPart w:val="6C22FB0AE03F433EA58EF7539B9465E5"/>
            </w:placeholder>
            <w:showingPlcHdr/>
            <w:text/>
          </w:sdtPr>
          <w:sdtEndPr>
            <w:rPr>
              <w:rStyle w:val="Platzhaltertext"/>
            </w:rPr>
          </w:sdtEndPr>
          <w:sdtContent>
            <w:tc>
              <w:tcPr>
                <w:tcW w:w="4463" w:type="dxa"/>
              </w:tcPr>
              <w:p w14:paraId="00927D55"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717703F1" w14:textId="77777777" w:rsidTr="00F51BF5">
        <w:sdt>
          <w:sdtPr>
            <w:rPr>
              <w:rStyle w:val="Formatvorlage3"/>
            </w:rPr>
            <w:tag w:val="Anz."/>
            <w:id w:val="-234084790"/>
            <w:placeholder>
              <w:docPart w:val="6B5AADDA6C7C45C1AB4DFF5D0C799537"/>
            </w:placeholder>
            <w:showingPlcHdr/>
            <w:text/>
          </w:sdtPr>
          <w:sdtEndPr>
            <w:rPr>
              <w:rStyle w:val="Absatz-Standardschriftart"/>
              <w:color w:val="auto"/>
            </w:rPr>
          </w:sdtEndPr>
          <w:sdtContent>
            <w:tc>
              <w:tcPr>
                <w:tcW w:w="3686" w:type="dxa"/>
              </w:tcPr>
              <w:p w14:paraId="13E9A4E5"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751469217"/>
            <w:placeholder>
              <w:docPart w:val="BC035427BE06420B8473381AFA4BDC7D"/>
            </w:placeholder>
            <w:showingPlcHdr/>
            <w:text/>
          </w:sdtPr>
          <w:sdtEndPr>
            <w:rPr>
              <w:rStyle w:val="Platzhaltertext"/>
            </w:rPr>
          </w:sdtEndPr>
          <w:sdtContent>
            <w:tc>
              <w:tcPr>
                <w:tcW w:w="4463" w:type="dxa"/>
              </w:tcPr>
              <w:p w14:paraId="056792CA"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7DDF31B7" w14:textId="77777777" w:rsidR="00A25CE2" w:rsidRDefault="00A25CE2" w:rsidP="00A25CE2"/>
    <w:p w14:paraId="76833722"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6931B6E2" w14:textId="77777777" w:rsidTr="00F51BF5">
        <w:sdt>
          <w:sdtPr>
            <w:rPr>
              <w:rStyle w:val="Formatvorlage3"/>
            </w:rPr>
            <w:tag w:val="Anz."/>
            <w:id w:val="-1137029157"/>
            <w:placeholder>
              <w:docPart w:val="301B93B2A0C34E47ACEA2EE1C00BD9BB"/>
            </w:placeholder>
            <w:showingPlcHdr/>
            <w:text/>
          </w:sdtPr>
          <w:sdtEndPr>
            <w:rPr>
              <w:rStyle w:val="Absatz-Standardschriftart"/>
              <w:color w:val="auto"/>
            </w:rPr>
          </w:sdtEndPr>
          <w:sdtContent>
            <w:tc>
              <w:tcPr>
                <w:tcW w:w="3686" w:type="dxa"/>
              </w:tcPr>
              <w:p w14:paraId="22E704B8"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621770963"/>
            <w:placeholder>
              <w:docPart w:val="722DD6B20FD242E68191171F6C8E05A2"/>
            </w:placeholder>
            <w:showingPlcHdr/>
            <w:text/>
          </w:sdtPr>
          <w:sdtEndPr/>
          <w:sdtContent>
            <w:tc>
              <w:tcPr>
                <w:tcW w:w="5115" w:type="dxa"/>
              </w:tcPr>
              <w:p w14:paraId="13ACD9F1"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3FB26F5C" w14:textId="77777777" w:rsidTr="00F51BF5">
        <w:sdt>
          <w:sdtPr>
            <w:rPr>
              <w:rStyle w:val="Formatvorlage3"/>
            </w:rPr>
            <w:tag w:val="Anz."/>
            <w:id w:val="654808623"/>
            <w:placeholder>
              <w:docPart w:val="5AA0FFE59CF844EA97509CF10507B4B9"/>
            </w:placeholder>
            <w:showingPlcHdr/>
            <w:text/>
          </w:sdtPr>
          <w:sdtEndPr>
            <w:rPr>
              <w:rStyle w:val="Absatz-Standardschriftart"/>
              <w:color w:val="auto"/>
            </w:rPr>
          </w:sdtEndPr>
          <w:sdtContent>
            <w:tc>
              <w:tcPr>
                <w:tcW w:w="3686" w:type="dxa"/>
              </w:tcPr>
              <w:p w14:paraId="3341EF1E"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690305320"/>
            <w:placeholder>
              <w:docPart w:val="D80994F6E7374F8BB7AAED1D8382BDB3"/>
            </w:placeholder>
            <w:showingPlcHdr/>
            <w:text/>
          </w:sdtPr>
          <w:sdtEndPr/>
          <w:sdtContent>
            <w:tc>
              <w:tcPr>
                <w:tcW w:w="5115" w:type="dxa"/>
              </w:tcPr>
              <w:p w14:paraId="037F24C6"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4B71D1AF" w14:textId="77777777" w:rsidTr="00F51BF5">
        <w:sdt>
          <w:sdtPr>
            <w:rPr>
              <w:rStyle w:val="Formatvorlage3"/>
            </w:rPr>
            <w:tag w:val="Anz."/>
            <w:id w:val="-1017541366"/>
            <w:placeholder>
              <w:docPart w:val="F753B12FBD6542B984CC1AAC318F6798"/>
            </w:placeholder>
            <w:showingPlcHdr/>
            <w:text/>
          </w:sdtPr>
          <w:sdtEndPr>
            <w:rPr>
              <w:rStyle w:val="Absatz-Standardschriftart"/>
              <w:color w:val="auto"/>
            </w:rPr>
          </w:sdtEndPr>
          <w:sdtContent>
            <w:tc>
              <w:tcPr>
                <w:tcW w:w="3686" w:type="dxa"/>
              </w:tcPr>
              <w:p w14:paraId="3B66F570"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465552903"/>
            <w:placeholder>
              <w:docPart w:val="445ED3168B314E3CA110B0037DB0E743"/>
            </w:placeholder>
            <w:showingPlcHdr/>
            <w:text/>
          </w:sdtPr>
          <w:sdtEndPr/>
          <w:sdtContent>
            <w:tc>
              <w:tcPr>
                <w:tcW w:w="5115" w:type="dxa"/>
              </w:tcPr>
              <w:p w14:paraId="77E29B6E"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6885F0D3" w14:textId="77777777" w:rsidR="00A25CE2" w:rsidRDefault="00A25CE2" w:rsidP="00A25CE2"/>
    <w:p w14:paraId="7574CF14" w14:textId="77777777" w:rsidR="00A25CE2" w:rsidRPr="00A221F1" w:rsidRDefault="00A25CE2" w:rsidP="00A25CE2">
      <w:r>
        <w:t>Name des für das offerierte Projekt vorgesehenen Projektleiters:</w:t>
      </w:r>
    </w:p>
    <w:sdt>
      <w:sdtPr>
        <w:rPr>
          <w:rStyle w:val="Formatvorlage3"/>
        </w:rPr>
        <w:id w:val="1828240744"/>
        <w:placeholder>
          <w:docPart w:val="11A5906532AF4A1FA0A1E32BD02CA1D5"/>
        </w:placeholder>
        <w:showingPlcHdr/>
        <w:text/>
      </w:sdtPr>
      <w:sdtEndPr>
        <w:rPr>
          <w:rStyle w:val="Absatz-Standardschriftart"/>
          <w:color w:val="auto"/>
        </w:rPr>
      </w:sdtEndPr>
      <w:sdtContent>
        <w:p w14:paraId="1D3918D8" w14:textId="77777777" w:rsidR="00A25CE2" w:rsidRDefault="00A25CE2" w:rsidP="00A25CE2">
          <w:r w:rsidRPr="004A2DB2">
            <w:rPr>
              <w:rStyle w:val="Platzhaltertext"/>
              <w:color w:val="2B6FED" w:themeColor="text2" w:themeTint="99"/>
            </w:rPr>
            <w:t>Klicken oder tippen Sie hier, um Text einzugeben.</w:t>
          </w:r>
        </w:p>
      </w:sdtContent>
    </w:sdt>
    <w:p w14:paraId="7FF20124" w14:textId="0222B805" w:rsidR="008C3F54" w:rsidRDefault="008C3F54">
      <w:r>
        <w:br w:type="page"/>
      </w:r>
    </w:p>
    <w:p w14:paraId="52CA42BB" w14:textId="5D4C3132" w:rsidR="00A25CE2" w:rsidRDefault="00A25CE2" w:rsidP="00A25CE2">
      <w:pPr>
        <w:pStyle w:val="berschrift2Bericht"/>
        <w:tabs>
          <w:tab w:val="left" w:pos="3828"/>
        </w:tabs>
        <w:ind w:right="-2"/>
      </w:pPr>
      <w:r w:rsidRPr="00CA4531">
        <w:t xml:space="preserve">Subplaner </w:t>
      </w:r>
      <w:r>
        <w:t>6</w:t>
      </w:r>
      <w:r w:rsidRPr="00CA4531">
        <w:t>:</w:t>
      </w:r>
      <w:r>
        <w:tab/>
      </w:r>
      <w:sdt>
        <w:sdtPr>
          <w:rPr>
            <w:rStyle w:val="Formatvorlage6"/>
          </w:rPr>
          <w:alias w:val="Firma"/>
          <w:tag w:val="Firma"/>
          <w:id w:val="1490368211"/>
          <w:placeholder>
            <w:docPart w:val="DCF34AF1D5DF4C1EBB81142286530530"/>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346EE131" w14:textId="77777777" w:rsidR="00A25CE2" w:rsidRPr="00A221F1" w:rsidRDefault="00A25CE2" w:rsidP="00A25CE2">
      <w:r w:rsidRPr="001D6CB5">
        <w:t>Name:</w:t>
      </w:r>
      <w:r w:rsidRPr="001D6CB5">
        <w:tab/>
      </w:r>
      <w:sdt>
        <w:sdtPr>
          <w:rPr>
            <w:rStyle w:val="Formatvorlage3"/>
          </w:rPr>
          <w:id w:val="-1616673736"/>
          <w:placeholder>
            <w:docPart w:val="928687897964432C9C5F95016613966C"/>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1CC1E5CD" w14:textId="61F94EBF" w:rsidR="00A25CE2" w:rsidRPr="00A221F1" w:rsidRDefault="00A25CE2" w:rsidP="00A25CE2">
      <w:r w:rsidRPr="001D6CB5">
        <w:t>Strasse / Hausnummer:</w:t>
      </w:r>
      <w:r w:rsidRPr="001D6CB5">
        <w:tab/>
      </w:r>
      <w:sdt>
        <w:sdtPr>
          <w:rPr>
            <w:rStyle w:val="Formatvorlage3"/>
          </w:rPr>
          <w:id w:val="-1458405663"/>
          <w:placeholder>
            <w:docPart w:val="928687897964432C9C5F9501661396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5599AA82" w14:textId="50A9DC23" w:rsidR="00A25CE2" w:rsidRPr="00A221F1" w:rsidRDefault="00A25CE2" w:rsidP="00A25CE2">
      <w:r w:rsidRPr="001D6CB5">
        <w:t>PLZ / Ortschaft</w:t>
      </w:r>
      <w:r w:rsidRPr="00A221F1">
        <w:t>:</w:t>
      </w:r>
      <w:r w:rsidRPr="00A221F1">
        <w:tab/>
      </w:r>
      <w:sdt>
        <w:sdtPr>
          <w:rPr>
            <w:rStyle w:val="Formatvorlage3"/>
          </w:rPr>
          <w:id w:val="-874692011"/>
          <w:placeholder>
            <w:docPart w:val="928687897964432C9C5F9501661396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032F308C" w14:textId="7F709FE1" w:rsidR="00A25CE2" w:rsidRPr="00A221F1" w:rsidRDefault="00A25CE2" w:rsidP="00A25CE2">
      <w:r w:rsidRPr="001D6CB5">
        <w:t>Tätigkeitsbereich</w:t>
      </w:r>
      <w:r w:rsidRPr="00A221F1">
        <w:t>:</w:t>
      </w:r>
      <w:r w:rsidRPr="00A221F1">
        <w:tab/>
      </w:r>
      <w:sdt>
        <w:sdtPr>
          <w:rPr>
            <w:rStyle w:val="Formatvorlage3"/>
          </w:rPr>
          <w:id w:val="158670284"/>
          <w:placeholder>
            <w:docPart w:val="928687897964432C9C5F9501661396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4660CE0" w14:textId="3D042540" w:rsidR="00A25CE2" w:rsidRPr="00A221F1" w:rsidRDefault="00A25CE2" w:rsidP="00A25CE2">
      <w:r w:rsidRPr="001D6CB5">
        <w:t>Rechtsform</w:t>
      </w:r>
      <w:r w:rsidRPr="00A221F1">
        <w:t>:</w:t>
      </w:r>
      <w:r w:rsidRPr="00A221F1">
        <w:tab/>
      </w:r>
      <w:sdt>
        <w:sdtPr>
          <w:rPr>
            <w:rStyle w:val="Formatvorlage3"/>
          </w:rPr>
          <w:id w:val="1710989509"/>
          <w:placeholder>
            <w:docPart w:val="928687897964432C9C5F9501661396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1A08D90D" w14:textId="59C03BD4" w:rsidR="00A25CE2" w:rsidRPr="00A221F1" w:rsidRDefault="00A25CE2" w:rsidP="00A25CE2">
      <w:r w:rsidRPr="001D6CB5">
        <w:t>Gründungsjahr</w:t>
      </w:r>
      <w:r w:rsidRPr="00A221F1">
        <w:t>:</w:t>
      </w:r>
      <w:r w:rsidRPr="00A221F1">
        <w:tab/>
      </w:r>
      <w:sdt>
        <w:sdtPr>
          <w:rPr>
            <w:rStyle w:val="Formatvorlage3"/>
          </w:rPr>
          <w:id w:val="244467982"/>
          <w:placeholder>
            <w:docPart w:val="928687897964432C9C5F9501661396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07B92E0"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32127BBF" w14:textId="77777777" w:rsidTr="00F51BF5">
        <w:tc>
          <w:tcPr>
            <w:tcW w:w="3686" w:type="dxa"/>
          </w:tcPr>
          <w:p w14:paraId="7FBE7C54" w14:textId="77777777" w:rsidR="00A25CE2" w:rsidRPr="00A221F1" w:rsidRDefault="00A25CE2" w:rsidP="00F51BF5">
            <w:pPr>
              <w:spacing w:line="360" w:lineRule="auto"/>
              <w:rPr>
                <w:rStyle w:val="Anz"/>
              </w:rPr>
            </w:pPr>
            <w:r>
              <w:rPr>
                <w:rStyle w:val="Anz"/>
              </w:rPr>
              <w:t>Anzahl:</w:t>
            </w:r>
          </w:p>
        </w:tc>
        <w:tc>
          <w:tcPr>
            <w:tcW w:w="4463" w:type="dxa"/>
          </w:tcPr>
          <w:p w14:paraId="49B4A45E" w14:textId="77777777" w:rsidR="00A25CE2" w:rsidRPr="00A221F1" w:rsidRDefault="00A25CE2" w:rsidP="00F51BF5">
            <w:pPr>
              <w:spacing w:line="360" w:lineRule="auto"/>
            </w:pPr>
            <w:r>
              <w:t>Funktion und / oder Ausbildung:</w:t>
            </w:r>
          </w:p>
        </w:tc>
      </w:tr>
      <w:tr w:rsidR="00A25CE2" w14:paraId="0264013E" w14:textId="77777777" w:rsidTr="00F51BF5">
        <w:sdt>
          <w:sdtPr>
            <w:rPr>
              <w:rStyle w:val="Formatvorlage3"/>
            </w:rPr>
            <w:tag w:val="Anz."/>
            <w:id w:val="-397287632"/>
            <w:placeholder>
              <w:docPart w:val="D41CB7B91E0C4D6E9900FD7754821B03"/>
            </w:placeholder>
            <w:showingPlcHdr/>
            <w:text/>
          </w:sdtPr>
          <w:sdtEndPr>
            <w:rPr>
              <w:rStyle w:val="Absatz-Standardschriftart"/>
              <w:color w:val="auto"/>
            </w:rPr>
          </w:sdtEndPr>
          <w:sdtContent>
            <w:tc>
              <w:tcPr>
                <w:tcW w:w="3686" w:type="dxa"/>
              </w:tcPr>
              <w:p w14:paraId="0A2220D0"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1929807563"/>
            <w:placeholder>
              <w:docPart w:val="FC82FB1CB3D340E28FE2C4B7840CDF82"/>
            </w:placeholder>
            <w:showingPlcHdr/>
            <w:text/>
          </w:sdtPr>
          <w:sdtEndPr>
            <w:rPr>
              <w:rStyle w:val="Absatz-Standardschriftart"/>
              <w:color w:val="auto"/>
            </w:rPr>
          </w:sdtEndPr>
          <w:sdtContent>
            <w:tc>
              <w:tcPr>
                <w:tcW w:w="4463" w:type="dxa"/>
              </w:tcPr>
              <w:p w14:paraId="5A51778B"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666601F7" w14:textId="77777777" w:rsidTr="00F51BF5">
        <w:sdt>
          <w:sdtPr>
            <w:rPr>
              <w:rStyle w:val="Anz"/>
              <w:color w:val="2B6FED" w:themeColor="text2" w:themeTint="99"/>
            </w:rPr>
            <w:tag w:val="Anz."/>
            <w:id w:val="835198937"/>
            <w:placeholder>
              <w:docPart w:val="B2B782ED68994E0EA4D70A933056F6E5"/>
            </w:placeholder>
            <w:showingPlcHdr/>
            <w:text/>
          </w:sdtPr>
          <w:sdtEndPr>
            <w:rPr>
              <w:rStyle w:val="Absatz-Standardschriftart"/>
            </w:rPr>
          </w:sdtEndPr>
          <w:sdtContent>
            <w:tc>
              <w:tcPr>
                <w:tcW w:w="3686" w:type="dxa"/>
              </w:tcPr>
              <w:p w14:paraId="519050A9"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459387397"/>
            <w:placeholder>
              <w:docPart w:val="904342D935364D24AE1CB4AF43553B1F"/>
            </w:placeholder>
            <w:showingPlcHdr/>
            <w:text/>
          </w:sdtPr>
          <w:sdtEndPr>
            <w:rPr>
              <w:rStyle w:val="Platzhaltertext"/>
            </w:rPr>
          </w:sdtEndPr>
          <w:sdtContent>
            <w:tc>
              <w:tcPr>
                <w:tcW w:w="4463" w:type="dxa"/>
              </w:tcPr>
              <w:p w14:paraId="28733286"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A38512B" w14:textId="77777777" w:rsidTr="00F51BF5">
        <w:sdt>
          <w:sdtPr>
            <w:rPr>
              <w:rStyle w:val="Formatvorlage3"/>
            </w:rPr>
            <w:tag w:val="Anz."/>
            <w:id w:val="-1085759588"/>
            <w:placeholder>
              <w:docPart w:val="64404125B7E64E068E6DB153D05BFFDA"/>
            </w:placeholder>
            <w:showingPlcHdr/>
            <w:text/>
          </w:sdtPr>
          <w:sdtEndPr>
            <w:rPr>
              <w:rStyle w:val="Absatz-Standardschriftart"/>
              <w:color w:val="auto"/>
            </w:rPr>
          </w:sdtEndPr>
          <w:sdtContent>
            <w:tc>
              <w:tcPr>
                <w:tcW w:w="3686" w:type="dxa"/>
              </w:tcPr>
              <w:p w14:paraId="72663EEA"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984966756"/>
            <w:placeholder>
              <w:docPart w:val="3AE90C84C9A04FF19486F78A2195D0F7"/>
            </w:placeholder>
            <w:showingPlcHdr/>
            <w:text/>
          </w:sdtPr>
          <w:sdtEndPr>
            <w:rPr>
              <w:rStyle w:val="Platzhaltertext"/>
            </w:rPr>
          </w:sdtEndPr>
          <w:sdtContent>
            <w:tc>
              <w:tcPr>
                <w:tcW w:w="4463" w:type="dxa"/>
              </w:tcPr>
              <w:p w14:paraId="57887D35"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16A8EBF" w14:textId="77777777" w:rsidTr="00F51BF5">
        <w:sdt>
          <w:sdtPr>
            <w:rPr>
              <w:rStyle w:val="Formatvorlage3"/>
            </w:rPr>
            <w:tag w:val="Anz."/>
            <w:id w:val="-1280875481"/>
            <w:placeholder>
              <w:docPart w:val="06687BFE2D7848B29EEF2BB4DD7CA5C3"/>
            </w:placeholder>
            <w:showingPlcHdr/>
            <w:text/>
          </w:sdtPr>
          <w:sdtEndPr>
            <w:rPr>
              <w:rStyle w:val="Absatz-Standardschriftart"/>
              <w:color w:val="auto"/>
            </w:rPr>
          </w:sdtEndPr>
          <w:sdtContent>
            <w:tc>
              <w:tcPr>
                <w:tcW w:w="3686" w:type="dxa"/>
              </w:tcPr>
              <w:p w14:paraId="4D8E9C36"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934891844"/>
            <w:placeholder>
              <w:docPart w:val="CDD98E3BA60046A694E17163678E4297"/>
            </w:placeholder>
            <w:showingPlcHdr/>
            <w:text/>
          </w:sdtPr>
          <w:sdtEndPr>
            <w:rPr>
              <w:rStyle w:val="Platzhaltertext"/>
            </w:rPr>
          </w:sdtEndPr>
          <w:sdtContent>
            <w:tc>
              <w:tcPr>
                <w:tcW w:w="4463" w:type="dxa"/>
              </w:tcPr>
              <w:p w14:paraId="730BA94B"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18EDA85" w14:textId="77777777" w:rsidTr="00F51BF5">
        <w:sdt>
          <w:sdtPr>
            <w:rPr>
              <w:rStyle w:val="Formatvorlage3"/>
            </w:rPr>
            <w:tag w:val="Anz."/>
            <w:id w:val="2038779290"/>
            <w:placeholder>
              <w:docPart w:val="C7C1824892B347358E77FBD632E121EE"/>
            </w:placeholder>
            <w:showingPlcHdr/>
            <w:text/>
          </w:sdtPr>
          <w:sdtEndPr>
            <w:rPr>
              <w:rStyle w:val="Absatz-Standardschriftart"/>
              <w:color w:val="auto"/>
            </w:rPr>
          </w:sdtEndPr>
          <w:sdtContent>
            <w:tc>
              <w:tcPr>
                <w:tcW w:w="3686" w:type="dxa"/>
              </w:tcPr>
              <w:p w14:paraId="0FF2E977"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351143344"/>
            <w:placeholder>
              <w:docPart w:val="F9E3B276C0EB4016A2898A61D59691A2"/>
            </w:placeholder>
            <w:showingPlcHdr/>
            <w:text/>
          </w:sdtPr>
          <w:sdtEndPr>
            <w:rPr>
              <w:rStyle w:val="Platzhaltertext"/>
            </w:rPr>
          </w:sdtEndPr>
          <w:sdtContent>
            <w:tc>
              <w:tcPr>
                <w:tcW w:w="4463" w:type="dxa"/>
              </w:tcPr>
              <w:p w14:paraId="74F336EB"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18EE56BF" w14:textId="77777777" w:rsidTr="00F51BF5">
        <w:sdt>
          <w:sdtPr>
            <w:rPr>
              <w:rStyle w:val="Formatvorlage3"/>
            </w:rPr>
            <w:tag w:val="Anz."/>
            <w:id w:val="63923518"/>
            <w:placeholder>
              <w:docPart w:val="0F0227BAB450483B8A99C2F53432069A"/>
            </w:placeholder>
            <w:showingPlcHdr/>
            <w:text/>
          </w:sdtPr>
          <w:sdtEndPr>
            <w:rPr>
              <w:rStyle w:val="Absatz-Standardschriftart"/>
              <w:color w:val="auto"/>
            </w:rPr>
          </w:sdtEndPr>
          <w:sdtContent>
            <w:tc>
              <w:tcPr>
                <w:tcW w:w="3686" w:type="dxa"/>
              </w:tcPr>
              <w:p w14:paraId="5061F19D"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169761670"/>
            <w:placeholder>
              <w:docPart w:val="806B1DB0CBF94D759E20461F941A5CBC"/>
            </w:placeholder>
            <w:showingPlcHdr/>
            <w:text/>
          </w:sdtPr>
          <w:sdtEndPr>
            <w:rPr>
              <w:rStyle w:val="Platzhaltertext"/>
            </w:rPr>
          </w:sdtEndPr>
          <w:sdtContent>
            <w:tc>
              <w:tcPr>
                <w:tcW w:w="4463" w:type="dxa"/>
              </w:tcPr>
              <w:p w14:paraId="587EF0F2"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D6C20B4" w14:textId="77777777" w:rsidTr="00F51BF5">
        <w:sdt>
          <w:sdtPr>
            <w:rPr>
              <w:rStyle w:val="Formatvorlage3"/>
            </w:rPr>
            <w:tag w:val="Anz."/>
            <w:id w:val="-671409566"/>
            <w:placeholder>
              <w:docPart w:val="504B15B532454A3EBC16B8853D99910A"/>
            </w:placeholder>
            <w:showingPlcHdr/>
            <w:text/>
          </w:sdtPr>
          <w:sdtEndPr>
            <w:rPr>
              <w:rStyle w:val="Absatz-Standardschriftart"/>
              <w:color w:val="auto"/>
            </w:rPr>
          </w:sdtEndPr>
          <w:sdtContent>
            <w:tc>
              <w:tcPr>
                <w:tcW w:w="3686" w:type="dxa"/>
              </w:tcPr>
              <w:p w14:paraId="0A82A745"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652567496"/>
            <w:placeholder>
              <w:docPart w:val="48B545F084344034952D2C56E63281C6"/>
            </w:placeholder>
            <w:showingPlcHdr/>
            <w:text/>
          </w:sdtPr>
          <w:sdtEndPr>
            <w:rPr>
              <w:rStyle w:val="Platzhaltertext"/>
            </w:rPr>
          </w:sdtEndPr>
          <w:sdtContent>
            <w:tc>
              <w:tcPr>
                <w:tcW w:w="4463" w:type="dxa"/>
              </w:tcPr>
              <w:p w14:paraId="5157B94A"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282F648C" w14:textId="77777777" w:rsidR="00A25CE2" w:rsidRDefault="00A25CE2" w:rsidP="00A25CE2"/>
    <w:p w14:paraId="3D310974"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00293A8C" w14:textId="77777777" w:rsidTr="00F51BF5">
        <w:sdt>
          <w:sdtPr>
            <w:rPr>
              <w:rStyle w:val="Formatvorlage3"/>
            </w:rPr>
            <w:tag w:val="Anz."/>
            <w:id w:val="-1726443790"/>
            <w:placeholder>
              <w:docPart w:val="06816E163E114E70A6B0539F09CD92A3"/>
            </w:placeholder>
            <w:showingPlcHdr/>
            <w:text/>
          </w:sdtPr>
          <w:sdtEndPr>
            <w:rPr>
              <w:rStyle w:val="Absatz-Standardschriftart"/>
              <w:color w:val="auto"/>
            </w:rPr>
          </w:sdtEndPr>
          <w:sdtContent>
            <w:tc>
              <w:tcPr>
                <w:tcW w:w="3686" w:type="dxa"/>
              </w:tcPr>
              <w:p w14:paraId="1D4482A1"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795332246"/>
            <w:placeholder>
              <w:docPart w:val="D187A621F36F48D6A654AC1C26D02054"/>
            </w:placeholder>
            <w:showingPlcHdr/>
            <w:text/>
          </w:sdtPr>
          <w:sdtEndPr/>
          <w:sdtContent>
            <w:tc>
              <w:tcPr>
                <w:tcW w:w="5115" w:type="dxa"/>
              </w:tcPr>
              <w:p w14:paraId="68542C02"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62E37FB4" w14:textId="77777777" w:rsidTr="00F51BF5">
        <w:sdt>
          <w:sdtPr>
            <w:rPr>
              <w:rStyle w:val="Formatvorlage3"/>
            </w:rPr>
            <w:tag w:val="Anz."/>
            <w:id w:val="-1483074205"/>
            <w:placeholder>
              <w:docPart w:val="AD9C5838D1C940228775B9C2980AD23C"/>
            </w:placeholder>
            <w:showingPlcHdr/>
            <w:text/>
          </w:sdtPr>
          <w:sdtEndPr>
            <w:rPr>
              <w:rStyle w:val="Absatz-Standardschriftart"/>
              <w:color w:val="auto"/>
            </w:rPr>
          </w:sdtEndPr>
          <w:sdtContent>
            <w:tc>
              <w:tcPr>
                <w:tcW w:w="3686" w:type="dxa"/>
              </w:tcPr>
              <w:p w14:paraId="48B7BCF7"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998653430"/>
            <w:placeholder>
              <w:docPart w:val="C74ACB8E4C224D5699B8E748F8FB1E5F"/>
            </w:placeholder>
            <w:showingPlcHdr/>
            <w:text/>
          </w:sdtPr>
          <w:sdtEndPr/>
          <w:sdtContent>
            <w:tc>
              <w:tcPr>
                <w:tcW w:w="5115" w:type="dxa"/>
              </w:tcPr>
              <w:p w14:paraId="4BD91ABC"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706E90C3" w14:textId="77777777" w:rsidTr="00F51BF5">
        <w:sdt>
          <w:sdtPr>
            <w:rPr>
              <w:rStyle w:val="Formatvorlage3"/>
            </w:rPr>
            <w:tag w:val="Anz."/>
            <w:id w:val="1851832895"/>
            <w:placeholder>
              <w:docPart w:val="4E08382A5CD54C498CC1FC17EFBA15BF"/>
            </w:placeholder>
            <w:showingPlcHdr/>
            <w:text/>
          </w:sdtPr>
          <w:sdtEndPr>
            <w:rPr>
              <w:rStyle w:val="Absatz-Standardschriftart"/>
              <w:color w:val="auto"/>
            </w:rPr>
          </w:sdtEndPr>
          <w:sdtContent>
            <w:tc>
              <w:tcPr>
                <w:tcW w:w="3686" w:type="dxa"/>
              </w:tcPr>
              <w:p w14:paraId="4CA6FB53"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2061744406"/>
            <w:placeholder>
              <w:docPart w:val="51C9E9BD64D64826AC41F68A598A49FA"/>
            </w:placeholder>
            <w:showingPlcHdr/>
            <w:text/>
          </w:sdtPr>
          <w:sdtEndPr/>
          <w:sdtContent>
            <w:tc>
              <w:tcPr>
                <w:tcW w:w="5115" w:type="dxa"/>
              </w:tcPr>
              <w:p w14:paraId="3D047E50" w14:textId="1EEA4ED8"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5CB4708A" w14:textId="77777777" w:rsidR="00A25CE2" w:rsidRDefault="00A25CE2" w:rsidP="00A25CE2"/>
    <w:p w14:paraId="114E46F6" w14:textId="77777777" w:rsidR="00A25CE2" w:rsidRPr="00A221F1" w:rsidRDefault="00A25CE2" w:rsidP="00A25CE2">
      <w:r>
        <w:t>Name des für das offerierte Projekt vorgesehenen Projektleiters:</w:t>
      </w:r>
    </w:p>
    <w:sdt>
      <w:sdtPr>
        <w:rPr>
          <w:rStyle w:val="Formatvorlage3"/>
        </w:rPr>
        <w:id w:val="-140962669"/>
        <w:placeholder>
          <w:docPart w:val="37DB2FACAD124CD9890C50A1E62C78F9"/>
        </w:placeholder>
        <w:showingPlcHdr/>
        <w:text/>
      </w:sdtPr>
      <w:sdtEndPr>
        <w:rPr>
          <w:rStyle w:val="Absatz-Standardschriftart"/>
          <w:color w:val="auto"/>
        </w:rPr>
      </w:sdtEndPr>
      <w:sdtContent>
        <w:p w14:paraId="03050345" w14:textId="77777777" w:rsidR="00A25CE2" w:rsidRDefault="00A25CE2" w:rsidP="00A25CE2">
          <w:r w:rsidRPr="004A2DB2">
            <w:rPr>
              <w:rStyle w:val="Platzhaltertext"/>
              <w:color w:val="2B6FED" w:themeColor="text2" w:themeTint="99"/>
            </w:rPr>
            <w:t>Klicken oder tippen Sie hier, um Text einzugeben.</w:t>
          </w:r>
        </w:p>
      </w:sdtContent>
    </w:sdt>
    <w:p w14:paraId="3256C16D" w14:textId="45473223" w:rsidR="008C3F54" w:rsidRDefault="008C3F54">
      <w:r>
        <w:br w:type="page"/>
      </w:r>
    </w:p>
    <w:p w14:paraId="481DA5AD" w14:textId="33E3E1E4" w:rsidR="00A25CE2" w:rsidRDefault="00A25CE2" w:rsidP="00A25CE2">
      <w:pPr>
        <w:pStyle w:val="berschrift2Bericht"/>
        <w:tabs>
          <w:tab w:val="left" w:pos="3828"/>
        </w:tabs>
        <w:ind w:right="-2"/>
      </w:pPr>
      <w:r w:rsidRPr="00CA4531">
        <w:t xml:space="preserve">Subplaner </w:t>
      </w:r>
      <w:r>
        <w:t>7</w:t>
      </w:r>
      <w:r w:rsidRPr="00CA4531">
        <w:t>:</w:t>
      </w:r>
      <w:r>
        <w:tab/>
      </w:r>
      <w:sdt>
        <w:sdtPr>
          <w:rPr>
            <w:rStyle w:val="Formatvorlage6"/>
          </w:rPr>
          <w:alias w:val="Firma"/>
          <w:tag w:val="Firma"/>
          <w:id w:val="-256284524"/>
          <w:placeholder>
            <w:docPart w:val="9D0F0F046AE64804B52322DE39EF37DB"/>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3469A6FB" w14:textId="77777777" w:rsidR="00A25CE2" w:rsidRPr="00A221F1" w:rsidRDefault="00A25CE2" w:rsidP="00A25CE2">
      <w:r w:rsidRPr="001D6CB5">
        <w:t>Name:</w:t>
      </w:r>
      <w:r w:rsidRPr="001D6CB5">
        <w:tab/>
      </w:r>
      <w:sdt>
        <w:sdtPr>
          <w:rPr>
            <w:rStyle w:val="Formatvorlage3"/>
          </w:rPr>
          <w:id w:val="1626350621"/>
          <w:placeholder>
            <w:docPart w:val="D0973F6E4D2041D2946E739D763E441F"/>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5437B4EA" w14:textId="0342F180" w:rsidR="00A25CE2" w:rsidRPr="00A221F1" w:rsidRDefault="00A25CE2" w:rsidP="00A25CE2">
      <w:r w:rsidRPr="001D6CB5">
        <w:t>Strasse / Hausnummer:</w:t>
      </w:r>
      <w:r w:rsidRPr="001D6CB5">
        <w:tab/>
      </w:r>
      <w:sdt>
        <w:sdtPr>
          <w:rPr>
            <w:rStyle w:val="Formatvorlage3"/>
          </w:rPr>
          <w:id w:val="-1034503179"/>
          <w:placeholder>
            <w:docPart w:val="D0973F6E4D2041D2946E739D763E441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782444A7" w14:textId="7C1399B5" w:rsidR="00A25CE2" w:rsidRPr="00A221F1" w:rsidRDefault="00A25CE2" w:rsidP="00A25CE2">
      <w:r w:rsidRPr="001D6CB5">
        <w:t>PLZ / Ortschaft</w:t>
      </w:r>
      <w:r w:rsidRPr="00A221F1">
        <w:t>:</w:t>
      </w:r>
      <w:r w:rsidRPr="00A221F1">
        <w:tab/>
      </w:r>
      <w:sdt>
        <w:sdtPr>
          <w:rPr>
            <w:rStyle w:val="Formatvorlage3"/>
          </w:rPr>
          <w:id w:val="328714674"/>
          <w:placeholder>
            <w:docPart w:val="D0973F6E4D2041D2946E739D763E441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26ABE18" w14:textId="757DC65B" w:rsidR="00A25CE2" w:rsidRPr="00A221F1" w:rsidRDefault="00A25CE2" w:rsidP="00A25CE2">
      <w:r w:rsidRPr="001D6CB5">
        <w:t>Tätigkeitsbereich</w:t>
      </w:r>
      <w:r w:rsidRPr="00A221F1">
        <w:t>:</w:t>
      </w:r>
      <w:r w:rsidRPr="00A221F1">
        <w:tab/>
      </w:r>
      <w:sdt>
        <w:sdtPr>
          <w:rPr>
            <w:rStyle w:val="Formatvorlage3"/>
          </w:rPr>
          <w:id w:val="661747281"/>
          <w:placeholder>
            <w:docPart w:val="D0973F6E4D2041D2946E739D763E441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740B6945" w14:textId="39AB8E21" w:rsidR="00A25CE2" w:rsidRPr="00A221F1" w:rsidRDefault="00A25CE2" w:rsidP="00A25CE2">
      <w:r w:rsidRPr="001D6CB5">
        <w:t>Rechtsform</w:t>
      </w:r>
      <w:r w:rsidRPr="00A221F1">
        <w:t>:</w:t>
      </w:r>
      <w:r w:rsidRPr="00A221F1">
        <w:tab/>
      </w:r>
      <w:sdt>
        <w:sdtPr>
          <w:rPr>
            <w:rStyle w:val="Formatvorlage3"/>
          </w:rPr>
          <w:id w:val="1291330551"/>
          <w:placeholder>
            <w:docPart w:val="D0973F6E4D2041D2946E739D763E441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74D27200" w14:textId="75455F95" w:rsidR="00A25CE2" w:rsidRPr="00A221F1" w:rsidRDefault="00A25CE2" w:rsidP="00A25CE2">
      <w:r w:rsidRPr="001D6CB5">
        <w:t>Gründungsjahr</w:t>
      </w:r>
      <w:r w:rsidRPr="00A221F1">
        <w:t>:</w:t>
      </w:r>
      <w:r w:rsidRPr="00A221F1">
        <w:tab/>
      </w:r>
      <w:sdt>
        <w:sdtPr>
          <w:rPr>
            <w:rStyle w:val="Formatvorlage3"/>
          </w:rPr>
          <w:id w:val="34005881"/>
          <w:placeholder>
            <w:docPart w:val="D0973F6E4D2041D2946E739D763E441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86C669B"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3C174EC6" w14:textId="77777777" w:rsidTr="00F51BF5">
        <w:tc>
          <w:tcPr>
            <w:tcW w:w="3686" w:type="dxa"/>
          </w:tcPr>
          <w:p w14:paraId="01A924D9" w14:textId="77777777" w:rsidR="00A25CE2" w:rsidRPr="00A221F1" w:rsidRDefault="00A25CE2" w:rsidP="00F51BF5">
            <w:pPr>
              <w:spacing w:line="360" w:lineRule="auto"/>
              <w:rPr>
                <w:rStyle w:val="Anz"/>
              </w:rPr>
            </w:pPr>
            <w:r>
              <w:rPr>
                <w:rStyle w:val="Anz"/>
              </w:rPr>
              <w:t>Anzahl:</w:t>
            </w:r>
          </w:p>
        </w:tc>
        <w:tc>
          <w:tcPr>
            <w:tcW w:w="4463" w:type="dxa"/>
          </w:tcPr>
          <w:p w14:paraId="50F758D2" w14:textId="77777777" w:rsidR="00A25CE2" w:rsidRPr="00A221F1" w:rsidRDefault="00A25CE2" w:rsidP="00F51BF5">
            <w:pPr>
              <w:spacing w:line="360" w:lineRule="auto"/>
            </w:pPr>
            <w:r>
              <w:t>Funktion und / oder Ausbildung:</w:t>
            </w:r>
          </w:p>
        </w:tc>
      </w:tr>
      <w:tr w:rsidR="00A25CE2" w14:paraId="0E4F2C17" w14:textId="77777777" w:rsidTr="00F51BF5">
        <w:sdt>
          <w:sdtPr>
            <w:rPr>
              <w:rStyle w:val="Formatvorlage3"/>
            </w:rPr>
            <w:tag w:val="Anz."/>
            <w:id w:val="-160318115"/>
            <w:placeholder>
              <w:docPart w:val="88A84BF072054E97B2EC8D9D2F744D23"/>
            </w:placeholder>
            <w:showingPlcHdr/>
            <w:text/>
          </w:sdtPr>
          <w:sdtEndPr>
            <w:rPr>
              <w:rStyle w:val="Absatz-Standardschriftart"/>
              <w:color w:val="auto"/>
            </w:rPr>
          </w:sdtEndPr>
          <w:sdtContent>
            <w:tc>
              <w:tcPr>
                <w:tcW w:w="3686" w:type="dxa"/>
              </w:tcPr>
              <w:p w14:paraId="6535E91B"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43602132"/>
            <w:placeholder>
              <w:docPart w:val="0C8317E8476B421CA3E724A13530A153"/>
            </w:placeholder>
            <w:showingPlcHdr/>
            <w:text/>
          </w:sdtPr>
          <w:sdtEndPr>
            <w:rPr>
              <w:rStyle w:val="Absatz-Standardschriftart"/>
              <w:color w:val="auto"/>
            </w:rPr>
          </w:sdtEndPr>
          <w:sdtContent>
            <w:tc>
              <w:tcPr>
                <w:tcW w:w="4463" w:type="dxa"/>
              </w:tcPr>
              <w:p w14:paraId="603C8F37"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599D9BBB" w14:textId="77777777" w:rsidTr="00F51BF5">
        <w:sdt>
          <w:sdtPr>
            <w:rPr>
              <w:rStyle w:val="Anz"/>
              <w:color w:val="2B6FED" w:themeColor="text2" w:themeTint="99"/>
            </w:rPr>
            <w:tag w:val="Anz."/>
            <w:id w:val="-1955462376"/>
            <w:placeholder>
              <w:docPart w:val="4921A49A117A43A2B2C644F1041F6F65"/>
            </w:placeholder>
            <w:showingPlcHdr/>
            <w:text/>
          </w:sdtPr>
          <w:sdtEndPr>
            <w:rPr>
              <w:rStyle w:val="Absatz-Standardschriftart"/>
            </w:rPr>
          </w:sdtEndPr>
          <w:sdtContent>
            <w:tc>
              <w:tcPr>
                <w:tcW w:w="3686" w:type="dxa"/>
              </w:tcPr>
              <w:p w14:paraId="0E5B328B"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95975632"/>
            <w:placeholder>
              <w:docPart w:val="C9EABA81FF454166A545138A69C74862"/>
            </w:placeholder>
            <w:showingPlcHdr/>
            <w:text/>
          </w:sdtPr>
          <w:sdtEndPr>
            <w:rPr>
              <w:rStyle w:val="Platzhaltertext"/>
            </w:rPr>
          </w:sdtEndPr>
          <w:sdtContent>
            <w:tc>
              <w:tcPr>
                <w:tcW w:w="4463" w:type="dxa"/>
              </w:tcPr>
              <w:p w14:paraId="5BAEBD36"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96CFB55" w14:textId="77777777" w:rsidTr="00F51BF5">
        <w:sdt>
          <w:sdtPr>
            <w:rPr>
              <w:rStyle w:val="Formatvorlage3"/>
            </w:rPr>
            <w:tag w:val="Anz."/>
            <w:id w:val="-849562282"/>
            <w:placeholder>
              <w:docPart w:val="9F756BF74891450E8BA8589A7C974A17"/>
            </w:placeholder>
            <w:showingPlcHdr/>
            <w:text/>
          </w:sdtPr>
          <w:sdtEndPr>
            <w:rPr>
              <w:rStyle w:val="Absatz-Standardschriftart"/>
              <w:color w:val="auto"/>
            </w:rPr>
          </w:sdtEndPr>
          <w:sdtContent>
            <w:tc>
              <w:tcPr>
                <w:tcW w:w="3686" w:type="dxa"/>
              </w:tcPr>
              <w:p w14:paraId="0E6C29FB"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66870371"/>
            <w:placeholder>
              <w:docPart w:val="F8585EE517CB421990E21EA6CAC7C0CC"/>
            </w:placeholder>
            <w:showingPlcHdr/>
            <w:text/>
          </w:sdtPr>
          <w:sdtEndPr>
            <w:rPr>
              <w:rStyle w:val="Platzhaltertext"/>
            </w:rPr>
          </w:sdtEndPr>
          <w:sdtContent>
            <w:tc>
              <w:tcPr>
                <w:tcW w:w="4463" w:type="dxa"/>
              </w:tcPr>
              <w:p w14:paraId="66933BE0"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0DFF04D" w14:textId="77777777" w:rsidTr="00F51BF5">
        <w:sdt>
          <w:sdtPr>
            <w:rPr>
              <w:rStyle w:val="Formatvorlage3"/>
            </w:rPr>
            <w:tag w:val="Anz."/>
            <w:id w:val="1440492586"/>
            <w:placeholder>
              <w:docPart w:val="2B7DAFD764C7409E9723C1079E884739"/>
            </w:placeholder>
            <w:showingPlcHdr/>
            <w:text/>
          </w:sdtPr>
          <w:sdtEndPr>
            <w:rPr>
              <w:rStyle w:val="Absatz-Standardschriftart"/>
              <w:color w:val="auto"/>
            </w:rPr>
          </w:sdtEndPr>
          <w:sdtContent>
            <w:tc>
              <w:tcPr>
                <w:tcW w:w="3686" w:type="dxa"/>
              </w:tcPr>
              <w:p w14:paraId="24F2C87E"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573038476"/>
            <w:placeholder>
              <w:docPart w:val="46BBED58D7DD40198CA714D5A2E4CE4F"/>
            </w:placeholder>
            <w:showingPlcHdr/>
            <w:text/>
          </w:sdtPr>
          <w:sdtEndPr>
            <w:rPr>
              <w:rStyle w:val="Platzhaltertext"/>
            </w:rPr>
          </w:sdtEndPr>
          <w:sdtContent>
            <w:tc>
              <w:tcPr>
                <w:tcW w:w="4463" w:type="dxa"/>
              </w:tcPr>
              <w:p w14:paraId="110250BC"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6D27CBE2" w14:textId="77777777" w:rsidTr="00F51BF5">
        <w:sdt>
          <w:sdtPr>
            <w:rPr>
              <w:rStyle w:val="Formatvorlage3"/>
            </w:rPr>
            <w:tag w:val="Anz."/>
            <w:id w:val="-14849237"/>
            <w:placeholder>
              <w:docPart w:val="D30155E94606433790460379A1C92476"/>
            </w:placeholder>
            <w:showingPlcHdr/>
            <w:text/>
          </w:sdtPr>
          <w:sdtEndPr>
            <w:rPr>
              <w:rStyle w:val="Absatz-Standardschriftart"/>
              <w:color w:val="auto"/>
            </w:rPr>
          </w:sdtEndPr>
          <w:sdtContent>
            <w:tc>
              <w:tcPr>
                <w:tcW w:w="3686" w:type="dxa"/>
              </w:tcPr>
              <w:p w14:paraId="4A126FB2"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681810862"/>
            <w:placeholder>
              <w:docPart w:val="A190339BE61E4461A7C17A0F543BDF2A"/>
            </w:placeholder>
            <w:showingPlcHdr/>
            <w:text/>
          </w:sdtPr>
          <w:sdtEndPr>
            <w:rPr>
              <w:rStyle w:val="Platzhaltertext"/>
            </w:rPr>
          </w:sdtEndPr>
          <w:sdtContent>
            <w:tc>
              <w:tcPr>
                <w:tcW w:w="4463" w:type="dxa"/>
              </w:tcPr>
              <w:p w14:paraId="4053E292"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BF75368" w14:textId="77777777" w:rsidTr="00F51BF5">
        <w:sdt>
          <w:sdtPr>
            <w:rPr>
              <w:rStyle w:val="Formatvorlage3"/>
            </w:rPr>
            <w:tag w:val="Anz."/>
            <w:id w:val="-1986771439"/>
            <w:placeholder>
              <w:docPart w:val="43D6BEF877234040B706AD6C353A2610"/>
            </w:placeholder>
            <w:showingPlcHdr/>
            <w:text/>
          </w:sdtPr>
          <w:sdtEndPr>
            <w:rPr>
              <w:rStyle w:val="Absatz-Standardschriftart"/>
              <w:color w:val="auto"/>
            </w:rPr>
          </w:sdtEndPr>
          <w:sdtContent>
            <w:tc>
              <w:tcPr>
                <w:tcW w:w="3686" w:type="dxa"/>
              </w:tcPr>
              <w:p w14:paraId="2AC59CEE"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438330696"/>
            <w:placeholder>
              <w:docPart w:val="B0F76FE4A1B148DCB361B80ED3686508"/>
            </w:placeholder>
            <w:showingPlcHdr/>
            <w:text/>
          </w:sdtPr>
          <w:sdtEndPr>
            <w:rPr>
              <w:rStyle w:val="Platzhaltertext"/>
            </w:rPr>
          </w:sdtEndPr>
          <w:sdtContent>
            <w:tc>
              <w:tcPr>
                <w:tcW w:w="4463" w:type="dxa"/>
              </w:tcPr>
              <w:p w14:paraId="7A222BCD"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4EA71234" w14:textId="77777777" w:rsidTr="00F51BF5">
        <w:sdt>
          <w:sdtPr>
            <w:rPr>
              <w:rStyle w:val="Formatvorlage3"/>
            </w:rPr>
            <w:tag w:val="Anz."/>
            <w:id w:val="684632984"/>
            <w:placeholder>
              <w:docPart w:val="9F4A9E68ED7145418C7CF1296CF94C28"/>
            </w:placeholder>
            <w:showingPlcHdr/>
            <w:text/>
          </w:sdtPr>
          <w:sdtEndPr>
            <w:rPr>
              <w:rStyle w:val="Absatz-Standardschriftart"/>
              <w:color w:val="auto"/>
            </w:rPr>
          </w:sdtEndPr>
          <w:sdtContent>
            <w:tc>
              <w:tcPr>
                <w:tcW w:w="3686" w:type="dxa"/>
              </w:tcPr>
              <w:p w14:paraId="2A47810B"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425140376"/>
            <w:placeholder>
              <w:docPart w:val="3801F3DA591340CA8004A1AA61633201"/>
            </w:placeholder>
            <w:showingPlcHdr/>
            <w:text/>
          </w:sdtPr>
          <w:sdtEndPr>
            <w:rPr>
              <w:rStyle w:val="Platzhaltertext"/>
            </w:rPr>
          </w:sdtEndPr>
          <w:sdtContent>
            <w:tc>
              <w:tcPr>
                <w:tcW w:w="4463" w:type="dxa"/>
              </w:tcPr>
              <w:p w14:paraId="142E48AF"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7A722A4E" w14:textId="77777777" w:rsidR="00A25CE2" w:rsidRDefault="00A25CE2" w:rsidP="00A25CE2"/>
    <w:p w14:paraId="08CDF53D"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2C6E797D" w14:textId="77777777" w:rsidTr="00F51BF5">
        <w:sdt>
          <w:sdtPr>
            <w:rPr>
              <w:rStyle w:val="Formatvorlage3"/>
            </w:rPr>
            <w:tag w:val="Anz."/>
            <w:id w:val="678154633"/>
            <w:placeholder>
              <w:docPart w:val="DBCD1397D30A4090B6B1DA6BCCC96447"/>
            </w:placeholder>
            <w:showingPlcHdr/>
            <w:text/>
          </w:sdtPr>
          <w:sdtEndPr>
            <w:rPr>
              <w:rStyle w:val="Absatz-Standardschriftart"/>
              <w:color w:val="auto"/>
            </w:rPr>
          </w:sdtEndPr>
          <w:sdtContent>
            <w:tc>
              <w:tcPr>
                <w:tcW w:w="3686" w:type="dxa"/>
              </w:tcPr>
              <w:p w14:paraId="6045E539"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749733525"/>
            <w:placeholder>
              <w:docPart w:val="8EDBF99A3B04424B8A3CC6CD5DF00DF5"/>
            </w:placeholder>
            <w:showingPlcHdr/>
            <w:text/>
          </w:sdtPr>
          <w:sdtEndPr/>
          <w:sdtContent>
            <w:tc>
              <w:tcPr>
                <w:tcW w:w="5115" w:type="dxa"/>
              </w:tcPr>
              <w:p w14:paraId="7477A128"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5C498A14" w14:textId="77777777" w:rsidTr="00F51BF5">
        <w:sdt>
          <w:sdtPr>
            <w:rPr>
              <w:rStyle w:val="Formatvorlage3"/>
            </w:rPr>
            <w:tag w:val="Anz."/>
            <w:id w:val="-413168489"/>
            <w:placeholder>
              <w:docPart w:val="34C2D27CF932496CBCD2D0A406B3AA2D"/>
            </w:placeholder>
            <w:showingPlcHdr/>
            <w:text/>
          </w:sdtPr>
          <w:sdtEndPr>
            <w:rPr>
              <w:rStyle w:val="Absatz-Standardschriftart"/>
              <w:color w:val="auto"/>
            </w:rPr>
          </w:sdtEndPr>
          <w:sdtContent>
            <w:tc>
              <w:tcPr>
                <w:tcW w:w="3686" w:type="dxa"/>
              </w:tcPr>
              <w:p w14:paraId="253770ED"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831143563"/>
            <w:placeholder>
              <w:docPart w:val="A71DFF2832EC44F0953C0D9D2CB8A663"/>
            </w:placeholder>
            <w:showingPlcHdr/>
            <w:text/>
          </w:sdtPr>
          <w:sdtEndPr/>
          <w:sdtContent>
            <w:tc>
              <w:tcPr>
                <w:tcW w:w="5115" w:type="dxa"/>
              </w:tcPr>
              <w:p w14:paraId="5AF3F6A2"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3BC99BE1" w14:textId="77777777" w:rsidTr="00F51BF5">
        <w:sdt>
          <w:sdtPr>
            <w:rPr>
              <w:rStyle w:val="Formatvorlage3"/>
            </w:rPr>
            <w:tag w:val="Anz."/>
            <w:id w:val="162138370"/>
            <w:placeholder>
              <w:docPart w:val="612A6C0C8C1F422D9CCE84ECE310EAD8"/>
            </w:placeholder>
            <w:showingPlcHdr/>
            <w:text/>
          </w:sdtPr>
          <w:sdtEndPr>
            <w:rPr>
              <w:rStyle w:val="Absatz-Standardschriftart"/>
              <w:color w:val="auto"/>
            </w:rPr>
          </w:sdtEndPr>
          <w:sdtContent>
            <w:tc>
              <w:tcPr>
                <w:tcW w:w="3686" w:type="dxa"/>
              </w:tcPr>
              <w:p w14:paraId="0C430A52"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550849537"/>
            <w:placeholder>
              <w:docPart w:val="7AFC9EBDE0A94F65804666051543A875"/>
            </w:placeholder>
            <w:showingPlcHdr/>
            <w:text/>
          </w:sdtPr>
          <w:sdtEndPr/>
          <w:sdtContent>
            <w:tc>
              <w:tcPr>
                <w:tcW w:w="5115" w:type="dxa"/>
              </w:tcPr>
              <w:p w14:paraId="02EF923B"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406DD44B" w14:textId="77777777" w:rsidR="00A25CE2" w:rsidRDefault="00A25CE2" w:rsidP="00A25CE2"/>
    <w:p w14:paraId="50760BA6" w14:textId="77777777" w:rsidR="00A25CE2" w:rsidRPr="00A221F1" w:rsidRDefault="00A25CE2" w:rsidP="00A25CE2">
      <w:r>
        <w:t>Name des für das offerierte Projekt vorgesehenen Projektleiters:</w:t>
      </w:r>
    </w:p>
    <w:sdt>
      <w:sdtPr>
        <w:rPr>
          <w:rStyle w:val="Formatvorlage3"/>
        </w:rPr>
        <w:id w:val="-1718418713"/>
        <w:placeholder>
          <w:docPart w:val="221A8EEBE8C646888C4783C79959CCE0"/>
        </w:placeholder>
        <w:showingPlcHdr/>
        <w:text/>
      </w:sdtPr>
      <w:sdtEndPr>
        <w:rPr>
          <w:rStyle w:val="Absatz-Standardschriftart"/>
          <w:color w:val="auto"/>
        </w:rPr>
      </w:sdtEndPr>
      <w:sdtContent>
        <w:p w14:paraId="5BA9C74E" w14:textId="77777777" w:rsidR="00A25CE2" w:rsidRDefault="00A25CE2" w:rsidP="00A25CE2">
          <w:r w:rsidRPr="004A2DB2">
            <w:rPr>
              <w:rStyle w:val="Platzhaltertext"/>
              <w:color w:val="2B6FED" w:themeColor="text2" w:themeTint="99"/>
            </w:rPr>
            <w:t>Klicken oder tippen Sie hier, um Text einzugeben.</w:t>
          </w:r>
        </w:p>
      </w:sdtContent>
    </w:sdt>
    <w:p w14:paraId="0EC37B9F" w14:textId="7C6A3C87" w:rsidR="008C3F54" w:rsidRDefault="008C3F54">
      <w:r>
        <w:br w:type="page"/>
      </w:r>
    </w:p>
    <w:p w14:paraId="38D8361C" w14:textId="1D3265E8" w:rsidR="00A25CE2" w:rsidRDefault="00A25CE2" w:rsidP="00A25CE2">
      <w:pPr>
        <w:pStyle w:val="berschrift2Bericht"/>
        <w:tabs>
          <w:tab w:val="left" w:pos="3828"/>
        </w:tabs>
        <w:ind w:right="-2"/>
      </w:pPr>
      <w:r w:rsidRPr="00CA4531">
        <w:t xml:space="preserve">Subplaner </w:t>
      </w:r>
      <w:r>
        <w:t>8</w:t>
      </w:r>
      <w:r w:rsidRPr="00CA4531">
        <w:t>:</w:t>
      </w:r>
      <w:r>
        <w:tab/>
      </w:r>
      <w:sdt>
        <w:sdtPr>
          <w:rPr>
            <w:rStyle w:val="Formatvorlage6"/>
          </w:rPr>
          <w:alias w:val="Firma"/>
          <w:tag w:val="Firma"/>
          <w:id w:val="-178894557"/>
          <w:placeholder>
            <w:docPart w:val="8A1A749EA1784E9A8740E7819A721B9E"/>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59A09AA6" w14:textId="77777777" w:rsidR="00A25CE2" w:rsidRPr="00A221F1" w:rsidRDefault="00A25CE2" w:rsidP="00A25CE2">
      <w:r w:rsidRPr="001D6CB5">
        <w:t>Name:</w:t>
      </w:r>
      <w:r w:rsidRPr="001D6CB5">
        <w:tab/>
      </w:r>
      <w:sdt>
        <w:sdtPr>
          <w:rPr>
            <w:rStyle w:val="Formatvorlage3"/>
          </w:rPr>
          <w:id w:val="560063144"/>
          <w:placeholder>
            <w:docPart w:val="42364C405BCB4699B5495E1977360ED3"/>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0159C147" w14:textId="6043F229" w:rsidR="00A25CE2" w:rsidRPr="00A221F1" w:rsidRDefault="00A25CE2" w:rsidP="00A25CE2">
      <w:r w:rsidRPr="001D6CB5">
        <w:t>Strasse / Hausnummer:</w:t>
      </w:r>
      <w:r w:rsidRPr="001D6CB5">
        <w:tab/>
      </w:r>
      <w:sdt>
        <w:sdtPr>
          <w:rPr>
            <w:rStyle w:val="Formatvorlage3"/>
          </w:rPr>
          <w:id w:val="-1152287273"/>
          <w:placeholder>
            <w:docPart w:val="42364C405BCB4699B5495E1977360ED3"/>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B5874A4" w14:textId="1144A03C" w:rsidR="00A25CE2" w:rsidRPr="00A221F1" w:rsidRDefault="00A25CE2" w:rsidP="00A25CE2">
      <w:r w:rsidRPr="001D6CB5">
        <w:t>PLZ / Ortschaft</w:t>
      </w:r>
      <w:r w:rsidRPr="00A221F1">
        <w:t>:</w:t>
      </w:r>
      <w:r w:rsidRPr="00A221F1">
        <w:tab/>
      </w:r>
      <w:sdt>
        <w:sdtPr>
          <w:rPr>
            <w:rStyle w:val="Formatvorlage3"/>
          </w:rPr>
          <w:id w:val="93214854"/>
          <w:placeholder>
            <w:docPart w:val="42364C405BCB4699B5495E1977360ED3"/>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3B7FAC18" w14:textId="46149B83" w:rsidR="00A25CE2" w:rsidRPr="00A221F1" w:rsidRDefault="00A25CE2" w:rsidP="00A25CE2">
      <w:r w:rsidRPr="001D6CB5">
        <w:t>Tätigkeitsbereich</w:t>
      </w:r>
      <w:r w:rsidRPr="00A221F1">
        <w:t>:</w:t>
      </w:r>
      <w:r w:rsidRPr="00A221F1">
        <w:tab/>
      </w:r>
      <w:sdt>
        <w:sdtPr>
          <w:rPr>
            <w:rStyle w:val="Formatvorlage3"/>
          </w:rPr>
          <w:id w:val="1505711635"/>
          <w:placeholder>
            <w:docPart w:val="42364C405BCB4699B5495E1977360ED3"/>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BF9E51E" w14:textId="294FF511" w:rsidR="00A25CE2" w:rsidRPr="00A221F1" w:rsidRDefault="00A25CE2" w:rsidP="00A25CE2">
      <w:r w:rsidRPr="001D6CB5">
        <w:t>Rechtsform</w:t>
      </w:r>
      <w:r w:rsidRPr="00A221F1">
        <w:t>:</w:t>
      </w:r>
      <w:r w:rsidRPr="00A221F1">
        <w:tab/>
      </w:r>
      <w:sdt>
        <w:sdtPr>
          <w:rPr>
            <w:rStyle w:val="Formatvorlage3"/>
          </w:rPr>
          <w:id w:val="1657424096"/>
          <w:placeholder>
            <w:docPart w:val="42364C405BCB4699B5495E1977360ED3"/>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CD785EB" w14:textId="7891F73B" w:rsidR="00A25CE2" w:rsidRPr="00A221F1" w:rsidRDefault="00A25CE2" w:rsidP="00A25CE2">
      <w:r w:rsidRPr="001D6CB5">
        <w:t>Gründungsjahr</w:t>
      </w:r>
      <w:r w:rsidRPr="00A221F1">
        <w:t>:</w:t>
      </w:r>
      <w:r w:rsidRPr="00A221F1">
        <w:tab/>
      </w:r>
      <w:sdt>
        <w:sdtPr>
          <w:rPr>
            <w:rStyle w:val="Formatvorlage3"/>
          </w:rPr>
          <w:id w:val="390622738"/>
          <w:placeholder>
            <w:docPart w:val="42364C405BCB4699B5495E1977360ED3"/>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3394FED"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70CBE52D" w14:textId="77777777" w:rsidTr="00F51BF5">
        <w:tc>
          <w:tcPr>
            <w:tcW w:w="3686" w:type="dxa"/>
          </w:tcPr>
          <w:p w14:paraId="28BC22D9" w14:textId="77777777" w:rsidR="00A25CE2" w:rsidRPr="00A221F1" w:rsidRDefault="00A25CE2" w:rsidP="00F51BF5">
            <w:pPr>
              <w:spacing w:line="360" w:lineRule="auto"/>
              <w:rPr>
                <w:rStyle w:val="Anz"/>
              </w:rPr>
            </w:pPr>
            <w:r>
              <w:rPr>
                <w:rStyle w:val="Anz"/>
              </w:rPr>
              <w:t>Anzahl:</w:t>
            </w:r>
          </w:p>
        </w:tc>
        <w:tc>
          <w:tcPr>
            <w:tcW w:w="4463" w:type="dxa"/>
          </w:tcPr>
          <w:p w14:paraId="549199F3" w14:textId="77777777" w:rsidR="00A25CE2" w:rsidRPr="00A221F1" w:rsidRDefault="00A25CE2" w:rsidP="00F51BF5">
            <w:pPr>
              <w:spacing w:line="360" w:lineRule="auto"/>
            </w:pPr>
            <w:r>
              <w:t>Funktion und / oder Ausbildung:</w:t>
            </w:r>
          </w:p>
        </w:tc>
      </w:tr>
      <w:tr w:rsidR="00A25CE2" w14:paraId="3A8339B4" w14:textId="77777777" w:rsidTr="00F51BF5">
        <w:sdt>
          <w:sdtPr>
            <w:rPr>
              <w:rStyle w:val="Formatvorlage3"/>
            </w:rPr>
            <w:tag w:val="Anz."/>
            <w:id w:val="75561552"/>
            <w:placeholder>
              <w:docPart w:val="F770DB03FF574DA8A6A2629B97209389"/>
            </w:placeholder>
            <w:showingPlcHdr/>
            <w:text/>
          </w:sdtPr>
          <w:sdtEndPr>
            <w:rPr>
              <w:rStyle w:val="Absatz-Standardschriftart"/>
              <w:color w:val="auto"/>
            </w:rPr>
          </w:sdtEndPr>
          <w:sdtContent>
            <w:tc>
              <w:tcPr>
                <w:tcW w:w="3686" w:type="dxa"/>
              </w:tcPr>
              <w:p w14:paraId="5923F0BF"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1805429307"/>
            <w:placeholder>
              <w:docPart w:val="F25C5D12C59640BDB010EB12A5D69336"/>
            </w:placeholder>
            <w:showingPlcHdr/>
            <w:text/>
          </w:sdtPr>
          <w:sdtEndPr>
            <w:rPr>
              <w:rStyle w:val="Absatz-Standardschriftart"/>
              <w:color w:val="auto"/>
            </w:rPr>
          </w:sdtEndPr>
          <w:sdtContent>
            <w:tc>
              <w:tcPr>
                <w:tcW w:w="4463" w:type="dxa"/>
              </w:tcPr>
              <w:p w14:paraId="52D7C3E6"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73674C69" w14:textId="77777777" w:rsidTr="00F51BF5">
        <w:sdt>
          <w:sdtPr>
            <w:rPr>
              <w:rStyle w:val="Anz"/>
              <w:color w:val="2B6FED" w:themeColor="text2" w:themeTint="99"/>
            </w:rPr>
            <w:tag w:val="Anz."/>
            <w:id w:val="-307321701"/>
            <w:placeholder>
              <w:docPart w:val="7B6EA91B8DD94B5682D4D2DDFB7BE39A"/>
            </w:placeholder>
            <w:showingPlcHdr/>
            <w:text/>
          </w:sdtPr>
          <w:sdtEndPr>
            <w:rPr>
              <w:rStyle w:val="Absatz-Standardschriftart"/>
            </w:rPr>
          </w:sdtEndPr>
          <w:sdtContent>
            <w:tc>
              <w:tcPr>
                <w:tcW w:w="3686" w:type="dxa"/>
              </w:tcPr>
              <w:p w14:paraId="57497E7D"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870197021"/>
            <w:placeholder>
              <w:docPart w:val="E7FA0F31B5F84FD7B51912FDAD29648F"/>
            </w:placeholder>
            <w:showingPlcHdr/>
            <w:text/>
          </w:sdtPr>
          <w:sdtEndPr>
            <w:rPr>
              <w:rStyle w:val="Platzhaltertext"/>
            </w:rPr>
          </w:sdtEndPr>
          <w:sdtContent>
            <w:tc>
              <w:tcPr>
                <w:tcW w:w="4463" w:type="dxa"/>
              </w:tcPr>
              <w:p w14:paraId="398661EB"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7BAC2D87" w14:textId="77777777" w:rsidTr="00F51BF5">
        <w:sdt>
          <w:sdtPr>
            <w:rPr>
              <w:rStyle w:val="Formatvorlage3"/>
            </w:rPr>
            <w:tag w:val="Anz."/>
            <w:id w:val="-905367945"/>
            <w:placeholder>
              <w:docPart w:val="1F8A8CC3A15E42D7BC5EB85B28C2A7CB"/>
            </w:placeholder>
            <w:showingPlcHdr/>
            <w:text/>
          </w:sdtPr>
          <w:sdtEndPr>
            <w:rPr>
              <w:rStyle w:val="Absatz-Standardschriftart"/>
              <w:color w:val="auto"/>
            </w:rPr>
          </w:sdtEndPr>
          <w:sdtContent>
            <w:tc>
              <w:tcPr>
                <w:tcW w:w="3686" w:type="dxa"/>
              </w:tcPr>
              <w:p w14:paraId="5CEB4264"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891344718"/>
            <w:placeholder>
              <w:docPart w:val="E6FE89AE8DCB4CCBB04D50F3210A8A12"/>
            </w:placeholder>
            <w:showingPlcHdr/>
            <w:text/>
          </w:sdtPr>
          <w:sdtEndPr>
            <w:rPr>
              <w:rStyle w:val="Platzhaltertext"/>
            </w:rPr>
          </w:sdtEndPr>
          <w:sdtContent>
            <w:tc>
              <w:tcPr>
                <w:tcW w:w="4463" w:type="dxa"/>
              </w:tcPr>
              <w:p w14:paraId="485EE60C"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DD6166D" w14:textId="77777777" w:rsidTr="00F51BF5">
        <w:sdt>
          <w:sdtPr>
            <w:rPr>
              <w:rStyle w:val="Formatvorlage3"/>
            </w:rPr>
            <w:tag w:val="Anz."/>
            <w:id w:val="-2082668463"/>
            <w:placeholder>
              <w:docPart w:val="39326DFFEE6B441ABECDEC27AAD55D02"/>
            </w:placeholder>
            <w:showingPlcHdr/>
            <w:text/>
          </w:sdtPr>
          <w:sdtEndPr>
            <w:rPr>
              <w:rStyle w:val="Absatz-Standardschriftart"/>
              <w:color w:val="auto"/>
            </w:rPr>
          </w:sdtEndPr>
          <w:sdtContent>
            <w:tc>
              <w:tcPr>
                <w:tcW w:w="3686" w:type="dxa"/>
              </w:tcPr>
              <w:p w14:paraId="175B85B6"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672059117"/>
            <w:placeholder>
              <w:docPart w:val="9C7914BF3FF348E79A6408DB72F19E93"/>
            </w:placeholder>
            <w:showingPlcHdr/>
            <w:text/>
          </w:sdtPr>
          <w:sdtEndPr>
            <w:rPr>
              <w:rStyle w:val="Platzhaltertext"/>
            </w:rPr>
          </w:sdtEndPr>
          <w:sdtContent>
            <w:tc>
              <w:tcPr>
                <w:tcW w:w="4463" w:type="dxa"/>
              </w:tcPr>
              <w:p w14:paraId="2D255FB9"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8F69ADA" w14:textId="77777777" w:rsidTr="00F51BF5">
        <w:sdt>
          <w:sdtPr>
            <w:rPr>
              <w:rStyle w:val="Formatvorlage3"/>
            </w:rPr>
            <w:tag w:val="Anz."/>
            <w:id w:val="344293911"/>
            <w:placeholder>
              <w:docPart w:val="DB8B861169324D939A601CD5A07934E5"/>
            </w:placeholder>
            <w:showingPlcHdr/>
            <w:text/>
          </w:sdtPr>
          <w:sdtEndPr>
            <w:rPr>
              <w:rStyle w:val="Absatz-Standardschriftart"/>
              <w:color w:val="auto"/>
            </w:rPr>
          </w:sdtEndPr>
          <w:sdtContent>
            <w:tc>
              <w:tcPr>
                <w:tcW w:w="3686" w:type="dxa"/>
              </w:tcPr>
              <w:p w14:paraId="6926FB62"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32443611"/>
            <w:placeholder>
              <w:docPart w:val="8AAC605697AF4A4FA2D7801B3D167A0E"/>
            </w:placeholder>
            <w:showingPlcHdr/>
            <w:text/>
          </w:sdtPr>
          <w:sdtEndPr>
            <w:rPr>
              <w:rStyle w:val="Platzhaltertext"/>
            </w:rPr>
          </w:sdtEndPr>
          <w:sdtContent>
            <w:tc>
              <w:tcPr>
                <w:tcW w:w="4463" w:type="dxa"/>
              </w:tcPr>
              <w:p w14:paraId="1786C9C0"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6348B030" w14:textId="77777777" w:rsidTr="00F51BF5">
        <w:sdt>
          <w:sdtPr>
            <w:rPr>
              <w:rStyle w:val="Formatvorlage3"/>
            </w:rPr>
            <w:tag w:val="Anz."/>
            <w:id w:val="1787316464"/>
            <w:placeholder>
              <w:docPart w:val="DF4A9097E27E4DC4BC0B079699508A83"/>
            </w:placeholder>
            <w:showingPlcHdr/>
            <w:text/>
          </w:sdtPr>
          <w:sdtEndPr>
            <w:rPr>
              <w:rStyle w:val="Absatz-Standardschriftart"/>
              <w:color w:val="auto"/>
            </w:rPr>
          </w:sdtEndPr>
          <w:sdtContent>
            <w:tc>
              <w:tcPr>
                <w:tcW w:w="3686" w:type="dxa"/>
              </w:tcPr>
              <w:p w14:paraId="179F5758"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620727647"/>
            <w:placeholder>
              <w:docPart w:val="31FA1EB542AF4B3EB82D57A2EAD2F649"/>
            </w:placeholder>
            <w:showingPlcHdr/>
            <w:text/>
          </w:sdtPr>
          <w:sdtEndPr>
            <w:rPr>
              <w:rStyle w:val="Platzhaltertext"/>
            </w:rPr>
          </w:sdtEndPr>
          <w:sdtContent>
            <w:tc>
              <w:tcPr>
                <w:tcW w:w="4463" w:type="dxa"/>
              </w:tcPr>
              <w:p w14:paraId="56E67CA5"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678D36E9" w14:textId="77777777" w:rsidTr="00F51BF5">
        <w:sdt>
          <w:sdtPr>
            <w:rPr>
              <w:rStyle w:val="Formatvorlage3"/>
            </w:rPr>
            <w:tag w:val="Anz."/>
            <w:id w:val="520669072"/>
            <w:placeholder>
              <w:docPart w:val="0CC9C20BF4EC4FD6BF22CF9E196F2AC5"/>
            </w:placeholder>
            <w:showingPlcHdr/>
            <w:text/>
          </w:sdtPr>
          <w:sdtEndPr>
            <w:rPr>
              <w:rStyle w:val="Absatz-Standardschriftart"/>
              <w:color w:val="auto"/>
            </w:rPr>
          </w:sdtEndPr>
          <w:sdtContent>
            <w:tc>
              <w:tcPr>
                <w:tcW w:w="3686" w:type="dxa"/>
              </w:tcPr>
              <w:p w14:paraId="769C1101"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017512113"/>
            <w:placeholder>
              <w:docPart w:val="B21DF4D16D8F483CB57646E4DCFA3F56"/>
            </w:placeholder>
            <w:showingPlcHdr/>
            <w:text/>
          </w:sdtPr>
          <w:sdtEndPr>
            <w:rPr>
              <w:rStyle w:val="Platzhaltertext"/>
            </w:rPr>
          </w:sdtEndPr>
          <w:sdtContent>
            <w:tc>
              <w:tcPr>
                <w:tcW w:w="4463" w:type="dxa"/>
              </w:tcPr>
              <w:p w14:paraId="5C453EF5"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2F8076CA" w14:textId="77777777" w:rsidR="00A25CE2" w:rsidRDefault="00A25CE2" w:rsidP="00A25CE2"/>
    <w:p w14:paraId="6E59FDAB"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418896EE" w14:textId="77777777" w:rsidTr="00F51BF5">
        <w:sdt>
          <w:sdtPr>
            <w:rPr>
              <w:rStyle w:val="Formatvorlage3"/>
            </w:rPr>
            <w:tag w:val="Anz."/>
            <w:id w:val="-673189933"/>
            <w:placeholder>
              <w:docPart w:val="66F221BC88F942ABA8EE9E7B2730A6FA"/>
            </w:placeholder>
            <w:showingPlcHdr/>
            <w:text/>
          </w:sdtPr>
          <w:sdtEndPr>
            <w:rPr>
              <w:rStyle w:val="Absatz-Standardschriftart"/>
              <w:color w:val="auto"/>
            </w:rPr>
          </w:sdtEndPr>
          <w:sdtContent>
            <w:tc>
              <w:tcPr>
                <w:tcW w:w="3686" w:type="dxa"/>
              </w:tcPr>
              <w:p w14:paraId="0D65849B"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869136186"/>
            <w:placeholder>
              <w:docPart w:val="8BB67B67EF474D1FA22B0436BDCAFA19"/>
            </w:placeholder>
            <w:showingPlcHdr/>
            <w:text/>
          </w:sdtPr>
          <w:sdtEndPr/>
          <w:sdtContent>
            <w:tc>
              <w:tcPr>
                <w:tcW w:w="5115" w:type="dxa"/>
              </w:tcPr>
              <w:p w14:paraId="0A9CEEFA"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6D7493BC" w14:textId="77777777" w:rsidTr="00F51BF5">
        <w:sdt>
          <w:sdtPr>
            <w:rPr>
              <w:rStyle w:val="Formatvorlage3"/>
            </w:rPr>
            <w:tag w:val="Anz."/>
            <w:id w:val="-665010733"/>
            <w:placeholder>
              <w:docPart w:val="0C1E784D9EC5464995A8896445A01131"/>
            </w:placeholder>
            <w:showingPlcHdr/>
            <w:text/>
          </w:sdtPr>
          <w:sdtEndPr>
            <w:rPr>
              <w:rStyle w:val="Absatz-Standardschriftart"/>
              <w:color w:val="auto"/>
            </w:rPr>
          </w:sdtEndPr>
          <w:sdtContent>
            <w:tc>
              <w:tcPr>
                <w:tcW w:w="3686" w:type="dxa"/>
              </w:tcPr>
              <w:p w14:paraId="30130573"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1630464915"/>
            <w:placeholder>
              <w:docPart w:val="F9E2123C3D7D45FF88B2954DE98EA1C8"/>
            </w:placeholder>
            <w:showingPlcHdr/>
            <w:text/>
          </w:sdtPr>
          <w:sdtEndPr/>
          <w:sdtContent>
            <w:tc>
              <w:tcPr>
                <w:tcW w:w="5115" w:type="dxa"/>
              </w:tcPr>
              <w:p w14:paraId="64C4D036"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52C85C1A" w14:textId="77777777" w:rsidTr="00F51BF5">
        <w:sdt>
          <w:sdtPr>
            <w:rPr>
              <w:rStyle w:val="Formatvorlage3"/>
            </w:rPr>
            <w:tag w:val="Anz."/>
            <w:id w:val="-376779398"/>
            <w:placeholder>
              <w:docPart w:val="ED50ACE0E00D4103BBD7DCF89E6C67E2"/>
            </w:placeholder>
            <w:showingPlcHdr/>
            <w:text/>
          </w:sdtPr>
          <w:sdtEndPr>
            <w:rPr>
              <w:rStyle w:val="Absatz-Standardschriftart"/>
              <w:color w:val="auto"/>
            </w:rPr>
          </w:sdtEndPr>
          <w:sdtContent>
            <w:tc>
              <w:tcPr>
                <w:tcW w:w="3686" w:type="dxa"/>
              </w:tcPr>
              <w:p w14:paraId="2C54979F"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626049487"/>
            <w:placeholder>
              <w:docPart w:val="8212FFA53C8F41E19D4A46E173F2ADD3"/>
            </w:placeholder>
            <w:showingPlcHdr/>
            <w:text/>
          </w:sdtPr>
          <w:sdtEndPr/>
          <w:sdtContent>
            <w:tc>
              <w:tcPr>
                <w:tcW w:w="5115" w:type="dxa"/>
              </w:tcPr>
              <w:p w14:paraId="44498035"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6B822C08" w14:textId="77777777" w:rsidR="00A25CE2" w:rsidRDefault="00A25CE2" w:rsidP="00A25CE2"/>
    <w:p w14:paraId="7BE01FE5" w14:textId="77777777" w:rsidR="00A25CE2" w:rsidRPr="00A221F1" w:rsidRDefault="00A25CE2" w:rsidP="00A25CE2">
      <w:r>
        <w:t>Name des für das offerierte Projekt vorgesehenen Projektleiters:</w:t>
      </w:r>
    </w:p>
    <w:sdt>
      <w:sdtPr>
        <w:rPr>
          <w:rStyle w:val="Formatvorlage3"/>
        </w:rPr>
        <w:id w:val="2059973730"/>
        <w:placeholder>
          <w:docPart w:val="F2B5901249954DE0979C647AFD9780CD"/>
        </w:placeholder>
        <w:showingPlcHdr/>
        <w:text/>
      </w:sdtPr>
      <w:sdtEndPr>
        <w:rPr>
          <w:rStyle w:val="Absatz-Standardschriftart"/>
          <w:color w:val="auto"/>
        </w:rPr>
      </w:sdtEndPr>
      <w:sdtContent>
        <w:p w14:paraId="60349118" w14:textId="77777777" w:rsidR="00A25CE2" w:rsidRDefault="00A25CE2" w:rsidP="00A25CE2">
          <w:r w:rsidRPr="004A2DB2">
            <w:rPr>
              <w:rStyle w:val="Platzhaltertext"/>
              <w:color w:val="2B6FED" w:themeColor="text2" w:themeTint="99"/>
            </w:rPr>
            <w:t>Klicken oder tippen Sie hier, um Text einzugeben.</w:t>
          </w:r>
        </w:p>
      </w:sdtContent>
    </w:sdt>
    <w:p w14:paraId="63F70390" w14:textId="1650A047" w:rsidR="008C3F54" w:rsidRDefault="008C3F54">
      <w:r>
        <w:br w:type="page"/>
      </w:r>
    </w:p>
    <w:p w14:paraId="11DB3EE0" w14:textId="7A7071BD" w:rsidR="00A25CE2" w:rsidRDefault="00A25CE2" w:rsidP="00A25CE2">
      <w:pPr>
        <w:pStyle w:val="berschrift2Bericht"/>
        <w:tabs>
          <w:tab w:val="left" w:pos="3828"/>
        </w:tabs>
        <w:ind w:right="-2"/>
      </w:pPr>
      <w:r w:rsidRPr="00CA4531">
        <w:t xml:space="preserve">Subplaner </w:t>
      </w:r>
      <w:r>
        <w:t>9</w:t>
      </w:r>
      <w:r w:rsidRPr="00CA4531">
        <w:t>:</w:t>
      </w:r>
      <w:r>
        <w:tab/>
      </w:r>
      <w:sdt>
        <w:sdtPr>
          <w:rPr>
            <w:rStyle w:val="Formatvorlage6"/>
          </w:rPr>
          <w:alias w:val="Firma"/>
          <w:tag w:val="Firma"/>
          <w:id w:val="-1542116467"/>
          <w:placeholder>
            <w:docPart w:val="2251E82EC05B42079501D40832F0F826"/>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2307D51E" w14:textId="77777777" w:rsidR="00A25CE2" w:rsidRPr="00A221F1" w:rsidRDefault="00A25CE2" w:rsidP="00A25CE2">
      <w:r w:rsidRPr="001D6CB5">
        <w:t>Name:</w:t>
      </w:r>
      <w:r w:rsidRPr="001D6CB5">
        <w:tab/>
      </w:r>
      <w:sdt>
        <w:sdtPr>
          <w:rPr>
            <w:rStyle w:val="Formatvorlage3"/>
          </w:rPr>
          <w:id w:val="169531430"/>
          <w:placeholder>
            <w:docPart w:val="541CF8DC01BC4D3D99A2FB82EC411B7F"/>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7E87AD25" w14:textId="6408EA96" w:rsidR="00A25CE2" w:rsidRPr="00A221F1" w:rsidRDefault="00A25CE2" w:rsidP="00A25CE2">
      <w:r w:rsidRPr="001D6CB5">
        <w:t>Strasse / Hausnummer:</w:t>
      </w:r>
      <w:r w:rsidRPr="001D6CB5">
        <w:tab/>
      </w:r>
      <w:sdt>
        <w:sdtPr>
          <w:rPr>
            <w:rStyle w:val="Formatvorlage3"/>
          </w:rPr>
          <w:id w:val="-1518157406"/>
          <w:placeholder>
            <w:docPart w:val="541CF8DC01BC4D3D99A2FB82EC411B7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360A6F0F" w14:textId="6BBB65F4" w:rsidR="00A25CE2" w:rsidRPr="00A221F1" w:rsidRDefault="00A25CE2" w:rsidP="00A25CE2">
      <w:r w:rsidRPr="001D6CB5">
        <w:t>PLZ / Ortschaft</w:t>
      </w:r>
      <w:r w:rsidRPr="00A221F1">
        <w:t>:</w:t>
      </w:r>
      <w:r w:rsidRPr="00A221F1">
        <w:tab/>
      </w:r>
      <w:sdt>
        <w:sdtPr>
          <w:rPr>
            <w:rStyle w:val="Formatvorlage3"/>
          </w:rPr>
          <w:id w:val="-1047134188"/>
          <w:placeholder>
            <w:docPart w:val="541CF8DC01BC4D3D99A2FB82EC411B7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9536DC9" w14:textId="1F704D9B" w:rsidR="00A25CE2" w:rsidRPr="00A221F1" w:rsidRDefault="00A25CE2" w:rsidP="00A25CE2">
      <w:r w:rsidRPr="001D6CB5">
        <w:t>Tätigkeitsbereich</w:t>
      </w:r>
      <w:r w:rsidRPr="00A221F1">
        <w:t>:</w:t>
      </w:r>
      <w:r w:rsidRPr="00A221F1">
        <w:tab/>
      </w:r>
      <w:sdt>
        <w:sdtPr>
          <w:rPr>
            <w:rStyle w:val="Formatvorlage3"/>
          </w:rPr>
          <w:id w:val="1060059173"/>
          <w:placeholder>
            <w:docPart w:val="541CF8DC01BC4D3D99A2FB82EC411B7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0A7A1F8" w14:textId="5723A1EC" w:rsidR="00A25CE2" w:rsidRPr="00A221F1" w:rsidRDefault="00A25CE2" w:rsidP="00A25CE2">
      <w:r w:rsidRPr="001D6CB5">
        <w:t>Rechtsform</w:t>
      </w:r>
      <w:r w:rsidRPr="00A221F1">
        <w:t>:</w:t>
      </w:r>
      <w:r w:rsidRPr="00A221F1">
        <w:tab/>
      </w:r>
      <w:sdt>
        <w:sdtPr>
          <w:rPr>
            <w:rStyle w:val="Formatvorlage3"/>
          </w:rPr>
          <w:id w:val="847530846"/>
          <w:placeholder>
            <w:docPart w:val="541CF8DC01BC4D3D99A2FB82EC411B7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59FD7ACA" w14:textId="7F86F074" w:rsidR="00A25CE2" w:rsidRPr="00A221F1" w:rsidRDefault="00A25CE2" w:rsidP="00A25CE2">
      <w:r w:rsidRPr="001D6CB5">
        <w:t>Gründungsjahr</w:t>
      </w:r>
      <w:r w:rsidRPr="00A221F1">
        <w:t>:</w:t>
      </w:r>
      <w:r w:rsidRPr="00A221F1">
        <w:tab/>
      </w:r>
      <w:sdt>
        <w:sdtPr>
          <w:rPr>
            <w:rStyle w:val="Formatvorlage3"/>
          </w:rPr>
          <w:id w:val="-1251577027"/>
          <w:placeholder>
            <w:docPart w:val="541CF8DC01BC4D3D99A2FB82EC411B7F"/>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C5C6D19"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75089E6E" w14:textId="77777777" w:rsidTr="00F51BF5">
        <w:tc>
          <w:tcPr>
            <w:tcW w:w="3686" w:type="dxa"/>
          </w:tcPr>
          <w:p w14:paraId="30D2507E" w14:textId="77777777" w:rsidR="00A25CE2" w:rsidRPr="00A221F1" w:rsidRDefault="00A25CE2" w:rsidP="00F51BF5">
            <w:pPr>
              <w:spacing w:line="360" w:lineRule="auto"/>
              <w:rPr>
                <w:rStyle w:val="Anz"/>
              </w:rPr>
            </w:pPr>
            <w:r>
              <w:rPr>
                <w:rStyle w:val="Anz"/>
              </w:rPr>
              <w:t>Anzahl:</w:t>
            </w:r>
          </w:p>
        </w:tc>
        <w:tc>
          <w:tcPr>
            <w:tcW w:w="4463" w:type="dxa"/>
          </w:tcPr>
          <w:p w14:paraId="0F66C7B8" w14:textId="77777777" w:rsidR="00A25CE2" w:rsidRPr="00A221F1" w:rsidRDefault="00A25CE2" w:rsidP="00F51BF5">
            <w:pPr>
              <w:spacing w:line="360" w:lineRule="auto"/>
            </w:pPr>
            <w:r>
              <w:t>Funktion und / oder Ausbildung:</w:t>
            </w:r>
          </w:p>
        </w:tc>
      </w:tr>
      <w:tr w:rsidR="00A25CE2" w14:paraId="30A3D58F" w14:textId="77777777" w:rsidTr="00F51BF5">
        <w:sdt>
          <w:sdtPr>
            <w:rPr>
              <w:rStyle w:val="Formatvorlage3"/>
            </w:rPr>
            <w:tag w:val="Anz."/>
            <w:id w:val="1000851079"/>
            <w:placeholder>
              <w:docPart w:val="8B54996723F741898143D8D46C322ED1"/>
            </w:placeholder>
            <w:showingPlcHdr/>
            <w:text/>
          </w:sdtPr>
          <w:sdtEndPr>
            <w:rPr>
              <w:rStyle w:val="Absatz-Standardschriftart"/>
              <w:color w:val="auto"/>
            </w:rPr>
          </w:sdtEndPr>
          <w:sdtContent>
            <w:tc>
              <w:tcPr>
                <w:tcW w:w="3686" w:type="dxa"/>
              </w:tcPr>
              <w:p w14:paraId="66B2D1D4"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2088919921"/>
            <w:placeholder>
              <w:docPart w:val="D2D4ED1CCECB450DA81445E114C74A8F"/>
            </w:placeholder>
            <w:showingPlcHdr/>
            <w:text/>
          </w:sdtPr>
          <w:sdtEndPr>
            <w:rPr>
              <w:rStyle w:val="Absatz-Standardschriftart"/>
              <w:color w:val="auto"/>
            </w:rPr>
          </w:sdtEndPr>
          <w:sdtContent>
            <w:tc>
              <w:tcPr>
                <w:tcW w:w="4463" w:type="dxa"/>
              </w:tcPr>
              <w:p w14:paraId="75289332"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11260BA8" w14:textId="77777777" w:rsidTr="00F51BF5">
        <w:sdt>
          <w:sdtPr>
            <w:rPr>
              <w:rStyle w:val="Anz"/>
              <w:color w:val="2B6FED" w:themeColor="text2" w:themeTint="99"/>
            </w:rPr>
            <w:tag w:val="Anz."/>
            <w:id w:val="1930778161"/>
            <w:placeholder>
              <w:docPart w:val="377CF84316934181A23252150C9EE468"/>
            </w:placeholder>
            <w:showingPlcHdr/>
            <w:text/>
          </w:sdtPr>
          <w:sdtEndPr>
            <w:rPr>
              <w:rStyle w:val="Absatz-Standardschriftart"/>
            </w:rPr>
          </w:sdtEndPr>
          <w:sdtContent>
            <w:tc>
              <w:tcPr>
                <w:tcW w:w="3686" w:type="dxa"/>
              </w:tcPr>
              <w:p w14:paraId="1844941C"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272714255"/>
            <w:placeholder>
              <w:docPart w:val="B4EB60DD67D8453CAE9A4E0462FF8EE0"/>
            </w:placeholder>
            <w:showingPlcHdr/>
            <w:text/>
          </w:sdtPr>
          <w:sdtEndPr>
            <w:rPr>
              <w:rStyle w:val="Platzhaltertext"/>
            </w:rPr>
          </w:sdtEndPr>
          <w:sdtContent>
            <w:tc>
              <w:tcPr>
                <w:tcW w:w="4463" w:type="dxa"/>
              </w:tcPr>
              <w:p w14:paraId="19F2C2C0"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5EC6DE9" w14:textId="77777777" w:rsidTr="00F51BF5">
        <w:sdt>
          <w:sdtPr>
            <w:rPr>
              <w:rStyle w:val="Formatvorlage3"/>
            </w:rPr>
            <w:tag w:val="Anz."/>
            <w:id w:val="1078481143"/>
            <w:placeholder>
              <w:docPart w:val="358E507402E14BDD9AA55E2295665B1C"/>
            </w:placeholder>
            <w:showingPlcHdr/>
            <w:text/>
          </w:sdtPr>
          <w:sdtEndPr>
            <w:rPr>
              <w:rStyle w:val="Absatz-Standardschriftart"/>
              <w:color w:val="auto"/>
            </w:rPr>
          </w:sdtEndPr>
          <w:sdtContent>
            <w:tc>
              <w:tcPr>
                <w:tcW w:w="3686" w:type="dxa"/>
              </w:tcPr>
              <w:p w14:paraId="7B99DF94"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452594306"/>
            <w:placeholder>
              <w:docPart w:val="0AE35E62E8434F79B9FF0CF4B2A76FE8"/>
            </w:placeholder>
            <w:showingPlcHdr/>
            <w:text/>
          </w:sdtPr>
          <w:sdtEndPr>
            <w:rPr>
              <w:rStyle w:val="Platzhaltertext"/>
            </w:rPr>
          </w:sdtEndPr>
          <w:sdtContent>
            <w:tc>
              <w:tcPr>
                <w:tcW w:w="4463" w:type="dxa"/>
              </w:tcPr>
              <w:p w14:paraId="59232FC5"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301EB78" w14:textId="77777777" w:rsidTr="00F51BF5">
        <w:sdt>
          <w:sdtPr>
            <w:rPr>
              <w:rStyle w:val="Formatvorlage3"/>
            </w:rPr>
            <w:tag w:val="Anz."/>
            <w:id w:val="-593402554"/>
            <w:placeholder>
              <w:docPart w:val="13B11B75EF354708B274133E7F13AEA2"/>
            </w:placeholder>
            <w:showingPlcHdr/>
            <w:text/>
          </w:sdtPr>
          <w:sdtEndPr>
            <w:rPr>
              <w:rStyle w:val="Absatz-Standardschriftart"/>
              <w:color w:val="auto"/>
            </w:rPr>
          </w:sdtEndPr>
          <w:sdtContent>
            <w:tc>
              <w:tcPr>
                <w:tcW w:w="3686" w:type="dxa"/>
              </w:tcPr>
              <w:p w14:paraId="4A415936"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2012203923"/>
            <w:placeholder>
              <w:docPart w:val="5F2DD41EC00E497A86A7A54CF0F6B4FE"/>
            </w:placeholder>
            <w:showingPlcHdr/>
            <w:text/>
          </w:sdtPr>
          <w:sdtEndPr>
            <w:rPr>
              <w:rStyle w:val="Platzhaltertext"/>
            </w:rPr>
          </w:sdtEndPr>
          <w:sdtContent>
            <w:tc>
              <w:tcPr>
                <w:tcW w:w="4463" w:type="dxa"/>
              </w:tcPr>
              <w:p w14:paraId="48085717"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409C237" w14:textId="77777777" w:rsidTr="00F51BF5">
        <w:sdt>
          <w:sdtPr>
            <w:rPr>
              <w:rStyle w:val="Formatvorlage3"/>
            </w:rPr>
            <w:tag w:val="Anz."/>
            <w:id w:val="2124871168"/>
            <w:placeholder>
              <w:docPart w:val="F26E43756A2747088FFDE3EDB320A92E"/>
            </w:placeholder>
            <w:showingPlcHdr/>
            <w:text/>
          </w:sdtPr>
          <w:sdtEndPr>
            <w:rPr>
              <w:rStyle w:val="Absatz-Standardschriftart"/>
              <w:color w:val="auto"/>
            </w:rPr>
          </w:sdtEndPr>
          <w:sdtContent>
            <w:tc>
              <w:tcPr>
                <w:tcW w:w="3686" w:type="dxa"/>
              </w:tcPr>
              <w:p w14:paraId="7BB31376"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044363545"/>
            <w:placeholder>
              <w:docPart w:val="C9CB07C7E96B42A188AC2289724BDDFF"/>
            </w:placeholder>
            <w:showingPlcHdr/>
            <w:text/>
          </w:sdtPr>
          <w:sdtEndPr>
            <w:rPr>
              <w:rStyle w:val="Platzhaltertext"/>
            </w:rPr>
          </w:sdtEndPr>
          <w:sdtContent>
            <w:tc>
              <w:tcPr>
                <w:tcW w:w="4463" w:type="dxa"/>
              </w:tcPr>
              <w:p w14:paraId="1FFE90E7"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57448362" w14:textId="77777777" w:rsidTr="00F51BF5">
        <w:sdt>
          <w:sdtPr>
            <w:rPr>
              <w:rStyle w:val="Formatvorlage3"/>
            </w:rPr>
            <w:tag w:val="Anz."/>
            <w:id w:val="1862621666"/>
            <w:placeholder>
              <w:docPart w:val="5681BAB7643A4BFB9A7D3BC1FEC071D6"/>
            </w:placeholder>
            <w:showingPlcHdr/>
            <w:text/>
          </w:sdtPr>
          <w:sdtEndPr>
            <w:rPr>
              <w:rStyle w:val="Absatz-Standardschriftart"/>
              <w:color w:val="auto"/>
            </w:rPr>
          </w:sdtEndPr>
          <w:sdtContent>
            <w:tc>
              <w:tcPr>
                <w:tcW w:w="3686" w:type="dxa"/>
              </w:tcPr>
              <w:p w14:paraId="056C78B9"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727900588"/>
            <w:placeholder>
              <w:docPart w:val="597CC955259243CBA04A16CC20362EBD"/>
            </w:placeholder>
            <w:showingPlcHdr/>
            <w:text/>
          </w:sdtPr>
          <w:sdtEndPr>
            <w:rPr>
              <w:rStyle w:val="Platzhaltertext"/>
            </w:rPr>
          </w:sdtEndPr>
          <w:sdtContent>
            <w:tc>
              <w:tcPr>
                <w:tcW w:w="4463" w:type="dxa"/>
              </w:tcPr>
              <w:p w14:paraId="2D600249"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4EDF9EC3" w14:textId="77777777" w:rsidTr="00F51BF5">
        <w:sdt>
          <w:sdtPr>
            <w:rPr>
              <w:rStyle w:val="Formatvorlage3"/>
            </w:rPr>
            <w:tag w:val="Anz."/>
            <w:id w:val="1689176012"/>
            <w:placeholder>
              <w:docPart w:val="907926915A0B47BCBE3CEA3BA78A667F"/>
            </w:placeholder>
            <w:showingPlcHdr/>
            <w:text/>
          </w:sdtPr>
          <w:sdtEndPr>
            <w:rPr>
              <w:rStyle w:val="Absatz-Standardschriftart"/>
              <w:color w:val="auto"/>
            </w:rPr>
          </w:sdtEndPr>
          <w:sdtContent>
            <w:tc>
              <w:tcPr>
                <w:tcW w:w="3686" w:type="dxa"/>
              </w:tcPr>
              <w:p w14:paraId="7A7130C6"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870878727"/>
            <w:placeholder>
              <w:docPart w:val="60FBEF7EAFC942AFAFFA9517D981391A"/>
            </w:placeholder>
            <w:showingPlcHdr/>
            <w:text/>
          </w:sdtPr>
          <w:sdtEndPr>
            <w:rPr>
              <w:rStyle w:val="Platzhaltertext"/>
            </w:rPr>
          </w:sdtEndPr>
          <w:sdtContent>
            <w:tc>
              <w:tcPr>
                <w:tcW w:w="4463" w:type="dxa"/>
              </w:tcPr>
              <w:p w14:paraId="63690487"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73DA7202" w14:textId="77777777" w:rsidR="00A25CE2" w:rsidRDefault="00A25CE2" w:rsidP="00A25CE2"/>
    <w:p w14:paraId="1E54A865"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795A60CD" w14:textId="77777777" w:rsidTr="00F51BF5">
        <w:sdt>
          <w:sdtPr>
            <w:rPr>
              <w:rStyle w:val="Formatvorlage3"/>
            </w:rPr>
            <w:tag w:val="Anz."/>
            <w:id w:val="-128777852"/>
            <w:placeholder>
              <w:docPart w:val="58BD5D80E30647A5A191E4D924EB21C5"/>
            </w:placeholder>
            <w:showingPlcHdr/>
            <w:text/>
          </w:sdtPr>
          <w:sdtEndPr>
            <w:rPr>
              <w:rStyle w:val="Absatz-Standardschriftart"/>
              <w:color w:val="auto"/>
            </w:rPr>
          </w:sdtEndPr>
          <w:sdtContent>
            <w:tc>
              <w:tcPr>
                <w:tcW w:w="3686" w:type="dxa"/>
              </w:tcPr>
              <w:p w14:paraId="30CCF34C"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1931535545"/>
            <w:placeholder>
              <w:docPart w:val="778D8AB174AA475381C78EB801BE72DB"/>
            </w:placeholder>
            <w:showingPlcHdr/>
            <w:text/>
          </w:sdtPr>
          <w:sdtEndPr/>
          <w:sdtContent>
            <w:tc>
              <w:tcPr>
                <w:tcW w:w="5115" w:type="dxa"/>
              </w:tcPr>
              <w:p w14:paraId="419E84D3"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2B12AA2C" w14:textId="77777777" w:rsidTr="00F51BF5">
        <w:sdt>
          <w:sdtPr>
            <w:rPr>
              <w:rStyle w:val="Formatvorlage3"/>
            </w:rPr>
            <w:tag w:val="Anz."/>
            <w:id w:val="193582122"/>
            <w:placeholder>
              <w:docPart w:val="C4AB8AEE8B424C39A4DD8867819BDD47"/>
            </w:placeholder>
            <w:showingPlcHdr/>
            <w:text/>
          </w:sdtPr>
          <w:sdtEndPr>
            <w:rPr>
              <w:rStyle w:val="Absatz-Standardschriftart"/>
              <w:color w:val="auto"/>
            </w:rPr>
          </w:sdtEndPr>
          <w:sdtContent>
            <w:tc>
              <w:tcPr>
                <w:tcW w:w="3686" w:type="dxa"/>
              </w:tcPr>
              <w:p w14:paraId="1B40839F"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1237476502"/>
            <w:placeholder>
              <w:docPart w:val="88EEF118CDC84C67BAA6725539098367"/>
            </w:placeholder>
            <w:showingPlcHdr/>
            <w:text/>
          </w:sdtPr>
          <w:sdtEndPr/>
          <w:sdtContent>
            <w:tc>
              <w:tcPr>
                <w:tcW w:w="5115" w:type="dxa"/>
              </w:tcPr>
              <w:p w14:paraId="15063B03"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4FE09731" w14:textId="77777777" w:rsidTr="00F51BF5">
        <w:sdt>
          <w:sdtPr>
            <w:rPr>
              <w:rStyle w:val="Formatvorlage3"/>
            </w:rPr>
            <w:tag w:val="Anz."/>
            <w:id w:val="-1581901065"/>
            <w:placeholder>
              <w:docPart w:val="C595F932D41E4695BDCC003FAB230AE3"/>
            </w:placeholder>
            <w:showingPlcHdr/>
            <w:text/>
          </w:sdtPr>
          <w:sdtEndPr>
            <w:rPr>
              <w:rStyle w:val="Absatz-Standardschriftart"/>
              <w:color w:val="auto"/>
            </w:rPr>
          </w:sdtEndPr>
          <w:sdtContent>
            <w:tc>
              <w:tcPr>
                <w:tcW w:w="3686" w:type="dxa"/>
              </w:tcPr>
              <w:p w14:paraId="061729C9"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766611809"/>
            <w:placeholder>
              <w:docPart w:val="855B3A8E91E9466DB8BCC68CFCD473AA"/>
            </w:placeholder>
            <w:showingPlcHdr/>
            <w:text/>
          </w:sdtPr>
          <w:sdtEndPr/>
          <w:sdtContent>
            <w:tc>
              <w:tcPr>
                <w:tcW w:w="5115" w:type="dxa"/>
              </w:tcPr>
              <w:p w14:paraId="41AAC8A7"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76151B8C" w14:textId="77777777" w:rsidR="00A25CE2" w:rsidRDefault="00A25CE2" w:rsidP="00A25CE2"/>
    <w:p w14:paraId="22CEC784" w14:textId="77777777" w:rsidR="00A25CE2" w:rsidRPr="00A221F1" w:rsidRDefault="00A25CE2" w:rsidP="00A25CE2">
      <w:r>
        <w:t>Name des für das offerierte Projekt vorgesehenen Projektleiters:</w:t>
      </w:r>
    </w:p>
    <w:sdt>
      <w:sdtPr>
        <w:rPr>
          <w:rStyle w:val="Formatvorlage3"/>
        </w:rPr>
        <w:id w:val="1399332392"/>
        <w:placeholder>
          <w:docPart w:val="3A35622DAC55444A87C5A7D2C2BA264B"/>
        </w:placeholder>
        <w:showingPlcHdr/>
        <w:text/>
      </w:sdtPr>
      <w:sdtEndPr>
        <w:rPr>
          <w:rStyle w:val="Absatz-Standardschriftart"/>
          <w:color w:val="auto"/>
        </w:rPr>
      </w:sdtEndPr>
      <w:sdtContent>
        <w:p w14:paraId="71C8DDF4" w14:textId="77777777" w:rsidR="00A25CE2" w:rsidRDefault="00A25CE2" w:rsidP="00A25CE2">
          <w:r w:rsidRPr="004A2DB2">
            <w:rPr>
              <w:rStyle w:val="Platzhaltertext"/>
              <w:color w:val="2B6FED" w:themeColor="text2" w:themeTint="99"/>
            </w:rPr>
            <w:t>Klicken oder tippen Sie hier, um Text einzugeben.</w:t>
          </w:r>
        </w:p>
      </w:sdtContent>
    </w:sdt>
    <w:p w14:paraId="7D74401C" w14:textId="6FCC7A50" w:rsidR="008C3F54" w:rsidRDefault="008C3F54">
      <w:r>
        <w:br w:type="page"/>
      </w:r>
    </w:p>
    <w:p w14:paraId="0C7CC729" w14:textId="3AD57F10" w:rsidR="00A25CE2" w:rsidRDefault="00A25CE2" w:rsidP="00A25CE2">
      <w:pPr>
        <w:pStyle w:val="berschrift2Bericht"/>
        <w:tabs>
          <w:tab w:val="left" w:pos="3828"/>
        </w:tabs>
        <w:ind w:right="-2"/>
      </w:pPr>
      <w:r w:rsidRPr="00CA4531">
        <w:t xml:space="preserve">Subplaner </w:t>
      </w:r>
      <w:r>
        <w:t>10</w:t>
      </w:r>
      <w:r w:rsidRPr="00CA4531">
        <w:t>:</w:t>
      </w:r>
      <w:r>
        <w:tab/>
      </w:r>
      <w:sdt>
        <w:sdtPr>
          <w:rPr>
            <w:rStyle w:val="Formatvorlage6"/>
          </w:rPr>
          <w:alias w:val="Firma"/>
          <w:tag w:val="Firma"/>
          <w:id w:val="-167563253"/>
          <w:placeholder>
            <w:docPart w:val="97D27941F25B4921A45FA98A7A3CE564"/>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29F124DF" w14:textId="77777777" w:rsidR="00A25CE2" w:rsidRPr="00A221F1" w:rsidRDefault="00A25CE2" w:rsidP="00A25CE2">
      <w:r w:rsidRPr="001D6CB5">
        <w:t>Name:</w:t>
      </w:r>
      <w:r w:rsidRPr="001D6CB5">
        <w:tab/>
      </w:r>
      <w:sdt>
        <w:sdtPr>
          <w:rPr>
            <w:rStyle w:val="Formatvorlage3"/>
          </w:rPr>
          <w:id w:val="1944105978"/>
          <w:placeholder>
            <w:docPart w:val="285069A392D54991A57632E6AB8C11DD"/>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23204299" w14:textId="4767B093" w:rsidR="00A25CE2" w:rsidRPr="00A221F1" w:rsidRDefault="00A25CE2" w:rsidP="00A25CE2">
      <w:r w:rsidRPr="001D6CB5">
        <w:t>Strasse / Hausnummer:</w:t>
      </w:r>
      <w:r w:rsidRPr="001D6CB5">
        <w:tab/>
      </w:r>
      <w:sdt>
        <w:sdtPr>
          <w:rPr>
            <w:rStyle w:val="Formatvorlage3"/>
          </w:rPr>
          <w:id w:val="-807775200"/>
          <w:placeholder>
            <w:docPart w:val="285069A392D54991A57632E6AB8C11DD"/>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7A7BB47" w14:textId="1363F379" w:rsidR="00A25CE2" w:rsidRPr="00A221F1" w:rsidRDefault="00A25CE2" w:rsidP="00A25CE2">
      <w:r w:rsidRPr="001D6CB5">
        <w:t>PLZ / Ortschaft</w:t>
      </w:r>
      <w:r w:rsidRPr="00A221F1">
        <w:t>:</w:t>
      </w:r>
      <w:r w:rsidRPr="00A221F1">
        <w:tab/>
      </w:r>
      <w:sdt>
        <w:sdtPr>
          <w:rPr>
            <w:rStyle w:val="Formatvorlage3"/>
          </w:rPr>
          <w:id w:val="-1415929115"/>
          <w:placeholder>
            <w:docPart w:val="285069A392D54991A57632E6AB8C11DD"/>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8C86882" w14:textId="597F239E" w:rsidR="00A25CE2" w:rsidRPr="00A221F1" w:rsidRDefault="00A25CE2" w:rsidP="00A25CE2">
      <w:r w:rsidRPr="001D6CB5">
        <w:t>Tätigkeitsbereich</w:t>
      </w:r>
      <w:r w:rsidRPr="00A221F1">
        <w:t>:</w:t>
      </w:r>
      <w:r w:rsidRPr="00A221F1">
        <w:tab/>
      </w:r>
      <w:sdt>
        <w:sdtPr>
          <w:rPr>
            <w:rStyle w:val="Formatvorlage3"/>
          </w:rPr>
          <w:id w:val="-1779405157"/>
          <w:placeholder>
            <w:docPart w:val="285069A392D54991A57632E6AB8C11DD"/>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B5E3BA2" w14:textId="220E7BD6" w:rsidR="00A25CE2" w:rsidRPr="00A221F1" w:rsidRDefault="00A25CE2" w:rsidP="00A25CE2">
      <w:r w:rsidRPr="001D6CB5">
        <w:t>Rechtsform</w:t>
      </w:r>
      <w:r w:rsidRPr="00A221F1">
        <w:t>:</w:t>
      </w:r>
      <w:r w:rsidRPr="00A221F1">
        <w:tab/>
      </w:r>
      <w:sdt>
        <w:sdtPr>
          <w:rPr>
            <w:rStyle w:val="Formatvorlage3"/>
          </w:rPr>
          <w:id w:val="-1912143793"/>
          <w:placeholder>
            <w:docPart w:val="285069A392D54991A57632E6AB8C11DD"/>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1922B216" w14:textId="52B8DA88" w:rsidR="00A25CE2" w:rsidRPr="00A221F1" w:rsidRDefault="00A25CE2" w:rsidP="00A25CE2">
      <w:r w:rsidRPr="001D6CB5">
        <w:t>Gründungsjahr</w:t>
      </w:r>
      <w:r w:rsidRPr="00A221F1">
        <w:t>:</w:t>
      </w:r>
      <w:r w:rsidRPr="00A221F1">
        <w:tab/>
      </w:r>
      <w:sdt>
        <w:sdtPr>
          <w:rPr>
            <w:rStyle w:val="Formatvorlage3"/>
          </w:rPr>
          <w:id w:val="470033215"/>
          <w:placeholder>
            <w:docPart w:val="285069A392D54991A57632E6AB8C11DD"/>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316AFC3"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5CF69C0D" w14:textId="77777777" w:rsidTr="00F51BF5">
        <w:tc>
          <w:tcPr>
            <w:tcW w:w="3686" w:type="dxa"/>
          </w:tcPr>
          <w:p w14:paraId="7861A766" w14:textId="77777777" w:rsidR="00A25CE2" w:rsidRPr="00A221F1" w:rsidRDefault="00A25CE2" w:rsidP="00F51BF5">
            <w:pPr>
              <w:spacing w:line="360" w:lineRule="auto"/>
              <w:rPr>
                <w:rStyle w:val="Anz"/>
              </w:rPr>
            </w:pPr>
            <w:r>
              <w:rPr>
                <w:rStyle w:val="Anz"/>
              </w:rPr>
              <w:t>Anzahl:</w:t>
            </w:r>
          </w:p>
        </w:tc>
        <w:tc>
          <w:tcPr>
            <w:tcW w:w="4463" w:type="dxa"/>
          </w:tcPr>
          <w:p w14:paraId="555FF2E8" w14:textId="77777777" w:rsidR="00A25CE2" w:rsidRPr="00A221F1" w:rsidRDefault="00A25CE2" w:rsidP="00F51BF5">
            <w:pPr>
              <w:spacing w:line="360" w:lineRule="auto"/>
            </w:pPr>
            <w:r>
              <w:t>Funktion und / oder Ausbildung:</w:t>
            </w:r>
          </w:p>
        </w:tc>
      </w:tr>
      <w:tr w:rsidR="00A25CE2" w14:paraId="542E7237" w14:textId="77777777" w:rsidTr="00F51BF5">
        <w:sdt>
          <w:sdtPr>
            <w:rPr>
              <w:rStyle w:val="Formatvorlage3"/>
            </w:rPr>
            <w:tag w:val="Anz."/>
            <w:id w:val="1698036691"/>
            <w:placeholder>
              <w:docPart w:val="22C5BB8DAF7F4477A1228FCE7DC9DBE1"/>
            </w:placeholder>
            <w:showingPlcHdr/>
            <w:text/>
          </w:sdtPr>
          <w:sdtEndPr>
            <w:rPr>
              <w:rStyle w:val="Absatz-Standardschriftart"/>
              <w:color w:val="auto"/>
            </w:rPr>
          </w:sdtEndPr>
          <w:sdtContent>
            <w:tc>
              <w:tcPr>
                <w:tcW w:w="3686" w:type="dxa"/>
              </w:tcPr>
              <w:p w14:paraId="7BCD7C88"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1062449747"/>
            <w:placeholder>
              <w:docPart w:val="BD57989C85CA41259FF1D2184249273B"/>
            </w:placeholder>
            <w:showingPlcHdr/>
            <w:text/>
          </w:sdtPr>
          <w:sdtEndPr>
            <w:rPr>
              <w:rStyle w:val="Absatz-Standardschriftart"/>
              <w:color w:val="auto"/>
            </w:rPr>
          </w:sdtEndPr>
          <w:sdtContent>
            <w:tc>
              <w:tcPr>
                <w:tcW w:w="4463" w:type="dxa"/>
              </w:tcPr>
              <w:p w14:paraId="152F5722"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61767C8F" w14:textId="77777777" w:rsidTr="00F51BF5">
        <w:sdt>
          <w:sdtPr>
            <w:rPr>
              <w:rStyle w:val="Anz"/>
              <w:color w:val="2B6FED" w:themeColor="text2" w:themeTint="99"/>
            </w:rPr>
            <w:tag w:val="Anz."/>
            <w:id w:val="1957819005"/>
            <w:placeholder>
              <w:docPart w:val="0EF638B5D361424383CCE6D6900CB0FE"/>
            </w:placeholder>
            <w:showingPlcHdr/>
            <w:text/>
          </w:sdtPr>
          <w:sdtEndPr>
            <w:rPr>
              <w:rStyle w:val="Absatz-Standardschriftart"/>
            </w:rPr>
          </w:sdtEndPr>
          <w:sdtContent>
            <w:tc>
              <w:tcPr>
                <w:tcW w:w="3686" w:type="dxa"/>
              </w:tcPr>
              <w:p w14:paraId="14E09108"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403116896"/>
            <w:placeholder>
              <w:docPart w:val="4CCDC7808A7C4092BD7749039E4EEC6B"/>
            </w:placeholder>
            <w:showingPlcHdr/>
            <w:text/>
          </w:sdtPr>
          <w:sdtEndPr>
            <w:rPr>
              <w:rStyle w:val="Platzhaltertext"/>
            </w:rPr>
          </w:sdtEndPr>
          <w:sdtContent>
            <w:tc>
              <w:tcPr>
                <w:tcW w:w="4463" w:type="dxa"/>
              </w:tcPr>
              <w:p w14:paraId="0628ACB6"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85D6A6E" w14:textId="77777777" w:rsidTr="00F51BF5">
        <w:sdt>
          <w:sdtPr>
            <w:rPr>
              <w:rStyle w:val="Formatvorlage3"/>
            </w:rPr>
            <w:tag w:val="Anz."/>
            <w:id w:val="-1669322202"/>
            <w:placeholder>
              <w:docPart w:val="7CAF73194FC44517A21712BBC6608503"/>
            </w:placeholder>
            <w:showingPlcHdr/>
            <w:text/>
          </w:sdtPr>
          <w:sdtEndPr>
            <w:rPr>
              <w:rStyle w:val="Absatz-Standardschriftart"/>
              <w:color w:val="auto"/>
            </w:rPr>
          </w:sdtEndPr>
          <w:sdtContent>
            <w:tc>
              <w:tcPr>
                <w:tcW w:w="3686" w:type="dxa"/>
              </w:tcPr>
              <w:p w14:paraId="19956DDE"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416441475"/>
            <w:placeholder>
              <w:docPart w:val="F60EE9E2B2AC43CFB7C9C63C08E72604"/>
            </w:placeholder>
            <w:showingPlcHdr/>
            <w:text/>
          </w:sdtPr>
          <w:sdtEndPr>
            <w:rPr>
              <w:rStyle w:val="Platzhaltertext"/>
            </w:rPr>
          </w:sdtEndPr>
          <w:sdtContent>
            <w:tc>
              <w:tcPr>
                <w:tcW w:w="4463" w:type="dxa"/>
              </w:tcPr>
              <w:p w14:paraId="14A4910D"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5E71D274" w14:textId="77777777" w:rsidTr="00F51BF5">
        <w:sdt>
          <w:sdtPr>
            <w:rPr>
              <w:rStyle w:val="Formatvorlage3"/>
            </w:rPr>
            <w:tag w:val="Anz."/>
            <w:id w:val="-1190365759"/>
            <w:placeholder>
              <w:docPart w:val="BF7564DA1BF849E1AFE9AC6BCE2A099E"/>
            </w:placeholder>
            <w:showingPlcHdr/>
            <w:text/>
          </w:sdtPr>
          <w:sdtEndPr>
            <w:rPr>
              <w:rStyle w:val="Absatz-Standardschriftart"/>
              <w:color w:val="auto"/>
            </w:rPr>
          </w:sdtEndPr>
          <w:sdtContent>
            <w:tc>
              <w:tcPr>
                <w:tcW w:w="3686" w:type="dxa"/>
              </w:tcPr>
              <w:p w14:paraId="02C8B51D"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008983019"/>
            <w:placeholder>
              <w:docPart w:val="3B0EC55084EE479AA5B7EF910D03FA48"/>
            </w:placeholder>
            <w:showingPlcHdr/>
            <w:text/>
          </w:sdtPr>
          <w:sdtEndPr>
            <w:rPr>
              <w:rStyle w:val="Platzhaltertext"/>
            </w:rPr>
          </w:sdtEndPr>
          <w:sdtContent>
            <w:tc>
              <w:tcPr>
                <w:tcW w:w="4463" w:type="dxa"/>
              </w:tcPr>
              <w:p w14:paraId="68D8C105"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779A448A" w14:textId="77777777" w:rsidTr="00F51BF5">
        <w:sdt>
          <w:sdtPr>
            <w:rPr>
              <w:rStyle w:val="Formatvorlage3"/>
            </w:rPr>
            <w:tag w:val="Anz."/>
            <w:id w:val="-2140175857"/>
            <w:placeholder>
              <w:docPart w:val="A36664B4A0F44410A87CF64EF9C63C21"/>
            </w:placeholder>
            <w:showingPlcHdr/>
            <w:text/>
          </w:sdtPr>
          <w:sdtEndPr>
            <w:rPr>
              <w:rStyle w:val="Absatz-Standardschriftart"/>
              <w:color w:val="auto"/>
            </w:rPr>
          </w:sdtEndPr>
          <w:sdtContent>
            <w:tc>
              <w:tcPr>
                <w:tcW w:w="3686" w:type="dxa"/>
              </w:tcPr>
              <w:p w14:paraId="4FA3A3BA"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547458458"/>
            <w:placeholder>
              <w:docPart w:val="F1C6676752CF4109A6C3AC2A43918674"/>
            </w:placeholder>
            <w:showingPlcHdr/>
            <w:text/>
          </w:sdtPr>
          <w:sdtEndPr>
            <w:rPr>
              <w:rStyle w:val="Platzhaltertext"/>
            </w:rPr>
          </w:sdtEndPr>
          <w:sdtContent>
            <w:tc>
              <w:tcPr>
                <w:tcW w:w="4463" w:type="dxa"/>
              </w:tcPr>
              <w:p w14:paraId="53CCEC83"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4055F42E" w14:textId="77777777" w:rsidTr="00F51BF5">
        <w:sdt>
          <w:sdtPr>
            <w:rPr>
              <w:rStyle w:val="Formatvorlage3"/>
            </w:rPr>
            <w:tag w:val="Anz."/>
            <w:id w:val="-70736394"/>
            <w:placeholder>
              <w:docPart w:val="218BD402043547B28C448AF282B2CA70"/>
            </w:placeholder>
            <w:showingPlcHdr/>
            <w:text/>
          </w:sdtPr>
          <w:sdtEndPr>
            <w:rPr>
              <w:rStyle w:val="Absatz-Standardschriftart"/>
              <w:color w:val="auto"/>
            </w:rPr>
          </w:sdtEndPr>
          <w:sdtContent>
            <w:tc>
              <w:tcPr>
                <w:tcW w:w="3686" w:type="dxa"/>
              </w:tcPr>
              <w:p w14:paraId="744451FF"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996231561"/>
            <w:placeholder>
              <w:docPart w:val="D14A5A03EA5E45CBABAF11F87D34EB11"/>
            </w:placeholder>
            <w:showingPlcHdr/>
            <w:text/>
          </w:sdtPr>
          <w:sdtEndPr>
            <w:rPr>
              <w:rStyle w:val="Platzhaltertext"/>
            </w:rPr>
          </w:sdtEndPr>
          <w:sdtContent>
            <w:tc>
              <w:tcPr>
                <w:tcW w:w="4463" w:type="dxa"/>
              </w:tcPr>
              <w:p w14:paraId="7C0AAB2E"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674BE7B" w14:textId="77777777" w:rsidTr="00F51BF5">
        <w:sdt>
          <w:sdtPr>
            <w:rPr>
              <w:rStyle w:val="Formatvorlage3"/>
            </w:rPr>
            <w:tag w:val="Anz."/>
            <w:id w:val="1563372845"/>
            <w:placeholder>
              <w:docPart w:val="E063EC0CC01F476EA63315EA9EA56D35"/>
            </w:placeholder>
            <w:showingPlcHdr/>
            <w:text/>
          </w:sdtPr>
          <w:sdtEndPr>
            <w:rPr>
              <w:rStyle w:val="Absatz-Standardschriftart"/>
              <w:color w:val="auto"/>
            </w:rPr>
          </w:sdtEndPr>
          <w:sdtContent>
            <w:tc>
              <w:tcPr>
                <w:tcW w:w="3686" w:type="dxa"/>
              </w:tcPr>
              <w:p w14:paraId="3C8554EA"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844200377"/>
            <w:placeholder>
              <w:docPart w:val="E5D66648C25247A8A77BC7FEE1E687E7"/>
            </w:placeholder>
            <w:showingPlcHdr/>
            <w:text/>
          </w:sdtPr>
          <w:sdtEndPr>
            <w:rPr>
              <w:rStyle w:val="Platzhaltertext"/>
            </w:rPr>
          </w:sdtEndPr>
          <w:sdtContent>
            <w:tc>
              <w:tcPr>
                <w:tcW w:w="4463" w:type="dxa"/>
              </w:tcPr>
              <w:p w14:paraId="6217646E"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37BC4B74" w14:textId="77777777" w:rsidR="00A25CE2" w:rsidRDefault="00A25CE2" w:rsidP="00A25CE2"/>
    <w:p w14:paraId="4DA761A7"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78A5D5F7" w14:textId="77777777" w:rsidTr="00F51BF5">
        <w:sdt>
          <w:sdtPr>
            <w:rPr>
              <w:rStyle w:val="Formatvorlage3"/>
            </w:rPr>
            <w:tag w:val="Anz."/>
            <w:id w:val="1821153542"/>
            <w:placeholder>
              <w:docPart w:val="350EB121AF50405A88D9475A73DD7093"/>
            </w:placeholder>
            <w:showingPlcHdr/>
            <w:text/>
          </w:sdtPr>
          <w:sdtEndPr>
            <w:rPr>
              <w:rStyle w:val="Absatz-Standardschriftart"/>
              <w:color w:val="auto"/>
            </w:rPr>
          </w:sdtEndPr>
          <w:sdtContent>
            <w:tc>
              <w:tcPr>
                <w:tcW w:w="3686" w:type="dxa"/>
              </w:tcPr>
              <w:p w14:paraId="295A2C92"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693152114"/>
            <w:placeholder>
              <w:docPart w:val="A649427113F34BFEA03CDCA2F918E8CC"/>
            </w:placeholder>
            <w:showingPlcHdr/>
            <w:text/>
          </w:sdtPr>
          <w:sdtEndPr/>
          <w:sdtContent>
            <w:tc>
              <w:tcPr>
                <w:tcW w:w="5115" w:type="dxa"/>
              </w:tcPr>
              <w:p w14:paraId="036C9BE8"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3C1E266C" w14:textId="77777777" w:rsidTr="00F51BF5">
        <w:sdt>
          <w:sdtPr>
            <w:rPr>
              <w:rStyle w:val="Formatvorlage3"/>
            </w:rPr>
            <w:tag w:val="Anz."/>
            <w:id w:val="-514541243"/>
            <w:placeholder>
              <w:docPart w:val="750AE9493C7C43C8B0621B637189238C"/>
            </w:placeholder>
            <w:showingPlcHdr/>
            <w:text/>
          </w:sdtPr>
          <w:sdtEndPr>
            <w:rPr>
              <w:rStyle w:val="Absatz-Standardschriftart"/>
              <w:color w:val="auto"/>
            </w:rPr>
          </w:sdtEndPr>
          <w:sdtContent>
            <w:tc>
              <w:tcPr>
                <w:tcW w:w="3686" w:type="dxa"/>
              </w:tcPr>
              <w:p w14:paraId="0D0E57E6"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142280520"/>
            <w:placeholder>
              <w:docPart w:val="8A45071000594B1A91F2D2920F995176"/>
            </w:placeholder>
            <w:showingPlcHdr/>
            <w:text/>
          </w:sdtPr>
          <w:sdtEndPr/>
          <w:sdtContent>
            <w:tc>
              <w:tcPr>
                <w:tcW w:w="5115" w:type="dxa"/>
              </w:tcPr>
              <w:p w14:paraId="7A4ECD12"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20604811" w14:textId="77777777" w:rsidTr="00F51BF5">
        <w:sdt>
          <w:sdtPr>
            <w:rPr>
              <w:rStyle w:val="Formatvorlage3"/>
            </w:rPr>
            <w:tag w:val="Anz."/>
            <w:id w:val="407887923"/>
            <w:placeholder>
              <w:docPart w:val="58CA1D9769EB4503A8B6C23BFD653864"/>
            </w:placeholder>
            <w:showingPlcHdr/>
            <w:text/>
          </w:sdtPr>
          <w:sdtEndPr>
            <w:rPr>
              <w:rStyle w:val="Absatz-Standardschriftart"/>
              <w:color w:val="auto"/>
            </w:rPr>
          </w:sdtEndPr>
          <w:sdtContent>
            <w:tc>
              <w:tcPr>
                <w:tcW w:w="3686" w:type="dxa"/>
              </w:tcPr>
              <w:p w14:paraId="6BB4D2E0"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1924519367"/>
            <w:placeholder>
              <w:docPart w:val="2E98094D3A6D488A9E57A4B6BDC0C817"/>
            </w:placeholder>
            <w:showingPlcHdr/>
            <w:text/>
          </w:sdtPr>
          <w:sdtEndPr/>
          <w:sdtContent>
            <w:tc>
              <w:tcPr>
                <w:tcW w:w="5115" w:type="dxa"/>
              </w:tcPr>
              <w:p w14:paraId="130ACCD2"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28B97B5C" w14:textId="77777777" w:rsidR="00A25CE2" w:rsidRDefault="00A25CE2" w:rsidP="00A25CE2"/>
    <w:p w14:paraId="6EBE4153" w14:textId="77777777" w:rsidR="00A25CE2" w:rsidRPr="00A221F1" w:rsidRDefault="00A25CE2" w:rsidP="00A25CE2">
      <w:r>
        <w:t>Name des für das offerierte Projekt vorgesehenen Projektleiters:</w:t>
      </w:r>
    </w:p>
    <w:sdt>
      <w:sdtPr>
        <w:rPr>
          <w:rStyle w:val="Formatvorlage3"/>
        </w:rPr>
        <w:id w:val="-1817644552"/>
        <w:placeholder>
          <w:docPart w:val="1FA02225464F413D942929EC46784AB7"/>
        </w:placeholder>
        <w:showingPlcHdr/>
        <w:text/>
      </w:sdtPr>
      <w:sdtEndPr>
        <w:rPr>
          <w:rStyle w:val="Absatz-Standardschriftart"/>
          <w:color w:val="auto"/>
        </w:rPr>
      </w:sdtEndPr>
      <w:sdtContent>
        <w:p w14:paraId="13DD033E" w14:textId="77777777" w:rsidR="00A25CE2" w:rsidRDefault="00A25CE2" w:rsidP="00A25CE2">
          <w:r w:rsidRPr="004A2DB2">
            <w:rPr>
              <w:rStyle w:val="Platzhaltertext"/>
              <w:color w:val="2B6FED" w:themeColor="text2" w:themeTint="99"/>
            </w:rPr>
            <w:t>Klicken oder tippen Sie hier, um Text einzugeben.</w:t>
          </w:r>
        </w:p>
      </w:sdtContent>
    </w:sdt>
    <w:p w14:paraId="546E3647" w14:textId="04F9CC32" w:rsidR="008C3F54" w:rsidRDefault="008C3F54">
      <w:r>
        <w:br w:type="page"/>
      </w:r>
    </w:p>
    <w:p w14:paraId="07D4DA18" w14:textId="37C1DC92" w:rsidR="00A25CE2" w:rsidRDefault="00A25CE2" w:rsidP="00A25CE2">
      <w:pPr>
        <w:pStyle w:val="berschrift2Bericht"/>
        <w:tabs>
          <w:tab w:val="left" w:pos="3828"/>
        </w:tabs>
        <w:ind w:right="-2"/>
      </w:pPr>
      <w:r w:rsidRPr="00CA4531">
        <w:t xml:space="preserve">Subplaner </w:t>
      </w:r>
      <w:r>
        <w:t>11</w:t>
      </w:r>
      <w:r w:rsidRPr="00CA4531">
        <w:t>:</w:t>
      </w:r>
      <w:r>
        <w:tab/>
      </w:r>
      <w:sdt>
        <w:sdtPr>
          <w:rPr>
            <w:rStyle w:val="Formatvorlage6"/>
          </w:rPr>
          <w:alias w:val="Firma"/>
          <w:tag w:val="Firma"/>
          <w:id w:val="1028919659"/>
          <w:placeholder>
            <w:docPart w:val="50B98A8AA5B44122887E710B9B59D3FF"/>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0BBF6F4A" w14:textId="77777777" w:rsidR="00A25CE2" w:rsidRPr="00A221F1" w:rsidRDefault="00A25CE2" w:rsidP="00A25CE2">
      <w:r w:rsidRPr="001D6CB5">
        <w:t>Name:</w:t>
      </w:r>
      <w:r w:rsidRPr="001D6CB5">
        <w:tab/>
      </w:r>
      <w:sdt>
        <w:sdtPr>
          <w:rPr>
            <w:rStyle w:val="Formatvorlage3"/>
          </w:rPr>
          <w:id w:val="-1901667170"/>
          <w:placeholder>
            <w:docPart w:val="CFC5B5A555DC4A058AC13D5B01F68BC1"/>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4A1D0F92" w14:textId="7966FFE1" w:rsidR="00A25CE2" w:rsidRPr="00A221F1" w:rsidRDefault="00A25CE2" w:rsidP="00A25CE2">
      <w:r w:rsidRPr="001D6CB5">
        <w:t>Strasse / Hausnummer:</w:t>
      </w:r>
      <w:r w:rsidRPr="001D6CB5">
        <w:tab/>
      </w:r>
      <w:sdt>
        <w:sdtPr>
          <w:rPr>
            <w:rStyle w:val="Formatvorlage3"/>
          </w:rPr>
          <w:id w:val="-76062411"/>
          <w:placeholder>
            <w:docPart w:val="CFC5B5A555DC4A058AC13D5B01F68BC1"/>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57EB3BE3" w14:textId="0774A14D" w:rsidR="00A25CE2" w:rsidRPr="00A221F1" w:rsidRDefault="00A25CE2" w:rsidP="00A25CE2">
      <w:r w:rsidRPr="001D6CB5">
        <w:t>PLZ / Ortschaft</w:t>
      </w:r>
      <w:r w:rsidRPr="00A221F1">
        <w:t>:</w:t>
      </w:r>
      <w:r w:rsidRPr="00A221F1">
        <w:tab/>
      </w:r>
      <w:sdt>
        <w:sdtPr>
          <w:rPr>
            <w:rStyle w:val="Formatvorlage3"/>
          </w:rPr>
          <w:id w:val="2102369303"/>
          <w:placeholder>
            <w:docPart w:val="CFC5B5A555DC4A058AC13D5B01F68BC1"/>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76656A39" w14:textId="21669412" w:rsidR="00A25CE2" w:rsidRPr="00A221F1" w:rsidRDefault="00A25CE2" w:rsidP="00A25CE2">
      <w:r w:rsidRPr="001D6CB5">
        <w:t>Tätigkeitsbereich</w:t>
      </w:r>
      <w:r w:rsidRPr="00A221F1">
        <w:t>:</w:t>
      </w:r>
      <w:r w:rsidRPr="00A221F1">
        <w:tab/>
      </w:r>
      <w:sdt>
        <w:sdtPr>
          <w:rPr>
            <w:rStyle w:val="Formatvorlage3"/>
          </w:rPr>
          <w:id w:val="1960754656"/>
          <w:placeholder>
            <w:docPart w:val="CFC5B5A555DC4A058AC13D5B01F68BC1"/>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BA90917" w14:textId="1CAB49B1" w:rsidR="00A25CE2" w:rsidRPr="00A221F1" w:rsidRDefault="00A25CE2" w:rsidP="00A25CE2">
      <w:r w:rsidRPr="001D6CB5">
        <w:t>Rechtsform</w:t>
      </w:r>
      <w:r w:rsidRPr="00A221F1">
        <w:t>:</w:t>
      </w:r>
      <w:r w:rsidRPr="00A221F1">
        <w:tab/>
      </w:r>
      <w:sdt>
        <w:sdtPr>
          <w:rPr>
            <w:rStyle w:val="Formatvorlage3"/>
          </w:rPr>
          <w:id w:val="-1930265856"/>
          <w:placeholder>
            <w:docPart w:val="CFC5B5A555DC4A058AC13D5B01F68BC1"/>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0ECE7EEA" w14:textId="3C72053D" w:rsidR="00A25CE2" w:rsidRPr="00A221F1" w:rsidRDefault="00A25CE2" w:rsidP="00A25CE2">
      <w:r w:rsidRPr="001D6CB5">
        <w:t>Gründungsjahr</w:t>
      </w:r>
      <w:r w:rsidRPr="00A221F1">
        <w:t>:</w:t>
      </w:r>
      <w:r w:rsidRPr="00A221F1">
        <w:tab/>
      </w:r>
      <w:sdt>
        <w:sdtPr>
          <w:rPr>
            <w:rStyle w:val="Formatvorlage3"/>
          </w:rPr>
          <w:id w:val="-124468272"/>
          <w:placeholder>
            <w:docPart w:val="CFC5B5A555DC4A058AC13D5B01F68BC1"/>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22E79C65"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7156B07B" w14:textId="77777777" w:rsidTr="00F51BF5">
        <w:tc>
          <w:tcPr>
            <w:tcW w:w="3686" w:type="dxa"/>
          </w:tcPr>
          <w:p w14:paraId="2A6789D0" w14:textId="77777777" w:rsidR="00A25CE2" w:rsidRPr="00A221F1" w:rsidRDefault="00A25CE2" w:rsidP="00F51BF5">
            <w:pPr>
              <w:spacing w:line="360" w:lineRule="auto"/>
              <w:rPr>
                <w:rStyle w:val="Anz"/>
              </w:rPr>
            </w:pPr>
            <w:r>
              <w:rPr>
                <w:rStyle w:val="Anz"/>
              </w:rPr>
              <w:t>Anzahl:</w:t>
            </w:r>
          </w:p>
        </w:tc>
        <w:tc>
          <w:tcPr>
            <w:tcW w:w="4463" w:type="dxa"/>
          </w:tcPr>
          <w:p w14:paraId="611EB01A" w14:textId="77777777" w:rsidR="00A25CE2" w:rsidRPr="00A221F1" w:rsidRDefault="00A25CE2" w:rsidP="00F51BF5">
            <w:pPr>
              <w:spacing w:line="360" w:lineRule="auto"/>
            </w:pPr>
            <w:r>
              <w:t>Funktion und / oder Ausbildung:</w:t>
            </w:r>
          </w:p>
        </w:tc>
      </w:tr>
      <w:tr w:rsidR="00A25CE2" w14:paraId="5FC57303" w14:textId="77777777" w:rsidTr="00F51BF5">
        <w:sdt>
          <w:sdtPr>
            <w:rPr>
              <w:rStyle w:val="Formatvorlage3"/>
            </w:rPr>
            <w:tag w:val="Anz."/>
            <w:id w:val="2029363202"/>
            <w:placeholder>
              <w:docPart w:val="53815335376D4BF2B62CD31265C5AA09"/>
            </w:placeholder>
            <w:showingPlcHdr/>
            <w:text/>
          </w:sdtPr>
          <w:sdtEndPr>
            <w:rPr>
              <w:rStyle w:val="Absatz-Standardschriftart"/>
              <w:color w:val="auto"/>
            </w:rPr>
          </w:sdtEndPr>
          <w:sdtContent>
            <w:tc>
              <w:tcPr>
                <w:tcW w:w="3686" w:type="dxa"/>
              </w:tcPr>
              <w:p w14:paraId="25BD5320"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1010753011"/>
            <w:placeholder>
              <w:docPart w:val="64C47CE70568471CA1CE2629883107A7"/>
            </w:placeholder>
            <w:showingPlcHdr/>
            <w:text/>
          </w:sdtPr>
          <w:sdtEndPr>
            <w:rPr>
              <w:rStyle w:val="Absatz-Standardschriftart"/>
              <w:color w:val="auto"/>
            </w:rPr>
          </w:sdtEndPr>
          <w:sdtContent>
            <w:tc>
              <w:tcPr>
                <w:tcW w:w="4463" w:type="dxa"/>
              </w:tcPr>
              <w:p w14:paraId="6B2AB097"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03BCFB5E" w14:textId="77777777" w:rsidTr="00F51BF5">
        <w:sdt>
          <w:sdtPr>
            <w:rPr>
              <w:rStyle w:val="Anz"/>
              <w:color w:val="2B6FED" w:themeColor="text2" w:themeTint="99"/>
            </w:rPr>
            <w:tag w:val="Anz."/>
            <w:id w:val="-1795058539"/>
            <w:placeholder>
              <w:docPart w:val="D9D96EA8F34D4E7E8A4AA4355A4DA865"/>
            </w:placeholder>
            <w:showingPlcHdr/>
            <w:text/>
          </w:sdtPr>
          <w:sdtEndPr>
            <w:rPr>
              <w:rStyle w:val="Absatz-Standardschriftart"/>
            </w:rPr>
          </w:sdtEndPr>
          <w:sdtContent>
            <w:tc>
              <w:tcPr>
                <w:tcW w:w="3686" w:type="dxa"/>
              </w:tcPr>
              <w:p w14:paraId="34DA1222"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2079283342"/>
            <w:placeholder>
              <w:docPart w:val="A3CC1CA8D2D742F7B34656CB438A30EB"/>
            </w:placeholder>
            <w:showingPlcHdr/>
            <w:text/>
          </w:sdtPr>
          <w:sdtEndPr>
            <w:rPr>
              <w:rStyle w:val="Platzhaltertext"/>
            </w:rPr>
          </w:sdtEndPr>
          <w:sdtContent>
            <w:tc>
              <w:tcPr>
                <w:tcW w:w="4463" w:type="dxa"/>
              </w:tcPr>
              <w:p w14:paraId="2CF6663D"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210EA97" w14:textId="77777777" w:rsidTr="00F51BF5">
        <w:sdt>
          <w:sdtPr>
            <w:rPr>
              <w:rStyle w:val="Formatvorlage3"/>
            </w:rPr>
            <w:tag w:val="Anz."/>
            <w:id w:val="307831553"/>
            <w:placeholder>
              <w:docPart w:val="979418F7760B439DA953AD1E2E8179CA"/>
            </w:placeholder>
            <w:showingPlcHdr/>
            <w:text/>
          </w:sdtPr>
          <w:sdtEndPr>
            <w:rPr>
              <w:rStyle w:val="Absatz-Standardschriftart"/>
              <w:color w:val="auto"/>
            </w:rPr>
          </w:sdtEndPr>
          <w:sdtContent>
            <w:tc>
              <w:tcPr>
                <w:tcW w:w="3686" w:type="dxa"/>
              </w:tcPr>
              <w:p w14:paraId="04040A63"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933786863"/>
            <w:placeholder>
              <w:docPart w:val="BE8F51F9F7264EF29F1AB9F9997DF4E1"/>
            </w:placeholder>
            <w:showingPlcHdr/>
            <w:text/>
          </w:sdtPr>
          <w:sdtEndPr>
            <w:rPr>
              <w:rStyle w:val="Platzhaltertext"/>
            </w:rPr>
          </w:sdtEndPr>
          <w:sdtContent>
            <w:tc>
              <w:tcPr>
                <w:tcW w:w="4463" w:type="dxa"/>
              </w:tcPr>
              <w:p w14:paraId="2A0F2526"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30A91F5" w14:textId="77777777" w:rsidTr="00F51BF5">
        <w:sdt>
          <w:sdtPr>
            <w:rPr>
              <w:rStyle w:val="Formatvorlage3"/>
            </w:rPr>
            <w:tag w:val="Anz."/>
            <w:id w:val="1591045647"/>
            <w:placeholder>
              <w:docPart w:val="2BC5E97EFB5C48869AF2FC5B17D60EF2"/>
            </w:placeholder>
            <w:showingPlcHdr/>
            <w:text/>
          </w:sdtPr>
          <w:sdtEndPr>
            <w:rPr>
              <w:rStyle w:val="Absatz-Standardschriftart"/>
              <w:color w:val="auto"/>
            </w:rPr>
          </w:sdtEndPr>
          <w:sdtContent>
            <w:tc>
              <w:tcPr>
                <w:tcW w:w="3686" w:type="dxa"/>
              </w:tcPr>
              <w:p w14:paraId="7E0456C7"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2103215383"/>
            <w:placeholder>
              <w:docPart w:val="11758282B1734276B9BB61A0A45D6C2A"/>
            </w:placeholder>
            <w:showingPlcHdr/>
            <w:text/>
          </w:sdtPr>
          <w:sdtEndPr>
            <w:rPr>
              <w:rStyle w:val="Platzhaltertext"/>
            </w:rPr>
          </w:sdtEndPr>
          <w:sdtContent>
            <w:tc>
              <w:tcPr>
                <w:tcW w:w="4463" w:type="dxa"/>
              </w:tcPr>
              <w:p w14:paraId="07820BC7"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BF1DF23" w14:textId="77777777" w:rsidTr="00F51BF5">
        <w:sdt>
          <w:sdtPr>
            <w:rPr>
              <w:rStyle w:val="Formatvorlage3"/>
            </w:rPr>
            <w:tag w:val="Anz."/>
            <w:id w:val="294267813"/>
            <w:placeholder>
              <w:docPart w:val="2D6EBB39E1504F07BE7A1FA6F9A22008"/>
            </w:placeholder>
            <w:showingPlcHdr/>
            <w:text/>
          </w:sdtPr>
          <w:sdtEndPr>
            <w:rPr>
              <w:rStyle w:val="Absatz-Standardschriftart"/>
              <w:color w:val="auto"/>
            </w:rPr>
          </w:sdtEndPr>
          <w:sdtContent>
            <w:tc>
              <w:tcPr>
                <w:tcW w:w="3686" w:type="dxa"/>
              </w:tcPr>
              <w:p w14:paraId="678E347A"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717265940"/>
            <w:placeholder>
              <w:docPart w:val="6E82C31CAC644D79B070B9F0B9EEBE2D"/>
            </w:placeholder>
            <w:showingPlcHdr/>
            <w:text/>
          </w:sdtPr>
          <w:sdtEndPr>
            <w:rPr>
              <w:rStyle w:val="Platzhaltertext"/>
            </w:rPr>
          </w:sdtEndPr>
          <w:sdtContent>
            <w:tc>
              <w:tcPr>
                <w:tcW w:w="4463" w:type="dxa"/>
              </w:tcPr>
              <w:p w14:paraId="5580094E"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8572AD2" w14:textId="77777777" w:rsidTr="00F51BF5">
        <w:sdt>
          <w:sdtPr>
            <w:rPr>
              <w:rStyle w:val="Formatvorlage3"/>
            </w:rPr>
            <w:tag w:val="Anz."/>
            <w:id w:val="1608620359"/>
            <w:placeholder>
              <w:docPart w:val="480D573306CD4958B5659BF798EF80D5"/>
            </w:placeholder>
            <w:showingPlcHdr/>
            <w:text/>
          </w:sdtPr>
          <w:sdtEndPr>
            <w:rPr>
              <w:rStyle w:val="Absatz-Standardschriftart"/>
              <w:color w:val="auto"/>
            </w:rPr>
          </w:sdtEndPr>
          <w:sdtContent>
            <w:tc>
              <w:tcPr>
                <w:tcW w:w="3686" w:type="dxa"/>
              </w:tcPr>
              <w:p w14:paraId="790A0778"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529473250"/>
            <w:placeholder>
              <w:docPart w:val="207694682E7145B9BCD1826C0CFEA048"/>
            </w:placeholder>
            <w:showingPlcHdr/>
            <w:text/>
          </w:sdtPr>
          <w:sdtEndPr>
            <w:rPr>
              <w:rStyle w:val="Platzhaltertext"/>
            </w:rPr>
          </w:sdtEndPr>
          <w:sdtContent>
            <w:tc>
              <w:tcPr>
                <w:tcW w:w="4463" w:type="dxa"/>
              </w:tcPr>
              <w:p w14:paraId="10CD8AEC"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5C0254F2" w14:textId="77777777" w:rsidTr="00F51BF5">
        <w:sdt>
          <w:sdtPr>
            <w:rPr>
              <w:rStyle w:val="Formatvorlage3"/>
            </w:rPr>
            <w:tag w:val="Anz."/>
            <w:id w:val="776605900"/>
            <w:placeholder>
              <w:docPart w:val="2706BB72C6894FF78F6AD14C04588CF0"/>
            </w:placeholder>
            <w:showingPlcHdr/>
            <w:text/>
          </w:sdtPr>
          <w:sdtEndPr>
            <w:rPr>
              <w:rStyle w:val="Absatz-Standardschriftart"/>
              <w:color w:val="auto"/>
            </w:rPr>
          </w:sdtEndPr>
          <w:sdtContent>
            <w:tc>
              <w:tcPr>
                <w:tcW w:w="3686" w:type="dxa"/>
              </w:tcPr>
              <w:p w14:paraId="03127EC7"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589000197"/>
            <w:placeholder>
              <w:docPart w:val="C1C9C84B654C49C692C340874CA22EA5"/>
            </w:placeholder>
            <w:showingPlcHdr/>
            <w:text/>
          </w:sdtPr>
          <w:sdtEndPr>
            <w:rPr>
              <w:rStyle w:val="Platzhaltertext"/>
            </w:rPr>
          </w:sdtEndPr>
          <w:sdtContent>
            <w:tc>
              <w:tcPr>
                <w:tcW w:w="4463" w:type="dxa"/>
              </w:tcPr>
              <w:p w14:paraId="77964C84"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6081B588" w14:textId="77777777" w:rsidR="00A25CE2" w:rsidRDefault="00A25CE2" w:rsidP="00A25CE2"/>
    <w:p w14:paraId="6B1E18A4"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18BEFDA1" w14:textId="77777777" w:rsidTr="00F51BF5">
        <w:sdt>
          <w:sdtPr>
            <w:rPr>
              <w:rStyle w:val="Formatvorlage3"/>
            </w:rPr>
            <w:tag w:val="Anz."/>
            <w:id w:val="1539544754"/>
            <w:placeholder>
              <w:docPart w:val="B4C7D8610CC745B0B9617FF9743BE74A"/>
            </w:placeholder>
            <w:showingPlcHdr/>
            <w:text/>
          </w:sdtPr>
          <w:sdtEndPr>
            <w:rPr>
              <w:rStyle w:val="Absatz-Standardschriftart"/>
              <w:color w:val="auto"/>
            </w:rPr>
          </w:sdtEndPr>
          <w:sdtContent>
            <w:tc>
              <w:tcPr>
                <w:tcW w:w="3686" w:type="dxa"/>
              </w:tcPr>
              <w:p w14:paraId="7CA43D8A"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1772073502"/>
            <w:placeholder>
              <w:docPart w:val="B1F88A26C70B4826ADBC28DFCA399C2D"/>
            </w:placeholder>
            <w:showingPlcHdr/>
            <w:text/>
          </w:sdtPr>
          <w:sdtEndPr/>
          <w:sdtContent>
            <w:tc>
              <w:tcPr>
                <w:tcW w:w="5115" w:type="dxa"/>
              </w:tcPr>
              <w:p w14:paraId="43D9E1FA"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01147C97" w14:textId="77777777" w:rsidTr="00F51BF5">
        <w:sdt>
          <w:sdtPr>
            <w:rPr>
              <w:rStyle w:val="Formatvorlage3"/>
            </w:rPr>
            <w:tag w:val="Anz."/>
            <w:id w:val="669291269"/>
            <w:placeholder>
              <w:docPart w:val="86786D73877145A283115B1363A820C9"/>
            </w:placeholder>
            <w:showingPlcHdr/>
            <w:text/>
          </w:sdtPr>
          <w:sdtEndPr>
            <w:rPr>
              <w:rStyle w:val="Absatz-Standardschriftart"/>
              <w:color w:val="auto"/>
            </w:rPr>
          </w:sdtEndPr>
          <w:sdtContent>
            <w:tc>
              <w:tcPr>
                <w:tcW w:w="3686" w:type="dxa"/>
              </w:tcPr>
              <w:p w14:paraId="7214B9BD"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2142385389"/>
            <w:placeholder>
              <w:docPart w:val="4A2EDFD310564B92A9882DAB1296DCA5"/>
            </w:placeholder>
            <w:showingPlcHdr/>
            <w:text/>
          </w:sdtPr>
          <w:sdtEndPr/>
          <w:sdtContent>
            <w:tc>
              <w:tcPr>
                <w:tcW w:w="5115" w:type="dxa"/>
              </w:tcPr>
              <w:p w14:paraId="202686F7"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36556867" w14:textId="77777777" w:rsidTr="00F51BF5">
        <w:sdt>
          <w:sdtPr>
            <w:rPr>
              <w:rStyle w:val="Formatvorlage3"/>
            </w:rPr>
            <w:tag w:val="Anz."/>
            <w:id w:val="-953786208"/>
            <w:placeholder>
              <w:docPart w:val="84EF848D4B0A45FCBBD1A07BF689B914"/>
            </w:placeholder>
            <w:showingPlcHdr/>
            <w:text/>
          </w:sdtPr>
          <w:sdtEndPr>
            <w:rPr>
              <w:rStyle w:val="Absatz-Standardschriftart"/>
              <w:color w:val="auto"/>
            </w:rPr>
          </w:sdtEndPr>
          <w:sdtContent>
            <w:tc>
              <w:tcPr>
                <w:tcW w:w="3686" w:type="dxa"/>
              </w:tcPr>
              <w:p w14:paraId="09FC4B94"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632599077"/>
            <w:placeholder>
              <w:docPart w:val="95B330A5C60D4C35A1E6473FBCBB0825"/>
            </w:placeholder>
            <w:showingPlcHdr/>
            <w:text/>
          </w:sdtPr>
          <w:sdtEndPr/>
          <w:sdtContent>
            <w:tc>
              <w:tcPr>
                <w:tcW w:w="5115" w:type="dxa"/>
              </w:tcPr>
              <w:p w14:paraId="2EEC3260"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0592F93F" w14:textId="77777777" w:rsidR="00A25CE2" w:rsidRDefault="00A25CE2" w:rsidP="00A25CE2"/>
    <w:p w14:paraId="72709C22" w14:textId="77777777" w:rsidR="00A25CE2" w:rsidRPr="00A221F1" w:rsidRDefault="00A25CE2" w:rsidP="00A25CE2">
      <w:r>
        <w:t>Name des für das offerierte Projekt vorgesehenen Projektleiters:</w:t>
      </w:r>
    </w:p>
    <w:sdt>
      <w:sdtPr>
        <w:rPr>
          <w:rStyle w:val="Formatvorlage3"/>
        </w:rPr>
        <w:id w:val="-1583759808"/>
        <w:placeholder>
          <w:docPart w:val="8C4FE4495526448DAE73CBC489D0BDD4"/>
        </w:placeholder>
        <w:showingPlcHdr/>
        <w:text/>
      </w:sdtPr>
      <w:sdtEndPr>
        <w:rPr>
          <w:rStyle w:val="Absatz-Standardschriftart"/>
          <w:color w:val="auto"/>
        </w:rPr>
      </w:sdtEndPr>
      <w:sdtContent>
        <w:p w14:paraId="6522B1AC" w14:textId="77777777" w:rsidR="00A25CE2" w:rsidRDefault="00A25CE2" w:rsidP="00A25CE2">
          <w:r w:rsidRPr="004A2DB2">
            <w:rPr>
              <w:rStyle w:val="Platzhaltertext"/>
              <w:color w:val="2B6FED" w:themeColor="text2" w:themeTint="99"/>
            </w:rPr>
            <w:t>Klicken oder tippen Sie hier, um Text einzugeben.</w:t>
          </w:r>
        </w:p>
      </w:sdtContent>
    </w:sdt>
    <w:p w14:paraId="579A9DD1" w14:textId="61A5391C" w:rsidR="008C3F54" w:rsidRDefault="008C3F54">
      <w:r>
        <w:br w:type="page"/>
      </w:r>
    </w:p>
    <w:p w14:paraId="509561AE" w14:textId="7A7E8144" w:rsidR="00A25CE2" w:rsidRDefault="00A25CE2" w:rsidP="00A25CE2">
      <w:pPr>
        <w:pStyle w:val="berschrift2Bericht"/>
        <w:tabs>
          <w:tab w:val="left" w:pos="3828"/>
        </w:tabs>
        <w:ind w:right="-2"/>
      </w:pPr>
      <w:r w:rsidRPr="00CA4531">
        <w:t xml:space="preserve">Subplaner </w:t>
      </w:r>
      <w:r>
        <w:t>12</w:t>
      </w:r>
      <w:r w:rsidRPr="00CA4531">
        <w:t>:</w:t>
      </w:r>
      <w:r>
        <w:tab/>
      </w:r>
      <w:sdt>
        <w:sdtPr>
          <w:rPr>
            <w:rStyle w:val="Formatvorlage6"/>
          </w:rPr>
          <w:alias w:val="Firma"/>
          <w:tag w:val="Firma"/>
          <w:id w:val="-2039343161"/>
          <w:placeholder>
            <w:docPart w:val="2DA476C29A674FE9BF4DCE4AA3BA98CE"/>
          </w:placeholder>
          <w:showingPlcHdr/>
          <w:text/>
        </w:sdtPr>
        <w:sdtEndPr>
          <w:rPr>
            <w:rStyle w:val="Absatz-Standardschriftart"/>
            <w:color w:val="auto"/>
          </w:rPr>
        </w:sdtEndPr>
        <w:sdtContent>
          <w:r w:rsidRPr="00485A71">
            <w:rPr>
              <w:rStyle w:val="Platzhaltertext"/>
              <w:color w:val="2B6FED" w:themeColor="text2" w:themeTint="99"/>
            </w:rPr>
            <w:t>Klicken oder tippen Sie hier, um Text einzugeben.</w:t>
          </w:r>
        </w:sdtContent>
      </w:sdt>
    </w:p>
    <w:p w14:paraId="0DD122EF" w14:textId="77777777" w:rsidR="00A25CE2" w:rsidRPr="00A221F1" w:rsidRDefault="00A25CE2" w:rsidP="00A25CE2">
      <w:r w:rsidRPr="001D6CB5">
        <w:t>Name:</w:t>
      </w:r>
      <w:r w:rsidRPr="001D6CB5">
        <w:tab/>
      </w:r>
      <w:sdt>
        <w:sdtPr>
          <w:rPr>
            <w:rStyle w:val="Formatvorlage3"/>
          </w:rPr>
          <w:id w:val="1945267933"/>
          <w:placeholder>
            <w:docPart w:val="8850A45E2B314D0C906CDC716915216C"/>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2B35F2AF" w14:textId="10FE26D1" w:rsidR="00A25CE2" w:rsidRPr="00A221F1" w:rsidRDefault="00A25CE2" w:rsidP="00A25CE2">
      <w:r w:rsidRPr="001D6CB5">
        <w:t>Strasse / Hausnummer:</w:t>
      </w:r>
      <w:r w:rsidRPr="001D6CB5">
        <w:tab/>
      </w:r>
      <w:sdt>
        <w:sdtPr>
          <w:rPr>
            <w:rStyle w:val="Formatvorlage3"/>
          </w:rPr>
          <w:id w:val="2130129852"/>
          <w:placeholder>
            <w:docPart w:val="8850A45E2B314D0C906CDC71691521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FABDE78" w14:textId="587750CF" w:rsidR="00A25CE2" w:rsidRPr="00A221F1" w:rsidRDefault="00A25CE2" w:rsidP="00A25CE2">
      <w:r w:rsidRPr="001D6CB5">
        <w:t>PLZ / Ortschaft</w:t>
      </w:r>
      <w:r w:rsidRPr="00A221F1">
        <w:t>:</w:t>
      </w:r>
      <w:r w:rsidRPr="00A221F1">
        <w:tab/>
      </w:r>
      <w:sdt>
        <w:sdtPr>
          <w:rPr>
            <w:rStyle w:val="Formatvorlage3"/>
          </w:rPr>
          <w:id w:val="99384700"/>
          <w:placeholder>
            <w:docPart w:val="8850A45E2B314D0C906CDC71691521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0F827298" w14:textId="3C964493" w:rsidR="00A25CE2" w:rsidRPr="00A221F1" w:rsidRDefault="00A25CE2" w:rsidP="00A25CE2">
      <w:r w:rsidRPr="001D6CB5">
        <w:t>Tätigkeitsbereich</w:t>
      </w:r>
      <w:r w:rsidRPr="00A221F1">
        <w:t>:</w:t>
      </w:r>
      <w:r w:rsidRPr="00A221F1">
        <w:tab/>
      </w:r>
      <w:sdt>
        <w:sdtPr>
          <w:rPr>
            <w:rStyle w:val="Formatvorlage3"/>
          </w:rPr>
          <w:id w:val="1614321094"/>
          <w:placeholder>
            <w:docPart w:val="8850A45E2B314D0C906CDC71691521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1A72F242" w14:textId="61C783A9" w:rsidR="00A25CE2" w:rsidRPr="00A221F1" w:rsidRDefault="00A25CE2" w:rsidP="00A25CE2">
      <w:r w:rsidRPr="001D6CB5">
        <w:t>Rechtsform</w:t>
      </w:r>
      <w:r w:rsidRPr="00A221F1">
        <w:t>:</w:t>
      </w:r>
      <w:r w:rsidRPr="00A221F1">
        <w:tab/>
      </w:r>
      <w:sdt>
        <w:sdtPr>
          <w:rPr>
            <w:rStyle w:val="Formatvorlage3"/>
          </w:rPr>
          <w:id w:val="853228458"/>
          <w:placeholder>
            <w:docPart w:val="8850A45E2B314D0C906CDC71691521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46C49AEE" w14:textId="730FEBAC" w:rsidR="00A25CE2" w:rsidRPr="00A221F1" w:rsidRDefault="00A25CE2" w:rsidP="00A25CE2">
      <w:r w:rsidRPr="001D6CB5">
        <w:t>Gründungsjahr</w:t>
      </w:r>
      <w:r w:rsidRPr="00A221F1">
        <w:t>:</w:t>
      </w:r>
      <w:r w:rsidRPr="00A221F1">
        <w:tab/>
      </w:r>
      <w:sdt>
        <w:sdtPr>
          <w:rPr>
            <w:rStyle w:val="Formatvorlage3"/>
          </w:rPr>
          <w:id w:val="1106546383"/>
          <w:placeholder>
            <w:docPart w:val="8850A45E2B314D0C906CDC716915216C"/>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7F7864D7" w14:textId="77777777" w:rsidR="00A25CE2" w:rsidRPr="00A221F1" w:rsidRDefault="00A25CE2" w:rsidP="00A25CE2">
      <w:pPr>
        <w:ind w:left="0" w:firstLine="0"/>
      </w:pPr>
      <w:r w:rsidRPr="00CA4531">
        <w:t xml:space="preserve">Firmeneigenes, festangestelltes Betriebspersonal </w:t>
      </w:r>
      <w:r w:rsidRPr="00A221F1">
        <w:t>/ Kapazität (nur im Bereich der ausgeschriebenen Leistungen):</w:t>
      </w:r>
    </w:p>
    <w:tbl>
      <w:tblPr>
        <w:tblStyle w:val="Tabellenraster"/>
        <w:tblW w:w="8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4463"/>
      </w:tblGrid>
      <w:tr w:rsidR="00A25CE2" w14:paraId="0CF893BC" w14:textId="77777777" w:rsidTr="00F51BF5">
        <w:tc>
          <w:tcPr>
            <w:tcW w:w="3686" w:type="dxa"/>
          </w:tcPr>
          <w:p w14:paraId="48C177C7" w14:textId="77777777" w:rsidR="00A25CE2" w:rsidRPr="00A221F1" w:rsidRDefault="00A25CE2" w:rsidP="00F51BF5">
            <w:pPr>
              <w:spacing w:line="360" w:lineRule="auto"/>
              <w:rPr>
                <w:rStyle w:val="Anz"/>
              </w:rPr>
            </w:pPr>
            <w:r>
              <w:rPr>
                <w:rStyle w:val="Anz"/>
              </w:rPr>
              <w:t>Anzahl:</w:t>
            </w:r>
          </w:p>
        </w:tc>
        <w:tc>
          <w:tcPr>
            <w:tcW w:w="4463" w:type="dxa"/>
          </w:tcPr>
          <w:p w14:paraId="411CE7E2" w14:textId="77777777" w:rsidR="00A25CE2" w:rsidRPr="00A221F1" w:rsidRDefault="00A25CE2" w:rsidP="00F51BF5">
            <w:pPr>
              <w:spacing w:line="360" w:lineRule="auto"/>
            </w:pPr>
            <w:r>
              <w:t>Funktion und / oder Ausbildung:</w:t>
            </w:r>
          </w:p>
        </w:tc>
      </w:tr>
      <w:tr w:rsidR="00A25CE2" w14:paraId="51741925" w14:textId="77777777" w:rsidTr="00F51BF5">
        <w:sdt>
          <w:sdtPr>
            <w:rPr>
              <w:rStyle w:val="Formatvorlage3"/>
            </w:rPr>
            <w:tag w:val="Anz."/>
            <w:id w:val="-174646559"/>
            <w:placeholder>
              <w:docPart w:val="2D6FA4D9D892425EB62989040E3448B1"/>
            </w:placeholder>
            <w:showingPlcHdr/>
            <w:text/>
          </w:sdtPr>
          <w:sdtEndPr>
            <w:rPr>
              <w:rStyle w:val="Absatz-Standardschriftart"/>
              <w:color w:val="auto"/>
            </w:rPr>
          </w:sdtEndPr>
          <w:sdtContent>
            <w:tc>
              <w:tcPr>
                <w:tcW w:w="3686" w:type="dxa"/>
              </w:tcPr>
              <w:p w14:paraId="3748437A"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Anz.</w:t>
                </w:r>
              </w:p>
            </w:tc>
          </w:sdtContent>
        </w:sdt>
        <w:sdt>
          <w:sdtPr>
            <w:rPr>
              <w:rStyle w:val="Formatvorlage3"/>
            </w:rPr>
            <w:id w:val="1748458643"/>
            <w:placeholder>
              <w:docPart w:val="F5F738F4091243E8AFAE74864E454226"/>
            </w:placeholder>
            <w:showingPlcHdr/>
            <w:text/>
          </w:sdtPr>
          <w:sdtEndPr>
            <w:rPr>
              <w:rStyle w:val="Absatz-Standardschriftart"/>
              <w:color w:val="auto"/>
            </w:rPr>
          </w:sdtEndPr>
          <w:sdtContent>
            <w:tc>
              <w:tcPr>
                <w:tcW w:w="4463" w:type="dxa"/>
              </w:tcPr>
              <w:p w14:paraId="6A51714A" w14:textId="77777777" w:rsidR="00A25CE2" w:rsidRPr="00A221F1" w:rsidRDefault="00A25CE2" w:rsidP="00F51BF5">
                <w:pPr>
                  <w:spacing w:line="360" w:lineRule="auto"/>
                </w:pPr>
                <w:r w:rsidRPr="006834BE">
                  <w:rPr>
                    <w:rStyle w:val="Platzhaltertext"/>
                    <w:color w:val="2B6FED" w:themeColor="text2" w:themeTint="99"/>
                  </w:rPr>
                  <w:t>Klicken oder tippen Sie hier, um Text einzugeben.</w:t>
                </w:r>
              </w:p>
            </w:tc>
          </w:sdtContent>
        </w:sdt>
      </w:tr>
      <w:tr w:rsidR="00A25CE2" w14:paraId="0E3F6281" w14:textId="77777777" w:rsidTr="00F51BF5">
        <w:sdt>
          <w:sdtPr>
            <w:rPr>
              <w:rStyle w:val="Anz"/>
              <w:color w:val="2B6FED" w:themeColor="text2" w:themeTint="99"/>
            </w:rPr>
            <w:tag w:val="Anz."/>
            <w:id w:val="-659696277"/>
            <w:placeholder>
              <w:docPart w:val="C85A6CBB01CD49FF9F271ED261BDF420"/>
            </w:placeholder>
            <w:showingPlcHdr/>
            <w:text/>
          </w:sdtPr>
          <w:sdtEndPr>
            <w:rPr>
              <w:rStyle w:val="Absatz-Standardschriftart"/>
            </w:rPr>
          </w:sdtEndPr>
          <w:sdtContent>
            <w:tc>
              <w:tcPr>
                <w:tcW w:w="3686" w:type="dxa"/>
              </w:tcPr>
              <w:p w14:paraId="6DF5848B"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983226639"/>
            <w:placeholder>
              <w:docPart w:val="F904FD3ED8AC469896DA12DB5C6725C3"/>
            </w:placeholder>
            <w:showingPlcHdr/>
            <w:text/>
          </w:sdtPr>
          <w:sdtEndPr>
            <w:rPr>
              <w:rStyle w:val="Platzhaltertext"/>
            </w:rPr>
          </w:sdtEndPr>
          <w:sdtContent>
            <w:tc>
              <w:tcPr>
                <w:tcW w:w="4463" w:type="dxa"/>
              </w:tcPr>
              <w:p w14:paraId="7EEABC1B"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04A791F1" w14:textId="77777777" w:rsidTr="00F51BF5">
        <w:sdt>
          <w:sdtPr>
            <w:rPr>
              <w:rStyle w:val="Formatvorlage3"/>
            </w:rPr>
            <w:tag w:val="Anz."/>
            <w:id w:val="847380781"/>
            <w:placeholder>
              <w:docPart w:val="C2247933298D405A8BA86B5180E63591"/>
            </w:placeholder>
            <w:showingPlcHdr/>
            <w:text/>
          </w:sdtPr>
          <w:sdtEndPr>
            <w:rPr>
              <w:rStyle w:val="Absatz-Standardschriftart"/>
              <w:color w:val="auto"/>
            </w:rPr>
          </w:sdtEndPr>
          <w:sdtContent>
            <w:tc>
              <w:tcPr>
                <w:tcW w:w="3686" w:type="dxa"/>
              </w:tcPr>
              <w:p w14:paraId="30B2AABB"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593743953"/>
            <w:placeholder>
              <w:docPart w:val="8772C4C1389F413299BBBEC488EBAA30"/>
            </w:placeholder>
            <w:showingPlcHdr/>
            <w:text/>
          </w:sdtPr>
          <w:sdtEndPr>
            <w:rPr>
              <w:rStyle w:val="Platzhaltertext"/>
            </w:rPr>
          </w:sdtEndPr>
          <w:sdtContent>
            <w:tc>
              <w:tcPr>
                <w:tcW w:w="4463" w:type="dxa"/>
              </w:tcPr>
              <w:p w14:paraId="514CA6CB"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3CD36912" w14:textId="77777777" w:rsidTr="00F51BF5">
        <w:sdt>
          <w:sdtPr>
            <w:rPr>
              <w:rStyle w:val="Formatvorlage3"/>
            </w:rPr>
            <w:tag w:val="Anz."/>
            <w:id w:val="1996227812"/>
            <w:placeholder>
              <w:docPart w:val="4A6580D8460C436BA9C6853085941C35"/>
            </w:placeholder>
            <w:showingPlcHdr/>
            <w:text/>
          </w:sdtPr>
          <w:sdtEndPr>
            <w:rPr>
              <w:rStyle w:val="Absatz-Standardschriftart"/>
              <w:color w:val="auto"/>
            </w:rPr>
          </w:sdtEndPr>
          <w:sdtContent>
            <w:tc>
              <w:tcPr>
                <w:tcW w:w="3686" w:type="dxa"/>
              </w:tcPr>
              <w:p w14:paraId="2B967603"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325134737"/>
            <w:placeholder>
              <w:docPart w:val="9D45E0E6743845D6862B807CDDDF62E4"/>
            </w:placeholder>
            <w:showingPlcHdr/>
            <w:text/>
          </w:sdtPr>
          <w:sdtEndPr>
            <w:rPr>
              <w:rStyle w:val="Platzhaltertext"/>
            </w:rPr>
          </w:sdtEndPr>
          <w:sdtContent>
            <w:tc>
              <w:tcPr>
                <w:tcW w:w="4463" w:type="dxa"/>
              </w:tcPr>
              <w:p w14:paraId="463A120D"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693FCE7E" w14:textId="77777777" w:rsidTr="00F51BF5">
        <w:sdt>
          <w:sdtPr>
            <w:rPr>
              <w:rStyle w:val="Formatvorlage3"/>
            </w:rPr>
            <w:tag w:val="Anz."/>
            <w:id w:val="-922714974"/>
            <w:placeholder>
              <w:docPart w:val="E95B06ED28704266A485BE8D64F956DD"/>
            </w:placeholder>
            <w:showingPlcHdr/>
            <w:text/>
          </w:sdtPr>
          <w:sdtEndPr>
            <w:rPr>
              <w:rStyle w:val="Absatz-Standardschriftart"/>
              <w:color w:val="auto"/>
            </w:rPr>
          </w:sdtEndPr>
          <w:sdtContent>
            <w:tc>
              <w:tcPr>
                <w:tcW w:w="3686" w:type="dxa"/>
              </w:tcPr>
              <w:p w14:paraId="1572A40B"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149979753"/>
            <w:placeholder>
              <w:docPart w:val="806BB6DA5B104E8F863D9E461C04BCDC"/>
            </w:placeholder>
            <w:showingPlcHdr/>
            <w:text/>
          </w:sdtPr>
          <w:sdtEndPr>
            <w:rPr>
              <w:rStyle w:val="Platzhaltertext"/>
            </w:rPr>
          </w:sdtEndPr>
          <w:sdtContent>
            <w:tc>
              <w:tcPr>
                <w:tcW w:w="4463" w:type="dxa"/>
              </w:tcPr>
              <w:p w14:paraId="6A0BFEEE"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4CA0E275" w14:textId="77777777" w:rsidTr="00F51BF5">
        <w:sdt>
          <w:sdtPr>
            <w:rPr>
              <w:rStyle w:val="Formatvorlage3"/>
            </w:rPr>
            <w:tag w:val="Anz."/>
            <w:id w:val="273837077"/>
            <w:placeholder>
              <w:docPart w:val="F39BE0D4AD27481A965140F47E7E7771"/>
            </w:placeholder>
            <w:showingPlcHdr/>
            <w:text/>
          </w:sdtPr>
          <w:sdtEndPr>
            <w:rPr>
              <w:rStyle w:val="Absatz-Standardschriftart"/>
              <w:color w:val="auto"/>
            </w:rPr>
          </w:sdtEndPr>
          <w:sdtContent>
            <w:tc>
              <w:tcPr>
                <w:tcW w:w="3686" w:type="dxa"/>
              </w:tcPr>
              <w:p w14:paraId="4FE1B667"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138180817"/>
            <w:placeholder>
              <w:docPart w:val="5EA5A124E7394710976EFBFF8EEACA93"/>
            </w:placeholder>
            <w:showingPlcHdr/>
            <w:text/>
          </w:sdtPr>
          <w:sdtEndPr>
            <w:rPr>
              <w:rStyle w:val="Platzhaltertext"/>
            </w:rPr>
          </w:sdtEndPr>
          <w:sdtContent>
            <w:tc>
              <w:tcPr>
                <w:tcW w:w="4463" w:type="dxa"/>
              </w:tcPr>
              <w:p w14:paraId="211F6636"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r w:rsidR="00A25CE2" w14:paraId="29F7626B" w14:textId="77777777" w:rsidTr="00F51BF5">
        <w:sdt>
          <w:sdtPr>
            <w:rPr>
              <w:rStyle w:val="Formatvorlage3"/>
            </w:rPr>
            <w:tag w:val="Anz."/>
            <w:id w:val="499545255"/>
            <w:placeholder>
              <w:docPart w:val="9F1CD91477704F6090F12BA3D9E02F33"/>
            </w:placeholder>
            <w:showingPlcHdr/>
            <w:text/>
          </w:sdtPr>
          <w:sdtEndPr>
            <w:rPr>
              <w:rStyle w:val="Absatz-Standardschriftart"/>
              <w:color w:val="auto"/>
            </w:rPr>
          </w:sdtEndPr>
          <w:sdtContent>
            <w:tc>
              <w:tcPr>
                <w:tcW w:w="3686" w:type="dxa"/>
              </w:tcPr>
              <w:p w14:paraId="531C8F39"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Anz.</w:t>
                </w:r>
              </w:p>
            </w:tc>
          </w:sdtContent>
        </w:sdt>
        <w:sdt>
          <w:sdtPr>
            <w:rPr>
              <w:rStyle w:val="Platzhaltertext"/>
              <w:color w:val="2B6FED" w:themeColor="text2" w:themeTint="99"/>
            </w:rPr>
            <w:id w:val="-1789348251"/>
            <w:placeholder>
              <w:docPart w:val="778F20B9DBFE4B1395608F1498F040AE"/>
            </w:placeholder>
            <w:showingPlcHdr/>
            <w:text/>
          </w:sdtPr>
          <w:sdtEndPr>
            <w:rPr>
              <w:rStyle w:val="Platzhaltertext"/>
            </w:rPr>
          </w:sdtEndPr>
          <w:sdtContent>
            <w:tc>
              <w:tcPr>
                <w:tcW w:w="4463" w:type="dxa"/>
              </w:tcPr>
              <w:p w14:paraId="09AF6D0E" w14:textId="77777777" w:rsidR="00A25CE2" w:rsidRPr="006834BE" w:rsidRDefault="00A25CE2" w:rsidP="00F51BF5">
                <w:pPr>
                  <w:spacing w:line="360" w:lineRule="auto"/>
                  <w:rPr>
                    <w:rStyle w:val="Platzhaltertext"/>
                    <w:color w:val="2B6FED" w:themeColor="text2" w:themeTint="99"/>
                  </w:rPr>
                </w:pPr>
                <w:r w:rsidRPr="006834BE">
                  <w:rPr>
                    <w:rStyle w:val="Platzhaltertext"/>
                    <w:color w:val="2B6FED" w:themeColor="text2" w:themeTint="99"/>
                  </w:rPr>
                  <w:t>Klicken oder tippen Sie hier, um Text einzugeben.</w:t>
                </w:r>
              </w:p>
            </w:tc>
          </w:sdtContent>
        </w:sdt>
      </w:tr>
    </w:tbl>
    <w:p w14:paraId="12875C6B" w14:textId="77777777" w:rsidR="00A25CE2" w:rsidRDefault="00A25CE2" w:rsidP="00A25CE2"/>
    <w:p w14:paraId="6DF13B87" w14:textId="77777777" w:rsidR="00A25CE2" w:rsidRPr="00A221F1" w:rsidRDefault="00A25CE2" w:rsidP="00A25CE2">
      <w:r>
        <w:t xml:space="preserve">Umsatz der Firma im </w:t>
      </w:r>
      <w:r w:rsidRPr="00A221F1">
        <w:t>Tätigkeitsbereich der ausgeschriebenen Leistungen in den letzten drei Jahren: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115"/>
      </w:tblGrid>
      <w:tr w:rsidR="00A25CE2" w14:paraId="1D1980FE" w14:textId="77777777" w:rsidTr="00F51BF5">
        <w:sdt>
          <w:sdtPr>
            <w:rPr>
              <w:rStyle w:val="Formatvorlage3"/>
            </w:rPr>
            <w:tag w:val="Anz."/>
            <w:id w:val="-1223673480"/>
            <w:placeholder>
              <w:docPart w:val="2DC07E7C04A2437AB6CD9AC82E1DA13B"/>
            </w:placeholder>
            <w:showingPlcHdr/>
            <w:text/>
          </w:sdtPr>
          <w:sdtEndPr>
            <w:rPr>
              <w:rStyle w:val="Absatz-Standardschriftart"/>
              <w:color w:val="auto"/>
            </w:rPr>
          </w:sdtEndPr>
          <w:sdtContent>
            <w:tc>
              <w:tcPr>
                <w:tcW w:w="3686" w:type="dxa"/>
              </w:tcPr>
              <w:p w14:paraId="5A858EE5" w14:textId="77777777" w:rsidR="00A25CE2" w:rsidRPr="006834BE" w:rsidRDefault="00A25CE2" w:rsidP="00F51BF5">
                <w:pPr>
                  <w:spacing w:line="360" w:lineRule="auto"/>
                  <w:rPr>
                    <w:color w:val="2B6FED" w:themeColor="text2" w:themeTint="99"/>
                  </w:rPr>
                </w:pPr>
                <w:r w:rsidRPr="006834BE">
                  <w:rPr>
                    <w:rStyle w:val="Anz"/>
                    <w:color w:val="2B6FED" w:themeColor="text2" w:themeTint="99"/>
                  </w:rPr>
                  <w:t>Jahr</w:t>
                </w:r>
              </w:p>
            </w:tc>
          </w:sdtContent>
        </w:sdt>
        <w:sdt>
          <w:sdtPr>
            <w:rPr>
              <w:color w:val="2B6FED" w:themeColor="text2" w:themeTint="99"/>
            </w:rPr>
            <w:id w:val="296341240"/>
            <w:placeholder>
              <w:docPart w:val="0506B5CCD8924E1886F538489134EF4B"/>
            </w:placeholder>
            <w:showingPlcHdr/>
            <w:text/>
          </w:sdtPr>
          <w:sdtEndPr/>
          <w:sdtContent>
            <w:tc>
              <w:tcPr>
                <w:tcW w:w="5115" w:type="dxa"/>
              </w:tcPr>
              <w:p w14:paraId="50C7D3E9"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5D671F37" w14:textId="77777777" w:rsidTr="00F51BF5">
        <w:sdt>
          <w:sdtPr>
            <w:rPr>
              <w:rStyle w:val="Formatvorlage3"/>
            </w:rPr>
            <w:tag w:val="Anz."/>
            <w:id w:val="1972476075"/>
            <w:placeholder>
              <w:docPart w:val="71CFE1F80A434B5E83B8EA7498E0D485"/>
            </w:placeholder>
            <w:showingPlcHdr/>
            <w:text/>
          </w:sdtPr>
          <w:sdtEndPr>
            <w:rPr>
              <w:rStyle w:val="Absatz-Standardschriftart"/>
              <w:color w:val="auto"/>
            </w:rPr>
          </w:sdtEndPr>
          <w:sdtContent>
            <w:tc>
              <w:tcPr>
                <w:tcW w:w="3686" w:type="dxa"/>
              </w:tcPr>
              <w:p w14:paraId="76764099"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820323238"/>
            <w:placeholder>
              <w:docPart w:val="7AC1D084A6D849A4963CB33D846FC5A5"/>
            </w:placeholder>
            <w:showingPlcHdr/>
            <w:text/>
          </w:sdtPr>
          <w:sdtEndPr/>
          <w:sdtContent>
            <w:tc>
              <w:tcPr>
                <w:tcW w:w="5115" w:type="dxa"/>
              </w:tcPr>
              <w:p w14:paraId="319933DB"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r w:rsidR="00A25CE2" w14:paraId="4E52B3AF" w14:textId="77777777" w:rsidTr="00F51BF5">
        <w:sdt>
          <w:sdtPr>
            <w:rPr>
              <w:rStyle w:val="Formatvorlage3"/>
            </w:rPr>
            <w:tag w:val="Anz."/>
            <w:id w:val="-175957093"/>
            <w:placeholder>
              <w:docPart w:val="7E39E60D42BD4EE5B62CAABFD0D89A50"/>
            </w:placeholder>
            <w:showingPlcHdr/>
            <w:text/>
          </w:sdtPr>
          <w:sdtEndPr>
            <w:rPr>
              <w:rStyle w:val="Absatz-Standardschriftart"/>
              <w:color w:val="auto"/>
            </w:rPr>
          </w:sdtEndPr>
          <w:sdtContent>
            <w:tc>
              <w:tcPr>
                <w:tcW w:w="3686" w:type="dxa"/>
              </w:tcPr>
              <w:p w14:paraId="582565D5" w14:textId="77777777" w:rsidR="00A25CE2" w:rsidRPr="006834BE" w:rsidRDefault="00A25CE2" w:rsidP="00F51BF5">
                <w:pPr>
                  <w:spacing w:line="360" w:lineRule="auto"/>
                  <w:rPr>
                    <w:rStyle w:val="Anz"/>
                    <w:color w:val="2B6FED" w:themeColor="text2" w:themeTint="99"/>
                  </w:rPr>
                </w:pPr>
                <w:r w:rsidRPr="006834BE">
                  <w:rPr>
                    <w:rStyle w:val="Anz"/>
                    <w:color w:val="2B6FED" w:themeColor="text2" w:themeTint="99"/>
                  </w:rPr>
                  <w:t>Jahr</w:t>
                </w:r>
              </w:p>
            </w:tc>
          </w:sdtContent>
        </w:sdt>
        <w:sdt>
          <w:sdtPr>
            <w:rPr>
              <w:color w:val="2B6FED" w:themeColor="text2" w:themeTint="99"/>
            </w:rPr>
            <w:id w:val="1495841350"/>
            <w:placeholder>
              <w:docPart w:val="4A509DE79BB94EFBBDEE920831AF57D8"/>
            </w:placeholder>
            <w:showingPlcHdr/>
            <w:text/>
          </w:sdtPr>
          <w:sdtEndPr/>
          <w:sdtContent>
            <w:tc>
              <w:tcPr>
                <w:tcW w:w="5115" w:type="dxa"/>
              </w:tcPr>
              <w:p w14:paraId="2DC088F4" w14:textId="77777777" w:rsidR="00A25CE2" w:rsidRPr="006834BE" w:rsidRDefault="00A25CE2" w:rsidP="00F51BF5">
                <w:pPr>
                  <w:spacing w:line="360" w:lineRule="auto"/>
                  <w:rPr>
                    <w:color w:val="2B6FED" w:themeColor="text2" w:themeTint="99"/>
                  </w:rPr>
                </w:pPr>
                <w:r w:rsidRPr="006834BE">
                  <w:rPr>
                    <w:rStyle w:val="Platzhaltertext"/>
                    <w:color w:val="2B6FED" w:themeColor="text2" w:themeTint="99"/>
                  </w:rPr>
                  <w:t>Klicken oder tippen Sie hier, um Text einzugeben.</w:t>
                </w:r>
              </w:p>
            </w:tc>
          </w:sdtContent>
        </w:sdt>
      </w:tr>
    </w:tbl>
    <w:p w14:paraId="55C41F82" w14:textId="77777777" w:rsidR="00A25CE2" w:rsidRDefault="00A25CE2" w:rsidP="00A25CE2"/>
    <w:p w14:paraId="5FF99D62" w14:textId="77777777" w:rsidR="00A25CE2" w:rsidRPr="00A221F1" w:rsidRDefault="00A25CE2" w:rsidP="00A25CE2">
      <w:r>
        <w:t>Name des für das offerierte Projekt vorgesehenen Projektleiters:</w:t>
      </w:r>
    </w:p>
    <w:sdt>
      <w:sdtPr>
        <w:rPr>
          <w:rStyle w:val="Formatvorlage3"/>
        </w:rPr>
        <w:id w:val="2133212257"/>
        <w:placeholder>
          <w:docPart w:val="6AC013CB065E446BBF917BC2B1623758"/>
        </w:placeholder>
        <w:showingPlcHdr/>
        <w:text/>
      </w:sdtPr>
      <w:sdtEndPr>
        <w:rPr>
          <w:rStyle w:val="Absatz-Standardschriftart"/>
          <w:color w:val="auto"/>
        </w:rPr>
      </w:sdtEndPr>
      <w:sdtContent>
        <w:p w14:paraId="0617ACAB" w14:textId="77777777" w:rsidR="00A25CE2" w:rsidRDefault="00A25CE2" w:rsidP="00A25CE2">
          <w:r w:rsidRPr="004A2DB2">
            <w:rPr>
              <w:rStyle w:val="Platzhaltertext"/>
              <w:color w:val="2B6FED" w:themeColor="text2" w:themeTint="99"/>
            </w:rPr>
            <w:t>Klicken oder tippen Sie hier, um Text einzugeben.</w:t>
          </w:r>
        </w:p>
      </w:sdtContent>
    </w:sdt>
    <w:p w14:paraId="3FA03CE1" w14:textId="77777777" w:rsidR="00E92419" w:rsidRPr="00A221F1" w:rsidRDefault="00E92419" w:rsidP="00485A71"/>
    <w:p w14:paraId="46D07EE5" w14:textId="77777777" w:rsidR="00CA4531" w:rsidRPr="00CA4531" w:rsidRDefault="00CA4531" w:rsidP="00CA4531">
      <w:pPr>
        <w:pStyle w:val="StandardBericht"/>
      </w:pPr>
    </w:p>
    <w:p w14:paraId="3141C322" w14:textId="4391F325" w:rsidR="00CA4531" w:rsidRPr="00D30F23" w:rsidRDefault="007825B5" w:rsidP="00D30F23">
      <w:pPr>
        <w:pStyle w:val="berschrift1Bericht"/>
      </w:pPr>
      <w:r w:rsidRPr="00D30F23">
        <w:br w:type="page"/>
      </w:r>
      <w:r w:rsidR="00CA4531" w:rsidRPr="00D30F23">
        <w:t>Eignungskriterien</w:t>
      </w:r>
    </w:p>
    <w:p w14:paraId="0FE90A8D" w14:textId="18989967" w:rsidR="00EB7F46" w:rsidRPr="00CA4531" w:rsidRDefault="008F24CD" w:rsidP="00CA4531">
      <w:pPr>
        <w:pStyle w:val="berschrift2Bericht"/>
      </w:pPr>
      <w:bookmarkStart w:id="4" w:name="_Hlk71623082"/>
      <w:r w:rsidRPr="00CA4531">
        <w:t xml:space="preserve">Referenzprojekt </w:t>
      </w:r>
      <w:r w:rsidR="006E07DC" w:rsidRPr="00CA4531">
        <w:t>1 der Unternehm</w:t>
      </w:r>
      <w:r w:rsidR="007A0C8B" w:rsidRPr="00CA4531">
        <w:t>ung</w:t>
      </w:r>
    </w:p>
    <w:p w14:paraId="30D2B216" w14:textId="5CD880F0" w:rsidR="00CA4531" w:rsidRPr="00A221F1" w:rsidRDefault="00CA4531" w:rsidP="00485A71">
      <w:r>
        <w:t>Auftraggeber:</w:t>
      </w:r>
      <w:r>
        <w:tab/>
      </w:r>
      <w:sdt>
        <w:sdtPr>
          <w:rPr>
            <w:rStyle w:val="Formatvorlage4"/>
          </w:rPr>
          <w:id w:val="-1518455464"/>
          <w:placeholder>
            <w:docPart w:val="48678C7773B247A5825EE2482149B754"/>
          </w:placeholder>
          <w:showingPlcHdr/>
          <w:text/>
        </w:sdtPr>
        <w:sdtEndPr>
          <w:rPr>
            <w:rStyle w:val="Absatz-Standardschriftart"/>
            <w:b w:val="0"/>
          </w:rPr>
        </w:sdtEndPr>
        <w:sdtContent>
          <w:r w:rsidRPr="004A2DB2">
            <w:rPr>
              <w:rStyle w:val="Platzhaltertext"/>
              <w:color w:val="2B6FED" w:themeColor="text2" w:themeTint="99"/>
            </w:rPr>
            <w:t>Klicken oder tippen Sie hier, um Text einzugeben.</w:t>
          </w:r>
        </w:sdtContent>
      </w:sdt>
    </w:p>
    <w:p w14:paraId="7A46763F" w14:textId="22279628" w:rsidR="006E07DC" w:rsidRPr="00A221F1" w:rsidRDefault="006E07DC" w:rsidP="00485A71">
      <w:r w:rsidRPr="0006546F">
        <w:t>Projektname:</w:t>
      </w:r>
      <w:r w:rsidRPr="0006546F">
        <w:tab/>
      </w:r>
      <w:sdt>
        <w:sdtPr>
          <w:rPr>
            <w:rStyle w:val="Formatvorlage3"/>
          </w:rPr>
          <w:id w:val="-1901049242"/>
          <w:lock w:val="sdtLocked"/>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r w:rsidRPr="00A221F1">
        <w:t xml:space="preserve"> </w:t>
      </w:r>
    </w:p>
    <w:p w14:paraId="2700664E" w14:textId="3C5C62F8" w:rsidR="00CA4531" w:rsidRPr="00A221F1" w:rsidRDefault="00CA4531" w:rsidP="00485A71">
      <w:r>
        <w:t xml:space="preserve">Art des </w:t>
      </w:r>
      <w:r w:rsidRPr="00A221F1">
        <w:t>Objektes:</w:t>
      </w:r>
      <w:r w:rsidRPr="00A221F1">
        <w:tab/>
      </w:r>
      <w:sdt>
        <w:sdtPr>
          <w:rPr>
            <w:rStyle w:val="Formatvorlage3"/>
          </w:rPr>
          <w:id w:val="2052569363"/>
          <w:placeholder>
            <w:docPart w:val="ABF0A9BFE78C46D78A8EDA4CE4992C59"/>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7C334379" w14:textId="3166313A" w:rsidR="006E07DC" w:rsidRPr="00A221F1" w:rsidRDefault="006E07DC" w:rsidP="00485A71">
      <w:r w:rsidRPr="0006546F">
        <w:t xml:space="preserve">Adresse Ausführungsort: </w:t>
      </w:r>
      <w:r w:rsidRPr="0006546F">
        <w:tab/>
      </w:r>
      <w:sdt>
        <w:sdtPr>
          <w:rPr>
            <w:rStyle w:val="Formatvorlage3"/>
          </w:rPr>
          <w:id w:val="1650789830"/>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55B06B12" w14:textId="77777777" w:rsidR="006E07DC" w:rsidRPr="00A221F1" w:rsidRDefault="006E07DC" w:rsidP="00485A71">
      <w:r w:rsidRPr="0006546F">
        <w:t xml:space="preserve">Ausgeführt durch das Unternehmen/ </w:t>
      </w:r>
    </w:p>
    <w:p w14:paraId="6C0883F4" w14:textId="68EB1DFF" w:rsidR="006E07DC" w:rsidRPr="00A221F1" w:rsidRDefault="006E07DC" w:rsidP="00485A71">
      <w:r w:rsidRPr="0006546F">
        <w:t>Bietergemeinschaft:</w:t>
      </w:r>
      <w:r w:rsidR="00961868" w:rsidRPr="00A221F1">
        <w:tab/>
      </w:r>
      <w:sdt>
        <w:sdtPr>
          <w:rPr>
            <w:rStyle w:val="Formatvorlage3"/>
          </w:rPr>
          <w:id w:val="914667397"/>
          <w:placeholder>
            <w:docPart w:val="692DAA8435E246A58F5EC6642CFD843B"/>
          </w:placeholder>
          <w:showingPlcHdr/>
          <w:text/>
        </w:sdtPr>
        <w:sdtEndPr>
          <w:rPr>
            <w:rStyle w:val="Absatz-Standardschriftart"/>
            <w:color w:val="auto"/>
          </w:rPr>
        </w:sdtEndPr>
        <w:sdtContent>
          <w:r w:rsidR="00961868" w:rsidRPr="004A2DB2">
            <w:rPr>
              <w:rStyle w:val="Platzhaltertext"/>
              <w:color w:val="2B6FED" w:themeColor="text2" w:themeTint="99"/>
            </w:rPr>
            <w:t>Klicken oder tippen Sie hier, um Text einzugeben.</w:t>
          </w:r>
        </w:sdtContent>
      </w:sdt>
    </w:p>
    <w:p w14:paraId="1DBB0F7E" w14:textId="37776940" w:rsidR="006E07DC" w:rsidRPr="00A221F1" w:rsidRDefault="006E07DC" w:rsidP="00485A71">
      <w:r w:rsidRPr="0006546F">
        <w:t>Ausführungszeitraum:</w:t>
      </w:r>
      <w:r w:rsidRPr="0006546F">
        <w:tab/>
      </w:r>
      <w:sdt>
        <w:sdtPr>
          <w:rPr>
            <w:rStyle w:val="Formatvorlage3"/>
          </w:rPr>
          <w:id w:val="1677612056"/>
          <w:placeholder>
            <w:docPart w:val="3B8FE51A8752439AAACAFFEF837AA2B4"/>
          </w:placeholder>
          <w:showingPlcHdr/>
          <w:text/>
        </w:sdtPr>
        <w:sdtEndPr>
          <w:rPr>
            <w:rStyle w:val="Absatz-Standardschriftart"/>
            <w:color w:val="auto"/>
          </w:rPr>
        </w:sdtEndPr>
        <w:sdtContent>
          <w:r w:rsidR="00961868" w:rsidRPr="004A2DB2">
            <w:rPr>
              <w:rStyle w:val="Platzhaltertext"/>
              <w:color w:val="2B6FED" w:themeColor="text2" w:themeTint="99"/>
            </w:rPr>
            <w:t>Klicken oder tippen Sie hier, um Text einzugeben.</w:t>
          </w:r>
        </w:sdtContent>
      </w:sdt>
    </w:p>
    <w:p w14:paraId="2C4E2553" w14:textId="7023E16A" w:rsidR="006E07DC" w:rsidRPr="00A221F1" w:rsidRDefault="006E07DC" w:rsidP="00485A71">
      <w:r w:rsidRPr="0006546F">
        <w:t>Auftragswert in CHF des Gesamtauftrages:</w:t>
      </w:r>
      <w:r w:rsidRPr="0006546F">
        <w:tab/>
      </w:r>
      <w:sdt>
        <w:sdtPr>
          <w:rPr>
            <w:rStyle w:val="Formatvorlage3"/>
          </w:rPr>
          <w:id w:val="1729800949"/>
          <w:placeholder>
            <w:docPart w:val="E88737812D96483C948A3A24A1AEBCE3"/>
          </w:placeholder>
          <w:showingPlcHdr/>
          <w:text/>
        </w:sdtPr>
        <w:sdtEndPr>
          <w:rPr>
            <w:rStyle w:val="Absatz-Standardschriftart"/>
            <w:color w:val="auto"/>
          </w:rPr>
        </w:sdtEndPr>
        <w:sdtContent>
          <w:r w:rsidR="00961868" w:rsidRPr="004A2DB2">
            <w:rPr>
              <w:rStyle w:val="Platzhaltertext"/>
              <w:color w:val="2B6FED" w:themeColor="text2" w:themeTint="99"/>
            </w:rPr>
            <w:t>Klicken oder tippen Sie hier, um Text einzugeben.</w:t>
          </w:r>
        </w:sdtContent>
      </w:sdt>
    </w:p>
    <w:p w14:paraId="4CFA9EBE" w14:textId="6FEDEB8C" w:rsidR="006E07DC" w:rsidRPr="00A221F1" w:rsidRDefault="006E07DC" w:rsidP="00485A71">
      <w:r w:rsidRPr="0006546F">
        <w:t>Vom Anbieter ausgeführt in CHF</w:t>
      </w:r>
      <w:r w:rsidR="00C610A6" w:rsidRPr="00A221F1">
        <w:t xml:space="preserve"> (Honorar)</w:t>
      </w:r>
      <w:r w:rsidRPr="00A221F1">
        <w:t>:</w:t>
      </w:r>
      <w:r w:rsidRPr="00A221F1">
        <w:tab/>
      </w:r>
      <w:sdt>
        <w:sdtPr>
          <w:id w:val="-244498505"/>
          <w:placeholder>
            <w:docPart w:val="C37C35C4F0C94BBFAA64AFC7EBA95105"/>
          </w:placeholder>
        </w:sdtPr>
        <w:sdtEndPr/>
        <w:sdtContent>
          <w:sdt>
            <w:sdtPr>
              <w:rPr>
                <w:rStyle w:val="Formatvorlage3"/>
              </w:rPr>
              <w:id w:val="-1237242381"/>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sdtContent>
      </w:sdt>
    </w:p>
    <w:p w14:paraId="1DD5BF28" w14:textId="3576571A" w:rsidR="00CA4531" w:rsidRPr="00A221F1" w:rsidRDefault="00CA4531" w:rsidP="00485A71">
      <w:r>
        <w:t>SIA-Phasen:</w:t>
      </w:r>
      <w:r>
        <w:tab/>
      </w:r>
      <w:sdt>
        <w:sdtPr>
          <w:rPr>
            <w:rStyle w:val="Formatvorlage3"/>
          </w:rPr>
          <w:id w:val="2114782472"/>
          <w:placeholder>
            <w:docPart w:val="60763B4893AF4C7B9F717362F2EB531E"/>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17F843CF" w14:textId="5EAF581A" w:rsidR="00CA4531" w:rsidRPr="00A221F1" w:rsidRDefault="00CA4531" w:rsidP="00485A71">
      <w:r>
        <w:t>Name des verantwortlichen Projektleiters:</w:t>
      </w:r>
      <w:r>
        <w:tab/>
      </w:r>
      <w:sdt>
        <w:sdtPr>
          <w:rPr>
            <w:rStyle w:val="Formatvorlage3"/>
          </w:rPr>
          <w:id w:val="787482940"/>
          <w:placeholder>
            <w:docPart w:val="06B64463DAEB4A3FA78764CF89E574A9"/>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07D3BFC1" w14:textId="158C861C" w:rsidR="00CA4531" w:rsidRPr="00A221F1" w:rsidRDefault="00CA4531" w:rsidP="00485A71">
      <w:r>
        <w:t>Name des verantwortlichen Bauleiters:</w:t>
      </w:r>
      <w:r>
        <w:tab/>
      </w:r>
      <w:sdt>
        <w:sdtPr>
          <w:rPr>
            <w:rStyle w:val="Formatvorlage3"/>
          </w:rPr>
          <w:id w:val="1269347385"/>
          <w:placeholder>
            <w:docPart w:val="95E111097AAA43E69C25982AAC40093C"/>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45A8C4B3" w14:textId="6ECB9884" w:rsidR="006E07DC" w:rsidRPr="00A221F1" w:rsidRDefault="006E07DC" w:rsidP="00485A71">
      <w:pPr>
        <w:ind w:left="0" w:firstLine="1"/>
      </w:pPr>
      <w:r w:rsidRPr="006B0938">
        <w:t xml:space="preserve">Wurde der Referenzauftrag von einer Bietergemeinschaft ausgeführt, sind die Namen der in diesem Ausschreibungsverfahren anbietenden Unternehmen aufzuführen. Anzugeben sind der Gesamtauftragswert des Auftrages und der vom anbietenden Unternehmen geleistete Anteil der Arbeiten in CHF. Um die Angaben überprüfen zu können, ist eine Auskunftsperson des Auftraggebers anzugeben. </w:t>
      </w:r>
    </w:p>
    <w:p w14:paraId="768EF385" w14:textId="3A73172C" w:rsidR="00324A2C" w:rsidRPr="00A221F1" w:rsidRDefault="006E07DC" w:rsidP="00485A71">
      <w:r>
        <w:t>Auskunftsperson:</w:t>
      </w:r>
      <w:r w:rsidR="00AF0CA1" w:rsidRPr="00A221F1">
        <w:tab/>
      </w:r>
      <w:sdt>
        <w:sdtPr>
          <w:rPr>
            <w:rStyle w:val="Formatvorlage3"/>
          </w:rPr>
          <w:id w:val="802359975"/>
          <w:placeholder>
            <w:docPart w:val="FE84E8BE3EEB4BDD962F9493497B1935"/>
          </w:placeholder>
          <w:showingPlcHdr/>
          <w:text/>
        </w:sdtPr>
        <w:sdtEndPr>
          <w:rPr>
            <w:rStyle w:val="Absatz-Standardschriftart"/>
            <w:color w:val="auto"/>
          </w:rPr>
        </w:sdtEndPr>
        <w:sdtContent>
          <w:r w:rsidR="00AF0CA1" w:rsidRPr="004A2DB2">
            <w:rPr>
              <w:rStyle w:val="Platzhaltertext"/>
              <w:color w:val="2B6FED" w:themeColor="text2" w:themeTint="99"/>
            </w:rPr>
            <w:t>Klicken oder tippen Sie hier, um Text einzugeben.</w:t>
          </w:r>
        </w:sdtContent>
      </w:sdt>
    </w:p>
    <w:p w14:paraId="6521361E" w14:textId="7D6E784F" w:rsidR="006E07DC" w:rsidRPr="00A221F1" w:rsidRDefault="00324A2C" w:rsidP="00485A71">
      <w:r>
        <w:tab/>
        <w:t>Telefon</w:t>
      </w:r>
      <w:r>
        <w:tab/>
      </w:r>
      <w:sdt>
        <w:sdtPr>
          <w:rPr>
            <w:rStyle w:val="Formatvorlage3"/>
          </w:rPr>
          <w:id w:val="1381431186"/>
          <w:placeholder>
            <w:docPart w:val="94105279965B446FBCD2065EDEDB3759"/>
          </w:placeholder>
          <w:showingPlcHdr/>
          <w:text/>
        </w:sdtPr>
        <w:sdtEndPr>
          <w:rPr>
            <w:rStyle w:val="Absatz-Standardschriftart"/>
            <w:color w:val="auto"/>
          </w:rPr>
        </w:sdtEndPr>
        <w:sdtContent>
          <w:r w:rsidR="00AF0CA1" w:rsidRPr="004A2DB2">
            <w:rPr>
              <w:rStyle w:val="Platzhaltertext"/>
              <w:color w:val="2B6FED" w:themeColor="text2" w:themeTint="99"/>
            </w:rPr>
            <w:t>Klicken oder tippen Sie hier, um Text einzugeben.</w:t>
          </w:r>
        </w:sdtContent>
      </w:sdt>
    </w:p>
    <w:p w14:paraId="46260007" w14:textId="13E5A963" w:rsidR="00324A2C" w:rsidRPr="00A221F1" w:rsidRDefault="00324A2C" w:rsidP="00485A71">
      <w:r>
        <w:tab/>
        <w:t>E-Mail</w:t>
      </w:r>
      <w:r>
        <w:tab/>
      </w:r>
      <w:sdt>
        <w:sdtPr>
          <w:rPr>
            <w:rStyle w:val="Formatvorlage3"/>
          </w:rPr>
          <w:id w:val="-2113431869"/>
          <w:placeholder>
            <w:docPart w:val="EE1CD8D0D7D448AEA0E1CF9E36D3B344"/>
          </w:placeholder>
          <w:showingPlcHdr/>
          <w:text/>
        </w:sdtPr>
        <w:sdtEndPr>
          <w:rPr>
            <w:rStyle w:val="Absatz-Standardschriftart"/>
            <w:color w:val="auto"/>
          </w:rPr>
        </w:sdtEndPr>
        <w:sdtContent>
          <w:r w:rsidR="00AF0CA1" w:rsidRPr="004A2DB2">
            <w:rPr>
              <w:rStyle w:val="Platzhaltertext"/>
              <w:color w:val="2B6FED" w:themeColor="text2" w:themeTint="99"/>
            </w:rPr>
            <w:t>Klicken oder tippen Sie hier, um Text einzugeben.</w:t>
          </w:r>
        </w:sdtContent>
      </w:sdt>
    </w:p>
    <w:p w14:paraId="4BECC0E5" w14:textId="6E758323" w:rsidR="00AF3AC2" w:rsidRPr="00A221F1" w:rsidRDefault="006E07DC" w:rsidP="00485A71">
      <w:pPr>
        <w:ind w:left="0" w:firstLine="1"/>
      </w:pPr>
      <w:r w:rsidRPr="00AF3AC2">
        <w:t xml:space="preserve">Umfasste der ausgeführte Referenzauftrag die beschriebene </w:t>
      </w:r>
      <w:r w:rsidR="0026655C" w:rsidRPr="00A221F1">
        <w:t>Leistungsart</w:t>
      </w:r>
      <w:r w:rsidR="00AF3AC2" w:rsidRPr="00A221F1">
        <w:t xml:space="preserve"> ein </w:t>
      </w:r>
      <w:r w:rsidR="00CA4531" w:rsidRPr="00A221F1">
        <w:t>Generalplanermandat</w:t>
      </w:r>
      <w:r w:rsidR="00AF3AC2" w:rsidRPr="00A221F1">
        <w:t xml:space="preserve"> gemäss Dokument B?</w:t>
      </w:r>
      <w:r w:rsidR="0026655C" w:rsidRPr="00A221F1">
        <w:t xml:space="preserve"> </w:t>
      </w:r>
      <w:r w:rsidRPr="00A221F1">
        <w:t>(Ja/Nein)</w:t>
      </w:r>
      <w:r w:rsidR="004B54A0" w:rsidRPr="00A221F1">
        <w:t xml:space="preserve"> </w:t>
      </w:r>
    </w:p>
    <w:p w14:paraId="22EB1AB6" w14:textId="5A6F7D9A" w:rsidR="006E07DC" w:rsidRDefault="00F132A0" w:rsidP="006E07DC">
      <w:pPr>
        <w:pStyle w:val="StandardBericht"/>
      </w:pPr>
      <w:sdt>
        <w:sdtPr>
          <w:rPr>
            <w:rStyle w:val="Formatvorlage3"/>
          </w:rPr>
          <w:id w:val="1107007827"/>
          <w:placeholder>
            <w:docPart w:val="C37C35C4F0C94BBFAA64AFC7EBA95105"/>
          </w:placeholder>
          <w:showingPlcHdr/>
          <w:text/>
        </w:sdtPr>
        <w:sdtEndPr>
          <w:rPr>
            <w:rStyle w:val="Absatz-Standardschriftart"/>
            <w:color w:val="auto"/>
          </w:rPr>
        </w:sdtEndPr>
        <w:sdtContent>
          <w:r w:rsidR="00200B59" w:rsidRPr="001716AD">
            <w:rPr>
              <w:rStyle w:val="Platzhaltertext"/>
              <w:color w:val="2B6FED" w:themeColor="text2" w:themeTint="99"/>
            </w:rPr>
            <w:t>Klicken oder tippen Sie hier, um Text einzugeben.</w:t>
          </w:r>
        </w:sdtContent>
      </w:sdt>
    </w:p>
    <w:p w14:paraId="449A7301" w14:textId="77777777" w:rsidR="00621400" w:rsidRPr="00485A71" w:rsidRDefault="00621400" w:rsidP="00621400">
      <w:pPr>
        <w:pStyle w:val="StandardBericht"/>
      </w:pPr>
      <w:r w:rsidRPr="00485A71">
        <w:t>Kurzbeschrieb (max. 1 A4-Seite):</w:t>
      </w:r>
    </w:p>
    <w:sdt>
      <w:sdtPr>
        <w:rPr>
          <w:rStyle w:val="Formatvorlage3"/>
        </w:rPr>
        <w:id w:val="1834256265"/>
        <w:placeholder>
          <w:docPart w:val="C37C35C4F0C94BBFAA64AFC7EBA95105"/>
        </w:placeholder>
        <w:showingPlcHdr/>
        <w:text/>
      </w:sdtPr>
      <w:sdtEndPr>
        <w:rPr>
          <w:rStyle w:val="Absatz-Standardschriftart"/>
          <w:color w:val="auto"/>
        </w:rPr>
      </w:sdtEndPr>
      <w:sdtContent>
        <w:p w14:paraId="4FA11BC1" w14:textId="61D33C32" w:rsidR="00324A2C" w:rsidRDefault="00200B59" w:rsidP="006E07DC">
          <w:pPr>
            <w:pStyle w:val="StandardBericht"/>
          </w:pPr>
          <w:r w:rsidRPr="001716AD">
            <w:rPr>
              <w:rStyle w:val="Platzhaltertext"/>
              <w:color w:val="2B6FED" w:themeColor="text2" w:themeTint="99"/>
            </w:rPr>
            <w:t>Klicken oder tippen Sie hier, um Text einzugeben.</w:t>
          </w:r>
        </w:p>
      </w:sdtContent>
    </w:sdt>
    <w:bookmarkEnd w:id="4"/>
    <w:p w14:paraId="12E74D22" w14:textId="4E86C221" w:rsidR="007825B5" w:rsidRDefault="007825B5">
      <w:r>
        <w:br w:type="page"/>
      </w:r>
    </w:p>
    <w:p w14:paraId="5D03355F" w14:textId="0024AC26" w:rsidR="00C85781" w:rsidRPr="00CA4531" w:rsidRDefault="00C85781" w:rsidP="00C85781">
      <w:pPr>
        <w:pStyle w:val="berschrift2Bericht"/>
      </w:pPr>
      <w:r w:rsidRPr="00CA4531">
        <w:t xml:space="preserve">Referenzprojekt </w:t>
      </w:r>
      <w:r>
        <w:t>2</w:t>
      </w:r>
      <w:r w:rsidRPr="00CA4531">
        <w:t xml:space="preserve"> der Unternehmung</w:t>
      </w:r>
    </w:p>
    <w:p w14:paraId="5F2370FA" w14:textId="77777777" w:rsidR="00C85781" w:rsidRPr="00A221F1" w:rsidRDefault="00C85781" w:rsidP="00C85781">
      <w:r>
        <w:t>Auftraggeber:</w:t>
      </w:r>
      <w:r>
        <w:tab/>
      </w:r>
      <w:sdt>
        <w:sdtPr>
          <w:rPr>
            <w:rStyle w:val="Formatvorlage4"/>
          </w:rPr>
          <w:id w:val="767050855"/>
          <w:placeholder>
            <w:docPart w:val="C3B840A54298437892D381A9EEB0320B"/>
          </w:placeholder>
          <w:showingPlcHdr/>
          <w:text/>
        </w:sdtPr>
        <w:sdtEndPr>
          <w:rPr>
            <w:rStyle w:val="Absatz-Standardschriftart"/>
            <w:b w:val="0"/>
          </w:rPr>
        </w:sdtEndPr>
        <w:sdtContent>
          <w:r w:rsidRPr="004A2DB2">
            <w:rPr>
              <w:rStyle w:val="Platzhaltertext"/>
              <w:color w:val="2B6FED" w:themeColor="text2" w:themeTint="99"/>
            </w:rPr>
            <w:t>Klicken oder tippen Sie hier, um Text einzugeben.</w:t>
          </w:r>
        </w:sdtContent>
      </w:sdt>
    </w:p>
    <w:p w14:paraId="6DB1FD23" w14:textId="77777777" w:rsidR="00C85781" w:rsidRPr="00A221F1" w:rsidRDefault="00C85781" w:rsidP="00C85781">
      <w:r w:rsidRPr="0006546F">
        <w:t>Projektname:</w:t>
      </w:r>
      <w:r w:rsidRPr="0006546F">
        <w:tab/>
      </w:r>
      <w:sdt>
        <w:sdtPr>
          <w:rPr>
            <w:rStyle w:val="Formatvorlage3"/>
          </w:rPr>
          <w:id w:val="-2120670236"/>
          <w:placeholder>
            <w:docPart w:val="8D34B2F2895C4B17BFF0DE17DFE10B67"/>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r w:rsidRPr="00A221F1">
        <w:t xml:space="preserve"> </w:t>
      </w:r>
    </w:p>
    <w:p w14:paraId="60490B25" w14:textId="77777777" w:rsidR="00C85781" w:rsidRPr="00A221F1" w:rsidRDefault="00C85781" w:rsidP="00C85781">
      <w:r>
        <w:t xml:space="preserve">Art des </w:t>
      </w:r>
      <w:r w:rsidRPr="00A221F1">
        <w:t>Objektes:</w:t>
      </w:r>
      <w:r w:rsidRPr="00A221F1">
        <w:tab/>
      </w:r>
      <w:sdt>
        <w:sdtPr>
          <w:rPr>
            <w:rStyle w:val="Formatvorlage3"/>
          </w:rPr>
          <w:id w:val="838967208"/>
          <w:placeholder>
            <w:docPart w:val="E74A928B0A404A6C90CFF5B0A0475F9C"/>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6D3D65C7" w14:textId="0041D987" w:rsidR="00C85781" w:rsidRPr="00A221F1" w:rsidRDefault="00C85781" w:rsidP="00C85781">
      <w:r w:rsidRPr="0006546F">
        <w:t xml:space="preserve">Adresse Ausführungsort: </w:t>
      </w:r>
      <w:r w:rsidRPr="0006546F">
        <w:tab/>
      </w:r>
      <w:sdt>
        <w:sdtPr>
          <w:rPr>
            <w:rStyle w:val="Formatvorlage3"/>
          </w:rPr>
          <w:id w:val="1491590940"/>
          <w:placeholder>
            <w:docPart w:val="8D34B2F2895C4B17BFF0DE17DFE10B67"/>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67766D3D" w14:textId="77777777" w:rsidR="00C85781" w:rsidRPr="00A221F1" w:rsidRDefault="00C85781" w:rsidP="00C85781">
      <w:r w:rsidRPr="0006546F">
        <w:t xml:space="preserve">Ausgeführt durch das Unternehmen/ </w:t>
      </w:r>
    </w:p>
    <w:p w14:paraId="4549B75E" w14:textId="77777777" w:rsidR="00C85781" w:rsidRPr="00A221F1" w:rsidRDefault="00C85781" w:rsidP="00C85781">
      <w:r w:rsidRPr="0006546F">
        <w:t>Bietergemeinschaft:</w:t>
      </w:r>
      <w:r w:rsidRPr="00A221F1">
        <w:tab/>
      </w:r>
      <w:sdt>
        <w:sdtPr>
          <w:rPr>
            <w:rStyle w:val="Formatvorlage3"/>
          </w:rPr>
          <w:id w:val="-1622762789"/>
          <w:placeholder>
            <w:docPart w:val="F0F89F5868184FBA89CE173514E76361"/>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380C74CE" w14:textId="77777777" w:rsidR="00C85781" w:rsidRPr="00A221F1" w:rsidRDefault="00C85781" w:rsidP="00C85781">
      <w:r w:rsidRPr="0006546F">
        <w:t>Ausführungszeitraum:</w:t>
      </w:r>
      <w:r w:rsidRPr="0006546F">
        <w:tab/>
      </w:r>
      <w:sdt>
        <w:sdtPr>
          <w:rPr>
            <w:rStyle w:val="Formatvorlage3"/>
          </w:rPr>
          <w:id w:val="790092240"/>
          <w:placeholder>
            <w:docPart w:val="72C7D3967E4D473BACCFCFC26A84F992"/>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50E9CCA4" w14:textId="77777777" w:rsidR="00C85781" w:rsidRPr="00A221F1" w:rsidRDefault="00C85781" w:rsidP="00C85781">
      <w:r w:rsidRPr="0006546F">
        <w:t>Auftragswert in CHF des Gesamtauftrages:</w:t>
      </w:r>
      <w:r w:rsidRPr="0006546F">
        <w:tab/>
      </w:r>
      <w:sdt>
        <w:sdtPr>
          <w:rPr>
            <w:rStyle w:val="Formatvorlage3"/>
          </w:rPr>
          <w:id w:val="1525974899"/>
          <w:placeholder>
            <w:docPart w:val="27F95C57A5FC487C925C6B8AFCA51A7F"/>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345C8632" w14:textId="12E604E3" w:rsidR="00C85781" w:rsidRPr="00A221F1" w:rsidRDefault="00C85781" w:rsidP="00C85781">
      <w:r w:rsidRPr="0006546F">
        <w:t>Vom Anbieter ausgeführt in CHF</w:t>
      </w:r>
      <w:r w:rsidRPr="00A221F1">
        <w:t xml:space="preserve"> (Honorar):</w:t>
      </w:r>
      <w:r w:rsidRPr="00A221F1">
        <w:tab/>
      </w:r>
      <w:sdt>
        <w:sdtPr>
          <w:id w:val="-1673783492"/>
          <w:placeholder>
            <w:docPart w:val="8D34B2F2895C4B17BFF0DE17DFE10B67"/>
          </w:placeholder>
        </w:sdtPr>
        <w:sdtEndPr/>
        <w:sdtContent>
          <w:sdt>
            <w:sdtPr>
              <w:rPr>
                <w:rStyle w:val="Formatvorlage3"/>
              </w:rPr>
              <w:id w:val="-1626151160"/>
              <w:placeholder>
                <w:docPart w:val="8D34B2F2895C4B17BFF0DE17DFE10B67"/>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sdtContent>
      </w:sdt>
    </w:p>
    <w:p w14:paraId="5C95051A" w14:textId="77777777" w:rsidR="00C85781" w:rsidRPr="00A221F1" w:rsidRDefault="00C85781" w:rsidP="00C85781">
      <w:r>
        <w:t>SIA-Phasen:</w:t>
      </w:r>
      <w:r>
        <w:tab/>
      </w:r>
      <w:sdt>
        <w:sdtPr>
          <w:rPr>
            <w:rStyle w:val="Formatvorlage3"/>
          </w:rPr>
          <w:id w:val="-1802453034"/>
          <w:placeholder>
            <w:docPart w:val="FCDB2CBC8194421FBA0956AB82A66F0E"/>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5BF1A796" w14:textId="77777777" w:rsidR="00C85781" w:rsidRPr="00A221F1" w:rsidRDefault="00C85781" w:rsidP="00C85781">
      <w:r>
        <w:t>Name des verantwortlichen Projektleiters:</w:t>
      </w:r>
      <w:r>
        <w:tab/>
      </w:r>
      <w:sdt>
        <w:sdtPr>
          <w:rPr>
            <w:rStyle w:val="Formatvorlage3"/>
          </w:rPr>
          <w:id w:val="-492561857"/>
          <w:placeholder>
            <w:docPart w:val="EC5DFA8B439148FF8275B7E6D67E6712"/>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60B709F8" w14:textId="77777777" w:rsidR="00C85781" w:rsidRPr="00A221F1" w:rsidRDefault="00C85781" w:rsidP="00C85781">
      <w:r>
        <w:t>Name des verantwortlichen Bauleiters:</w:t>
      </w:r>
      <w:r>
        <w:tab/>
      </w:r>
      <w:sdt>
        <w:sdtPr>
          <w:rPr>
            <w:rStyle w:val="Formatvorlage3"/>
          </w:rPr>
          <w:id w:val="1000776122"/>
          <w:placeholder>
            <w:docPart w:val="BD0CDC85FE1649BC9D26CF75FD314A9A"/>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69065F2F" w14:textId="13A6F286" w:rsidR="00C85781" w:rsidRPr="00A221F1" w:rsidRDefault="00C85781" w:rsidP="00C85781">
      <w:pPr>
        <w:ind w:left="0" w:firstLine="1"/>
      </w:pPr>
      <w:r w:rsidRPr="006B0938">
        <w:t xml:space="preserve">Wurde der Referenzauftrag von einer Bietergemeinschaft ausgeführt, sind die Namen der in diesem Ausschreibungsverfahren anbietenden Unternehmen aufzuführen. Anzugeben sind der Gesamtauftragswert des Auftrages und der vom anbietenden Unternehmen geleistete Anteil der Arbeiten in CHF. Um die Angaben überprüfen zu können, ist eine Auskunftsperson des Auftraggebers anzugeben. </w:t>
      </w:r>
    </w:p>
    <w:p w14:paraId="347E8416" w14:textId="77777777" w:rsidR="00C85781" w:rsidRPr="00A221F1" w:rsidRDefault="00C85781" w:rsidP="00C85781">
      <w:r>
        <w:t>Auskunftsperson:</w:t>
      </w:r>
      <w:r w:rsidRPr="00A221F1">
        <w:tab/>
      </w:r>
      <w:sdt>
        <w:sdtPr>
          <w:rPr>
            <w:rStyle w:val="Formatvorlage3"/>
          </w:rPr>
          <w:id w:val="-1386873284"/>
          <w:placeholder>
            <w:docPart w:val="5082935ABD2145929126C9CF4E765453"/>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749E1D0D" w14:textId="77777777" w:rsidR="00C85781" w:rsidRPr="00A221F1" w:rsidRDefault="00C85781" w:rsidP="00C85781">
      <w:r>
        <w:tab/>
        <w:t>Telefon</w:t>
      </w:r>
      <w:r>
        <w:tab/>
      </w:r>
      <w:sdt>
        <w:sdtPr>
          <w:rPr>
            <w:rStyle w:val="Formatvorlage3"/>
          </w:rPr>
          <w:id w:val="-1576208172"/>
          <w:placeholder>
            <w:docPart w:val="31166F4A45154F6AB7AECA2B3F6B8E13"/>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70CD6C7D" w14:textId="77777777" w:rsidR="00C85781" w:rsidRPr="00A221F1" w:rsidRDefault="00C85781" w:rsidP="00C85781">
      <w:r>
        <w:tab/>
        <w:t>E-Mail</w:t>
      </w:r>
      <w:r>
        <w:tab/>
      </w:r>
      <w:sdt>
        <w:sdtPr>
          <w:rPr>
            <w:rStyle w:val="Formatvorlage3"/>
          </w:rPr>
          <w:id w:val="1395546967"/>
          <w:placeholder>
            <w:docPart w:val="A44E399F9CA6458CB0646117E43E0DCD"/>
          </w:placeholder>
          <w:showingPlcHdr/>
          <w:text/>
        </w:sdtPr>
        <w:sdtEndPr>
          <w:rPr>
            <w:rStyle w:val="Absatz-Standardschriftart"/>
            <w:color w:val="auto"/>
          </w:rPr>
        </w:sdtEndPr>
        <w:sdtContent>
          <w:r w:rsidRPr="004A2DB2">
            <w:rPr>
              <w:rStyle w:val="Platzhaltertext"/>
              <w:color w:val="2B6FED" w:themeColor="text2" w:themeTint="99"/>
            </w:rPr>
            <w:t>Klicken oder tippen Sie hier, um Text einzugeben.</w:t>
          </w:r>
        </w:sdtContent>
      </w:sdt>
    </w:p>
    <w:p w14:paraId="13C7DF7D" w14:textId="77777777" w:rsidR="00C85781" w:rsidRPr="00A221F1" w:rsidRDefault="00C85781" w:rsidP="00C85781">
      <w:pPr>
        <w:ind w:left="0" w:firstLine="1"/>
      </w:pPr>
      <w:r w:rsidRPr="00AF3AC2">
        <w:t xml:space="preserve">Umfasste der ausgeführte Referenzauftrag die beschriebene </w:t>
      </w:r>
      <w:r w:rsidRPr="00A221F1">
        <w:t xml:space="preserve">Leistungsart ein Generalplanermandat gemäss Dokument B? (Ja/Nein) </w:t>
      </w:r>
    </w:p>
    <w:p w14:paraId="75D57D6C" w14:textId="0FBDB8C2" w:rsidR="00C85781" w:rsidRDefault="00F132A0" w:rsidP="00C85781">
      <w:pPr>
        <w:pStyle w:val="StandardBericht"/>
      </w:pPr>
      <w:sdt>
        <w:sdtPr>
          <w:rPr>
            <w:rStyle w:val="Formatvorlage3"/>
          </w:rPr>
          <w:id w:val="1644852529"/>
          <w:placeholder>
            <w:docPart w:val="8D34B2F2895C4B17BFF0DE17DFE10B67"/>
          </w:placeholder>
          <w:showingPlcHdr/>
          <w:text/>
        </w:sdtPr>
        <w:sdtEndPr>
          <w:rPr>
            <w:rStyle w:val="Absatz-Standardschriftart"/>
            <w:color w:val="auto"/>
          </w:rPr>
        </w:sdtEndPr>
        <w:sdtContent>
          <w:r w:rsidR="00200B59" w:rsidRPr="004A2DB2">
            <w:rPr>
              <w:rStyle w:val="Platzhaltertext"/>
              <w:color w:val="2B6FED" w:themeColor="text2" w:themeTint="99"/>
            </w:rPr>
            <w:t>Klicken oder tippen Sie hier, um Text einzugeben.</w:t>
          </w:r>
        </w:sdtContent>
      </w:sdt>
    </w:p>
    <w:p w14:paraId="1A398F39" w14:textId="77777777" w:rsidR="00C85781" w:rsidRPr="00485A71" w:rsidRDefault="00C85781" w:rsidP="00C85781">
      <w:pPr>
        <w:pStyle w:val="StandardBericht"/>
      </w:pPr>
      <w:r w:rsidRPr="00485A71">
        <w:t>Kurzbeschrieb (max. 1 A4-Seite):</w:t>
      </w:r>
    </w:p>
    <w:sdt>
      <w:sdtPr>
        <w:rPr>
          <w:rStyle w:val="Formatvorlage3"/>
        </w:rPr>
        <w:id w:val="790402666"/>
        <w:placeholder>
          <w:docPart w:val="8D34B2F2895C4B17BFF0DE17DFE10B67"/>
        </w:placeholder>
        <w:showingPlcHdr/>
        <w:text/>
      </w:sdtPr>
      <w:sdtEndPr>
        <w:rPr>
          <w:rStyle w:val="Absatz-Standardschriftart"/>
          <w:color w:val="auto"/>
        </w:rPr>
      </w:sdtEndPr>
      <w:sdtContent>
        <w:p w14:paraId="2D384245" w14:textId="624F60F7" w:rsidR="00C85781" w:rsidRDefault="00200B59" w:rsidP="00C85781">
          <w:pPr>
            <w:pStyle w:val="StandardBericht"/>
          </w:pPr>
          <w:r w:rsidRPr="004A2DB2">
            <w:rPr>
              <w:rStyle w:val="Platzhaltertext"/>
              <w:color w:val="2B6FED" w:themeColor="text2" w:themeTint="99"/>
            </w:rPr>
            <w:t>Klicken oder tippen Sie hier, um Text einzugeben.</w:t>
          </w:r>
        </w:p>
      </w:sdtContent>
    </w:sdt>
    <w:p w14:paraId="45BDA38B" w14:textId="77777777" w:rsidR="007C0A5A" w:rsidRPr="00485A71" w:rsidRDefault="007C0A5A" w:rsidP="00485A71">
      <w:r>
        <w:br w:type="page"/>
      </w:r>
    </w:p>
    <w:p w14:paraId="64657AE2" w14:textId="5A428A39" w:rsidR="001D6CB5" w:rsidRDefault="001D6CB5" w:rsidP="005F36CF">
      <w:pPr>
        <w:pStyle w:val="berschrift1Bericht"/>
      </w:pPr>
      <w:r w:rsidRPr="005F36CF">
        <w:t>Angaben zu</w:t>
      </w:r>
      <w:r w:rsidR="005F36CF">
        <w:t xml:space="preserve"> den</w:t>
      </w:r>
      <w:r w:rsidRPr="005F36CF">
        <w:t xml:space="preserve"> Schlüsselperson</w:t>
      </w:r>
      <w:r w:rsidR="005F36CF">
        <w:t>en</w:t>
      </w:r>
      <w:r w:rsidRPr="005F36CF">
        <w:t xml:space="preserve"> </w:t>
      </w:r>
    </w:p>
    <w:p w14:paraId="67806B93" w14:textId="1457FF96" w:rsidR="005F36CF" w:rsidRPr="008E7386" w:rsidRDefault="00CA4531" w:rsidP="008E7386">
      <w:pPr>
        <w:pStyle w:val="berschrift2Bericht"/>
      </w:pPr>
      <w:r>
        <w:t>Projektleiter Generalplaner</w:t>
      </w:r>
    </w:p>
    <w:p w14:paraId="41A91780" w14:textId="62814877" w:rsidR="005F36CF" w:rsidRPr="00A221F1" w:rsidRDefault="001D6CB5" w:rsidP="00485A71">
      <w:r>
        <w:t>Name, Vorname</w:t>
      </w:r>
      <w:r w:rsidR="008E7386" w:rsidRPr="00A221F1">
        <w:t>:</w:t>
      </w:r>
      <w:r w:rsidR="00392E6C" w:rsidRPr="00A221F1">
        <w:tab/>
      </w:r>
      <w:bookmarkStart w:id="5" w:name="_Hlk65615358"/>
      <w:sdt>
        <w:sdtPr>
          <w:rPr>
            <w:rStyle w:val="Formatvorlage3"/>
          </w:rPr>
          <w:alias w:val="Textfeld"/>
          <w:tag w:val="Textfeld"/>
          <w:id w:val="274521448"/>
          <w:placeholder>
            <w:docPart w:val="2102D105007F469CB332D2C968250C2E"/>
          </w:placeholder>
          <w:showingPlcHdr/>
          <w:text w:multiLine="1"/>
        </w:sdtPr>
        <w:sdtEndPr>
          <w:rPr>
            <w:rStyle w:val="Absatz-Standardschriftart"/>
            <w:color w:val="auto"/>
          </w:rPr>
        </w:sdtEndPr>
        <w:sdtContent>
          <w:r w:rsidR="009244A0" w:rsidRPr="004A2DB2">
            <w:rPr>
              <w:color w:val="2B6FED" w:themeColor="text2" w:themeTint="99"/>
            </w:rPr>
            <w:t>Klicken oder tippen Sie hier, um Text einzugeben.</w:t>
          </w:r>
        </w:sdtContent>
      </w:sdt>
      <w:bookmarkEnd w:id="5"/>
    </w:p>
    <w:p w14:paraId="5B6985F9" w14:textId="77E66478" w:rsidR="00407FD7" w:rsidRPr="00A221F1" w:rsidRDefault="001D6CB5" w:rsidP="00485A71">
      <w:r>
        <w:t>Jahrgang</w:t>
      </w:r>
      <w:r w:rsidR="008E7386" w:rsidRPr="00A221F1">
        <w:t>:</w:t>
      </w:r>
      <w:r w:rsidR="00392E6C" w:rsidRPr="00A221F1">
        <w:tab/>
      </w:r>
      <w:sdt>
        <w:sdtPr>
          <w:rPr>
            <w:rStyle w:val="Formatvorlage3"/>
          </w:rPr>
          <w:alias w:val="Textfeld"/>
          <w:tag w:val="Textfeld"/>
          <w:id w:val="-299849404"/>
          <w:placeholder>
            <w:docPart w:val="4F2502FB97AB4176A029B08DE6F355CD"/>
          </w:placeholder>
          <w:showingPlcHdr/>
          <w:text w:multiLine="1"/>
        </w:sdtPr>
        <w:sdtEndPr>
          <w:rPr>
            <w:rStyle w:val="Absatz-Standardschriftart"/>
            <w:color w:val="auto"/>
          </w:rPr>
        </w:sdtEndPr>
        <w:sdtContent>
          <w:r w:rsidR="00E13D63" w:rsidRPr="004A2DB2">
            <w:rPr>
              <w:color w:val="2B6FED" w:themeColor="text2" w:themeTint="99"/>
            </w:rPr>
            <w:t>Klicken oder tippen Sie hier, um Text einzugeben.</w:t>
          </w:r>
        </w:sdtContent>
      </w:sdt>
    </w:p>
    <w:p w14:paraId="679128FE" w14:textId="0B23B90C" w:rsidR="00775367" w:rsidRPr="00A221F1" w:rsidRDefault="001D6CB5" w:rsidP="00485A71">
      <w:r>
        <w:t xml:space="preserve">Ausbildung, </w:t>
      </w:r>
      <w:r w:rsidR="005F36CF" w:rsidRPr="00A221F1">
        <w:t xml:space="preserve">Diplom, </w:t>
      </w:r>
      <w:r w:rsidRPr="00A221F1">
        <w:t>Abschlussjahr</w:t>
      </w:r>
      <w:r w:rsidR="008E7386" w:rsidRPr="00A221F1">
        <w:t>:</w:t>
      </w:r>
      <w:r w:rsidR="00367C67" w:rsidRPr="00A221F1">
        <w:tab/>
      </w:r>
      <w:sdt>
        <w:sdtPr>
          <w:rPr>
            <w:rStyle w:val="Formatvorlage3"/>
          </w:rPr>
          <w:alias w:val="Textfeld"/>
          <w:tag w:val="Textfeld"/>
          <w:id w:val="-1521464550"/>
          <w:placeholder>
            <w:docPart w:val="52DF8D7AF02D449081E1159E498A3FE7"/>
          </w:placeholder>
          <w:showingPlcHdr/>
          <w:text w:multiLine="1"/>
        </w:sdtPr>
        <w:sdtEndPr>
          <w:rPr>
            <w:rStyle w:val="Absatz-Standardschriftart"/>
            <w:color w:val="auto"/>
          </w:rPr>
        </w:sdtEndPr>
        <w:sdtContent>
          <w:r w:rsidR="00E13D63" w:rsidRPr="00485A71">
            <w:rPr>
              <w:color w:val="2B6FED" w:themeColor="text2" w:themeTint="99"/>
            </w:rPr>
            <w:t>Klicken oder tippen Sie hier, um Text einzugeben.</w:t>
          </w:r>
        </w:sdtContent>
      </w:sdt>
    </w:p>
    <w:p w14:paraId="3CA0DCFB" w14:textId="17FAC30E" w:rsidR="001D6CB5" w:rsidRPr="00A221F1" w:rsidRDefault="001D6CB5" w:rsidP="00485A71">
      <w:r>
        <w:t>Weiterbildung</w:t>
      </w:r>
      <w:r w:rsidR="005F36CF" w:rsidRPr="00A221F1">
        <w:t>, Diplom, Abschlussja</w:t>
      </w:r>
      <w:r w:rsidR="009836CD" w:rsidRPr="00A221F1">
        <w:t>h</w:t>
      </w:r>
      <w:r w:rsidR="005F36CF" w:rsidRPr="00A221F1">
        <w:t>r</w:t>
      </w:r>
      <w:r w:rsidR="009836CD" w:rsidRPr="00A221F1">
        <w:t>:</w:t>
      </w:r>
      <w:r w:rsidR="00392E6C" w:rsidRPr="00A221F1">
        <w:tab/>
      </w:r>
      <w:sdt>
        <w:sdtPr>
          <w:rPr>
            <w:rStyle w:val="Formatvorlage3"/>
          </w:rPr>
          <w:alias w:val="Textfeld"/>
          <w:tag w:val="Textfeld"/>
          <w:id w:val="313614843"/>
          <w:placeholder>
            <w:docPart w:val="4B55872F3FCE4988BB0C8B47A541BA74"/>
          </w:placeholder>
          <w:showingPlcHdr/>
          <w:text w:multiLine="1"/>
        </w:sdtPr>
        <w:sdtEndPr>
          <w:rPr>
            <w:rStyle w:val="Absatz-Standardschriftart"/>
            <w:color w:val="auto"/>
          </w:rPr>
        </w:sdtEndPr>
        <w:sdtContent>
          <w:r w:rsidR="00E13D63" w:rsidRPr="004A2DB2">
            <w:rPr>
              <w:color w:val="2B6FED" w:themeColor="text2" w:themeTint="99"/>
            </w:rPr>
            <w:t>Klicken oder tippen Sie hier, um Text einzugeben.</w:t>
          </w:r>
        </w:sdtContent>
      </w:sdt>
    </w:p>
    <w:p w14:paraId="54B433B8" w14:textId="76466078" w:rsidR="005F36CF" w:rsidRPr="00A221F1" w:rsidRDefault="005F36CF" w:rsidP="00485A71">
      <w:r>
        <w:t>In der Unternehmung seit</w:t>
      </w:r>
      <w:r w:rsidR="008E7386" w:rsidRPr="00A221F1">
        <w:t>:</w:t>
      </w:r>
      <w:r w:rsidR="00B33C9C" w:rsidRPr="00A221F1">
        <w:tab/>
      </w:r>
      <w:sdt>
        <w:sdtPr>
          <w:rPr>
            <w:rStyle w:val="Formatvorlage3"/>
          </w:rPr>
          <w:alias w:val="Textfeld"/>
          <w:tag w:val="Textfeld"/>
          <w:id w:val="-1955012407"/>
          <w:placeholder>
            <w:docPart w:val="2E7CC956B0334982895A0FBA82F722B0"/>
          </w:placeholder>
          <w:showingPlcHdr/>
          <w:text w:multiLine="1"/>
        </w:sdtPr>
        <w:sdtEndPr>
          <w:rPr>
            <w:rStyle w:val="Absatz-Standardschriftart"/>
            <w:color w:val="auto"/>
          </w:rPr>
        </w:sdtEndPr>
        <w:sdtContent>
          <w:r w:rsidR="00E13D63" w:rsidRPr="004A2DB2">
            <w:rPr>
              <w:color w:val="2B6FED" w:themeColor="text2" w:themeTint="99"/>
            </w:rPr>
            <w:t>Klicken oder tippen Sie hier, um Text einzugeben.</w:t>
          </w:r>
        </w:sdtContent>
      </w:sdt>
    </w:p>
    <w:p w14:paraId="677D8089" w14:textId="4668578C" w:rsidR="00264E75" w:rsidRPr="00A221F1" w:rsidRDefault="005F36CF" w:rsidP="00485A71">
      <w:r>
        <w:t>Stellung im Betrieb</w:t>
      </w:r>
      <w:r w:rsidR="008E7386" w:rsidRPr="00A221F1">
        <w:t>:</w:t>
      </w:r>
      <w:r w:rsidR="00B33C9C" w:rsidRPr="00A221F1">
        <w:tab/>
      </w:r>
      <w:sdt>
        <w:sdtPr>
          <w:rPr>
            <w:rStyle w:val="Formatvorlage3"/>
          </w:rPr>
          <w:alias w:val="Textfeld"/>
          <w:tag w:val="Textfeld"/>
          <w:id w:val="1916118060"/>
          <w:placeholder>
            <w:docPart w:val="B383FE0336054007AF9C6CB0CA028AF6"/>
          </w:placeholder>
          <w:showingPlcHdr/>
          <w:text w:multiLine="1"/>
        </w:sdtPr>
        <w:sdtEndPr>
          <w:rPr>
            <w:rStyle w:val="Absatz-Standardschriftart"/>
            <w:color w:val="auto"/>
          </w:rPr>
        </w:sdtEndPr>
        <w:sdtContent>
          <w:r w:rsidR="00E13D63" w:rsidRPr="004A2DB2">
            <w:rPr>
              <w:color w:val="2B6FED" w:themeColor="text2" w:themeTint="99"/>
            </w:rPr>
            <w:t>Klicken oder tippen Sie hier, um Text einzugeben.</w:t>
          </w:r>
        </w:sdtContent>
      </w:sdt>
    </w:p>
    <w:p w14:paraId="024A6799" w14:textId="04A29EA9" w:rsidR="001D6CB5" w:rsidRPr="00A221F1" w:rsidRDefault="001D6CB5" w:rsidP="00485A71">
      <w:r>
        <w:t>Tätigkeitsbereich, seit</w:t>
      </w:r>
      <w:r w:rsidR="009836CD" w:rsidRPr="00A221F1">
        <w:t>:</w:t>
      </w:r>
      <w:r w:rsidR="00B33C9C" w:rsidRPr="00A221F1">
        <w:tab/>
      </w:r>
      <w:sdt>
        <w:sdtPr>
          <w:rPr>
            <w:rStyle w:val="Formatvorlage3"/>
          </w:rPr>
          <w:alias w:val="Textfeld"/>
          <w:tag w:val="Textfeld"/>
          <w:id w:val="-635945858"/>
          <w:placeholder>
            <w:docPart w:val="2E30674D1D8444C6B462B65622C491BF"/>
          </w:placeholder>
          <w:showingPlcHdr/>
          <w:text w:multiLine="1"/>
        </w:sdtPr>
        <w:sdtEndPr>
          <w:rPr>
            <w:rStyle w:val="Absatz-Standardschriftart"/>
            <w:color w:val="auto"/>
          </w:rPr>
        </w:sdtEndPr>
        <w:sdtContent>
          <w:r w:rsidR="00E13D63" w:rsidRPr="004A2DB2">
            <w:rPr>
              <w:color w:val="2B6FED" w:themeColor="text2" w:themeTint="99"/>
            </w:rPr>
            <w:t>Klicken oder tippen Sie hier, um Text einzugeben.</w:t>
          </w:r>
        </w:sdtContent>
      </w:sdt>
    </w:p>
    <w:p w14:paraId="211DDB59" w14:textId="32945174" w:rsidR="00E13D63" w:rsidRPr="00A221F1" w:rsidRDefault="005F36CF" w:rsidP="00485A71">
      <w:r>
        <w:t>Telefon</w:t>
      </w:r>
      <w:r w:rsidR="008E7386" w:rsidRPr="00A221F1">
        <w:t>:</w:t>
      </w:r>
      <w:r w:rsidR="00B33C9C" w:rsidRPr="00A221F1">
        <w:tab/>
      </w:r>
      <w:sdt>
        <w:sdtPr>
          <w:rPr>
            <w:rStyle w:val="Formatvorlage3"/>
          </w:rPr>
          <w:alias w:val="Textfeld"/>
          <w:tag w:val="Textfeld"/>
          <w:id w:val="1165202901"/>
          <w:placeholder>
            <w:docPart w:val="775CA7977941437DAD02AF958A09BDC7"/>
          </w:placeholder>
          <w:showingPlcHdr/>
          <w:text w:multiLine="1"/>
        </w:sdtPr>
        <w:sdtEndPr>
          <w:rPr>
            <w:rStyle w:val="Absatz-Standardschriftart"/>
            <w:color w:val="auto"/>
          </w:rPr>
        </w:sdtEndPr>
        <w:sdtContent>
          <w:r w:rsidR="00E13D63" w:rsidRPr="004A2DB2">
            <w:rPr>
              <w:color w:val="2B6FED" w:themeColor="text2" w:themeTint="99"/>
            </w:rPr>
            <w:t>Klicken oder tippen Sie hier, um Text einzugeben.</w:t>
          </w:r>
        </w:sdtContent>
      </w:sdt>
    </w:p>
    <w:p w14:paraId="4CDB02B8" w14:textId="786CCF56" w:rsidR="007825B5" w:rsidRPr="00485A71" w:rsidRDefault="005F36CF" w:rsidP="00485A71">
      <w:r>
        <w:t>E-Mail</w:t>
      </w:r>
      <w:r w:rsidR="008E7386" w:rsidRPr="00A221F1">
        <w:t>:</w:t>
      </w:r>
      <w:r w:rsidR="00B33C9C" w:rsidRPr="00A221F1">
        <w:tab/>
      </w:r>
      <w:sdt>
        <w:sdtPr>
          <w:rPr>
            <w:rStyle w:val="Formatvorlage3"/>
          </w:rPr>
          <w:alias w:val="Textfeld"/>
          <w:tag w:val="Textfeld"/>
          <w:id w:val="-416558047"/>
          <w:placeholder>
            <w:docPart w:val="87F938D755FB4D77B3D0D73A23C3E352"/>
          </w:placeholder>
          <w:showingPlcHdr/>
          <w:text w:multiLine="1"/>
        </w:sdtPr>
        <w:sdtEndPr>
          <w:rPr>
            <w:rStyle w:val="Absatz-Standardschriftart"/>
            <w:color w:val="auto"/>
          </w:rPr>
        </w:sdtEndPr>
        <w:sdtContent>
          <w:r w:rsidR="00E13D63" w:rsidRPr="004A2DB2">
            <w:rPr>
              <w:color w:val="2B6FED" w:themeColor="text2" w:themeTint="99"/>
            </w:rPr>
            <w:t>Klicken oder tippen Sie hier, um Text einzugeben.</w:t>
          </w:r>
        </w:sdtContent>
      </w:sdt>
    </w:p>
    <w:p w14:paraId="1B238B02" w14:textId="101A9621" w:rsidR="00DF59B4" w:rsidRDefault="00DF59B4" w:rsidP="00DF59B4">
      <w:pPr>
        <w:tabs>
          <w:tab w:val="left" w:pos="3828"/>
        </w:tabs>
        <w:jc w:val="left"/>
      </w:pPr>
      <w:r w:rsidRPr="003D5876">
        <w:t>Lebenslauf:</w:t>
      </w:r>
      <w:r w:rsidRPr="003D5876">
        <w:tab/>
      </w:r>
      <w:r>
        <w:t xml:space="preserve">Der Lebenslauf ist zwingend als </w:t>
      </w:r>
      <w:r w:rsidRPr="003D5876">
        <w:t>Beilage</w:t>
      </w:r>
      <w:r>
        <w:t xml:space="preserve"> einzureichen</w:t>
      </w:r>
      <w:r w:rsidR="00200B59">
        <w:t>.</w:t>
      </w:r>
    </w:p>
    <w:p w14:paraId="3D9886FF" w14:textId="77777777" w:rsidR="00DF59B4" w:rsidRDefault="00DF59B4" w:rsidP="00DF59B4">
      <w:pPr>
        <w:tabs>
          <w:tab w:val="left" w:pos="3828"/>
        </w:tabs>
        <w:ind w:left="0" w:firstLine="0"/>
        <w:jc w:val="left"/>
      </w:pPr>
      <w:r>
        <w:t xml:space="preserve">Die Anbieterin bestätigt, dass die aufgeführte Schlüsselperson die deutsche Sprache in Wort und Schrift einwandfrei beherrscht. </w:t>
      </w:r>
    </w:p>
    <w:p w14:paraId="015B11A7" w14:textId="77777777" w:rsidR="00621400" w:rsidRPr="00485A71" w:rsidRDefault="00621400" w:rsidP="00485A71"/>
    <w:p w14:paraId="766274A3" w14:textId="77777777" w:rsidR="007825B5" w:rsidRPr="00485A71" w:rsidRDefault="007825B5">
      <w:r w:rsidRPr="00485A71">
        <w:br w:type="page"/>
      </w:r>
    </w:p>
    <w:p w14:paraId="4D5B0C89" w14:textId="0EF4C7C1" w:rsidR="005F36CF" w:rsidRPr="00D22539" w:rsidRDefault="008E7386" w:rsidP="00D22539">
      <w:pPr>
        <w:pStyle w:val="berschrift3Bericht"/>
      </w:pPr>
      <w:r w:rsidRPr="00D22539">
        <w:t xml:space="preserve">Referenzprojekt 1 </w:t>
      </w:r>
      <w:r w:rsidR="00CA4531" w:rsidRPr="00D22539">
        <w:t>Projektleiter Generalplaner</w:t>
      </w:r>
    </w:p>
    <w:p w14:paraId="6BBF06C5" w14:textId="659FE994" w:rsidR="00E53A2C" w:rsidRPr="00A221F1" w:rsidRDefault="00E53A2C" w:rsidP="00485A71">
      <w:r>
        <w:t>Projektna</w:t>
      </w:r>
      <w:r w:rsidR="00C12CCF" w:rsidRPr="00A221F1">
        <w:t>me:</w:t>
      </w:r>
      <w:r w:rsidR="00C12CCF" w:rsidRPr="00A221F1">
        <w:tab/>
      </w:r>
      <w:sdt>
        <w:sdtPr>
          <w:rPr>
            <w:rStyle w:val="Formatvorlage3"/>
          </w:rPr>
          <w:alias w:val="Textfeld"/>
          <w:tag w:val="Textfeld"/>
          <w:id w:val="795797411"/>
          <w:placeholder>
            <w:docPart w:val="CB498BB10F774C1EB933C0ECA15F561A"/>
          </w:placeholder>
          <w:showingPlcHdr/>
          <w:text w:multiLine="1"/>
        </w:sdtPr>
        <w:sdtEndPr>
          <w:rPr>
            <w:rStyle w:val="Absatz-Standardschriftart"/>
            <w:color w:val="auto"/>
          </w:rPr>
        </w:sdtEndPr>
        <w:sdtContent>
          <w:r w:rsidR="00D3128B" w:rsidRPr="004A2DB2">
            <w:rPr>
              <w:color w:val="2B6FED" w:themeColor="text2" w:themeTint="99"/>
            </w:rPr>
            <w:t>Klicken oder tippen Sie hier, um Text einzugeben.</w:t>
          </w:r>
        </w:sdtContent>
      </w:sdt>
    </w:p>
    <w:p w14:paraId="1BE5283B" w14:textId="1B6553C0" w:rsidR="00E53A2C" w:rsidRPr="00A221F1" w:rsidRDefault="00E53A2C" w:rsidP="00485A71">
      <w:r w:rsidRPr="008C67CA">
        <w:t>Adresse Ausführungsort:</w:t>
      </w:r>
      <w:r w:rsidR="00CE7CC5" w:rsidRPr="00A221F1">
        <w:tab/>
      </w:r>
      <w:sdt>
        <w:sdtPr>
          <w:rPr>
            <w:rStyle w:val="Formatvorlage3"/>
          </w:rPr>
          <w:alias w:val="Textfeld"/>
          <w:tag w:val="Textfeld"/>
          <w:id w:val="-1039585204"/>
          <w:placeholder>
            <w:docPart w:val="22117C7C9BB54C5D937503D6B77CEA2A"/>
          </w:placeholder>
          <w:showingPlcHdr/>
          <w:text w:multiLine="1"/>
        </w:sdtPr>
        <w:sdtEndPr>
          <w:rPr>
            <w:rStyle w:val="Absatz-Standardschriftart"/>
            <w:color w:val="auto"/>
          </w:rPr>
        </w:sdtEndPr>
        <w:sdtContent>
          <w:r w:rsidR="00D3128B" w:rsidRPr="00485A71">
            <w:rPr>
              <w:color w:val="2B6FED" w:themeColor="text2" w:themeTint="99"/>
            </w:rPr>
            <w:t>Klicken oder tippen Sie hier, um Text einzugeben.</w:t>
          </w:r>
        </w:sdtContent>
      </w:sdt>
    </w:p>
    <w:p w14:paraId="1141CF06" w14:textId="64E4DBDC" w:rsidR="00E53A2C" w:rsidRPr="00A221F1" w:rsidRDefault="00E53A2C" w:rsidP="00485A71">
      <w:r>
        <w:t>Ausgeführt durch das Unternehmen</w:t>
      </w:r>
      <w:r w:rsidR="00CE7CC5" w:rsidRPr="00A221F1">
        <w:t>:</w:t>
      </w:r>
      <w:r w:rsidR="00CE7CC5" w:rsidRPr="00A221F1">
        <w:tab/>
      </w:r>
      <w:sdt>
        <w:sdtPr>
          <w:rPr>
            <w:rStyle w:val="Formatvorlage3"/>
          </w:rPr>
          <w:alias w:val="Textfeld"/>
          <w:tag w:val="Textfeld"/>
          <w:id w:val="-1582673150"/>
          <w:placeholder>
            <w:docPart w:val="BA38FD8FADF44203BE8F647383F7265D"/>
          </w:placeholder>
          <w:showingPlcHdr/>
          <w:text w:multiLine="1"/>
        </w:sdtPr>
        <w:sdtEndPr>
          <w:rPr>
            <w:rStyle w:val="Absatz-Standardschriftart"/>
            <w:color w:val="auto"/>
          </w:rPr>
        </w:sdtEndPr>
        <w:sdtContent>
          <w:r w:rsidR="00D3128B" w:rsidRPr="00485A71">
            <w:rPr>
              <w:color w:val="2B6FED" w:themeColor="text2" w:themeTint="99"/>
            </w:rPr>
            <w:t>Klicken oder tippen Sie hier, um Text einzugeben.</w:t>
          </w:r>
        </w:sdtContent>
      </w:sdt>
    </w:p>
    <w:p w14:paraId="4E843B74" w14:textId="6684557B" w:rsidR="0019060F" w:rsidRPr="00A221F1" w:rsidRDefault="0019060F" w:rsidP="00485A71">
      <w:r>
        <w:t>Ausführungszeitraum</w:t>
      </w:r>
      <w:r w:rsidR="00CE7CC5" w:rsidRPr="00A221F1">
        <w:t>:</w:t>
      </w:r>
      <w:r w:rsidR="00CE7CC5" w:rsidRPr="00A221F1">
        <w:tab/>
      </w:r>
      <w:sdt>
        <w:sdtPr>
          <w:rPr>
            <w:rStyle w:val="Formatvorlage3"/>
          </w:rPr>
          <w:alias w:val="Textfeld"/>
          <w:tag w:val="Textfeld"/>
          <w:id w:val="1716006972"/>
          <w:placeholder>
            <w:docPart w:val="555A7808737F41788E4EC76F46D4F3EF"/>
          </w:placeholder>
          <w:showingPlcHdr/>
          <w:text w:multiLine="1"/>
        </w:sdtPr>
        <w:sdtEndPr>
          <w:rPr>
            <w:rStyle w:val="Absatz-Standardschriftart"/>
            <w:color w:val="auto"/>
          </w:rPr>
        </w:sdtEndPr>
        <w:sdtContent>
          <w:r w:rsidR="00D3128B" w:rsidRPr="004A2DB2">
            <w:rPr>
              <w:color w:val="2B6FED" w:themeColor="text2" w:themeTint="99"/>
            </w:rPr>
            <w:t>Klicken oder tippen Sie hier, um Text einzugeben.</w:t>
          </w:r>
        </w:sdtContent>
      </w:sdt>
    </w:p>
    <w:p w14:paraId="5C3A4F7F" w14:textId="6BDF4E40" w:rsidR="0019060F" w:rsidRPr="00A221F1" w:rsidRDefault="0019060F" w:rsidP="00485A71">
      <w:r>
        <w:t>Auftragswert in CHF des Gesamtauftrages:</w:t>
      </w:r>
      <w:r w:rsidR="00CE7CC5" w:rsidRPr="00A221F1">
        <w:tab/>
      </w:r>
      <w:sdt>
        <w:sdtPr>
          <w:rPr>
            <w:rStyle w:val="Formatvorlage3"/>
          </w:rPr>
          <w:alias w:val="Textfeld"/>
          <w:tag w:val="Textfeld"/>
          <w:id w:val="-147830461"/>
          <w:placeholder>
            <w:docPart w:val="A35E456B92834262B1C26A5147901FBA"/>
          </w:placeholder>
          <w:showingPlcHdr/>
          <w:text w:multiLine="1"/>
        </w:sdtPr>
        <w:sdtEndPr>
          <w:rPr>
            <w:rStyle w:val="Absatz-Standardschriftart"/>
            <w:color w:val="auto"/>
          </w:rPr>
        </w:sdtEndPr>
        <w:sdtContent>
          <w:r w:rsidR="00D3128B" w:rsidRPr="004A2DB2">
            <w:rPr>
              <w:color w:val="2B6FED" w:themeColor="text2" w:themeTint="99"/>
            </w:rPr>
            <w:t>Klicken oder tippen Sie hier, um Text einzugeben.</w:t>
          </w:r>
        </w:sdtContent>
      </w:sdt>
    </w:p>
    <w:p w14:paraId="23FBC5F7" w14:textId="3F37F686" w:rsidR="0019060F" w:rsidRPr="00A221F1" w:rsidRDefault="0019060F" w:rsidP="00485A71">
      <w:r>
        <w:t>Vom Anbieter ausgeführt in CHF</w:t>
      </w:r>
      <w:r w:rsidR="009836CD" w:rsidRPr="00A221F1">
        <w:t>:</w:t>
      </w:r>
      <w:r w:rsidR="00CE7CC5" w:rsidRPr="00A221F1">
        <w:tab/>
      </w:r>
      <w:sdt>
        <w:sdtPr>
          <w:rPr>
            <w:rStyle w:val="Formatvorlage3"/>
          </w:rPr>
          <w:alias w:val="Textfeld"/>
          <w:tag w:val="Textfeld"/>
          <w:id w:val="-1917617165"/>
          <w:placeholder>
            <w:docPart w:val="36505E63A2F5468AA347B3C3F623FEA4"/>
          </w:placeholder>
          <w:showingPlcHdr/>
          <w:text w:multiLine="1"/>
        </w:sdtPr>
        <w:sdtEndPr>
          <w:rPr>
            <w:rStyle w:val="Absatz-Standardschriftart"/>
            <w:color w:val="auto"/>
          </w:rPr>
        </w:sdtEndPr>
        <w:sdtContent>
          <w:r w:rsidR="00D3128B" w:rsidRPr="004A2DB2">
            <w:rPr>
              <w:color w:val="2B6FED" w:themeColor="text2" w:themeTint="99"/>
            </w:rPr>
            <w:t>Klicken oder tippen Sie hier, um Text einzugeben.</w:t>
          </w:r>
        </w:sdtContent>
      </w:sdt>
    </w:p>
    <w:p w14:paraId="3404AA4A" w14:textId="5288030D" w:rsidR="0019060F" w:rsidRPr="00A221F1" w:rsidRDefault="0019060F" w:rsidP="00485A71">
      <w:r>
        <w:t>Auskunftsperson</w:t>
      </w:r>
      <w:r w:rsidR="009836CD" w:rsidRPr="00A221F1">
        <w:t>:</w:t>
      </w:r>
      <w:r w:rsidRPr="00A221F1">
        <w:tab/>
      </w:r>
      <w:sdt>
        <w:sdtPr>
          <w:rPr>
            <w:rStyle w:val="Formatvorlage3"/>
          </w:rPr>
          <w:alias w:val="Textfeld"/>
          <w:tag w:val="Textfeld"/>
          <w:id w:val="1308740188"/>
          <w:placeholder>
            <w:docPart w:val="4EF5713CCA1A45229C03BA9DD9DAE6D8"/>
          </w:placeholder>
          <w:showingPlcHdr/>
          <w:text w:multiLine="1"/>
        </w:sdtPr>
        <w:sdtEndPr>
          <w:rPr>
            <w:rStyle w:val="Absatz-Standardschriftart"/>
            <w:color w:val="auto"/>
          </w:rPr>
        </w:sdtEndPr>
        <w:sdtContent>
          <w:r w:rsidR="00D3128B" w:rsidRPr="004A2DB2">
            <w:rPr>
              <w:color w:val="2B6FED" w:themeColor="text2" w:themeTint="99"/>
            </w:rPr>
            <w:t>Klicken oder tippen Sie hier, um Text einzugeben.</w:t>
          </w:r>
        </w:sdtContent>
      </w:sdt>
    </w:p>
    <w:p w14:paraId="3205A3ED" w14:textId="1B327A44" w:rsidR="0019060F" w:rsidRPr="00A221F1" w:rsidRDefault="0019060F" w:rsidP="00485A71">
      <w:r>
        <w:tab/>
      </w:r>
      <w:r w:rsidRPr="00A221F1">
        <w:t>Telefon</w:t>
      </w:r>
      <w:r w:rsidR="009836CD" w:rsidRPr="00A221F1">
        <w:t>:</w:t>
      </w:r>
      <w:r w:rsidRPr="00A221F1">
        <w:tab/>
      </w:r>
      <w:sdt>
        <w:sdtPr>
          <w:rPr>
            <w:rStyle w:val="Formatvorlage3"/>
          </w:rPr>
          <w:alias w:val="Textfeld"/>
          <w:tag w:val="Textfeld"/>
          <w:id w:val="-1364361507"/>
          <w:placeholder>
            <w:docPart w:val="03D311C3459D44AAA9CB0BD0EBA8FED3"/>
          </w:placeholder>
          <w:showingPlcHdr/>
          <w:text w:multiLine="1"/>
        </w:sdtPr>
        <w:sdtEndPr>
          <w:rPr>
            <w:rStyle w:val="Absatz-Standardschriftart"/>
            <w:color w:val="auto"/>
          </w:rPr>
        </w:sdtEndPr>
        <w:sdtContent>
          <w:r w:rsidR="00D3128B" w:rsidRPr="004A2DB2">
            <w:rPr>
              <w:color w:val="2B6FED" w:themeColor="text2" w:themeTint="99"/>
            </w:rPr>
            <w:t>Klicken oder tippen Sie hier, um Text einzugeben.</w:t>
          </w:r>
        </w:sdtContent>
      </w:sdt>
    </w:p>
    <w:p w14:paraId="1D6E7E6C" w14:textId="0AAC69D4" w:rsidR="0019060F" w:rsidRPr="00A221F1" w:rsidRDefault="0019060F" w:rsidP="00485A71">
      <w:r>
        <w:tab/>
      </w:r>
      <w:r w:rsidR="009836CD" w:rsidRPr="00A221F1">
        <w:t>E-Mail:</w:t>
      </w:r>
      <w:r w:rsidRPr="00A221F1">
        <w:tab/>
      </w:r>
      <w:sdt>
        <w:sdtPr>
          <w:rPr>
            <w:rStyle w:val="Formatvorlage3"/>
          </w:rPr>
          <w:alias w:val="Textfeld"/>
          <w:tag w:val="Textfeld"/>
          <w:id w:val="-519234795"/>
          <w:placeholder>
            <w:docPart w:val="0BD6A7C25753420CAB77C1CF59418251"/>
          </w:placeholder>
          <w:showingPlcHdr/>
          <w:text w:multiLine="1"/>
        </w:sdtPr>
        <w:sdtEndPr>
          <w:rPr>
            <w:rStyle w:val="Absatz-Standardschriftart"/>
            <w:color w:val="auto"/>
          </w:rPr>
        </w:sdtEndPr>
        <w:sdtContent>
          <w:r w:rsidR="00FE0420" w:rsidRPr="004A2DB2">
            <w:rPr>
              <w:color w:val="2B6FED" w:themeColor="text2" w:themeTint="99"/>
            </w:rPr>
            <w:t>Klicken oder tippen Sie hier, um Text einzugeben.</w:t>
          </w:r>
        </w:sdtContent>
      </w:sdt>
    </w:p>
    <w:p w14:paraId="596A38FF" w14:textId="77777777" w:rsidR="00E92419" w:rsidRPr="00A221F1" w:rsidRDefault="00E92419" w:rsidP="00E92419">
      <w:pPr>
        <w:pStyle w:val="StandardBericht"/>
        <w:ind w:left="0" w:firstLine="0"/>
      </w:pPr>
      <w:r>
        <w:t>Weshalb wurde die angegebene Refer</w:t>
      </w:r>
      <w:r w:rsidRPr="00A221F1">
        <w:t xml:space="preserve">enz ausgewählt, um die Erfahrung und fachliche Kompetenz der Schlüsselperson für die gestellte Aufgabe darzustellen? </w:t>
      </w:r>
    </w:p>
    <w:p w14:paraId="1F93F56F" w14:textId="5B1961CE" w:rsidR="00E92419" w:rsidRDefault="00F132A0" w:rsidP="00E92419">
      <w:pPr>
        <w:pStyle w:val="StandardBericht"/>
        <w:ind w:left="0" w:firstLine="0"/>
      </w:pPr>
      <w:sdt>
        <w:sdtPr>
          <w:rPr>
            <w:rStyle w:val="Formatvorlage3"/>
          </w:rPr>
          <w:id w:val="343295968"/>
          <w:placeholder>
            <w:docPart w:val="4107FDDDE02B4F22B0B1AEB8AE19D683"/>
          </w:placeholder>
          <w:showingPlcHdr/>
          <w:text/>
        </w:sdtPr>
        <w:sdtEndPr>
          <w:rPr>
            <w:rStyle w:val="Absatz-Standardschriftart"/>
            <w:color w:val="auto"/>
          </w:rPr>
        </w:sdtEndPr>
        <w:sdtContent>
          <w:r w:rsidR="00E92419" w:rsidRPr="004A2DB2">
            <w:rPr>
              <w:color w:val="2B6FED" w:themeColor="text2" w:themeTint="99"/>
            </w:rPr>
            <w:t>Klicken oder tippen Sie hier, um Text einzugeben.</w:t>
          </w:r>
        </w:sdtContent>
      </w:sdt>
    </w:p>
    <w:p w14:paraId="7FF83A1E" w14:textId="743E92D5" w:rsidR="0019060F" w:rsidRPr="00A221F1" w:rsidRDefault="002309DA" w:rsidP="00485A71">
      <w:pPr>
        <w:pStyle w:val="StandardBericht"/>
        <w:ind w:left="0" w:firstLine="0"/>
      </w:pPr>
      <w:r w:rsidRPr="002309DA">
        <w:t>Kurzbeschrieb Projekt</w:t>
      </w:r>
      <w:r w:rsidR="008401A0" w:rsidRPr="00A221F1">
        <w:t xml:space="preserve"> (</w:t>
      </w:r>
      <w:r w:rsidR="008401A0" w:rsidRPr="00485A71">
        <w:t xml:space="preserve">max. </w:t>
      </w:r>
      <w:r w:rsidR="00621400" w:rsidRPr="00485A71">
        <w:t xml:space="preserve">1 </w:t>
      </w:r>
      <w:r w:rsidR="008401A0" w:rsidRPr="00485A71">
        <w:t>A4-Seite</w:t>
      </w:r>
      <w:r w:rsidR="008401A0" w:rsidRPr="00A221F1">
        <w:t>): I</w:t>
      </w:r>
      <w:r w:rsidRPr="00A221F1">
        <w:t>n welcher Rolle/Funktion</w:t>
      </w:r>
      <w:r w:rsidR="008401A0" w:rsidRPr="00A221F1">
        <w:t xml:space="preserve"> war</w:t>
      </w:r>
      <w:r w:rsidRPr="00A221F1">
        <w:t xml:space="preserve"> die Schlüsselperson in welchen SIA-Phasen tätig</w:t>
      </w:r>
      <w:r w:rsidR="0011544D" w:rsidRPr="00A221F1">
        <w:t xml:space="preserve"> und</w:t>
      </w:r>
      <w:r w:rsidR="008401A0" w:rsidRPr="00A221F1">
        <w:t xml:space="preserve"> w</w:t>
      </w:r>
      <w:r w:rsidRPr="00A221F1">
        <w:t>elche vergleichbaren Herausforderungen bestanden im Projekt</w:t>
      </w:r>
      <w:r w:rsidR="008401A0" w:rsidRPr="00A221F1">
        <w:t>?</w:t>
      </w:r>
      <w:r w:rsidRPr="00A221F1">
        <w:t xml:space="preserve"> </w:t>
      </w:r>
    </w:p>
    <w:sdt>
      <w:sdtPr>
        <w:rPr>
          <w:rStyle w:val="Formatvorlage3"/>
        </w:rPr>
        <w:alias w:val="Textfeld2"/>
        <w:tag w:val="Textfeld2"/>
        <w:id w:val="-144591134"/>
        <w:placeholder>
          <w:docPart w:val="E76FD88AF0AB47528B0ABCD8515AD796"/>
        </w:placeholder>
        <w:showingPlcHdr/>
        <w:text/>
      </w:sdtPr>
      <w:sdtEndPr>
        <w:rPr>
          <w:rStyle w:val="Absatz-Standardschriftart"/>
          <w:color w:val="auto"/>
        </w:rPr>
      </w:sdtEndPr>
      <w:sdtContent>
        <w:p w14:paraId="253889A0" w14:textId="26E7844D" w:rsidR="004F5A8B" w:rsidRPr="00A221F1" w:rsidRDefault="004F5A8B" w:rsidP="00485A71">
          <w:pPr>
            <w:pStyle w:val="StandardBericht"/>
          </w:pPr>
          <w:r w:rsidRPr="004A2DB2">
            <w:rPr>
              <w:color w:val="2B6FED" w:themeColor="text2" w:themeTint="99"/>
            </w:rPr>
            <w:t>Klicken oder tippen Sie hier, um Text einzugeben.</w:t>
          </w:r>
        </w:p>
      </w:sdtContent>
    </w:sdt>
    <w:p w14:paraId="14552071" w14:textId="6BA06408" w:rsidR="00D713BA" w:rsidRPr="00A221F1" w:rsidRDefault="00D713BA" w:rsidP="00485A71">
      <w:pPr>
        <w:pStyle w:val="StandardBericht"/>
      </w:pPr>
    </w:p>
    <w:p w14:paraId="412278A8" w14:textId="77777777" w:rsidR="00D713BA" w:rsidRDefault="00D713BA">
      <w:r>
        <w:br w:type="page"/>
      </w:r>
    </w:p>
    <w:p w14:paraId="33396872" w14:textId="459D1582" w:rsidR="00096CA6" w:rsidRPr="00D22539" w:rsidRDefault="00096CA6" w:rsidP="00D22539">
      <w:pPr>
        <w:pStyle w:val="berschrift3Bericht"/>
      </w:pPr>
      <w:r w:rsidRPr="00D22539">
        <w:t>Referenzprojekt 2 Projektleiter Generalplaner</w:t>
      </w:r>
    </w:p>
    <w:p w14:paraId="3C68BC20" w14:textId="77777777" w:rsidR="00096CA6" w:rsidRPr="00A221F1" w:rsidRDefault="00096CA6" w:rsidP="00096CA6">
      <w:r>
        <w:t>Projektna</w:t>
      </w:r>
      <w:r w:rsidRPr="00A221F1">
        <w:t>me:</w:t>
      </w:r>
      <w:r w:rsidRPr="00A221F1">
        <w:tab/>
      </w:r>
      <w:sdt>
        <w:sdtPr>
          <w:rPr>
            <w:rStyle w:val="Formatvorlage3"/>
          </w:rPr>
          <w:alias w:val="Textfeld"/>
          <w:tag w:val="Textfeld"/>
          <w:id w:val="-1126237721"/>
          <w:placeholder>
            <w:docPart w:val="18BF2B2E08D6478197BB4E21C92B020D"/>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905E1E2" w14:textId="77777777" w:rsidR="00096CA6" w:rsidRPr="00A221F1" w:rsidRDefault="00096CA6" w:rsidP="00096CA6">
      <w:r w:rsidRPr="008C67CA">
        <w:t>Adresse Ausführungsort:</w:t>
      </w:r>
      <w:r w:rsidRPr="00A221F1">
        <w:tab/>
      </w:r>
      <w:sdt>
        <w:sdtPr>
          <w:rPr>
            <w:rStyle w:val="Formatvorlage3"/>
          </w:rPr>
          <w:alias w:val="Textfeld"/>
          <w:tag w:val="Textfeld"/>
          <w:id w:val="1986045936"/>
          <w:placeholder>
            <w:docPart w:val="C37682B4151545598FE558DB015AFA4C"/>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11B74ECE" w14:textId="77777777" w:rsidR="00096CA6" w:rsidRPr="00A221F1" w:rsidRDefault="00096CA6" w:rsidP="00096CA6">
      <w:r>
        <w:t>Ausgeführt durch das Unternehmen</w:t>
      </w:r>
      <w:r w:rsidRPr="00A221F1">
        <w:t>:</w:t>
      </w:r>
      <w:r w:rsidRPr="00A221F1">
        <w:tab/>
      </w:r>
      <w:sdt>
        <w:sdtPr>
          <w:rPr>
            <w:rStyle w:val="Formatvorlage3"/>
          </w:rPr>
          <w:alias w:val="Textfeld"/>
          <w:tag w:val="Textfeld"/>
          <w:id w:val="-188453912"/>
          <w:placeholder>
            <w:docPart w:val="B85A3680713B47EA87E44C56258950F6"/>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4056F50D" w14:textId="77777777" w:rsidR="00096CA6" w:rsidRPr="00A221F1" w:rsidRDefault="00096CA6" w:rsidP="00096CA6">
      <w:r>
        <w:t>Ausführungszeitraum</w:t>
      </w:r>
      <w:r w:rsidRPr="00A221F1">
        <w:t>:</w:t>
      </w:r>
      <w:r w:rsidRPr="00A221F1">
        <w:tab/>
      </w:r>
      <w:sdt>
        <w:sdtPr>
          <w:rPr>
            <w:rStyle w:val="Formatvorlage3"/>
          </w:rPr>
          <w:alias w:val="Textfeld"/>
          <w:tag w:val="Textfeld"/>
          <w:id w:val="-201723033"/>
          <w:placeholder>
            <w:docPart w:val="EAE80F2DDA224BCBAEA8A1B5C737D25F"/>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303C0BF" w14:textId="77777777" w:rsidR="00096CA6" w:rsidRPr="00A221F1" w:rsidRDefault="00096CA6" w:rsidP="00096CA6">
      <w:r>
        <w:t>Auftragswert in CHF des Gesamtauftrages:</w:t>
      </w:r>
      <w:r w:rsidRPr="00A221F1">
        <w:tab/>
      </w:r>
      <w:sdt>
        <w:sdtPr>
          <w:rPr>
            <w:rStyle w:val="Formatvorlage3"/>
          </w:rPr>
          <w:alias w:val="Textfeld"/>
          <w:tag w:val="Textfeld"/>
          <w:id w:val="428015670"/>
          <w:placeholder>
            <w:docPart w:val="0C4D8C28EB5D41C881AA546C6BBC7C1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2206551A" w14:textId="77777777" w:rsidR="00096CA6" w:rsidRPr="00A221F1" w:rsidRDefault="00096CA6" w:rsidP="00096CA6">
      <w:r>
        <w:t>Vom Anbieter ausgeführt in CHF</w:t>
      </w:r>
      <w:r w:rsidRPr="00A221F1">
        <w:t>:</w:t>
      </w:r>
      <w:r w:rsidRPr="00A221F1">
        <w:tab/>
      </w:r>
      <w:sdt>
        <w:sdtPr>
          <w:rPr>
            <w:rStyle w:val="Formatvorlage3"/>
          </w:rPr>
          <w:alias w:val="Textfeld"/>
          <w:tag w:val="Textfeld"/>
          <w:id w:val="1518889507"/>
          <w:placeholder>
            <w:docPart w:val="0DC6BCC1094448DC89DE8F58286146E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7FB87A1" w14:textId="77777777" w:rsidR="00096CA6" w:rsidRPr="00A221F1" w:rsidRDefault="00096CA6" w:rsidP="00096CA6">
      <w:r>
        <w:t>Auskunftsperson</w:t>
      </w:r>
      <w:r w:rsidRPr="00A221F1">
        <w:t>:</w:t>
      </w:r>
      <w:r w:rsidRPr="00A221F1">
        <w:tab/>
      </w:r>
      <w:sdt>
        <w:sdtPr>
          <w:rPr>
            <w:rStyle w:val="Formatvorlage3"/>
          </w:rPr>
          <w:alias w:val="Textfeld"/>
          <w:tag w:val="Textfeld"/>
          <w:id w:val="324170507"/>
          <w:placeholder>
            <w:docPart w:val="BF603D061B414C159FE38E32FDEFFAA2"/>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78F2CBE" w14:textId="77777777" w:rsidR="00096CA6" w:rsidRPr="00A221F1" w:rsidRDefault="00096CA6" w:rsidP="00096CA6">
      <w:r>
        <w:tab/>
      </w:r>
      <w:r w:rsidRPr="00A221F1">
        <w:t>Telefon:</w:t>
      </w:r>
      <w:r w:rsidRPr="00A221F1">
        <w:tab/>
      </w:r>
      <w:sdt>
        <w:sdtPr>
          <w:rPr>
            <w:rStyle w:val="Formatvorlage3"/>
          </w:rPr>
          <w:alias w:val="Textfeld"/>
          <w:tag w:val="Textfeld"/>
          <w:id w:val="-1017379671"/>
          <w:placeholder>
            <w:docPart w:val="BCD334A2DFF4448E9CDC11E1319387BB"/>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AB4352A" w14:textId="77777777" w:rsidR="00096CA6" w:rsidRPr="00A221F1" w:rsidRDefault="00096CA6" w:rsidP="00096CA6">
      <w:r>
        <w:tab/>
      </w:r>
      <w:r w:rsidRPr="00A221F1">
        <w:t>E-Mail:</w:t>
      </w:r>
      <w:r w:rsidRPr="00A221F1">
        <w:tab/>
      </w:r>
      <w:sdt>
        <w:sdtPr>
          <w:rPr>
            <w:rStyle w:val="Formatvorlage3"/>
          </w:rPr>
          <w:alias w:val="Textfeld"/>
          <w:tag w:val="Textfeld"/>
          <w:id w:val="218479179"/>
          <w:placeholder>
            <w:docPart w:val="D526EA5AF76B4E9289E6D750B50B27FC"/>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E685251" w14:textId="77777777" w:rsidR="00096CA6" w:rsidRPr="00A221F1" w:rsidRDefault="00096CA6" w:rsidP="00096CA6">
      <w:pPr>
        <w:pStyle w:val="StandardBericht"/>
        <w:ind w:left="0" w:firstLine="0"/>
      </w:pPr>
      <w:r>
        <w:t>Weshalb wurde die angegebene Refer</w:t>
      </w:r>
      <w:r w:rsidRPr="00A221F1">
        <w:t xml:space="preserve">enz ausgewählt, um die Erfahrung und fachliche Kompetenz der Schlüsselperson für die gestellte Aufgabe darzustellen? </w:t>
      </w:r>
    </w:p>
    <w:p w14:paraId="432AC0E5" w14:textId="77777777" w:rsidR="00096CA6" w:rsidRDefault="00F132A0" w:rsidP="00096CA6">
      <w:pPr>
        <w:pStyle w:val="StandardBericht"/>
        <w:ind w:left="0" w:firstLine="0"/>
      </w:pPr>
      <w:sdt>
        <w:sdtPr>
          <w:rPr>
            <w:rStyle w:val="Formatvorlage3"/>
          </w:rPr>
          <w:id w:val="964008070"/>
          <w:placeholder>
            <w:docPart w:val="1E0ACEBE70F34BDA936F2058E51CD16D"/>
          </w:placeholder>
          <w:showingPlcHdr/>
          <w:text/>
        </w:sdtPr>
        <w:sdtEndPr>
          <w:rPr>
            <w:rStyle w:val="Absatz-Standardschriftart"/>
            <w:color w:val="auto"/>
          </w:rPr>
        </w:sdtEndPr>
        <w:sdtContent>
          <w:r w:rsidR="00096CA6" w:rsidRPr="004A2DB2">
            <w:rPr>
              <w:color w:val="2B6FED" w:themeColor="text2" w:themeTint="99"/>
            </w:rPr>
            <w:t>Klicken oder tippen Sie hier, um Text einzugeben.</w:t>
          </w:r>
        </w:sdtContent>
      </w:sdt>
    </w:p>
    <w:p w14:paraId="5A36F85E" w14:textId="77777777" w:rsidR="00096CA6" w:rsidRPr="00A221F1" w:rsidRDefault="00096CA6" w:rsidP="00096CA6">
      <w:pPr>
        <w:pStyle w:val="StandardBericht"/>
        <w:ind w:left="0" w:firstLine="0"/>
      </w:pPr>
      <w:r w:rsidRPr="002309DA">
        <w:t>Kurzbeschrieb Projekt</w:t>
      </w:r>
      <w:r w:rsidRPr="00A221F1">
        <w:t xml:space="preserve"> (</w:t>
      </w:r>
      <w:r w:rsidRPr="00485A71">
        <w:t>max. 1 A4-Seite</w:t>
      </w:r>
      <w:r w:rsidRPr="00A221F1">
        <w:t xml:space="preserve">): In welcher Rolle/Funktion war die Schlüsselperson in welchen SIA-Phasen tätig und welche vergleichbaren Herausforderungen bestanden im Projekt? </w:t>
      </w:r>
    </w:p>
    <w:sdt>
      <w:sdtPr>
        <w:rPr>
          <w:rStyle w:val="Formatvorlage3"/>
        </w:rPr>
        <w:alias w:val="Textfeld2"/>
        <w:tag w:val="Textfeld2"/>
        <w:id w:val="-1091621127"/>
        <w:placeholder>
          <w:docPart w:val="0C7A5A0A7DDC446A90FAB71B853155E9"/>
        </w:placeholder>
        <w:showingPlcHdr/>
        <w:text/>
      </w:sdtPr>
      <w:sdtEndPr>
        <w:rPr>
          <w:rStyle w:val="Absatz-Standardschriftart"/>
          <w:color w:val="auto"/>
        </w:rPr>
      </w:sdtEndPr>
      <w:sdtContent>
        <w:p w14:paraId="09E30C90" w14:textId="77777777" w:rsidR="00096CA6" w:rsidRPr="00A221F1" w:rsidRDefault="00096CA6" w:rsidP="00096CA6">
          <w:pPr>
            <w:pStyle w:val="StandardBericht"/>
          </w:pPr>
          <w:r w:rsidRPr="004A2DB2">
            <w:rPr>
              <w:color w:val="2B6FED" w:themeColor="text2" w:themeTint="99"/>
            </w:rPr>
            <w:t>Klicken oder tippen Sie hier, um Text einzugeben.</w:t>
          </w:r>
        </w:p>
      </w:sdtContent>
    </w:sdt>
    <w:p w14:paraId="06F15BF5" w14:textId="77777777" w:rsidR="00E92419" w:rsidRDefault="00E92419">
      <w:pPr>
        <w:pStyle w:val="StandardBericht"/>
        <w:ind w:left="0" w:firstLine="0"/>
      </w:pPr>
    </w:p>
    <w:p w14:paraId="54934193" w14:textId="77777777" w:rsidR="007825B5" w:rsidRDefault="007825B5">
      <w:r>
        <w:br w:type="page"/>
      </w:r>
    </w:p>
    <w:p w14:paraId="56BB8856" w14:textId="152370F7" w:rsidR="00BE2621" w:rsidRDefault="00BE2621" w:rsidP="0091467A">
      <w:pPr>
        <w:pStyle w:val="berschrift2Bericht"/>
      </w:pPr>
      <w:r>
        <w:t>Stv. Projektleiter Generalplaner</w:t>
      </w:r>
    </w:p>
    <w:p w14:paraId="3AC9812A" w14:textId="77777777" w:rsidR="00AA178A" w:rsidRPr="00A221F1" w:rsidRDefault="00AA178A" w:rsidP="00AA178A">
      <w:r>
        <w:t>Name, Vorname</w:t>
      </w:r>
      <w:r w:rsidRPr="00A221F1">
        <w:t>:</w:t>
      </w:r>
      <w:r w:rsidRPr="00A221F1">
        <w:tab/>
      </w:r>
      <w:sdt>
        <w:sdtPr>
          <w:rPr>
            <w:rStyle w:val="Formatvorlage3"/>
          </w:rPr>
          <w:alias w:val="Textfeld"/>
          <w:tag w:val="Textfeld"/>
          <w:id w:val="-1980062048"/>
          <w:placeholder>
            <w:docPart w:val="6BBCAAE407CF44A088126286689FF8DA"/>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F6D0DA2" w14:textId="77777777" w:rsidR="00AA178A" w:rsidRPr="00A221F1" w:rsidRDefault="00AA178A" w:rsidP="00AA178A">
      <w:r>
        <w:t>Jahrgang</w:t>
      </w:r>
      <w:r w:rsidRPr="00A221F1">
        <w:t>:</w:t>
      </w:r>
      <w:r w:rsidRPr="00A221F1">
        <w:tab/>
      </w:r>
      <w:sdt>
        <w:sdtPr>
          <w:rPr>
            <w:rStyle w:val="Formatvorlage3"/>
          </w:rPr>
          <w:alias w:val="Textfeld"/>
          <w:tag w:val="Textfeld"/>
          <w:id w:val="-1447227425"/>
          <w:placeholder>
            <w:docPart w:val="D161C5D83D3946BD8A7DB32CD880894F"/>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5B0F6D6" w14:textId="77777777" w:rsidR="00AA178A" w:rsidRPr="00A221F1" w:rsidRDefault="00AA178A" w:rsidP="00AA178A">
      <w:r>
        <w:t xml:space="preserve">Ausbildung, </w:t>
      </w:r>
      <w:r w:rsidRPr="00A221F1">
        <w:t>Diplom, Abschlussjahr:</w:t>
      </w:r>
      <w:r w:rsidRPr="00A221F1">
        <w:tab/>
      </w:r>
      <w:sdt>
        <w:sdtPr>
          <w:rPr>
            <w:rStyle w:val="Formatvorlage3"/>
          </w:rPr>
          <w:alias w:val="Textfeld"/>
          <w:tag w:val="Textfeld"/>
          <w:id w:val="871117799"/>
          <w:placeholder>
            <w:docPart w:val="330F9FDEB7834EB5B29FBAC9A2823316"/>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20FA5AAB" w14:textId="77777777" w:rsidR="00AA178A" w:rsidRPr="00A221F1" w:rsidRDefault="00AA178A" w:rsidP="00AA178A">
      <w:r>
        <w:t>Weiterbildung</w:t>
      </w:r>
      <w:r w:rsidRPr="00A221F1">
        <w:t>, Diplom, Abschlussjahr:</w:t>
      </w:r>
      <w:r w:rsidRPr="00A221F1">
        <w:tab/>
      </w:r>
      <w:sdt>
        <w:sdtPr>
          <w:rPr>
            <w:rStyle w:val="Formatvorlage3"/>
          </w:rPr>
          <w:alias w:val="Textfeld"/>
          <w:tag w:val="Textfeld"/>
          <w:id w:val="2053566933"/>
          <w:placeholder>
            <w:docPart w:val="1DAD524F0C59414AA063E81E9F7987D3"/>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F750D64" w14:textId="77777777" w:rsidR="00AA178A" w:rsidRPr="00A221F1" w:rsidRDefault="00AA178A" w:rsidP="00AA178A">
      <w:r>
        <w:t>In der Unternehmung seit</w:t>
      </w:r>
      <w:r w:rsidRPr="00A221F1">
        <w:t>:</w:t>
      </w:r>
      <w:r w:rsidRPr="00A221F1">
        <w:tab/>
      </w:r>
      <w:sdt>
        <w:sdtPr>
          <w:rPr>
            <w:rStyle w:val="Formatvorlage3"/>
          </w:rPr>
          <w:alias w:val="Textfeld"/>
          <w:tag w:val="Textfeld"/>
          <w:id w:val="-186681037"/>
          <w:placeholder>
            <w:docPart w:val="C1D8AEC29815472493338213F774AE37"/>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88F82CF" w14:textId="77777777" w:rsidR="00AA178A" w:rsidRPr="00A221F1" w:rsidRDefault="00AA178A" w:rsidP="00AA178A">
      <w:r>
        <w:t>Stellung im Betrieb</w:t>
      </w:r>
      <w:r w:rsidRPr="00A221F1">
        <w:t>:</w:t>
      </w:r>
      <w:r w:rsidRPr="00A221F1">
        <w:tab/>
      </w:r>
      <w:sdt>
        <w:sdtPr>
          <w:rPr>
            <w:rStyle w:val="Formatvorlage3"/>
          </w:rPr>
          <w:alias w:val="Textfeld"/>
          <w:tag w:val="Textfeld"/>
          <w:id w:val="-201942393"/>
          <w:placeholder>
            <w:docPart w:val="5F13C2C757CB4919B210620A1DB046CE"/>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499EBA3" w14:textId="77777777" w:rsidR="00AA178A" w:rsidRPr="00A221F1" w:rsidRDefault="00AA178A" w:rsidP="00AA178A">
      <w:r>
        <w:t>Tätigkeitsbereich, seit</w:t>
      </w:r>
      <w:r w:rsidRPr="00A221F1">
        <w:t>:</w:t>
      </w:r>
      <w:r w:rsidRPr="00A221F1">
        <w:tab/>
      </w:r>
      <w:sdt>
        <w:sdtPr>
          <w:rPr>
            <w:rStyle w:val="Formatvorlage3"/>
          </w:rPr>
          <w:alias w:val="Textfeld"/>
          <w:tag w:val="Textfeld"/>
          <w:id w:val="-1755587675"/>
          <w:placeholder>
            <w:docPart w:val="5C86C11AFAAB47ABA085DEDDE5000CB7"/>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FF174AE" w14:textId="77777777" w:rsidR="00AA178A" w:rsidRPr="00A221F1" w:rsidRDefault="00AA178A" w:rsidP="00AA178A">
      <w:r>
        <w:t>Telefon</w:t>
      </w:r>
      <w:r w:rsidRPr="00A221F1">
        <w:t>:</w:t>
      </w:r>
      <w:r w:rsidRPr="00A221F1">
        <w:tab/>
      </w:r>
      <w:sdt>
        <w:sdtPr>
          <w:rPr>
            <w:rStyle w:val="Formatvorlage3"/>
          </w:rPr>
          <w:alias w:val="Textfeld"/>
          <w:tag w:val="Textfeld"/>
          <w:id w:val="-1007830997"/>
          <w:placeholder>
            <w:docPart w:val="EE09AC2F44634AD19BDD8DE02DB0E07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D15EDFD" w14:textId="77777777" w:rsidR="00AA178A" w:rsidRPr="00485A71" w:rsidRDefault="00AA178A" w:rsidP="00AA178A">
      <w:r>
        <w:t>E-Mail</w:t>
      </w:r>
      <w:r w:rsidRPr="00A221F1">
        <w:t>:</w:t>
      </w:r>
      <w:r w:rsidRPr="00A221F1">
        <w:tab/>
      </w:r>
      <w:sdt>
        <w:sdtPr>
          <w:rPr>
            <w:rStyle w:val="Formatvorlage3"/>
          </w:rPr>
          <w:alias w:val="Textfeld"/>
          <w:tag w:val="Textfeld"/>
          <w:id w:val="-1655526897"/>
          <w:placeholder>
            <w:docPart w:val="394DCFEBDAC645D3B268EB22AE840156"/>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D57ADEC" w14:textId="77777777" w:rsidR="00AA178A" w:rsidRDefault="00AA178A" w:rsidP="00AA178A">
      <w:pPr>
        <w:tabs>
          <w:tab w:val="left" w:pos="3828"/>
        </w:tabs>
        <w:jc w:val="left"/>
      </w:pPr>
      <w:r w:rsidRPr="003D5876">
        <w:t>Lebenslauf:</w:t>
      </w:r>
      <w:r w:rsidRPr="003D5876">
        <w:tab/>
      </w:r>
      <w:r>
        <w:t xml:space="preserve">Der Lebenslauf ist zwingend als </w:t>
      </w:r>
      <w:r w:rsidRPr="003D5876">
        <w:t>Beilage</w:t>
      </w:r>
      <w:r>
        <w:t xml:space="preserve"> einzureichen.</w:t>
      </w:r>
    </w:p>
    <w:p w14:paraId="47B7F440" w14:textId="77777777" w:rsidR="00AA178A" w:rsidRDefault="00AA178A" w:rsidP="00AA178A">
      <w:pPr>
        <w:tabs>
          <w:tab w:val="left" w:pos="3828"/>
        </w:tabs>
        <w:ind w:left="0" w:firstLine="0"/>
        <w:jc w:val="left"/>
      </w:pPr>
      <w:r>
        <w:t xml:space="preserve">Die Anbieterin bestätigt, dass die aufgeführte Schlüsselperson die deutsche Sprache in Wort und Schrift einwandfrei beherrscht. </w:t>
      </w:r>
    </w:p>
    <w:p w14:paraId="32A6D31C" w14:textId="123C341C" w:rsidR="00AA178A" w:rsidRDefault="00AA178A">
      <w:r>
        <w:br w:type="page"/>
      </w:r>
    </w:p>
    <w:p w14:paraId="2B5EC589" w14:textId="74B4C646" w:rsidR="00AA178A" w:rsidRPr="00D22539" w:rsidRDefault="00AA178A" w:rsidP="00D22539">
      <w:pPr>
        <w:pStyle w:val="berschrift3Bericht"/>
      </w:pPr>
      <w:r w:rsidRPr="00D22539">
        <w:t>Referenzprojekt 1 Stv. Projektleiter Generalplaner</w:t>
      </w:r>
    </w:p>
    <w:p w14:paraId="6DCCD0D0" w14:textId="77777777" w:rsidR="00AA178A" w:rsidRPr="00A221F1" w:rsidRDefault="00AA178A" w:rsidP="00AA178A">
      <w:r>
        <w:t>Projektna</w:t>
      </w:r>
      <w:r w:rsidRPr="00A221F1">
        <w:t>me:</w:t>
      </w:r>
      <w:r w:rsidRPr="00A221F1">
        <w:tab/>
      </w:r>
      <w:sdt>
        <w:sdtPr>
          <w:rPr>
            <w:rStyle w:val="Formatvorlage3"/>
          </w:rPr>
          <w:alias w:val="Textfeld"/>
          <w:tag w:val="Textfeld"/>
          <w:id w:val="-1422560003"/>
          <w:placeholder>
            <w:docPart w:val="8E9340698A014798A1DFFCA9B8A351E0"/>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573B6AB" w14:textId="77777777" w:rsidR="00AA178A" w:rsidRPr="00A221F1" w:rsidRDefault="00AA178A" w:rsidP="00AA178A">
      <w:r w:rsidRPr="008C67CA">
        <w:t>Adresse Ausführungsort:</w:t>
      </w:r>
      <w:r w:rsidRPr="00A221F1">
        <w:tab/>
      </w:r>
      <w:sdt>
        <w:sdtPr>
          <w:rPr>
            <w:rStyle w:val="Formatvorlage3"/>
          </w:rPr>
          <w:alias w:val="Textfeld"/>
          <w:tag w:val="Textfeld"/>
          <w:id w:val="1995985258"/>
          <w:placeholder>
            <w:docPart w:val="23C796ECCA9548FAA3EED6D585754589"/>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2333A8BF" w14:textId="77777777" w:rsidR="00AA178A" w:rsidRPr="00A221F1" w:rsidRDefault="00AA178A" w:rsidP="00AA178A">
      <w:r>
        <w:t>Ausgeführt durch das Unternehmen</w:t>
      </w:r>
      <w:r w:rsidRPr="00A221F1">
        <w:t>:</w:t>
      </w:r>
      <w:r w:rsidRPr="00A221F1">
        <w:tab/>
      </w:r>
      <w:sdt>
        <w:sdtPr>
          <w:rPr>
            <w:rStyle w:val="Formatvorlage3"/>
          </w:rPr>
          <w:alias w:val="Textfeld"/>
          <w:tag w:val="Textfeld"/>
          <w:id w:val="-1730221354"/>
          <w:placeholder>
            <w:docPart w:val="C30637F47B564A048F0A91E8DB88858B"/>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0FDD6D13" w14:textId="77777777" w:rsidR="00AA178A" w:rsidRPr="00A221F1" w:rsidRDefault="00AA178A" w:rsidP="00AA178A">
      <w:r>
        <w:t>Ausführungszeitraum</w:t>
      </w:r>
      <w:r w:rsidRPr="00A221F1">
        <w:t>:</w:t>
      </w:r>
      <w:r w:rsidRPr="00A221F1">
        <w:tab/>
      </w:r>
      <w:sdt>
        <w:sdtPr>
          <w:rPr>
            <w:rStyle w:val="Formatvorlage3"/>
          </w:rPr>
          <w:alias w:val="Textfeld"/>
          <w:tag w:val="Textfeld"/>
          <w:id w:val="-1900662684"/>
          <w:placeholder>
            <w:docPart w:val="0EE0026951FB41BCA72115B975A0937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CAE2288" w14:textId="77777777" w:rsidR="00AA178A" w:rsidRPr="00A221F1" w:rsidRDefault="00AA178A" w:rsidP="00AA178A">
      <w:r>
        <w:t>Auftragswert in CHF des Gesamtauftrages:</w:t>
      </w:r>
      <w:r w:rsidRPr="00A221F1">
        <w:tab/>
      </w:r>
      <w:sdt>
        <w:sdtPr>
          <w:rPr>
            <w:rStyle w:val="Formatvorlage3"/>
          </w:rPr>
          <w:alias w:val="Textfeld"/>
          <w:tag w:val="Textfeld"/>
          <w:id w:val="-1363361284"/>
          <w:placeholder>
            <w:docPart w:val="A518F02C70824A76873EFA6612402673"/>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F6F90D2" w14:textId="77777777" w:rsidR="00AA178A" w:rsidRPr="00A221F1" w:rsidRDefault="00AA178A" w:rsidP="00AA178A">
      <w:r>
        <w:t>Vom Anbieter ausgeführt in CHF</w:t>
      </w:r>
      <w:r w:rsidRPr="00A221F1">
        <w:t>:</w:t>
      </w:r>
      <w:r w:rsidRPr="00A221F1">
        <w:tab/>
      </w:r>
      <w:sdt>
        <w:sdtPr>
          <w:rPr>
            <w:rStyle w:val="Formatvorlage3"/>
          </w:rPr>
          <w:alias w:val="Textfeld"/>
          <w:tag w:val="Textfeld"/>
          <w:id w:val="1486512436"/>
          <w:placeholder>
            <w:docPart w:val="626192EF26F3416281B9399A9E4F36BB"/>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613CB30" w14:textId="77777777" w:rsidR="00AA178A" w:rsidRPr="00A221F1" w:rsidRDefault="00AA178A" w:rsidP="00AA178A">
      <w:r>
        <w:t>Auskunftsperson</w:t>
      </w:r>
      <w:r w:rsidRPr="00A221F1">
        <w:t>:</w:t>
      </w:r>
      <w:r w:rsidRPr="00A221F1">
        <w:tab/>
      </w:r>
      <w:sdt>
        <w:sdtPr>
          <w:rPr>
            <w:rStyle w:val="Formatvorlage3"/>
          </w:rPr>
          <w:alias w:val="Textfeld"/>
          <w:tag w:val="Textfeld"/>
          <w:id w:val="1599297229"/>
          <w:placeholder>
            <w:docPart w:val="3A1B8965171B4A01B1DF5CB7F37BBD4C"/>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066D6DD" w14:textId="77777777" w:rsidR="00AA178A" w:rsidRPr="00A221F1" w:rsidRDefault="00AA178A" w:rsidP="00AA178A">
      <w:r>
        <w:tab/>
      </w:r>
      <w:r w:rsidRPr="00A221F1">
        <w:t>Telefon:</w:t>
      </w:r>
      <w:r w:rsidRPr="00A221F1">
        <w:tab/>
      </w:r>
      <w:sdt>
        <w:sdtPr>
          <w:rPr>
            <w:rStyle w:val="Formatvorlage3"/>
          </w:rPr>
          <w:alias w:val="Textfeld"/>
          <w:tag w:val="Textfeld"/>
          <w:id w:val="1075089884"/>
          <w:placeholder>
            <w:docPart w:val="8B0AB164886F46E4AA59F8DB81FC7B4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44DC1D0" w14:textId="77777777" w:rsidR="00AA178A" w:rsidRPr="00A221F1" w:rsidRDefault="00AA178A" w:rsidP="00AA178A">
      <w:r>
        <w:tab/>
      </w:r>
      <w:r w:rsidRPr="00A221F1">
        <w:t>E-Mail:</w:t>
      </w:r>
      <w:r w:rsidRPr="00A221F1">
        <w:tab/>
      </w:r>
      <w:sdt>
        <w:sdtPr>
          <w:rPr>
            <w:rStyle w:val="Formatvorlage3"/>
          </w:rPr>
          <w:alias w:val="Textfeld"/>
          <w:tag w:val="Textfeld"/>
          <w:id w:val="-106049777"/>
          <w:placeholder>
            <w:docPart w:val="E6B345D3B8954D58AE5D5B97DA9DFC90"/>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26112733" w14:textId="77777777" w:rsidR="00AA178A" w:rsidRPr="00A221F1" w:rsidRDefault="00AA178A" w:rsidP="00AA178A">
      <w:pPr>
        <w:pStyle w:val="StandardBericht"/>
        <w:ind w:left="0" w:firstLine="0"/>
      </w:pPr>
      <w:r>
        <w:t>Weshalb wurde die angegebene Refer</w:t>
      </w:r>
      <w:r w:rsidRPr="00A221F1">
        <w:t xml:space="preserve">enz ausgewählt, um die Erfahrung und fachliche Kompetenz der Schlüsselperson für die gestellte Aufgabe darzustellen? </w:t>
      </w:r>
    </w:p>
    <w:p w14:paraId="7B1992CF" w14:textId="77777777" w:rsidR="00AA178A" w:rsidRDefault="00F132A0" w:rsidP="00AA178A">
      <w:pPr>
        <w:pStyle w:val="StandardBericht"/>
        <w:ind w:left="0" w:firstLine="0"/>
      </w:pPr>
      <w:sdt>
        <w:sdtPr>
          <w:rPr>
            <w:rStyle w:val="Formatvorlage3"/>
          </w:rPr>
          <w:id w:val="-752197470"/>
          <w:placeholder>
            <w:docPart w:val="F77BDC26691E4CD39B487E37AE1C7C93"/>
          </w:placeholder>
          <w:showingPlcHdr/>
          <w:text/>
        </w:sdtPr>
        <w:sdtEndPr>
          <w:rPr>
            <w:rStyle w:val="Absatz-Standardschriftart"/>
            <w:color w:val="auto"/>
          </w:rPr>
        </w:sdtEndPr>
        <w:sdtContent>
          <w:r w:rsidR="00AA178A" w:rsidRPr="004A2DB2">
            <w:rPr>
              <w:color w:val="2B6FED" w:themeColor="text2" w:themeTint="99"/>
            </w:rPr>
            <w:t>Klicken oder tippen Sie hier, um Text einzugeben.</w:t>
          </w:r>
        </w:sdtContent>
      </w:sdt>
    </w:p>
    <w:p w14:paraId="1F2213C0" w14:textId="77777777" w:rsidR="00AA178A" w:rsidRPr="00A221F1" w:rsidRDefault="00AA178A" w:rsidP="00AA178A">
      <w:pPr>
        <w:pStyle w:val="StandardBericht"/>
        <w:ind w:left="0" w:firstLine="0"/>
      </w:pPr>
      <w:r w:rsidRPr="002309DA">
        <w:t>Kurzbeschrieb Projekt</w:t>
      </w:r>
      <w:r w:rsidRPr="00A221F1">
        <w:t xml:space="preserve"> (</w:t>
      </w:r>
      <w:r w:rsidRPr="00485A71">
        <w:t>max. 1 A4-Seite</w:t>
      </w:r>
      <w:r w:rsidRPr="00A221F1">
        <w:t xml:space="preserve">): In welcher Rolle/Funktion war die Schlüsselperson in welchen SIA-Phasen tätig und welche vergleichbaren Herausforderungen bestanden im Projekt? </w:t>
      </w:r>
    </w:p>
    <w:sdt>
      <w:sdtPr>
        <w:rPr>
          <w:rStyle w:val="Formatvorlage3"/>
        </w:rPr>
        <w:alias w:val="Textfeld2"/>
        <w:tag w:val="Textfeld2"/>
        <w:id w:val="-1891797870"/>
        <w:placeholder>
          <w:docPart w:val="CBF36D5128A44091B01F785EFB7D80C7"/>
        </w:placeholder>
        <w:showingPlcHdr/>
        <w:text/>
      </w:sdtPr>
      <w:sdtEndPr>
        <w:rPr>
          <w:rStyle w:val="Absatz-Standardschriftart"/>
          <w:color w:val="auto"/>
        </w:rPr>
      </w:sdtEndPr>
      <w:sdtContent>
        <w:p w14:paraId="795C6CA9" w14:textId="77777777" w:rsidR="00AA178A" w:rsidRPr="00A221F1" w:rsidRDefault="00AA178A" w:rsidP="00AA178A">
          <w:pPr>
            <w:pStyle w:val="StandardBericht"/>
          </w:pPr>
          <w:r w:rsidRPr="004A2DB2">
            <w:rPr>
              <w:color w:val="2B6FED" w:themeColor="text2" w:themeTint="99"/>
            </w:rPr>
            <w:t>Klicken oder tippen Sie hier, um Text einzugeben.</w:t>
          </w:r>
        </w:p>
      </w:sdtContent>
    </w:sdt>
    <w:p w14:paraId="2AA7C441" w14:textId="77777777" w:rsidR="00AA178A" w:rsidRDefault="00AA178A" w:rsidP="00BE2621">
      <w:pPr>
        <w:pStyle w:val="StandardBericht"/>
      </w:pPr>
    </w:p>
    <w:p w14:paraId="04711319" w14:textId="64649AF9" w:rsidR="00AA178A" w:rsidRDefault="00AA178A">
      <w:r>
        <w:br w:type="page"/>
      </w:r>
    </w:p>
    <w:p w14:paraId="21306621" w14:textId="01107565" w:rsidR="00AA178A" w:rsidRPr="00D22539" w:rsidRDefault="00AA178A" w:rsidP="00D22539">
      <w:pPr>
        <w:pStyle w:val="berschrift3Bericht"/>
      </w:pPr>
      <w:r w:rsidRPr="00D22539">
        <w:t>Referenzprojekt 2 Stv. Projektleiter Generalplaner</w:t>
      </w:r>
    </w:p>
    <w:p w14:paraId="58CAB4A9" w14:textId="77777777" w:rsidR="00AA178A" w:rsidRPr="00A221F1" w:rsidRDefault="00AA178A" w:rsidP="00AA178A">
      <w:r>
        <w:t>Projektna</w:t>
      </w:r>
      <w:r w:rsidRPr="00A221F1">
        <w:t>me:</w:t>
      </w:r>
      <w:r w:rsidRPr="00A221F1">
        <w:tab/>
      </w:r>
      <w:sdt>
        <w:sdtPr>
          <w:rPr>
            <w:rStyle w:val="Formatvorlage3"/>
          </w:rPr>
          <w:alias w:val="Textfeld"/>
          <w:tag w:val="Textfeld"/>
          <w:id w:val="-596872011"/>
          <w:placeholder>
            <w:docPart w:val="F332F4428F7A4B2BA1C34E0832F422FC"/>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381ABD5" w14:textId="77777777" w:rsidR="00AA178A" w:rsidRPr="00A221F1" w:rsidRDefault="00AA178A" w:rsidP="00AA178A">
      <w:r w:rsidRPr="008C67CA">
        <w:t>Adresse Ausführungsort:</w:t>
      </w:r>
      <w:r w:rsidRPr="00A221F1">
        <w:tab/>
      </w:r>
      <w:sdt>
        <w:sdtPr>
          <w:rPr>
            <w:rStyle w:val="Formatvorlage3"/>
          </w:rPr>
          <w:alias w:val="Textfeld"/>
          <w:tag w:val="Textfeld"/>
          <w:id w:val="-1782797748"/>
          <w:placeholder>
            <w:docPart w:val="D5FABF30A7BE4DFDB7018AE107CFC00F"/>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50A9EE8F" w14:textId="77777777" w:rsidR="00AA178A" w:rsidRPr="00A221F1" w:rsidRDefault="00AA178A" w:rsidP="00AA178A">
      <w:r>
        <w:t>Ausgeführt durch das Unternehmen</w:t>
      </w:r>
      <w:r w:rsidRPr="00A221F1">
        <w:t>:</w:t>
      </w:r>
      <w:r w:rsidRPr="00A221F1">
        <w:tab/>
      </w:r>
      <w:sdt>
        <w:sdtPr>
          <w:rPr>
            <w:rStyle w:val="Formatvorlage3"/>
          </w:rPr>
          <w:alias w:val="Textfeld"/>
          <w:tag w:val="Textfeld"/>
          <w:id w:val="-2082511250"/>
          <w:placeholder>
            <w:docPart w:val="DE846373F6314F65B072625F837733E3"/>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2231B83F" w14:textId="77777777" w:rsidR="00AA178A" w:rsidRPr="00A221F1" w:rsidRDefault="00AA178A" w:rsidP="00AA178A">
      <w:r>
        <w:t>Ausführungszeitraum</w:t>
      </w:r>
      <w:r w:rsidRPr="00A221F1">
        <w:t>:</w:t>
      </w:r>
      <w:r w:rsidRPr="00A221F1">
        <w:tab/>
      </w:r>
      <w:sdt>
        <w:sdtPr>
          <w:rPr>
            <w:rStyle w:val="Formatvorlage3"/>
          </w:rPr>
          <w:alias w:val="Textfeld"/>
          <w:tag w:val="Textfeld"/>
          <w:id w:val="-632550470"/>
          <w:placeholder>
            <w:docPart w:val="281D88CA48CA4A91950BAD5A1677E152"/>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876099F" w14:textId="77777777" w:rsidR="00AA178A" w:rsidRPr="00A221F1" w:rsidRDefault="00AA178A" w:rsidP="00AA178A">
      <w:r>
        <w:t>Auftragswert in CHF des Gesamtauftrages:</w:t>
      </w:r>
      <w:r w:rsidRPr="00A221F1">
        <w:tab/>
      </w:r>
      <w:sdt>
        <w:sdtPr>
          <w:rPr>
            <w:rStyle w:val="Formatvorlage3"/>
          </w:rPr>
          <w:alias w:val="Textfeld"/>
          <w:tag w:val="Textfeld"/>
          <w:id w:val="707916371"/>
          <w:placeholder>
            <w:docPart w:val="5E0D4ECD0DAE4DF092BB0BF65ED3852F"/>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35C1692" w14:textId="77777777" w:rsidR="00AA178A" w:rsidRPr="00A221F1" w:rsidRDefault="00AA178A" w:rsidP="00AA178A">
      <w:r>
        <w:t>Vom Anbieter ausgeführt in CHF</w:t>
      </w:r>
      <w:r w:rsidRPr="00A221F1">
        <w:t>:</w:t>
      </w:r>
      <w:r w:rsidRPr="00A221F1">
        <w:tab/>
      </w:r>
      <w:sdt>
        <w:sdtPr>
          <w:rPr>
            <w:rStyle w:val="Formatvorlage3"/>
          </w:rPr>
          <w:alias w:val="Textfeld"/>
          <w:tag w:val="Textfeld"/>
          <w:id w:val="-1122610947"/>
          <w:placeholder>
            <w:docPart w:val="E635A1C249DA425BBB29185131547D0D"/>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EDA918A" w14:textId="77777777" w:rsidR="00AA178A" w:rsidRPr="00A221F1" w:rsidRDefault="00AA178A" w:rsidP="00AA178A">
      <w:r>
        <w:t>Auskunftsperson</w:t>
      </w:r>
      <w:r w:rsidRPr="00A221F1">
        <w:t>:</w:t>
      </w:r>
      <w:r w:rsidRPr="00A221F1">
        <w:tab/>
      </w:r>
      <w:sdt>
        <w:sdtPr>
          <w:rPr>
            <w:rStyle w:val="Formatvorlage3"/>
          </w:rPr>
          <w:alias w:val="Textfeld"/>
          <w:tag w:val="Textfeld"/>
          <w:id w:val="1303110353"/>
          <w:placeholder>
            <w:docPart w:val="D80B63391D814E42B004917026468330"/>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20E454F" w14:textId="77777777" w:rsidR="00AA178A" w:rsidRPr="00A221F1" w:rsidRDefault="00AA178A" w:rsidP="00AA178A">
      <w:r>
        <w:tab/>
      </w:r>
      <w:r w:rsidRPr="00A221F1">
        <w:t>Telefon:</w:t>
      </w:r>
      <w:r w:rsidRPr="00A221F1">
        <w:tab/>
      </w:r>
      <w:sdt>
        <w:sdtPr>
          <w:rPr>
            <w:rStyle w:val="Formatvorlage3"/>
          </w:rPr>
          <w:alias w:val="Textfeld"/>
          <w:tag w:val="Textfeld"/>
          <w:id w:val="-715739864"/>
          <w:placeholder>
            <w:docPart w:val="227EC8DAF82E41C8B7DACED50AA1EC92"/>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885A9EF" w14:textId="77777777" w:rsidR="00AA178A" w:rsidRPr="00A221F1" w:rsidRDefault="00AA178A" w:rsidP="00AA178A">
      <w:r>
        <w:tab/>
      </w:r>
      <w:r w:rsidRPr="00A221F1">
        <w:t>E-Mail:</w:t>
      </w:r>
      <w:r w:rsidRPr="00A221F1">
        <w:tab/>
      </w:r>
      <w:sdt>
        <w:sdtPr>
          <w:rPr>
            <w:rStyle w:val="Formatvorlage3"/>
          </w:rPr>
          <w:alias w:val="Textfeld"/>
          <w:tag w:val="Textfeld"/>
          <w:id w:val="1028217974"/>
          <w:placeholder>
            <w:docPart w:val="16799F17886840ADB30B74EEE4BEF635"/>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AD5258A" w14:textId="77777777" w:rsidR="00AA178A" w:rsidRPr="00A221F1" w:rsidRDefault="00AA178A" w:rsidP="00AA178A">
      <w:pPr>
        <w:pStyle w:val="StandardBericht"/>
        <w:ind w:left="0" w:firstLine="0"/>
      </w:pPr>
      <w:r>
        <w:t>Weshalb wurde die angegebene Refer</w:t>
      </w:r>
      <w:r w:rsidRPr="00A221F1">
        <w:t xml:space="preserve">enz ausgewählt, um die Erfahrung und fachliche Kompetenz der Schlüsselperson für die gestellte Aufgabe darzustellen? </w:t>
      </w:r>
    </w:p>
    <w:p w14:paraId="0E0E18AB" w14:textId="77777777" w:rsidR="00AA178A" w:rsidRDefault="00F132A0" w:rsidP="00AA178A">
      <w:pPr>
        <w:pStyle w:val="StandardBericht"/>
        <w:ind w:left="0" w:firstLine="0"/>
      </w:pPr>
      <w:sdt>
        <w:sdtPr>
          <w:rPr>
            <w:rStyle w:val="Formatvorlage3"/>
          </w:rPr>
          <w:id w:val="1668126655"/>
          <w:placeholder>
            <w:docPart w:val="6801121E4D694C56ACC0B5FBA0E440AA"/>
          </w:placeholder>
          <w:showingPlcHdr/>
          <w:text/>
        </w:sdtPr>
        <w:sdtEndPr>
          <w:rPr>
            <w:rStyle w:val="Absatz-Standardschriftart"/>
            <w:color w:val="auto"/>
          </w:rPr>
        </w:sdtEndPr>
        <w:sdtContent>
          <w:r w:rsidR="00AA178A" w:rsidRPr="004A2DB2">
            <w:rPr>
              <w:color w:val="2B6FED" w:themeColor="text2" w:themeTint="99"/>
            </w:rPr>
            <w:t>Klicken oder tippen Sie hier, um Text einzugeben.</w:t>
          </w:r>
        </w:sdtContent>
      </w:sdt>
    </w:p>
    <w:p w14:paraId="4DD52393" w14:textId="77777777" w:rsidR="00AA178A" w:rsidRPr="00A221F1" w:rsidRDefault="00AA178A" w:rsidP="00AA178A">
      <w:pPr>
        <w:pStyle w:val="StandardBericht"/>
        <w:ind w:left="0" w:firstLine="0"/>
      </w:pPr>
      <w:r w:rsidRPr="002309DA">
        <w:t>Kurzbeschrieb Projekt</w:t>
      </w:r>
      <w:r w:rsidRPr="00A221F1">
        <w:t xml:space="preserve"> (</w:t>
      </w:r>
      <w:r w:rsidRPr="00485A71">
        <w:t>max. 1 A4-Seite</w:t>
      </w:r>
      <w:r w:rsidRPr="00A221F1">
        <w:t xml:space="preserve">): In welcher Rolle/Funktion war die Schlüsselperson in welchen SIA-Phasen tätig und welche vergleichbaren Herausforderungen bestanden im Projekt? </w:t>
      </w:r>
    </w:p>
    <w:sdt>
      <w:sdtPr>
        <w:rPr>
          <w:rStyle w:val="Formatvorlage3"/>
        </w:rPr>
        <w:alias w:val="Textfeld2"/>
        <w:tag w:val="Textfeld2"/>
        <w:id w:val="-882940537"/>
        <w:placeholder>
          <w:docPart w:val="EDDDE36023094DD8988897036FE75074"/>
        </w:placeholder>
        <w:showingPlcHdr/>
        <w:text/>
      </w:sdtPr>
      <w:sdtEndPr>
        <w:rPr>
          <w:rStyle w:val="Absatz-Standardschriftart"/>
          <w:color w:val="auto"/>
        </w:rPr>
      </w:sdtEndPr>
      <w:sdtContent>
        <w:p w14:paraId="04C294E0" w14:textId="77777777" w:rsidR="00AA178A" w:rsidRPr="00A221F1" w:rsidRDefault="00AA178A" w:rsidP="00AA178A">
          <w:pPr>
            <w:pStyle w:val="StandardBericht"/>
          </w:pPr>
          <w:r w:rsidRPr="004A2DB2">
            <w:rPr>
              <w:color w:val="2B6FED" w:themeColor="text2" w:themeTint="99"/>
            </w:rPr>
            <w:t>Klicken oder tippen Sie hier, um Text einzugeben.</w:t>
          </w:r>
        </w:p>
      </w:sdtContent>
    </w:sdt>
    <w:p w14:paraId="029A22D2" w14:textId="6F7461CE" w:rsidR="00AA178A" w:rsidRDefault="00AA178A">
      <w:r>
        <w:br w:type="page"/>
      </w:r>
    </w:p>
    <w:p w14:paraId="7FD46FA0" w14:textId="77DF909B" w:rsidR="0091467A" w:rsidRDefault="00CA4531" w:rsidP="0091467A">
      <w:pPr>
        <w:pStyle w:val="berschrift2Bericht"/>
      </w:pPr>
      <w:r>
        <w:t>Bauleiter Generalplaner</w:t>
      </w:r>
    </w:p>
    <w:p w14:paraId="13505260" w14:textId="77777777" w:rsidR="007A1B83" w:rsidRPr="00A221F1" w:rsidRDefault="007A1B83" w:rsidP="00485A71">
      <w:r>
        <w:t>Name, Vorname:</w:t>
      </w:r>
      <w:r>
        <w:tab/>
      </w:r>
      <w:sdt>
        <w:sdtPr>
          <w:rPr>
            <w:rStyle w:val="Formatvorlage3"/>
          </w:rPr>
          <w:alias w:val="Textfeld"/>
          <w:tag w:val="Textfeld"/>
          <w:id w:val="-444155161"/>
          <w:placeholder>
            <w:docPart w:val="24C1CAD3E03B44859BCC557DCB99181E"/>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B74F4CF" w14:textId="77777777" w:rsidR="007A1B83" w:rsidRPr="00A221F1" w:rsidRDefault="007A1B83" w:rsidP="00485A71">
      <w:r>
        <w:t>Jahrgang:</w:t>
      </w:r>
      <w:r>
        <w:tab/>
      </w:r>
      <w:sdt>
        <w:sdtPr>
          <w:rPr>
            <w:rStyle w:val="Formatvorlage3"/>
          </w:rPr>
          <w:alias w:val="Textfeld"/>
          <w:tag w:val="Textfeld"/>
          <w:id w:val="-1763838538"/>
          <w:placeholder>
            <w:docPart w:val="A1F2D3EB1502455F87E21834221A7407"/>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20E06B10" w14:textId="1994CD78" w:rsidR="007A1B83" w:rsidRPr="00A221F1" w:rsidRDefault="007A1B83" w:rsidP="00485A71">
      <w:r>
        <w:t>Ausbildung, Diplom, Abschlussjahr:</w:t>
      </w:r>
      <w:r w:rsidR="004A2DB2">
        <w:tab/>
      </w:r>
      <w:sdt>
        <w:sdtPr>
          <w:rPr>
            <w:rStyle w:val="Formatvorlage3"/>
          </w:rPr>
          <w:alias w:val="Textfeld"/>
          <w:tag w:val="Textfeld"/>
          <w:id w:val="-1041591681"/>
          <w:placeholder>
            <w:docPart w:val="AEB293BAFE2B4DC89C7045E9FA93058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C7811B0" w14:textId="77777777" w:rsidR="007A1B83" w:rsidRPr="00A221F1" w:rsidRDefault="007A1B83" w:rsidP="00485A71">
      <w:r>
        <w:t>Weiterbildung, Diplom, Abschlussjahr:</w:t>
      </w:r>
      <w:r>
        <w:tab/>
      </w:r>
      <w:sdt>
        <w:sdtPr>
          <w:rPr>
            <w:rStyle w:val="Formatvorlage3"/>
          </w:rPr>
          <w:alias w:val="Textfeld"/>
          <w:tag w:val="Textfeld"/>
          <w:id w:val="2039316141"/>
          <w:placeholder>
            <w:docPart w:val="946A17738BFE4B23AE26BC25BE589DA3"/>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54B74B8" w14:textId="77777777" w:rsidR="007A1B83" w:rsidRPr="00A221F1" w:rsidRDefault="007A1B83" w:rsidP="00485A71">
      <w:r>
        <w:t>In der Unternehmung seit:</w:t>
      </w:r>
      <w:r>
        <w:tab/>
      </w:r>
      <w:sdt>
        <w:sdtPr>
          <w:rPr>
            <w:rStyle w:val="Formatvorlage3"/>
          </w:rPr>
          <w:alias w:val="Textfeld"/>
          <w:tag w:val="Textfeld"/>
          <w:id w:val="93060241"/>
          <w:placeholder>
            <w:docPart w:val="C6E0E701F1484AC5ADD135CFFDAF0F3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AC959E9" w14:textId="77777777" w:rsidR="007A1B83" w:rsidRPr="00A221F1" w:rsidRDefault="007A1B83" w:rsidP="00485A71">
      <w:r>
        <w:t>Stellung im Betrieb:</w:t>
      </w:r>
      <w:r>
        <w:tab/>
      </w:r>
      <w:sdt>
        <w:sdtPr>
          <w:rPr>
            <w:rStyle w:val="Formatvorlage3"/>
          </w:rPr>
          <w:alias w:val="Textfeld"/>
          <w:tag w:val="Textfeld"/>
          <w:id w:val="-1103260366"/>
          <w:placeholder>
            <w:docPart w:val="377CFE6C4BEA471EB6C47103350D1D12"/>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98B19C8" w14:textId="77777777" w:rsidR="007A1B83" w:rsidRPr="00A221F1" w:rsidRDefault="007A1B83" w:rsidP="00485A71">
      <w:r>
        <w:t>Tätigkeitsbereich, seit:</w:t>
      </w:r>
      <w:r>
        <w:tab/>
      </w:r>
      <w:sdt>
        <w:sdtPr>
          <w:rPr>
            <w:rStyle w:val="Formatvorlage3"/>
          </w:rPr>
          <w:alias w:val="Textfeld"/>
          <w:tag w:val="Textfeld"/>
          <w:id w:val="277305355"/>
          <w:placeholder>
            <w:docPart w:val="297E6C9E997B48FAA3E4D7CFE632A637"/>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868FB34" w14:textId="77777777" w:rsidR="007A1B83" w:rsidRPr="00A221F1" w:rsidRDefault="007A1B83" w:rsidP="00485A71">
      <w:r>
        <w:t>Telefon:</w:t>
      </w:r>
      <w:r>
        <w:tab/>
      </w:r>
      <w:sdt>
        <w:sdtPr>
          <w:rPr>
            <w:rStyle w:val="Formatvorlage3"/>
          </w:rPr>
          <w:alias w:val="Textfeld"/>
          <w:tag w:val="Textfeld"/>
          <w:id w:val="-498116420"/>
          <w:placeholder>
            <w:docPart w:val="64E03B8F0EF54691B4CA6D4A100AD69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E79C2CB" w14:textId="19EB91E6" w:rsidR="007825B5" w:rsidRDefault="007A1B83">
      <w:r>
        <w:t>E-Mail:</w:t>
      </w:r>
      <w:r>
        <w:tab/>
      </w:r>
      <w:sdt>
        <w:sdtPr>
          <w:rPr>
            <w:rStyle w:val="Formatvorlage3"/>
          </w:rPr>
          <w:alias w:val="Textfeld"/>
          <w:tag w:val="Textfeld"/>
          <w:id w:val="1875881849"/>
          <w:placeholder>
            <w:docPart w:val="706B11439E9040F9BA874CFE8C8553E6"/>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BDB2506" w14:textId="364F032E" w:rsidR="00CA3AB9" w:rsidRDefault="00CA3AB9" w:rsidP="00CA3AB9">
      <w:pPr>
        <w:tabs>
          <w:tab w:val="left" w:pos="3828"/>
        </w:tabs>
        <w:jc w:val="left"/>
      </w:pPr>
      <w:r w:rsidRPr="003D5876">
        <w:t>Lebenslauf:</w:t>
      </w:r>
      <w:r w:rsidRPr="003D5876">
        <w:tab/>
      </w:r>
      <w:r>
        <w:t xml:space="preserve">Der Lebenslauf ist zwingend als </w:t>
      </w:r>
      <w:r w:rsidRPr="003D5876">
        <w:t>Beilage</w:t>
      </w:r>
      <w:r>
        <w:t xml:space="preserve"> einzureichen</w:t>
      </w:r>
      <w:r w:rsidR="00096CA6">
        <w:t>.</w:t>
      </w:r>
    </w:p>
    <w:p w14:paraId="612830A4" w14:textId="77777777" w:rsidR="00CA3AB9" w:rsidRDefault="00CA3AB9" w:rsidP="00CA3AB9">
      <w:pPr>
        <w:tabs>
          <w:tab w:val="left" w:pos="3828"/>
        </w:tabs>
        <w:ind w:left="0" w:firstLine="0"/>
        <w:jc w:val="left"/>
      </w:pPr>
      <w:r>
        <w:t xml:space="preserve">Die Anbieterin bestätigt, dass die aufgeführte Schlüsselperson die deutsche Sprache in Wort und Schrift einwandfrei beherrscht. </w:t>
      </w:r>
    </w:p>
    <w:p w14:paraId="555F056A" w14:textId="77777777" w:rsidR="007825B5" w:rsidRPr="00485A71" w:rsidRDefault="007825B5">
      <w:r w:rsidRPr="00485A71">
        <w:br w:type="page"/>
      </w:r>
    </w:p>
    <w:p w14:paraId="3DBE6D01" w14:textId="5CECA06C" w:rsidR="00096CA6" w:rsidRPr="00D22539" w:rsidRDefault="00096CA6" w:rsidP="00D22539">
      <w:pPr>
        <w:pStyle w:val="berschrift3Bericht"/>
      </w:pPr>
      <w:r w:rsidRPr="00D22539">
        <w:t>Referenzprojekt 1 Bauleiter Generalplaner</w:t>
      </w:r>
    </w:p>
    <w:p w14:paraId="4D689395" w14:textId="77777777" w:rsidR="00096CA6" w:rsidRPr="00A221F1" w:rsidRDefault="00096CA6" w:rsidP="00096CA6">
      <w:r>
        <w:t>Projektna</w:t>
      </w:r>
      <w:r w:rsidRPr="00A221F1">
        <w:t>me:</w:t>
      </w:r>
      <w:r w:rsidRPr="00A221F1">
        <w:tab/>
      </w:r>
      <w:sdt>
        <w:sdtPr>
          <w:rPr>
            <w:rStyle w:val="Formatvorlage3"/>
          </w:rPr>
          <w:alias w:val="Textfeld"/>
          <w:tag w:val="Textfeld"/>
          <w:id w:val="1759483300"/>
          <w:placeholder>
            <w:docPart w:val="CD7FD07BBAE449C58E05A5BFC9DAC182"/>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FF29B43" w14:textId="77777777" w:rsidR="00096CA6" w:rsidRPr="00A221F1" w:rsidRDefault="00096CA6" w:rsidP="00096CA6">
      <w:r w:rsidRPr="008C67CA">
        <w:t>Adresse Ausführungsort:</w:t>
      </w:r>
      <w:r w:rsidRPr="00A221F1">
        <w:tab/>
      </w:r>
      <w:sdt>
        <w:sdtPr>
          <w:rPr>
            <w:rStyle w:val="Formatvorlage3"/>
          </w:rPr>
          <w:alias w:val="Textfeld"/>
          <w:tag w:val="Textfeld"/>
          <w:id w:val="613566446"/>
          <w:placeholder>
            <w:docPart w:val="A987E87485FB43A9ACF0DC18677C8AD5"/>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593B34E7" w14:textId="77777777" w:rsidR="00096CA6" w:rsidRPr="00A221F1" w:rsidRDefault="00096CA6" w:rsidP="00096CA6">
      <w:r>
        <w:t>Ausgeführt durch das Unternehmen</w:t>
      </w:r>
      <w:r w:rsidRPr="00A221F1">
        <w:t>:</w:t>
      </w:r>
      <w:r w:rsidRPr="00A221F1">
        <w:tab/>
      </w:r>
      <w:sdt>
        <w:sdtPr>
          <w:rPr>
            <w:rStyle w:val="Formatvorlage3"/>
          </w:rPr>
          <w:alias w:val="Textfeld"/>
          <w:tag w:val="Textfeld"/>
          <w:id w:val="-979143122"/>
          <w:placeholder>
            <w:docPart w:val="1119F3ED674344FF9A47B44914CE34E7"/>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4F695A68" w14:textId="77777777" w:rsidR="00096CA6" w:rsidRPr="00A221F1" w:rsidRDefault="00096CA6" w:rsidP="00096CA6">
      <w:r>
        <w:t>Ausführungszeitraum</w:t>
      </w:r>
      <w:r w:rsidRPr="00A221F1">
        <w:t>:</w:t>
      </w:r>
      <w:r w:rsidRPr="00A221F1">
        <w:tab/>
      </w:r>
      <w:sdt>
        <w:sdtPr>
          <w:rPr>
            <w:rStyle w:val="Formatvorlage3"/>
          </w:rPr>
          <w:alias w:val="Textfeld"/>
          <w:tag w:val="Textfeld"/>
          <w:id w:val="358087421"/>
          <w:placeholder>
            <w:docPart w:val="384008F21C6444479F03A590F24B3C00"/>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7BE357B" w14:textId="77777777" w:rsidR="00096CA6" w:rsidRPr="00A221F1" w:rsidRDefault="00096CA6" w:rsidP="00096CA6">
      <w:r>
        <w:t>Auftragswert in CHF des Gesamtauftrages:</w:t>
      </w:r>
      <w:r w:rsidRPr="00A221F1">
        <w:tab/>
      </w:r>
      <w:sdt>
        <w:sdtPr>
          <w:rPr>
            <w:rStyle w:val="Formatvorlage3"/>
          </w:rPr>
          <w:alias w:val="Textfeld"/>
          <w:tag w:val="Textfeld"/>
          <w:id w:val="472880812"/>
          <w:placeholder>
            <w:docPart w:val="D9A93DB1421346CA9336BE3B9DF6AC9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7166029" w14:textId="77777777" w:rsidR="00096CA6" w:rsidRPr="00A221F1" w:rsidRDefault="00096CA6" w:rsidP="00096CA6">
      <w:r>
        <w:t>Vom Anbieter ausgeführt in CHF</w:t>
      </w:r>
      <w:r w:rsidRPr="00A221F1">
        <w:t>:</w:t>
      </w:r>
      <w:r w:rsidRPr="00A221F1">
        <w:tab/>
      </w:r>
      <w:sdt>
        <w:sdtPr>
          <w:rPr>
            <w:rStyle w:val="Formatvorlage3"/>
          </w:rPr>
          <w:alias w:val="Textfeld"/>
          <w:tag w:val="Textfeld"/>
          <w:id w:val="-1585834154"/>
          <w:placeholder>
            <w:docPart w:val="BAE055C3095841F58B6B78E41C1446C2"/>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073F2BE" w14:textId="77777777" w:rsidR="00096CA6" w:rsidRPr="00A221F1" w:rsidRDefault="00096CA6" w:rsidP="00096CA6">
      <w:r>
        <w:t>Auskunftsperson</w:t>
      </w:r>
      <w:r w:rsidRPr="00A221F1">
        <w:t>:</w:t>
      </w:r>
      <w:r w:rsidRPr="00A221F1">
        <w:tab/>
      </w:r>
      <w:sdt>
        <w:sdtPr>
          <w:rPr>
            <w:rStyle w:val="Formatvorlage3"/>
          </w:rPr>
          <w:alias w:val="Textfeld"/>
          <w:tag w:val="Textfeld"/>
          <w:id w:val="-1885857765"/>
          <w:placeholder>
            <w:docPart w:val="1DA5BEB34A844C40A057D7468284D35E"/>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B342196" w14:textId="77777777" w:rsidR="00096CA6" w:rsidRPr="00A221F1" w:rsidRDefault="00096CA6" w:rsidP="00096CA6">
      <w:r>
        <w:tab/>
      </w:r>
      <w:r w:rsidRPr="00A221F1">
        <w:t>Telefon:</w:t>
      </w:r>
      <w:r w:rsidRPr="00A221F1">
        <w:tab/>
      </w:r>
      <w:sdt>
        <w:sdtPr>
          <w:rPr>
            <w:rStyle w:val="Formatvorlage3"/>
          </w:rPr>
          <w:alias w:val="Textfeld"/>
          <w:tag w:val="Textfeld"/>
          <w:id w:val="-10533806"/>
          <w:placeholder>
            <w:docPart w:val="5E2EC1C5B26B49C3BB563CBCA2B5C714"/>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9F96B08" w14:textId="77777777" w:rsidR="00096CA6" w:rsidRPr="00A221F1" w:rsidRDefault="00096CA6" w:rsidP="00096CA6">
      <w:r>
        <w:tab/>
      </w:r>
      <w:r w:rsidRPr="00A221F1">
        <w:t>E-Mail:</w:t>
      </w:r>
      <w:r w:rsidRPr="00A221F1">
        <w:tab/>
      </w:r>
      <w:sdt>
        <w:sdtPr>
          <w:rPr>
            <w:rStyle w:val="Formatvorlage3"/>
          </w:rPr>
          <w:alias w:val="Textfeld"/>
          <w:tag w:val="Textfeld"/>
          <w:id w:val="1470937533"/>
          <w:placeholder>
            <w:docPart w:val="65B4770D58134959B8845F9204AED747"/>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08BEF59" w14:textId="77777777" w:rsidR="00096CA6" w:rsidRPr="00A221F1" w:rsidRDefault="00096CA6" w:rsidP="00096CA6">
      <w:pPr>
        <w:pStyle w:val="StandardBericht"/>
        <w:ind w:left="0" w:firstLine="0"/>
      </w:pPr>
      <w:r>
        <w:t>Weshalb wurde die angegebene Refer</w:t>
      </w:r>
      <w:r w:rsidRPr="00A221F1">
        <w:t xml:space="preserve">enz ausgewählt, um die Erfahrung und fachliche Kompetenz der Schlüsselperson für die gestellte Aufgabe darzustellen? </w:t>
      </w:r>
    </w:p>
    <w:p w14:paraId="1369C9DB" w14:textId="77777777" w:rsidR="00096CA6" w:rsidRDefault="00F132A0" w:rsidP="00096CA6">
      <w:pPr>
        <w:pStyle w:val="StandardBericht"/>
        <w:ind w:left="0" w:firstLine="0"/>
      </w:pPr>
      <w:sdt>
        <w:sdtPr>
          <w:rPr>
            <w:rStyle w:val="Formatvorlage3"/>
          </w:rPr>
          <w:id w:val="-99648331"/>
          <w:placeholder>
            <w:docPart w:val="7131271A392E4645ABD82752CB5A7BCA"/>
          </w:placeholder>
          <w:showingPlcHdr/>
          <w:text/>
        </w:sdtPr>
        <w:sdtEndPr>
          <w:rPr>
            <w:rStyle w:val="Absatz-Standardschriftart"/>
            <w:color w:val="auto"/>
          </w:rPr>
        </w:sdtEndPr>
        <w:sdtContent>
          <w:r w:rsidR="00096CA6" w:rsidRPr="004A2DB2">
            <w:rPr>
              <w:color w:val="2B6FED" w:themeColor="text2" w:themeTint="99"/>
            </w:rPr>
            <w:t>Klicken oder tippen Sie hier, um Text einzugeben.</w:t>
          </w:r>
        </w:sdtContent>
      </w:sdt>
    </w:p>
    <w:p w14:paraId="5C718397" w14:textId="77777777" w:rsidR="00096CA6" w:rsidRPr="00A221F1" w:rsidRDefault="00096CA6" w:rsidP="00096CA6">
      <w:pPr>
        <w:pStyle w:val="StandardBericht"/>
        <w:ind w:left="0" w:firstLine="0"/>
      </w:pPr>
      <w:r w:rsidRPr="002309DA">
        <w:t>Kurzbeschrieb Projekt</w:t>
      </w:r>
      <w:r w:rsidRPr="00A221F1">
        <w:t xml:space="preserve"> (</w:t>
      </w:r>
      <w:r w:rsidRPr="00485A71">
        <w:t>max. 1 A4-Seite</w:t>
      </w:r>
      <w:r w:rsidRPr="00A221F1">
        <w:t xml:space="preserve">): In welcher Rolle/Funktion war die Schlüsselperson in welchen SIA-Phasen tätig und welche vergleichbaren Herausforderungen bestanden im Projekt? </w:t>
      </w:r>
    </w:p>
    <w:sdt>
      <w:sdtPr>
        <w:rPr>
          <w:rStyle w:val="Formatvorlage3"/>
        </w:rPr>
        <w:alias w:val="Textfeld2"/>
        <w:tag w:val="Textfeld2"/>
        <w:id w:val="-2093071631"/>
        <w:placeholder>
          <w:docPart w:val="1381C469FA1340A4A9376C2D3389AEA5"/>
        </w:placeholder>
        <w:showingPlcHdr/>
        <w:text/>
      </w:sdtPr>
      <w:sdtEndPr>
        <w:rPr>
          <w:rStyle w:val="Absatz-Standardschriftart"/>
          <w:color w:val="auto"/>
        </w:rPr>
      </w:sdtEndPr>
      <w:sdtContent>
        <w:p w14:paraId="09D22392" w14:textId="77777777" w:rsidR="00096CA6" w:rsidRPr="00A221F1" w:rsidRDefault="00096CA6" w:rsidP="00096CA6">
          <w:pPr>
            <w:pStyle w:val="StandardBericht"/>
          </w:pPr>
          <w:r w:rsidRPr="004A2DB2">
            <w:rPr>
              <w:color w:val="2B6FED" w:themeColor="text2" w:themeTint="99"/>
            </w:rPr>
            <w:t>Klicken oder tippen Sie hier, um Text einzugeben.</w:t>
          </w:r>
        </w:p>
      </w:sdtContent>
    </w:sdt>
    <w:p w14:paraId="57F5DD57" w14:textId="56C289B4" w:rsidR="007825B5" w:rsidRPr="00A221F1" w:rsidRDefault="007825B5" w:rsidP="00485A71">
      <w:pPr>
        <w:pStyle w:val="StandardBericht"/>
      </w:pPr>
    </w:p>
    <w:p w14:paraId="6B2914A3" w14:textId="77777777" w:rsidR="007825B5" w:rsidRDefault="007825B5">
      <w:r>
        <w:br w:type="page"/>
      </w:r>
    </w:p>
    <w:p w14:paraId="0AA2652F" w14:textId="1B86E07F" w:rsidR="001A024A" w:rsidRPr="00D22539" w:rsidRDefault="001A024A" w:rsidP="00D22539">
      <w:pPr>
        <w:pStyle w:val="berschrift3Bericht"/>
      </w:pPr>
      <w:r w:rsidRPr="00D22539">
        <w:t>Referenzprojekt 2 Bauleiter Generalplaner</w:t>
      </w:r>
    </w:p>
    <w:p w14:paraId="13106357" w14:textId="77777777" w:rsidR="001A024A" w:rsidRPr="00A221F1" w:rsidRDefault="001A024A" w:rsidP="001A024A">
      <w:r>
        <w:t>Projektna</w:t>
      </w:r>
      <w:r w:rsidRPr="00A221F1">
        <w:t>me:</w:t>
      </w:r>
      <w:r w:rsidRPr="00A221F1">
        <w:tab/>
      </w:r>
      <w:sdt>
        <w:sdtPr>
          <w:rPr>
            <w:rStyle w:val="Formatvorlage3"/>
          </w:rPr>
          <w:alias w:val="Textfeld"/>
          <w:tag w:val="Textfeld"/>
          <w:id w:val="-1612127189"/>
          <w:placeholder>
            <w:docPart w:val="84F6737E7276409CA31D65055D1E84EA"/>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6BFBAF9" w14:textId="77777777" w:rsidR="001A024A" w:rsidRPr="00A221F1" w:rsidRDefault="001A024A" w:rsidP="001A024A">
      <w:r w:rsidRPr="008C67CA">
        <w:t>Adresse Ausführungsort:</w:t>
      </w:r>
      <w:r w:rsidRPr="00A221F1">
        <w:tab/>
      </w:r>
      <w:sdt>
        <w:sdtPr>
          <w:rPr>
            <w:rStyle w:val="Formatvorlage3"/>
          </w:rPr>
          <w:alias w:val="Textfeld"/>
          <w:tag w:val="Textfeld"/>
          <w:id w:val="-1392574515"/>
          <w:placeholder>
            <w:docPart w:val="9F3F96E7D49F4C5284FF4C178A5AB3BA"/>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3474CF67" w14:textId="77777777" w:rsidR="001A024A" w:rsidRPr="00A221F1" w:rsidRDefault="001A024A" w:rsidP="001A024A">
      <w:r>
        <w:t>Ausgeführt durch das Unternehmen</w:t>
      </w:r>
      <w:r w:rsidRPr="00A221F1">
        <w:t>:</w:t>
      </w:r>
      <w:r w:rsidRPr="00A221F1">
        <w:tab/>
      </w:r>
      <w:sdt>
        <w:sdtPr>
          <w:rPr>
            <w:rStyle w:val="Formatvorlage3"/>
          </w:rPr>
          <w:alias w:val="Textfeld"/>
          <w:tag w:val="Textfeld"/>
          <w:id w:val="-736551457"/>
          <w:placeholder>
            <w:docPart w:val="C71B547DD30948C293BC066522BC98EA"/>
          </w:placeholder>
          <w:showingPlcHdr/>
          <w:text w:multiLine="1"/>
        </w:sdtPr>
        <w:sdtEndPr>
          <w:rPr>
            <w:rStyle w:val="Absatz-Standardschriftart"/>
            <w:color w:val="auto"/>
          </w:rPr>
        </w:sdtEndPr>
        <w:sdtContent>
          <w:r w:rsidRPr="00485A71">
            <w:rPr>
              <w:color w:val="2B6FED" w:themeColor="text2" w:themeTint="99"/>
            </w:rPr>
            <w:t>Klicken oder tippen Sie hier, um Text einzugeben.</w:t>
          </w:r>
        </w:sdtContent>
      </w:sdt>
    </w:p>
    <w:p w14:paraId="00458075" w14:textId="77777777" w:rsidR="001A024A" w:rsidRPr="00A221F1" w:rsidRDefault="001A024A" w:rsidP="001A024A">
      <w:r>
        <w:t>Ausführungszeitraum</w:t>
      </w:r>
      <w:r w:rsidRPr="00A221F1">
        <w:t>:</w:t>
      </w:r>
      <w:r w:rsidRPr="00A221F1">
        <w:tab/>
      </w:r>
      <w:sdt>
        <w:sdtPr>
          <w:rPr>
            <w:rStyle w:val="Formatvorlage3"/>
          </w:rPr>
          <w:alias w:val="Textfeld"/>
          <w:tag w:val="Textfeld"/>
          <w:id w:val="787703815"/>
          <w:placeholder>
            <w:docPart w:val="99C00EE1ECE745F1A908996AFEAF404B"/>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55DBA69" w14:textId="77777777" w:rsidR="001A024A" w:rsidRPr="00A221F1" w:rsidRDefault="001A024A" w:rsidP="001A024A">
      <w:r>
        <w:t>Auftragswert in CHF des Gesamtauftrages:</w:t>
      </w:r>
      <w:r w:rsidRPr="00A221F1">
        <w:tab/>
      </w:r>
      <w:sdt>
        <w:sdtPr>
          <w:rPr>
            <w:rStyle w:val="Formatvorlage3"/>
          </w:rPr>
          <w:alias w:val="Textfeld"/>
          <w:tag w:val="Textfeld"/>
          <w:id w:val="757417410"/>
          <w:placeholder>
            <w:docPart w:val="58B04119886D4B6E98BBC46E0F8783CB"/>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7C50092" w14:textId="205F3AEF" w:rsidR="001A024A" w:rsidRPr="00A221F1" w:rsidRDefault="001A024A" w:rsidP="001A024A">
      <w:r>
        <w:t>Vom Anbieter ausgeführt in CHF</w:t>
      </w:r>
      <w:r w:rsidRPr="00A221F1">
        <w:t>:</w:t>
      </w:r>
      <w:r w:rsidRPr="00A221F1">
        <w:tab/>
      </w:r>
      <w:sdt>
        <w:sdtPr>
          <w:rPr>
            <w:rStyle w:val="Formatvorlage3"/>
          </w:rPr>
          <w:alias w:val="Textfeld"/>
          <w:tag w:val="Textfeld"/>
          <w:id w:val="-2122293730"/>
          <w:placeholder>
            <w:docPart w:val="FB87AC93B8CB4E029EF81E8B9D82EBC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BB3D29D" w14:textId="77777777" w:rsidR="001A024A" w:rsidRPr="00A221F1" w:rsidRDefault="001A024A" w:rsidP="001A024A">
      <w:r>
        <w:t>Auskunftsperson</w:t>
      </w:r>
      <w:r w:rsidRPr="00A221F1">
        <w:t>:</w:t>
      </w:r>
      <w:r w:rsidRPr="00A221F1">
        <w:tab/>
      </w:r>
      <w:sdt>
        <w:sdtPr>
          <w:rPr>
            <w:rStyle w:val="Formatvorlage3"/>
          </w:rPr>
          <w:alias w:val="Textfeld"/>
          <w:tag w:val="Textfeld"/>
          <w:id w:val="-285671704"/>
          <w:placeholder>
            <w:docPart w:val="D9682A359D1C467286EE99A30DA1F904"/>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CA3C88C" w14:textId="77777777" w:rsidR="001A024A" w:rsidRPr="00A221F1" w:rsidRDefault="001A024A" w:rsidP="001A024A">
      <w:r>
        <w:tab/>
      </w:r>
      <w:r w:rsidRPr="00A221F1">
        <w:t>Telefon:</w:t>
      </w:r>
      <w:r w:rsidRPr="00A221F1">
        <w:tab/>
      </w:r>
      <w:sdt>
        <w:sdtPr>
          <w:rPr>
            <w:rStyle w:val="Formatvorlage3"/>
          </w:rPr>
          <w:alias w:val="Textfeld"/>
          <w:tag w:val="Textfeld"/>
          <w:id w:val="-2020383908"/>
          <w:placeholder>
            <w:docPart w:val="FA369D92AB564079B50256A3890D11E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25171D5" w14:textId="77777777" w:rsidR="001A024A" w:rsidRPr="00A221F1" w:rsidRDefault="001A024A" w:rsidP="001A024A">
      <w:r>
        <w:tab/>
      </w:r>
      <w:r w:rsidRPr="00A221F1">
        <w:t>E-Mail:</w:t>
      </w:r>
      <w:r w:rsidRPr="00A221F1">
        <w:tab/>
      </w:r>
      <w:sdt>
        <w:sdtPr>
          <w:rPr>
            <w:rStyle w:val="Formatvorlage3"/>
          </w:rPr>
          <w:alias w:val="Textfeld"/>
          <w:tag w:val="Textfeld"/>
          <w:id w:val="325871483"/>
          <w:placeholder>
            <w:docPart w:val="3BC78D90468644DA99D1949BF4F0B7F7"/>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988E374" w14:textId="77777777" w:rsidR="001A024A" w:rsidRPr="00A221F1" w:rsidRDefault="001A024A" w:rsidP="001A024A">
      <w:pPr>
        <w:pStyle w:val="StandardBericht"/>
        <w:ind w:left="0" w:firstLine="0"/>
      </w:pPr>
      <w:r>
        <w:t>Weshalb wurde die angegebene Refer</w:t>
      </w:r>
      <w:r w:rsidRPr="00A221F1">
        <w:t xml:space="preserve">enz ausgewählt, um die Erfahrung und fachliche Kompetenz der Schlüsselperson für die gestellte Aufgabe darzustellen? </w:t>
      </w:r>
    </w:p>
    <w:p w14:paraId="338AA246" w14:textId="77777777" w:rsidR="001A024A" w:rsidRDefault="00F132A0" w:rsidP="001A024A">
      <w:pPr>
        <w:pStyle w:val="StandardBericht"/>
        <w:ind w:left="0" w:firstLine="0"/>
      </w:pPr>
      <w:sdt>
        <w:sdtPr>
          <w:rPr>
            <w:rStyle w:val="Formatvorlage3"/>
          </w:rPr>
          <w:id w:val="1127895090"/>
          <w:placeholder>
            <w:docPart w:val="10278C85D55B4A5691FB92CF433E9A1B"/>
          </w:placeholder>
          <w:showingPlcHdr/>
          <w:text/>
        </w:sdtPr>
        <w:sdtEndPr>
          <w:rPr>
            <w:rStyle w:val="Absatz-Standardschriftart"/>
            <w:color w:val="auto"/>
          </w:rPr>
        </w:sdtEndPr>
        <w:sdtContent>
          <w:r w:rsidR="001A024A" w:rsidRPr="004A2DB2">
            <w:rPr>
              <w:color w:val="2B6FED" w:themeColor="text2" w:themeTint="99"/>
            </w:rPr>
            <w:t>Klicken oder tippen Sie hier, um Text einzugeben.</w:t>
          </w:r>
        </w:sdtContent>
      </w:sdt>
    </w:p>
    <w:p w14:paraId="688015B1" w14:textId="77777777" w:rsidR="001A024A" w:rsidRPr="00A221F1" w:rsidRDefault="001A024A" w:rsidP="001A024A">
      <w:pPr>
        <w:pStyle w:val="StandardBericht"/>
        <w:ind w:left="0" w:firstLine="0"/>
      </w:pPr>
      <w:r w:rsidRPr="002309DA">
        <w:t>Kurzbeschrieb Projekt</w:t>
      </w:r>
      <w:r w:rsidRPr="00A221F1">
        <w:t xml:space="preserve"> (</w:t>
      </w:r>
      <w:r w:rsidRPr="00485A71">
        <w:t>max. 1 A4-Seite</w:t>
      </w:r>
      <w:r w:rsidRPr="00A221F1">
        <w:t xml:space="preserve">): In welcher Rolle/Funktion war die Schlüsselperson in welchen SIA-Phasen tätig und welche vergleichbaren Herausforderungen bestanden im Projekt? </w:t>
      </w:r>
    </w:p>
    <w:sdt>
      <w:sdtPr>
        <w:rPr>
          <w:rStyle w:val="Formatvorlage3"/>
        </w:rPr>
        <w:alias w:val="Textfeld2"/>
        <w:tag w:val="Textfeld2"/>
        <w:id w:val="-659535348"/>
        <w:placeholder>
          <w:docPart w:val="6152AF89126943AF8C1F4EBF2ED62BF8"/>
        </w:placeholder>
        <w:showingPlcHdr/>
        <w:text/>
      </w:sdtPr>
      <w:sdtEndPr>
        <w:rPr>
          <w:rStyle w:val="Absatz-Standardschriftart"/>
          <w:color w:val="auto"/>
        </w:rPr>
      </w:sdtEndPr>
      <w:sdtContent>
        <w:p w14:paraId="14CD2555" w14:textId="77777777" w:rsidR="001A024A" w:rsidRPr="00A221F1" w:rsidRDefault="001A024A" w:rsidP="001A024A">
          <w:pPr>
            <w:pStyle w:val="StandardBericht"/>
          </w:pPr>
          <w:r w:rsidRPr="004A2DB2">
            <w:rPr>
              <w:color w:val="2B6FED" w:themeColor="text2" w:themeTint="99"/>
            </w:rPr>
            <w:t>Klicken oder tippen Sie hier, um Text einzugeben.</w:t>
          </w:r>
        </w:p>
      </w:sdtContent>
    </w:sdt>
    <w:p w14:paraId="5D9BA711" w14:textId="77777777" w:rsidR="00E92419" w:rsidRDefault="00E92419">
      <w:pPr>
        <w:rPr>
          <w:rStyle w:val="Ausfllenblau"/>
        </w:rPr>
      </w:pPr>
      <w:r>
        <w:rPr>
          <w:rStyle w:val="Ausfllenblau"/>
        </w:rPr>
        <w:br w:type="page"/>
      </w:r>
    </w:p>
    <w:p w14:paraId="16EB8953" w14:textId="3D66BEDC" w:rsidR="00E92419" w:rsidRDefault="00E92419" w:rsidP="00E92419">
      <w:pPr>
        <w:pStyle w:val="berschrift2Bericht"/>
      </w:pPr>
      <w:r w:rsidRPr="00E92419">
        <w:t>Teilprojektleiter Tragwerksplanung (Bauingenieur)</w:t>
      </w:r>
    </w:p>
    <w:p w14:paraId="542A8E19" w14:textId="1FD03AE9" w:rsidR="00E92419" w:rsidRPr="00485A71" w:rsidRDefault="00E92419">
      <w:pPr>
        <w:rPr>
          <w:rStyle w:val="Standardfett"/>
        </w:rPr>
      </w:pPr>
      <w:r w:rsidRPr="00485A71">
        <w:rPr>
          <w:rStyle w:val="Standardfett"/>
        </w:rPr>
        <w:t>Angaben zur Schlüsselperson</w:t>
      </w:r>
    </w:p>
    <w:p w14:paraId="1A55698D" w14:textId="54158AFC" w:rsidR="00E92419" w:rsidRPr="00A221F1" w:rsidRDefault="00E92419" w:rsidP="00E92419">
      <w:r>
        <w:t>Name, Vorname</w:t>
      </w:r>
      <w:r w:rsidRPr="00A221F1">
        <w:t>:</w:t>
      </w:r>
      <w:r w:rsidRPr="00A221F1">
        <w:tab/>
      </w:r>
      <w:sdt>
        <w:sdtPr>
          <w:rPr>
            <w:rStyle w:val="Formatvorlage3"/>
          </w:rPr>
          <w:alias w:val="Textfeld"/>
          <w:tag w:val="Textfeld"/>
          <w:id w:val="1259341231"/>
          <w:placeholder>
            <w:docPart w:val="E5225EE809A8445284ED7DD0693F1C85"/>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9BF005E" w14:textId="77777777" w:rsidR="00E92419" w:rsidRPr="00A221F1" w:rsidRDefault="00E92419" w:rsidP="00E92419">
      <w:r>
        <w:t>Jahrgang</w:t>
      </w:r>
      <w:r w:rsidRPr="00A221F1">
        <w:t>:</w:t>
      </w:r>
      <w:r w:rsidRPr="00A221F1">
        <w:tab/>
      </w:r>
      <w:sdt>
        <w:sdtPr>
          <w:rPr>
            <w:rStyle w:val="Formatvorlage3"/>
          </w:rPr>
          <w:alias w:val="Textfeld"/>
          <w:tag w:val="Textfeld"/>
          <w:id w:val="1328094564"/>
          <w:placeholder>
            <w:docPart w:val="3780C83556D44FE7B4F7777B7AF7BEB2"/>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F7DEE31" w14:textId="77777777" w:rsidR="00E92419" w:rsidRPr="00A221F1" w:rsidRDefault="00E92419" w:rsidP="00E92419">
      <w:r>
        <w:t xml:space="preserve">Ausbildung, </w:t>
      </w:r>
      <w:r w:rsidRPr="00A221F1">
        <w:t>Diplom, Abschlussjahr:</w:t>
      </w:r>
      <w:r w:rsidRPr="00A221F1">
        <w:tab/>
      </w:r>
      <w:sdt>
        <w:sdtPr>
          <w:rPr>
            <w:rStyle w:val="Formatvorlage3"/>
          </w:rPr>
          <w:alias w:val="Textfeld"/>
          <w:tag w:val="Textfeld"/>
          <w:id w:val="-801374159"/>
          <w:placeholder>
            <w:docPart w:val="43248DB1374A479798C42CBB231176ED"/>
          </w:placeholder>
          <w:showingPlcHdr/>
          <w:text w:multiLine="1"/>
        </w:sdtPr>
        <w:sdtEndPr>
          <w:rPr>
            <w:rStyle w:val="Absatz-Standardschriftart"/>
            <w:color w:val="auto"/>
          </w:rPr>
        </w:sdtEndPr>
        <w:sdtContent>
          <w:r w:rsidRPr="006834BE">
            <w:rPr>
              <w:color w:val="2B6FED" w:themeColor="text2" w:themeTint="99"/>
            </w:rPr>
            <w:t>Klicken oder tippen Sie hier, um Text einzugeben.</w:t>
          </w:r>
        </w:sdtContent>
      </w:sdt>
    </w:p>
    <w:p w14:paraId="6D2791AF" w14:textId="77777777" w:rsidR="00E92419" w:rsidRPr="00A221F1" w:rsidRDefault="00E92419" w:rsidP="00E92419">
      <w:r>
        <w:t>Weiterbildung</w:t>
      </w:r>
      <w:r w:rsidRPr="00A221F1">
        <w:t>, Diplom, Abschlussjahr:</w:t>
      </w:r>
      <w:r w:rsidRPr="00A221F1">
        <w:tab/>
      </w:r>
      <w:sdt>
        <w:sdtPr>
          <w:rPr>
            <w:rStyle w:val="Formatvorlage3"/>
          </w:rPr>
          <w:alias w:val="Textfeld"/>
          <w:tag w:val="Textfeld"/>
          <w:id w:val="-1520385818"/>
          <w:placeholder>
            <w:docPart w:val="9E50905E6FB44897960ED1E25CCE8CFA"/>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220CD625" w14:textId="77777777" w:rsidR="00E92419" w:rsidRPr="00A221F1" w:rsidRDefault="00E92419" w:rsidP="00E92419">
      <w:r>
        <w:t>In der Unternehmung seit</w:t>
      </w:r>
      <w:r w:rsidRPr="00A221F1">
        <w:t>:</w:t>
      </w:r>
      <w:r w:rsidRPr="00A221F1">
        <w:tab/>
      </w:r>
      <w:sdt>
        <w:sdtPr>
          <w:rPr>
            <w:rStyle w:val="Formatvorlage3"/>
          </w:rPr>
          <w:alias w:val="Textfeld"/>
          <w:tag w:val="Textfeld"/>
          <w:id w:val="-1490636869"/>
          <w:placeholder>
            <w:docPart w:val="AC5DFAF236964E2882A808913C719F15"/>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1800EC0" w14:textId="65AB784A" w:rsidR="00E92419" w:rsidRPr="00A221F1" w:rsidRDefault="00E92419" w:rsidP="00E92419">
      <w:r>
        <w:t>Stellung im Betrieb</w:t>
      </w:r>
      <w:r w:rsidRPr="00A221F1">
        <w:t>:</w:t>
      </w:r>
      <w:r w:rsidRPr="00A221F1">
        <w:tab/>
      </w:r>
      <w:sdt>
        <w:sdtPr>
          <w:rPr>
            <w:rStyle w:val="Formatvorlage3"/>
          </w:rPr>
          <w:alias w:val="Textfeld"/>
          <w:tag w:val="Textfeld"/>
          <w:id w:val="-190993764"/>
          <w:placeholder>
            <w:docPart w:val="A4D113DBF72D4FCC8F5E8B018CE985B4"/>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8C2B644" w14:textId="77777777" w:rsidR="00E92419" w:rsidRPr="00A221F1" w:rsidRDefault="00E92419" w:rsidP="00E92419">
      <w:r>
        <w:t>Tätigkeitsbereich, seit</w:t>
      </w:r>
      <w:r w:rsidRPr="00A221F1">
        <w:t>:</w:t>
      </w:r>
      <w:r w:rsidRPr="00A221F1">
        <w:tab/>
      </w:r>
      <w:sdt>
        <w:sdtPr>
          <w:rPr>
            <w:rStyle w:val="Formatvorlage3"/>
          </w:rPr>
          <w:alias w:val="Textfeld"/>
          <w:tag w:val="Textfeld"/>
          <w:id w:val="-1779090126"/>
          <w:placeholder>
            <w:docPart w:val="97FF3E2338384F1DAC55D8D412AFA06C"/>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0D7125D" w14:textId="77777777" w:rsidR="00E92419" w:rsidRPr="00A221F1" w:rsidRDefault="00E92419" w:rsidP="00E92419">
      <w:r>
        <w:t>Telefon</w:t>
      </w:r>
      <w:r w:rsidRPr="00A221F1">
        <w:t>:</w:t>
      </w:r>
      <w:r w:rsidRPr="00A221F1">
        <w:tab/>
      </w:r>
      <w:sdt>
        <w:sdtPr>
          <w:rPr>
            <w:rStyle w:val="Formatvorlage3"/>
          </w:rPr>
          <w:alias w:val="Textfeld"/>
          <w:tag w:val="Textfeld"/>
          <w:id w:val="-40601366"/>
          <w:placeholder>
            <w:docPart w:val="01D6E105093D4CBCA2641EE136F8F413"/>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5E85473" w14:textId="77777777" w:rsidR="00E92419" w:rsidRPr="006834BE" w:rsidRDefault="00E92419" w:rsidP="00E92419">
      <w:r>
        <w:t>E-Mail</w:t>
      </w:r>
      <w:r w:rsidRPr="00A221F1">
        <w:t>:</w:t>
      </w:r>
      <w:r w:rsidRPr="00A221F1">
        <w:tab/>
      </w:r>
      <w:sdt>
        <w:sdtPr>
          <w:rPr>
            <w:rStyle w:val="Formatvorlage3"/>
          </w:rPr>
          <w:alias w:val="Textfeld"/>
          <w:tag w:val="Textfeld"/>
          <w:id w:val="291719179"/>
          <w:placeholder>
            <w:docPart w:val="D0AA9EB124D64923AA3340736BFDEF7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CFC915F" w14:textId="0CF93C9E" w:rsidR="00E92419" w:rsidRDefault="00E92419" w:rsidP="00E92419">
      <w:r>
        <w:t>Lebenslauf:</w:t>
      </w:r>
      <w:r>
        <w:tab/>
      </w:r>
      <w:r w:rsidRPr="006834BE">
        <w:t>vgl. Beilage</w:t>
      </w:r>
    </w:p>
    <w:p w14:paraId="509722E8" w14:textId="5123103F" w:rsidR="00E92419" w:rsidRDefault="00E92419" w:rsidP="00E92419"/>
    <w:p w14:paraId="44AF648B" w14:textId="59CD3FEC" w:rsidR="00E92419" w:rsidRPr="006834BE" w:rsidRDefault="00E92419" w:rsidP="00E92419">
      <w:pPr>
        <w:rPr>
          <w:rStyle w:val="Standardfett"/>
        </w:rPr>
      </w:pPr>
      <w:r w:rsidRPr="006834BE">
        <w:rPr>
          <w:rStyle w:val="Standardfett"/>
        </w:rPr>
        <w:t xml:space="preserve">Referenzprojekt </w:t>
      </w:r>
    </w:p>
    <w:p w14:paraId="17B10423" w14:textId="77777777" w:rsidR="00E92419" w:rsidRPr="00A221F1" w:rsidRDefault="00E92419" w:rsidP="00E92419">
      <w:r>
        <w:t>Projektname:</w:t>
      </w:r>
      <w:r>
        <w:tab/>
      </w:r>
      <w:sdt>
        <w:sdtPr>
          <w:rPr>
            <w:rStyle w:val="Formatvorlage3"/>
          </w:rPr>
          <w:id w:val="-1806388613"/>
          <w:placeholder>
            <w:docPart w:val="33CBC4E5BEF74F24A1676202C54CB99E"/>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CF86BCF" w14:textId="79CED841" w:rsidR="00E92419" w:rsidRPr="00A221F1" w:rsidRDefault="00E92419" w:rsidP="00E92419">
      <w:r>
        <w:t>Adresse Ausführungsort:</w:t>
      </w:r>
      <w:r>
        <w:tab/>
      </w:r>
      <w:sdt>
        <w:sdtPr>
          <w:rPr>
            <w:rStyle w:val="Formatvorlage3"/>
          </w:rPr>
          <w:id w:val="-2100855992"/>
          <w:placeholder>
            <w:docPart w:val="33CBC4E5BEF74F24A1676202C54CB99E"/>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614CCDC5" w14:textId="5473380D" w:rsidR="00E92419" w:rsidRPr="00A221F1" w:rsidRDefault="00E92419" w:rsidP="00E92419">
      <w:r>
        <w:t>Ausgeführt durch das Unternehmen:</w:t>
      </w:r>
      <w:r>
        <w:tab/>
      </w:r>
      <w:sdt>
        <w:sdtPr>
          <w:rPr>
            <w:rStyle w:val="Formatvorlage3"/>
          </w:rPr>
          <w:id w:val="-602572498"/>
          <w:placeholder>
            <w:docPart w:val="33CBC4E5BEF74F24A1676202C54CB99E"/>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5A7EFC38" w14:textId="4BDDF45A" w:rsidR="00E92419" w:rsidRPr="00A221F1" w:rsidRDefault="00E92419" w:rsidP="00E92419">
      <w:r>
        <w:t>Ausführungszeitraum:</w:t>
      </w:r>
      <w:r>
        <w:tab/>
      </w:r>
      <w:sdt>
        <w:sdtPr>
          <w:rPr>
            <w:rStyle w:val="Formatvorlage3"/>
          </w:rPr>
          <w:id w:val="1040556843"/>
          <w:placeholder>
            <w:docPart w:val="33CBC4E5BEF74F24A1676202C54CB99E"/>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549EE1A2" w14:textId="554F9D6B" w:rsidR="00E92419" w:rsidRPr="00A221F1" w:rsidRDefault="00E92419" w:rsidP="00E92419">
      <w:r>
        <w:t>Auftragswert in CHF des Gesamtauftrages:</w:t>
      </w:r>
      <w:r>
        <w:tab/>
      </w:r>
      <w:sdt>
        <w:sdtPr>
          <w:rPr>
            <w:rStyle w:val="Formatvorlage3"/>
          </w:rPr>
          <w:id w:val="-132796784"/>
          <w:placeholder>
            <w:docPart w:val="33CBC4E5BEF74F24A1676202C54CB99E"/>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6E42F644" w14:textId="23279C18" w:rsidR="00E92419" w:rsidRPr="00A221F1" w:rsidRDefault="00E92419" w:rsidP="00E92419">
      <w:r>
        <w:t>Vom Anbieter ausgeführt in CHF:</w:t>
      </w:r>
      <w:r>
        <w:tab/>
      </w:r>
      <w:sdt>
        <w:sdtPr>
          <w:rPr>
            <w:rStyle w:val="Formatvorlage3"/>
          </w:rPr>
          <w:id w:val="597287291"/>
          <w:placeholder>
            <w:docPart w:val="33CBC4E5BEF74F24A1676202C54CB99E"/>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19EE768E" w14:textId="4BD3C383" w:rsidR="00E92419" w:rsidRPr="00A221F1" w:rsidRDefault="00E92419" w:rsidP="00E92419">
      <w:r>
        <w:t>Auskunftsperson:</w:t>
      </w:r>
      <w:r w:rsidRPr="00A221F1">
        <w:tab/>
      </w:r>
      <w:sdt>
        <w:sdtPr>
          <w:rPr>
            <w:rStyle w:val="Formatvorlage3"/>
          </w:rPr>
          <w:id w:val="-1444529922"/>
          <w:placeholder>
            <w:docPart w:val="74CE1C10A768416F92E92A651BFE040B"/>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C46F622" w14:textId="19CF2DD8" w:rsidR="00E92419" w:rsidRPr="00A221F1" w:rsidRDefault="00E92419" w:rsidP="00E92419">
      <w:r>
        <w:tab/>
      </w:r>
      <w:r w:rsidRPr="00A221F1">
        <w:t>Telefon:</w:t>
      </w:r>
      <w:r w:rsidRPr="00A221F1">
        <w:tab/>
      </w:r>
      <w:sdt>
        <w:sdtPr>
          <w:rPr>
            <w:rStyle w:val="Formatvorlage3"/>
          </w:rPr>
          <w:id w:val="-1379162733"/>
          <w:placeholder>
            <w:docPart w:val="74CE1C10A768416F92E92A651BFE040B"/>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795D5A4E" w14:textId="78411D54" w:rsidR="00E92419" w:rsidRPr="00A221F1" w:rsidRDefault="00E92419" w:rsidP="00E92419">
      <w:r>
        <w:tab/>
        <w:t>E-Mail:</w:t>
      </w:r>
      <w:r w:rsidRPr="00A221F1">
        <w:tab/>
      </w:r>
      <w:sdt>
        <w:sdtPr>
          <w:rPr>
            <w:rStyle w:val="Formatvorlage3"/>
          </w:rPr>
          <w:id w:val="1777599310"/>
          <w:placeholder>
            <w:docPart w:val="74CE1C10A768416F92E92A651BFE040B"/>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37CC7AD5" w14:textId="77777777" w:rsidR="00E92419" w:rsidRPr="00A221F1" w:rsidRDefault="00E92419" w:rsidP="00E92419">
      <w:pPr>
        <w:pStyle w:val="StandardBericht"/>
        <w:ind w:left="0" w:firstLine="0"/>
      </w:pPr>
      <w:r>
        <w:t>Weshalb wurde die angegebene Referenz au</w:t>
      </w:r>
      <w:r w:rsidRPr="00A221F1">
        <w:t xml:space="preserve">sgewählt, um die Erfahrung und fachliche Kompetenz der Schlüsselperson für die gestellte Aufgabe darzustellen? </w:t>
      </w:r>
    </w:p>
    <w:p w14:paraId="07007671" w14:textId="3A91168B" w:rsidR="00E92419" w:rsidRDefault="00F132A0" w:rsidP="00E92419">
      <w:pPr>
        <w:pStyle w:val="StandardBericht"/>
        <w:ind w:left="0" w:firstLine="0"/>
      </w:pPr>
      <w:sdt>
        <w:sdtPr>
          <w:rPr>
            <w:rStyle w:val="Formatvorlage3"/>
          </w:rPr>
          <w:id w:val="-2017535509"/>
          <w:placeholder>
            <w:docPart w:val="84FC04D2A4FD426E829988F991941060"/>
          </w:placeholder>
          <w:showingPlcHdr/>
          <w:text/>
        </w:sdtPr>
        <w:sdtEndPr>
          <w:rPr>
            <w:rStyle w:val="Absatz-Standardschriftart"/>
            <w:color w:val="auto"/>
          </w:rPr>
        </w:sdtEndPr>
        <w:sdtContent>
          <w:r w:rsidR="00E92419" w:rsidRPr="004A2DB2">
            <w:rPr>
              <w:color w:val="2B6FED" w:themeColor="text2" w:themeTint="99"/>
            </w:rPr>
            <w:t>Klicken oder tippen Sie hier, um Text einzugeben.</w:t>
          </w:r>
        </w:sdtContent>
      </w:sdt>
    </w:p>
    <w:p w14:paraId="0D5E482B" w14:textId="6436023B" w:rsidR="00E92419" w:rsidRPr="00A221F1" w:rsidRDefault="00E92419" w:rsidP="00E92419">
      <w:pPr>
        <w:pStyle w:val="StandardBericht"/>
        <w:ind w:left="0" w:firstLine="0"/>
      </w:pPr>
      <w:r w:rsidRPr="002309DA">
        <w:t>Kurzbeschrieb Projekt</w:t>
      </w:r>
      <w:r w:rsidRPr="00A221F1">
        <w:t xml:space="preserve"> (</w:t>
      </w:r>
      <w:r w:rsidRPr="006834BE">
        <w:t>max. 1 A4-Seite</w:t>
      </w:r>
      <w:r w:rsidRPr="00A221F1">
        <w:t xml:space="preserve">): In welcher Rolle/Funktion war die Schlüsselperson in welchen SIA-Phasen tätig und welche vergleichbaren Herausforderungen bestanden im Projekt? </w:t>
      </w:r>
    </w:p>
    <w:sdt>
      <w:sdtPr>
        <w:rPr>
          <w:rStyle w:val="Formatvorlage3"/>
        </w:rPr>
        <w:id w:val="274223058"/>
        <w:placeholder>
          <w:docPart w:val="33CBC4E5BEF74F24A1676202C54CB99E"/>
        </w:placeholder>
        <w:showingPlcHdr/>
        <w:text/>
      </w:sdtPr>
      <w:sdtEndPr>
        <w:rPr>
          <w:rStyle w:val="Absatz-Standardschriftart"/>
          <w:color w:val="auto"/>
        </w:rPr>
      </w:sdtEndPr>
      <w:sdtContent>
        <w:p w14:paraId="75034766" w14:textId="614BFB7D" w:rsidR="00E92419" w:rsidRPr="00A221F1" w:rsidRDefault="00200B59" w:rsidP="00E92419">
          <w:pPr>
            <w:pStyle w:val="StandardBericht"/>
          </w:pPr>
          <w:r w:rsidRPr="004A2DB2">
            <w:rPr>
              <w:color w:val="2B6FED" w:themeColor="text2" w:themeTint="99"/>
            </w:rPr>
            <w:t>Klicken oder tippen Sie hier, um Text einzugeben.</w:t>
          </w:r>
        </w:p>
      </w:sdtContent>
    </w:sdt>
    <w:p w14:paraId="6B171AF6" w14:textId="5A74D504" w:rsidR="00E92419" w:rsidRDefault="00E92419">
      <w:r>
        <w:br w:type="page"/>
      </w:r>
    </w:p>
    <w:p w14:paraId="20CF2121" w14:textId="2B8DA90F" w:rsidR="00E92419" w:rsidRDefault="00E92419" w:rsidP="00E92419">
      <w:pPr>
        <w:pStyle w:val="berschrift2Bericht"/>
      </w:pPr>
      <w:r w:rsidRPr="00E92419">
        <w:t>Teilprojektleiter Elektroplanung</w:t>
      </w:r>
    </w:p>
    <w:p w14:paraId="749B81BB" w14:textId="7749879F" w:rsidR="00E92419" w:rsidRPr="00485A71" w:rsidRDefault="00E92419" w:rsidP="00485A71">
      <w:pPr>
        <w:rPr>
          <w:rStyle w:val="Standardfett"/>
        </w:rPr>
      </w:pPr>
      <w:r w:rsidRPr="00485A71">
        <w:rPr>
          <w:rStyle w:val="Standardfett"/>
        </w:rPr>
        <w:t>Angaben zur Schlüsselperson</w:t>
      </w:r>
    </w:p>
    <w:p w14:paraId="39F2F790" w14:textId="77777777" w:rsidR="00E92419" w:rsidRPr="00A221F1" w:rsidRDefault="00E92419" w:rsidP="00E92419">
      <w:r>
        <w:t>Name, Vorname</w:t>
      </w:r>
      <w:r w:rsidRPr="00A221F1">
        <w:t>:</w:t>
      </w:r>
      <w:r w:rsidRPr="00A221F1">
        <w:tab/>
      </w:r>
      <w:sdt>
        <w:sdtPr>
          <w:rPr>
            <w:rStyle w:val="Formatvorlage3"/>
          </w:rPr>
          <w:alias w:val="Textfeld"/>
          <w:tag w:val="Textfeld"/>
          <w:id w:val="-1412152957"/>
          <w:placeholder>
            <w:docPart w:val="471710A619604D3CA7897847DE1A092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9101D50" w14:textId="77777777" w:rsidR="00E92419" w:rsidRPr="00A221F1" w:rsidRDefault="00E92419" w:rsidP="00E92419">
      <w:r>
        <w:t>Jahrgang</w:t>
      </w:r>
      <w:r w:rsidRPr="00A221F1">
        <w:t>:</w:t>
      </w:r>
      <w:r w:rsidRPr="00A221F1">
        <w:tab/>
      </w:r>
      <w:sdt>
        <w:sdtPr>
          <w:rPr>
            <w:rStyle w:val="Formatvorlage3"/>
          </w:rPr>
          <w:alias w:val="Textfeld"/>
          <w:tag w:val="Textfeld"/>
          <w:id w:val="-1987079125"/>
          <w:placeholder>
            <w:docPart w:val="99933247E19645C5AA3FB969EB767E46"/>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A416346" w14:textId="77777777" w:rsidR="00E92419" w:rsidRPr="00A221F1" w:rsidRDefault="00E92419" w:rsidP="00E92419">
      <w:r>
        <w:t xml:space="preserve">Ausbildung, </w:t>
      </w:r>
      <w:r w:rsidRPr="00A221F1">
        <w:t>Diplom, Abschlussjahr:</w:t>
      </w:r>
      <w:r w:rsidRPr="00A221F1">
        <w:tab/>
      </w:r>
      <w:sdt>
        <w:sdtPr>
          <w:rPr>
            <w:rStyle w:val="Formatvorlage3"/>
          </w:rPr>
          <w:alias w:val="Textfeld"/>
          <w:tag w:val="Textfeld"/>
          <w:id w:val="-784739764"/>
          <w:placeholder>
            <w:docPart w:val="E96F40A9B523422895E1E7E1CF486747"/>
          </w:placeholder>
          <w:showingPlcHdr/>
          <w:text w:multiLine="1"/>
        </w:sdtPr>
        <w:sdtEndPr>
          <w:rPr>
            <w:rStyle w:val="Absatz-Standardschriftart"/>
            <w:color w:val="auto"/>
          </w:rPr>
        </w:sdtEndPr>
        <w:sdtContent>
          <w:r w:rsidRPr="006834BE">
            <w:rPr>
              <w:color w:val="2B6FED" w:themeColor="text2" w:themeTint="99"/>
            </w:rPr>
            <w:t>Klicken oder tippen Sie hier, um Text einzugeben.</w:t>
          </w:r>
        </w:sdtContent>
      </w:sdt>
    </w:p>
    <w:p w14:paraId="798A4CC4" w14:textId="77777777" w:rsidR="00E92419" w:rsidRPr="00A221F1" w:rsidRDefault="00E92419" w:rsidP="00E92419">
      <w:r>
        <w:t>Weiterbildung</w:t>
      </w:r>
      <w:r w:rsidRPr="00A221F1">
        <w:t>, Diplom, Abschlussjahr:</w:t>
      </w:r>
      <w:r w:rsidRPr="00A221F1">
        <w:tab/>
      </w:r>
      <w:sdt>
        <w:sdtPr>
          <w:rPr>
            <w:rStyle w:val="Formatvorlage3"/>
          </w:rPr>
          <w:alias w:val="Textfeld"/>
          <w:tag w:val="Textfeld"/>
          <w:id w:val="457384157"/>
          <w:placeholder>
            <w:docPart w:val="A5CE58D710794E17827D752D6E162BB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9B00153" w14:textId="77777777" w:rsidR="00E92419" w:rsidRPr="00A221F1" w:rsidRDefault="00E92419" w:rsidP="00E92419">
      <w:r>
        <w:t>In der Unternehmung seit</w:t>
      </w:r>
      <w:r w:rsidRPr="00A221F1">
        <w:t>:</w:t>
      </w:r>
      <w:r w:rsidRPr="00A221F1">
        <w:tab/>
      </w:r>
      <w:sdt>
        <w:sdtPr>
          <w:rPr>
            <w:rStyle w:val="Formatvorlage3"/>
          </w:rPr>
          <w:alias w:val="Textfeld"/>
          <w:tag w:val="Textfeld"/>
          <w:id w:val="167215451"/>
          <w:placeholder>
            <w:docPart w:val="6EEE18B8B310447AA357948EA1FCA00E"/>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02FAC64" w14:textId="77777777" w:rsidR="00E92419" w:rsidRPr="00A221F1" w:rsidRDefault="00E92419" w:rsidP="00E92419">
      <w:r>
        <w:t>Stellung im Betrieb</w:t>
      </w:r>
      <w:r w:rsidRPr="00A221F1">
        <w:t>:</w:t>
      </w:r>
      <w:r w:rsidRPr="00A221F1">
        <w:tab/>
      </w:r>
      <w:sdt>
        <w:sdtPr>
          <w:rPr>
            <w:rStyle w:val="Formatvorlage3"/>
          </w:rPr>
          <w:alias w:val="Textfeld"/>
          <w:tag w:val="Textfeld"/>
          <w:id w:val="-779334162"/>
          <w:placeholder>
            <w:docPart w:val="737F0B1BD9BE442591D4F2C7CA169B16"/>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FF526A2" w14:textId="77777777" w:rsidR="00E92419" w:rsidRPr="00A221F1" w:rsidRDefault="00E92419" w:rsidP="00E92419">
      <w:r>
        <w:t>Tätigkeitsbereich, seit</w:t>
      </w:r>
      <w:r w:rsidRPr="00A221F1">
        <w:t>:</w:t>
      </w:r>
      <w:r w:rsidRPr="00A221F1">
        <w:tab/>
      </w:r>
      <w:sdt>
        <w:sdtPr>
          <w:rPr>
            <w:rStyle w:val="Formatvorlage3"/>
          </w:rPr>
          <w:alias w:val="Textfeld"/>
          <w:tag w:val="Textfeld"/>
          <w:id w:val="-249507925"/>
          <w:placeholder>
            <w:docPart w:val="8355D5ACE7CF4FB18265DCE1A816EE8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AD7F86F" w14:textId="77777777" w:rsidR="00E92419" w:rsidRPr="00A221F1" w:rsidRDefault="00E92419" w:rsidP="00E92419">
      <w:r>
        <w:t>Telefon</w:t>
      </w:r>
      <w:r w:rsidRPr="00A221F1">
        <w:t>:</w:t>
      </w:r>
      <w:r w:rsidRPr="00A221F1">
        <w:tab/>
      </w:r>
      <w:sdt>
        <w:sdtPr>
          <w:rPr>
            <w:rStyle w:val="Formatvorlage3"/>
          </w:rPr>
          <w:alias w:val="Textfeld"/>
          <w:tag w:val="Textfeld"/>
          <w:id w:val="862719768"/>
          <w:placeholder>
            <w:docPart w:val="F61058ADE66549BCBA4FAE448A39958C"/>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A628B8D" w14:textId="77777777" w:rsidR="00E92419" w:rsidRPr="006834BE" w:rsidRDefault="00E92419" w:rsidP="00E92419">
      <w:r>
        <w:t>E-Mail</w:t>
      </w:r>
      <w:r w:rsidRPr="00A221F1">
        <w:t>:</w:t>
      </w:r>
      <w:r w:rsidRPr="00A221F1">
        <w:tab/>
      </w:r>
      <w:sdt>
        <w:sdtPr>
          <w:rPr>
            <w:rStyle w:val="Formatvorlage3"/>
          </w:rPr>
          <w:alias w:val="Textfeld"/>
          <w:tag w:val="Textfeld"/>
          <w:id w:val="1576943952"/>
          <w:placeholder>
            <w:docPart w:val="9277B98CE7FB4D6C841D305E292204A3"/>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1904FCE" w14:textId="77777777" w:rsidR="00E92419" w:rsidRDefault="00E92419" w:rsidP="00E92419">
      <w:r>
        <w:t>Lebenslauf:</w:t>
      </w:r>
      <w:r>
        <w:tab/>
      </w:r>
      <w:r w:rsidRPr="006834BE">
        <w:t>vgl. Beilage</w:t>
      </w:r>
    </w:p>
    <w:p w14:paraId="1852526D" w14:textId="77777777" w:rsidR="00E92419" w:rsidRDefault="00E92419" w:rsidP="00E92419"/>
    <w:p w14:paraId="2930E91B" w14:textId="7970C570" w:rsidR="00E92419" w:rsidRPr="006834BE" w:rsidRDefault="00E92419" w:rsidP="00E92419">
      <w:pPr>
        <w:rPr>
          <w:rStyle w:val="Standardfett"/>
        </w:rPr>
      </w:pPr>
      <w:r w:rsidRPr="006834BE">
        <w:rPr>
          <w:rStyle w:val="Standardfett"/>
        </w:rPr>
        <w:t xml:space="preserve">Referenzprojekt </w:t>
      </w:r>
    </w:p>
    <w:p w14:paraId="546B770E" w14:textId="77777777" w:rsidR="00E92419" w:rsidRPr="00A221F1" w:rsidRDefault="00E92419" w:rsidP="00E92419">
      <w:r>
        <w:t>Projektname:</w:t>
      </w:r>
      <w:r>
        <w:tab/>
      </w:r>
      <w:sdt>
        <w:sdtPr>
          <w:rPr>
            <w:rStyle w:val="Formatvorlage3"/>
          </w:rPr>
          <w:id w:val="-416009828"/>
          <w:placeholder>
            <w:docPart w:val="F02FBC449DD346EC99B9497DA81847D0"/>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39C325CC" w14:textId="67A49CEB" w:rsidR="00E92419" w:rsidRPr="00A221F1" w:rsidRDefault="00E92419" w:rsidP="00E92419">
      <w:r>
        <w:t>Adresse Ausführungsort:</w:t>
      </w:r>
      <w:r>
        <w:tab/>
      </w:r>
      <w:sdt>
        <w:sdtPr>
          <w:rPr>
            <w:rStyle w:val="Formatvorlage3"/>
          </w:rPr>
          <w:id w:val="-1866051756"/>
          <w:placeholder>
            <w:docPart w:val="F02FBC449DD346EC99B9497DA81847D0"/>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0E8DCCD8" w14:textId="6F2A10D9" w:rsidR="00E92419" w:rsidRPr="00A221F1" w:rsidRDefault="00E92419" w:rsidP="00E92419">
      <w:r>
        <w:t>Ausgeführt durch das Unternehmen:</w:t>
      </w:r>
      <w:r>
        <w:tab/>
      </w:r>
      <w:sdt>
        <w:sdtPr>
          <w:rPr>
            <w:rStyle w:val="Formatvorlage3"/>
          </w:rPr>
          <w:id w:val="-1869682072"/>
          <w:placeholder>
            <w:docPart w:val="F02FBC449DD346EC99B9497DA81847D0"/>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70F823C0" w14:textId="000FA455" w:rsidR="00E92419" w:rsidRPr="00A221F1" w:rsidRDefault="00E92419" w:rsidP="00E92419">
      <w:r>
        <w:t>Ausführungszeitraum:</w:t>
      </w:r>
      <w:r>
        <w:tab/>
      </w:r>
      <w:sdt>
        <w:sdtPr>
          <w:rPr>
            <w:rStyle w:val="Formatvorlage3"/>
          </w:rPr>
          <w:id w:val="136006164"/>
          <w:placeholder>
            <w:docPart w:val="F02FBC449DD346EC99B9497DA81847D0"/>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7A80802C" w14:textId="306D708D" w:rsidR="00E92419" w:rsidRPr="00A221F1" w:rsidRDefault="00E92419" w:rsidP="00E92419">
      <w:r>
        <w:t>Auftragswert in CHF des Gesamtauftrages:</w:t>
      </w:r>
      <w:r>
        <w:tab/>
      </w:r>
      <w:sdt>
        <w:sdtPr>
          <w:rPr>
            <w:rStyle w:val="Formatvorlage3"/>
          </w:rPr>
          <w:id w:val="919056292"/>
          <w:placeholder>
            <w:docPart w:val="F02FBC449DD346EC99B9497DA81847D0"/>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2EC208E7" w14:textId="5F0207A0" w:rsidR="00E92419" w:rsidRPr="00A221F1" w:rsidRDefault="00E92419" w:rsidP="00E92419">
      <w:r>
        <w:t>Vom Anbieter ausgeführt in CHF:</w:t>
      </w:r>
      <w:r>
        <w:tab/>
      </w:r>
      <w:sdt>
        <w:sdtPr>
          <w:rPr>
            <w:rStyle w:val="Formatvorlage3"/>
          </w:rPr>
          <w:id w:val="-1883246915"/>
          <w:placeholder>
            <w:docPart w:val="F02FBC449DD346EC99B9497DA81847D0"/>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64DC5591" w14:textId="77777777" w:rsidR="00E92419" w:rsidRPr="00A221F1" w:rsidRDefault="00E92419" w:rsidP="00E92419">
      <w:r>
        <w:t>Auskunftsperson:</w:t>
      </w:r>
      <w:r w:rsidRPr="00A221F1">
        <w:tab/>
      </w:r>
      <w:sdt>
        <w:sdtPr>
          <w:rPr>
            <w:rStyle w:val="Formatvorlage3"/>
          </w:rPr>
          <w:id w:val="827411732"/>
          <w:placeholder>
            <w:docPart w:val="3AC9E470BD46442193D1323AB17D8E00"/>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3CB78BC" w14:textId="4452C59A" w:rsidR="00E92419" w:rsidRPr="00A221F1" w:rsidRDefault="00E92419" w:rsidP="00E92419">
      <w:r>
        <w:tab/>
      </w:r>
      <w:r w:rsidRPr="00A221F1">
        <w:t>Telefon:</w:t>
      </w:r>
      <w:r w:rsidRPr="00A221F1">
        <w:tab/>
      </w:r>
      <w:sdt>
        <w:sdtPr>
          <w:rPr>
            <w:rStyle w:val="Formatvorlage3"/>
          </w:rPr>
          <w:id w:val="1364246289"/>
          <w:placeholder>
            <w:docPart w:val="3AC9E470BD46442193D1323AB17D8E00"/>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5FE3B510" w14:textId="09942285" w:rsidR="00E92419" w:rsidRDefault="00E92419" w:rsidP="00E92419">
      <w:r>
        <w:tab/>
        <w:t>E-Mail:</w:t>
      </w:r>
      <w:r w:rsidRPr="00A221F1">
        <w:tab/>
      </w:r>
      <w:sdt>
        <w:sdtPr>
          <w:rPr>
            <w:rStyle w:val="Formatvorlage3"/>
          </w:rPr>
          <w:id w:val="1482121500"/>
          <w:placeholder>
            <w:docPart w:val="3AC9E470BD46442193D1323AB17D8E00"/>
          </w:placeholder>
          <w:showingPlcHdr/>
          <w:text/>
        </w:sdtPr>
        <w:sdtEndPr>
          <w:rPr>
            <w:rStyle w:val="Absatz-Standardschriftart"/>
            <w:color w:val="auto"/>
          </w:rPr>
        </w:sdtEndPr>
        <w:sdtContent>
          <w:r w:rsidR="00200B59" w:rsidRPr="004A2DB2">
            <w:rPr>
              <w:color w:val="2B6FED" w:themeColor="text2" w:themeTint="99"/>
            </w:rPr>
            <w:t>Klicken oder tippen Sie hier, um Text einzugeben.</w:t>
          </w:r>
        </w:sdtContent>
      </w:sdt>
    </w:p>
    <w:p w14:paraId="3BFFC2C1" w14:textId="5F15CE93" w:rsidR="0035744F" w:rsidRPr="007327D4" w:rsidRDefault="0035744F" w:rsidP="00485A71">
      <w:pPr>
        <w:ind w:left="0" w:firstLine="0"/>
      </w:pPr>
      <w:r w:rsidRPr="00485A71">
        <w:t>Anforderungen: Erfahrung in der Planung von Brandmeldeanlagen (VKF-Anerkennung) oder mindestens 1 Fachperson für Brandmeldeanlagen VKF (Zertifikat-Nr. angeben)</w:t>
      </w:r>
      <w:r w:rsidRPr="007327D4">
        <w:t>; bitte Nachweise beilegen.</w:t>
      </w:r>
    </w:p>
    <w:p w14:paraId="1FED37E8" w14:textId="77777777" w:rsidR="00E92419" w:rsidRPr="00A221F1" w:rsidRDefault="00E92419" w:rsidP="00E92419">
      <w:pPr>
        <w:pStyle w:val="StandardBericht"/>
        <w:ind w:left="0" w:firstLine="0"/>
      </w:pPr>
      <w:r>
        <w:t>Weshalb wurde die angegebene Referenz au</w:t>
      </w:r>
      <w:r w:rsidRPr="00A221F1">
        <w:t xml:space="preserve">sgewählt, um die Erfahrung und fachliche Kompetenz der Schlüsselperson für die gestellte Aufgabe darzustellen? </w:t>
      </w:r>
    </w:p>
    <w:p w14:paraId="63C47C40" w14:textId="77777777" w:rsidR="00E92419" w:rsidRDefault="00F132A0" w:rsidP="00E92419">
      <w:pPr>
        <w:pStyle w:val="StandardBericht"/>
        <w:ind w:left="0" w:firstLine="0"/>
      </w:pPr>
      <w:sdt>
        <w:sdtPr>
          <w:rPr>
            <w:rStyle w:val="Formatvorlage3"/>
          </w:rPr>
          <w:id w:val="1927230185"/>
          <w:placeholder>
            <w:docPart w:val="3B9F86DDD5C94270B958BEE320FEA709"/>
          </w:placeholder>
          <w:showingPlcHdr/>
          <w:text/>
        </w:sdtPr>
        <w:sdtEndPr>
          <w:rPr>
            <w:rStyle w:val="Absatz-Standardschriftart"/>
            <w:color w:val="auto"/>
          </w:rPr>
        </w:sdtEndPr>
        <w:sdtContent>
          <w:r w:rsidR="00E92419" w:rsidRPr="004A2DB2">
            <w:rPr>
              <w:color w:val="2B6FED" w:themeColor="text2" w:themeTint="99"/>
            </w:rPr>
            <w:t>Klicken oder tippen Sie hier, um Text einzugeben.</w:t>
          </w:r>
        </w:sdtContent>
      </w:sdt>
    </w:p>
    <w:p w14:paraId="3DA60EE3" w14:textId="12445D85" w:rsidR="00E92419" w:rsidRPr="00A221F1" w:rsidRDefault="00E92419" w:rsidP="00E92419">
      <w:pPr>
        <w:pStyle w:val="StandardBericht"/>
        <w:ind w:left="0" w:firstLine="0"/>
      </w:pPr>
      <w:r w:rsidRPr="002309DA">
        <w:t>Kurzbeschrieb Projekt</w:t>
      </w:r>
      <w:r w:rsidRPr="00A221F1">
        <w:t xml:space="preserve"> (</w:t>
      </w:r>
      <w:r w:rsidRPr="006834BE">
        <w:t>max. 1 A4-Seite</w:t>
      </w:r>
      <w:r w:rsidRPr="00A221F1">
        <w:t xml:space="preserve">): In welcher Rolle/Funktion war die Schlüsselperson in welchen SIA-Phasen tätig und welche vergleichbaren Herausforderungen bestanden im Projekt? </w:t>
      </w:r>
    </w:p>
    <w:sdt>
      <w:sdtPr>
        <w:rPr>
          <w:rStyle w:val="Formatvorlage3"/>
        </w:rPr>
        <w:id w:val="-941532869"/>
        <w:placeholder>
          <w:docPart w:val="F02FBC449DD346EC99B9497DA81847D0"/>
        </w:placeholder>
        <w:showingPlcHdr/>
        <w:text/>
      </w:sdtPr>
      <w:sdtEndPr>
        <w:rPr>
          <w:rStyle w:val="Absatz-Standardschriftart"/>
          <w:color w:val="auto"/>
        </w:rPr>
      </w:sdtEndPr>
      <w:sdtContent>
        <w:p w14:paraId="2695FFC5" w14:textId="0FA79D29" w:rsidR="00E92419" w:rsidRPr="00A221F1" w:rsidRDefault="00200B59" w:rsidP="00E92419">
          <w:pPr>
            <w:pStyle w:val="StandardBericht"/>
          </w:pPr>
          <w:r w:rsidRPr="004A2DB2">
            <w:rPr>
              <w:color w:val="2B6FED" w:themeColor="text2" w:themeTint="99"/>
            </w:rPr>
            <w:t>Klicken oder tippen Sie hier, um Text einzugeben.</w:t>
          </w:r>
        </w:p>
      </w:sdtContent>
    </w:sdt>
    <w:p w14:paraId="313EEBD8" w14:textId="4637E8CF" w:rsidR="00E92419" w:rsidRDefault="00E92419">
      <w:r>
        <w:br w:type="page"/>
      </w:r>
    </w:p>
    <w:p w14:paraId="485CE4FD" w14:textId="25A5C169" w:rsidR="00CD75DD" w:rsidRDefault="00CD75DD" w:rsidP="00CD75DD">
      <w:pPr>
        <w:pStyle w:val="berschrift2Bericht"/>
      </w:pPr>
      <w:r w:rsidRPr="00E92419">
        <w:t xml:space="preserve">Teilprojektleiter </w:t>
      </w:r>
      <w:r>
        <w:t>MSRL-Planung</w:t>
      </w:r>
    </w:p>
    <w:p w14:paraId="2EC99BB9" w14:textId="77777777" w:rsidR="00CD75DD" w:rsidRPr="00485A71" w:rsidRDefault="00CD75DD" w:rsidP="00CD75DD">
      <w:pPr>
        <w:rPr>
          <w:rStyle w:val="Standardfett"/>
        </w:rPr>
      </w:pPr>
      <w:r w:rsidRPr="00485A71">
        <w:rPr>
          <w:rStyle w:val="Standardfett"/>
        </w:rPr>
        <w:t>Angaben zur Schlüsselperson</w:t>
      </w:r>
    </w:p>
    <w:p w14:paraId="0767CB92" w14:textId="77777777" w:rsidR="00CD75DD" w:rsidRPr="00A221F1" w:rsidRDefault="00CD75DD" w:rsidP="00CD75DD">
      <w:r>
        <w:t>Name, Vorname</w:t>
      </w:r>
      <w:r w:rsidRPr="00A221F1">
        <w:t>:</w:t>
      </w:r>
      <w:r w:rsidRPr="00A221F1">
        <w:tab/>
      </w:r>
      <w:sdt>
        <w:sdtPr>
          <w:rPr>
            <w:rStyle w:val="Formatvorlage3"/>
          </w:rPr>
          <w:alias w:val="Textfeld"/>
          <w:tag w:val="Textfeld"/>
          <w:id w:val="-1852939972"/>
          <w:placeholder>
            <w:docPart w:val="1A17E2FAAAD64F658CF4A8B1BBAAD5DC"/>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3F95ED4" w14:textId="77777777" w:rsidR="00CD75DD" w:rsidRPr="00A221F1" w:rsidRDefault="00CD75DD" w:rsidP="00CD75DD">
      <w:r>
        <w:t>Jahrgang</w:t>
      </w:r>
      <w:r w:rsidRPr="00A221F1">
        <w:t>:</w:t>
      </w:r>
      <w:r w:rsidRPr="00A221F1">
        <w:tab/>
      </w:r>
      <w:sdt>
        <w:sdtPr>
          <w:rPr>
            <w:rStyle w:val="Formatvorlage3"/>
          </w:rPr>
          <w:alias w:val="Textfeld"/>
          <w:tag w:val="Textfeld"/>
          <w:id w:val="-1515296900"/>
          <w:placeholder>
            <w:docPart w:val="B771598F3A16454AAACDAEB6996FE15E"/>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0B7CD1A" w14:textId="77777777" w:rsidR="00CD75DD" w:rsidRPr="00A221F1" w:rsidRDefault="00CD75DD" w:rsidP="00CD75DD">
      <w:r>
        <w:t xml:space="preserve">Ausbildung, </w:t>
      </w:r>
      <w:r w:rsidRPr="00A221F1">
        <w:t>Diplom, Abschlussjahr:</w:t>
      </w:r>
      <w:r w:rsidRPr="00A221F1">
        <w:tab/>
      </w:r>
      <w:sdt>
        <w:sdtPr>
          <w:rPr>
            <w:rStyle w:val="Formatvorlage3"/>
          </w:rPr>
          <w:alias w:val="Textfeld"/>
          <w:tag w:val="Textfeld"/>
          <w:id w:val="1741667484"/>
          <w:placeholder>
            <w:docPart w:val="24068D546D144F72B98854DD37F21F06"/>
          </w:placeholder>
          <w:showingPlcHdr/>
          <w:text w:multiLine="1"/>
        </w:sdtPr>
        <w:sdtEndPr>
          <w:rPr>
            <w:rStyle w:val="Absatz-Standardschriftart"/>
            <w:color w:val="auto"/>
          </w:rPr>
        </w:sdtEndPr>
        <w:sdtContent>
          <w:r w:rsidRPr="006834BE">
            <w:rPr>
              <w:color w:val="2B6FED" w:themeColor="text2" w:themeTint="99"/>
            </w:rPr>
            <w:t>Klicken oder tippen Sie hier, um Text einzugeben.</w:t>
          </w:r>
        </w:sdtContent>
      </w:sdt>
    </w:p>
    <w:p w14:paraId="26440902" w14:textId="77777777" w:rsidR="00CD75DD" w:rsidRPr="00A221F1" w:rsidRDefault="00CD75DD" w:rsidP="00CD75DD">
      <w:r>
        <w:t>Weiterbildung</w:t>
      </w:r>
      <w:r w:rsidRPr="00A221F1">
        <w:t>, Diplom, Abschlussjahr:</w:t>
      </w:r>
      <w:r w:rsidRPr="00A221F1">
        <w:tab/>
      </w:r>
      <w:sdt>
        <w:sdtPr>
          <w:rPr>
            <w:rStyle w:val="Formatvorlage3"/>
          </w:rPr>
          <w:alias w:val="Textfeld"/>
          <w:tag w:val="Textfeld"/>
          <w:id w:val="84802241"/>
          <w:placeholder>
            <w:docPart w:val="9CB97B85A34649A3BC8E9D99C13FACA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B1A4BCD" w14:textId="77777777" w:rsidR="00CD75DD" w:rsidRPr="00A221F1" w:rsidRDefault="00CD75DD" w:rsidP="00CD75DD">
      <w:r>
        <w:t>In der Unternehmung seit</w:t>
      </w:r>
      <w:r w:rsidRPr="00A221F1">
        <w:t>:</w:t>
      </w:r>
      <w:r w:rsidRPr="00A221F1">
        <w:tab/>
      </w:r>
      <w:sdt>
        <w:sdtPr>
          <w:rPr>
            <w:rStyle w:val="Formatvorlage3"/>
          </w:rPr>
          <w:alias w:val="Textfeld"/>
          <w:tag w:val="Textfeld"/>
          <w:id w:val="654960274"/>
          <w:placeholder>
            <w:docPart w:val="E18E38FD69224ABFB18DFC068EC8E3F4"/>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ADAADAF" w14:textId="77777777" w:rsidR="00CD75DD" w:rsidRPr="00A221F1" w:rsidRDefault="00CD75DD" w:rsidP="00CD75DD">
      <w:r>
        <w:t>Stellung im Betrieb</w:t>
      </w:r>
      <w:r w:rsidRPr="00A221F1">
        <w:t>:</w:t>
      </w:r>
      <w:r w:rsidRPr="00A221F1">
        <w:tab/>
      </w:r>
      <w:sdt>
        <w:sdtPr>
          <w:rPr>
            <w:rStyle w:val="Formatvorlage3"/>
          </w:rPr>
          <w:alias w:val="Textfeld"/>
          <w:tag w:val="Textfeld"/>
          <w:id w:val="-579442277"/>
          <w:placeholder>
            <w:docPart w:val="3F5744CF468A4215817633BEC770EFE3"/>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245E93B" w14:textId="77777777" w:rsidR="00CD75DD" w:rsidRPr="00A221F1" w:rsidRDefault="00CD75DD" w:rsidP="00CD75DD">
      <w:r>
        <w:t>Tätigkeitsbereich, seit</w:t>
      </w:r>
      <w:r w:rsidRPr="00A221F1">
        <w:t>:</w:t>
      </w:r>
      <w:r w:rsidRPr="00A221F1">
        <w:tab/>
      </w:r>
      <w:sdt>
        <w:sdtPr>
          <w:rPr>
            <w:rStyle w:val="Formatvorlage3"/>
          </w:rPr>
          <w:alias w:val="Textfeld"/>
          <w:tag w:val="Textfeld"/>
          <w:id w:val="-1214122821"/>
          <w:placeholder>
            <w:docPart w:val="8AAA4FB14C2B42E6B14CE34E043A6BE9"/>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F1145B7" w14:textId="77777777" w:rsidR="00CD75DD" w:rsidRPr="00A221F1" w:rsidRDefault="00CD75DD" w:rsidP="00CD75DD">
      <w:r>
        <w:t>Telefon</w:t>
      </w:r>
      <w:r w:rsidRPr="00A221F1">
        <w:t>:</w:t>
      </w:r>
      <w:r w:rsidRPr="00A221F1">
        <w:tab/>
      </w:r>
      <w:sdt>
        <w:sdtPr>
          <w:rPr>
            <w:rStyle w:val="Formatvorlage3"/>
          </w:rPr>
          <w:alias w:val="Textfeld"/>
          <w:tag w:val="Textfeld"/>
          <w:id w:val="702987468"/>
          <w:placeholder>
            <w:docPart w:val="BFF155474E054A62B7D2094E4B2CB23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4AC49AE" w14:textId="77777777" w:rsidR="00CD75DD" w:rsidRPr="006834BE" w:rsidRDefault="00CD75DD" w:rsidP="00CD75DD">
      <w:r>
        <w:t>E-Mail</w:t>
      </w:r>
      <w:r w:rsidRPr="00A221F1">
        <w:t>:</w:t>
      </w:r>
      <w:r w:rsidRPr="00A221F1">
        <w:tab/>
      </w:r>
      <w:sdt>
        <w:sdtPr>
          <w:rPr>
            <w:rStyle w:val="Formatvorlage3"/>
          </w:rPr>
          <w:alias w:val="Textfeld"/>
          <w:tag w:val="Textfeld"/>
          <w:id w:val="972946158"/>
          <w:placeholder>
            <w:docPart w:val="FFC00004EC4B4EBEB3924BE5D71BE393"/>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0938E00" w14:textId="77777777" w:rsidR="00CD75DD" w:rsidRDefault="00CD75DD" w:rsidP="00CD75DD">
      <w:r>
        <w:t>Lebenslauf:</w:t>
      </w:r>
      <w:r>
        <w:tab/>
      </w:r>
      <w:r w:rsidRPr="006834BE">
        <w:t>vgl. Beilage</w:t>
      </w:r>
    </w:p>
    <w:p w14:paraId="07BB5E29" w14:textId="77777777" w:rsidR="00CD75DD" w:rsidRDefault="00CD75DD" w:rsidP="00CD75DD"/>
    <w:p w14:paraId="3A17FB4D" w14:textId="77777777" w:rsidR="00CD75DD" w:rsidRPr="006834BE" w:rsidRDefault="00CD75DD" w:rsidP="00CD75DD">
      <w:pPr>
        <w:rPr>
          <w:rStyle w:val="Standardfett"/>
        </w:rPr>
      </w:pPr>
      <w:r w:rsidRPr="006834BE">
        <w:rPr>
          <w:rStyle w:val="Standardfett"/>
        </w:rPr>
        <w:t xml:space="preserve">Referenzprojekt </w:t>
      </w:r>
    </w:p>
    <w:p w14:paraId="4510797C" w14:textId="77777777" w:rsidR="00CD75DD" w:rsidRPr="00A221F1" w:rsidRDefault="00CD75DD" w:rsidP="00CD75DD">
      <w:r>
        <w:t>Projektname:</w:t>
      </w:r>
      <w:r>
        <w:tab/>
      </w:r>
      <w:sdt>
        <w:sdtPr>
          <w:rPr>
            <w:rStyle w:val="Formatvorlage3"/>
          </w:rPr>
          <w:id w:val="-546845237"/>
          <w:placeholder>
            <w:docPart w:val="2B9E01D259604C54AB59E14B38C19674"/>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41172F3" w14:textId="77777777" w:rsidR="00CD75DD" w:rsidRPr="00A221F1" w:rsidRDefault="00CD75DD" w:rsidP="00CD75DD">
      <w:r>
        <w:t>Adresse Ausführungsort:</w:t>
      </w:r>
      <w:r>
        <w:tab/>
      </w:r>
      <w:sdt>
        <w:sdtPr>
          <w:rPr>
            <w:rStyle w:val="Formatvorlage3"/>
          </w:rPr>
          <w:id w:val="1158116722"/>
          <w:placeholder>
            <w:docPart w:val="2B9E01D259604C54AB59E14B38C19674"/>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4C739324" w14:textId="77777777" w:rsidR="00CD75DD" w:rsidRPr="00A221F1" w:rsidRDefault="00CD75DD" w:rsidP="00CD75DD">
      <w:r>
        <w:t>Ausgeführt durch das Unternehmen:</w:t>
      </w:r>
      <w:r>
        <w:tab/>
      </w:r>
      <w:sdt>
        <w:sdtPr>
          <w:rPr>
            <w:rStyle w:val="Formatvorlage3"/>
          </w:rPr>
          <w:id w:val="42036141"/>
          <w:placeholder>
            <w:docPart w:val="2B9E01D259604C54AB59E14B38C19674"/>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08E0B522" w14:textId="77777777" w:rsidR="00CD75DD" w:rsidRPr="00A221F1" w:rsidRDefault="00CD75DD" w:rsidP="00CD75DD">
      <w:r>
        <w:t>Ausführungszeitraum:</w:t>
      </w:r>
      <w:r>
        <w:tab/>
      </w:r>
      <w:sdt>
        <w:sdtPr>
          <w:rPr>
            <w:rStyle w:val="Formatvorlage3"/>
          </w:rPr>
          <w:id w:val="678082773"/>
          <w:placeholder>
            <w:docPart w:val="2B9E01D259604C54AB59E14B38C19674"/>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F917FCB" w14:textId="77777777" w:rsidR="00CD75DD" w:rsidRPr="00A221F1" w:rsidRDefault="00CD75DD" w:rsidP="00CD75DD">
      <w:r>
        <w:t>Auftragswert in CHF des Gesamtauftrages:</w:t>
      </w:r>
      <w:r>
        <w:tab/>
      </w:r>
      <w:sdt>
        <w:sdtPr>
          <w:rPr>
            <w:rStyle w:val="Formatvorlage3"/>
          </w:rPr>
          <w:id w:val="759113302"/>
          <w:placeholder>
            <w:docPart w:val="2B9E01D259604C54AB59E14B38C19674"/>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BE04930" w14:textId="77777777" w:rsidR="00CD75DD" w:rsidRPr="00A221F1" w:rsidRDefault="00CD75DD" w:rsidP="00CD75DD">
      <w:r>
        <w:t>Vom Anbieter ausgeführt in CHF:</w:t>
      </w:r>
      <w:r>
        <w:tab/>
      </w:r>
      <w:sdt>
        <w:sdtPr>
          <w:rPr>
            <w:rStyle w:val="Formatvorlage3"/>
          </w:rPr>
          <w:id w:val="140157016"/>
          <w:placeholder>
            <w:docPart w:val="2B9E01D259604C54AB59E14B38C19674"/>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664AA59" w14:textId="77777777" w:rsidR="00CD75DD" w:rsidRPr="00A221F1" w:rsidRDefault="00CD75DD" w:rsidP="00CD75DD">
      <w:r>
        <w:t>Auskunftsperson:</w:t>
      </w:r>
      <w:r w:rsidRPr="00A221F1">
        <w:tab/>
      </w:r>
      <w:sdt>
        <w:sdtPr>
          <w:rPr>
            <w:rStyle w:val="Formatvorlage3"/>
          </w:rPr>
          <w:id w:val="-1359812473"/>
          <w:placeholder>
            <w:docPart w:val="48899B21A7EA4DF28FE174675C6702A0"/>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3EE81889" w14:textId="77777777" w:rsidR="00CD75DD" w:rsidRPr="00A221F1" w:rsidRDefault="00CD75DD" w:rsidP="00CD75DD">
      <w:r>
        <w:tab/>
      </w:r>
      <w:r w:rsidRPr="00A221F1">
        <w:t>Telefon:</w:t>
      </w:r>
      <w:r w:rsidRPr="00A221F1">
        <w:tab/>
      </w:r>
      <w:sdt>
        <w:sdtPr>
          <w:rPr>
            <w:rStyle w:val="Formatvorlage3"/>
          </w:rPr>
          <w:id w:val="-469204252"/>
          <w:placeholder>
            <w:docPart w:val="48899B21A7EA4DF28FE174675C6702A0"/>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9021170" w14:textId="77777777" w:rsidR="00CD75DD" w:rsidRPr="00A221F1" w:rsidRDefault="00CD75DD" w:rsidP="00CD75DD">
      <w:r>
        <w:tab/>
        <w:t>E-Mail:</w:t>
      </w:r>
      <w:r w:rsidRPr="00A221F1">
        <w:tab/>
      </w:r>
      <w:sdt>
        <w:sdtPr>
          <w:rPr>
            <w:rStyle w:val="Formatvorlage3"/>
          </w:rPr>
          <w:id w:val="-969125693"/>
          <w:placeholder>
            <w:docPart w:val="48899B21A7EA4DF28FE174675C6702A0"/>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0F63F572" w14:textId="77777777" w:rsidR="00CD75DD" w:rsidRPr="00A221F1" w:rsidRDefault="00CD75DD" w:rsidP="00CD75DD">
      <w:pPr>
        <w:pStyle w:val="StandardBericht"/>
        <w:ind w:left="0" w:firstLine="0"/>
      </w:pPr>
      <w:r>
        <w:t>Weshalb wurde die angegebene Referenz au</w:t>
      </w:r>
      <w:r w:rsidRPr="00A221F1">
        <w:t xml:space="preserve">sgewählt, um die Erfahrung und fachliche Kompetenz der Schlüsselperson für die gestellte Aufgabe darzustellen? </w:t>
      </w:r>
    </w:p>
    <w:p w14:paraId="08CBBE48" w14:textId="77777777" w:rsidR="00CD75DD" w:rsidRDefault="00F132A0" w:rsidP="00CD75DD">
      <w:pPr>
        <w:pStyle w:val="StandardBericht"/>
        <w:ind w:left="0" w:firstLine="0"/>
      </w:pPr>
      <w:sdt>
        <w:sdtPr>
          <w:rPr>
            <w:rStyle w:val="Formatvorlage3"/>
          </w:rPr>
          <w:id w:val="-1693441452"/>
          <w:placeholder>
            <w:docPart w:val="CD26EFF1B91A44B6A086F019A31C323E"/>
          </w:placeholder>
          <w:showingPlcHdr/>
          <w:text/>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0B4F758D" w14:textId="77777777" w:rsidR="00CD75DD" w:rsidRPr="00A221F1" w:rsidRDefault="00CD75DD" w:rsidP="00CD75DD">
      <w:pPr>
        <w:pStyle w:val="StandardBericht"/>
        <w:ind w:left="0" w:firstLine="0"/>
      </w:pPr>
      <w:r w:rsidRPr="002309DA">
        <w:t>Kurzbeschrieb Projekt</w:t>
      </w:r>
      <w:r w:rsidRPr="00A221F1">
        <w:t xml:space="preserve"> (</w:t>
      </w:r>
      <w:r w:rsidRPr="006834BE">
        <w:t>max. 1 A4-Seite</w:t>
      </w:r>
      <w:r w:rsidRPr="00A221F1">
        <w:t xml:space="preserve">): In welcher Rolle/Funktion war die Schlüsselperson in welchen SIA-Phasen tätig und welche vergleichbaren Herausforderungen bestanden im Projekt? </w:t>
      </w:r>
    </w:p>
    <w:sdt>
      <w:sdtPr>
        <w:rPr>
          <w:rStyle w:val="Formatvorlage3"/>
        </w:rPr>
        <w:id w:val="1157803093"/>
        <w:placeholder>
          <w:docPart w:val="2B9E01D259604C54AB59E14B38C19674"/>
        </w:placeholder>
        <w:showingPlcHdr/>
        <w:text/>
      </w:sdtPr>
      <w:sdtEndPr>
        <w:rPr>
          <w:rStyle w:val="Absatz-Standardschriftart"/>
          <w:color w:val="auto"/>
        </w:rPr>
      </w:sdtEndPr>
      <w:sdtContent>
        <w:p w14:paraId="025D47D7" w14:textId="77777777" w:rsidR="00CD75DD" w:rsidRPr="00A221F1" w:rsidRDefault="00CD75DD" w:rsidP="00CD75DD">
          <w:pPr>
            <w:pStyle w:val="StandardBericht"/>
          </w:pPr>
          <w:r w:rsidRPr="004A2DB2">
            <w:rPr>
              <w:color w:val="2B6FED" w:themeColor="text2" w:themeTint="99"/>
            </w:rPr>
            <w:t>Klicken oder tippen Sie hier, um Text einzugeben.</w:t>
          </w:r>
        </w:p>
      </w:sdtContent>
    </w:sdt>
    <w:p w14:paraId="3543991B" w14:textId="08B89E62" w:rsidR="00E92419" w:rsidRDefault="00E92419">
      <w:r>
        <w:br w:type="page"/>
      </w:r>
    </w:p>
    <w:p w14:paraId="3F44C138" w14:textId="4D1234BA" w:rsidR="00CD75DD" w:rsidRDefault="00CD75DD" w:rsidP="00CD75DD">
      <w:pPr>
        <w:pStyle w:val="berschrift2Bericht"/>
      </w:pPr>
      <w:r w:rsidRPr="00E92419">
        <w:t xml:space="preserve">Teilprojektleiter </w:t>
      </w:r>
      <w:r>
        <w:t>HLKK-Planung</w:t>
      </w:r>
    </w:p>
    <w:p w14:paraId="4BB544DB" w14:textId="77777777" w:rsidR="00CD75DD" w:rsidRPr="00485A71" w:rsidRDefault="00CD75DD" w:rsidP="00CD75DD">
      <w:pPr>
        <w:rPr>
          <w:rStyle w:val="Standardfett"/>
        </w:rPr>
      </w:pPr>
      <w:r w:rsidRPr="00485A71">
        <w:rPr>
          <w:rStyle w:val="Standardfett"/>
        </w:rPr>
        <w:t>Angaben zur Schlüsselperson</w:t>
      </w:r>
    </w:p>
    <w:p w14:paraId="041F524A" w14:textId="77777777" w:rsidR="00CD75DD" w:rsidRPr="00A221F1" w:rsidRDefault="00CD75DD" w:rsidP="00CD75DD">
      <w:r>
        <w:t>Name, Vorname</w:t>
      </w:r>
      <w:r w:rsidRPr="00A221F1">
        <w:t>:</w:t>
      </w:r>
      <w:r w:rsidRPr="00A221F1">
        <w:tab/>
      </w:r>
      <w:sdt>
        <w:sdtPr>
          <w:rPr>
            <w:rStyle w:val="Formatvorlage3"/>
          </w:rPr>
          <w:alias w:val="Textfeld"/>
          <w:tag w:val="Textfeld"/>
          <w:id w:val="-1317254548"/>
          <w:placeholder>
            <w:docPart w:val="028DDA63D451442890F82E08842E8B85"/>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0A4945C" w14:textId="77777777" w:rsidR="00CD75DD" w:rsidRPr="00A221F1" w:rsidRDefault="00CD75DD" w:rsidP="00CD75DD">
      <w:r>
        <w:t>Jahrgang</w:t>
      </w:r>
      <w:r w:rsidRPr="00A221F1">
        <w:t>:</w:t>
      </w:r>
      <w:r w:rsidRPr="00A221F1">
        <w:tab/>
      </w:r>
      <w:sdt>
        <w:sdtPr>
          <w:rPr>
            <w:rStyle w:val="Formatvorlage3"/>
          </w:rPr>
          <w:alias w:val="Textfeld"/>
          <w:tag w:val="Textfeld"/>
          <w:id w:val="1795634978"/>
          <w:placeholder>
            <w:docPart w:val="EC51B265360244699C6A0703BDC49174"/>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4DC5F19" w14:textId="77777777" w:rsidR="00CD75DD" w:rsidRPr="00A221F1" w:rsidRDefault="00CD75DD" w:rsidP="00CD75DD">
      <w:r>
        <w:t xml:space="preserve">Ausbildung, </w:t>
      </w:r>
      <w:r w:rsidRPr="00A221F1">
        <w:t>Diplom, Abschlussjahr:</w:t>
      </w:r>
      <w:r w:rsidRPr="00A221F1">
        <w:tab/>
      </w:r>
      <w:sdt>
        <w:sdtPr>
          <w:rPr>
            <w:rStyle w:val="Formatvorlage3"/>
          </w:rPr>
          <w:alias w:val="Textfeld"/>
          <w:tag w:val="Textfeld"/>
          <w:id w:val="1611858555"/>
          <w:placeholder>
            <w:docPart w:val="E5F6483C2E05433598D6C54300EEB14C"/>
          </w:placeholder>
          <w:showingPlcHdr/>
          <w:text w:multiLine="1"/>
        </w:sdtPr>
        <w:sdtEndPr>
          <w:rPr>
            <w:rStyle w:val="Absatz-Standardschriftart"/>
            <w:color w:val="auto"/>
          </w:rPr>
        </w:sdtEndPr>
        <w:sdtContent>
          <w:r w:rsidRPr="006834BE">
            <w:rPr>
              <w:color w:val="2B6FED" w:themeColor="text2" w:themeTint="99"/>
            </w:rPr>
            <w:t>Klicken oder tippen Sie hier, um Text einzugeben.</w:t>
          </w:r>
        </w:sdtContent>
      </w:sdt>
    </w:p>
    <w:p w14:paraId="1538F51C" w14:textId="77777777" w:rsidR="00CD75DD" w:rsidRPr="00A221F1" w:rsidRDefault="00CD75DD" w:rsidP="00CD75DD">
      <w:r>
        <w:t>Weiterbildung</w:t>
      </w:r>
      <w:r w:rsidRPr="00A221F1">
        <w:t>, Diplom, Abschlussjahr:</w:t>
      </w:r>
      <w:r w:rsidRPr="00A221F1">
        <w:tab/>
      </w:r>
      <w:sdt>
        <w:sdtPr>
          <w:rPr>
            <w:rStyle w:val="Formatvorlage3"/>
          </w:rPr>
          <w:alias w:val="Textfeld"/>
          <w:tag w:val="Textfeld"/>
          <w:id w:val="1822239399"/>
          <w:placeholder>
            <w:docPart w:val="F4129A4A21974F5180CBE003A3731C45"/>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5200166" w14:textId="77777777" w:rsidR="00CD75DD" w:rsidRPr="00A221F1" w:rsidRDefault="00CD75DD" w:rsidP="00CD75DD">
      <w:r>
        <w:t>In der Unternehmung seit</w:t>
      </w:r>
      <w:r w:rsidRPr="00A221F1">
        <w:t>:</w:t>
      </w:r>
      <w:r w:rsidRPr="00A221F1">
        <w:tab/>
      </w:r>
      <w:sdt>
        <w:sdtPr>
          <w:rPr>
            <w:rStyle w:val="Formatvorlage3"/>
          </w:rPr>
          <w:alias w:val="Textfeld"/>
          <w:tag w:val="Textfeld"/>
          <w:id w:val="-1701852731"/>
          <w:placeholder>
            <w:docPart w:val="E7E4943EE10A4DD190F36947D8B9D71B"/>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7E271CE" w14:textId="77777777" w:rsidR="00CD75DD" w:rsidRPr="00A221F1" w:rsidRDefault="00CD75DD" w:rsidP="00CD75DD">
      <w:r>
        <w:t>Stellung im Betrieb</w:t>
      </w:r>
      <w:r w:rsidRPr="00A221F1">
        <w:t>:</w:t>
      </w:r>
      <w:r w:rsidRPr="00A221F1">
        <w:tab/>
      </w:r>
      <w:sdt>
        <w:sdtPr>
          <w:rPr>
            <w:rStyle w:val="Formatvorlage3"/>
          </w:rPr>
          <w:alias w:val="Textfeld"/>
          <w:tag w:val="Textfeld"/>
          <w:id w:val="-310795718"/>
          <w:placeholder>
            <w:docPart w:val="426A9C1E01444FBA8B5BA421009146B6"/>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534DE2D" w14:textId="77777777" w:rsidR="00CD75DD" w:rsidRPr="00A221F1" w:rsidRDefault="00CD75DD" w:rsidP="00CD75DD">
      <w:r>
        <w:t>Tätigkeitsbereich, seit</w:t>
      </w:r>
      <w:r w:rsidRPr="00A221F1">
        <w:t>:</w:t>
      </w:r>
      <w:r w:rsidRPr="00A221F1">
        <w:tab/>
      </w:r>
      <w:sdt>
        <w:sdtPr>
          <w:rPr>
            <w:rStyle w:val="Formatvorlage3"/>
          </w:rPr>
          <w:alias w:val="Textfeld"/>
          <w:tag w:val="Textfeld"/>
          <w:id w:val="-187065780"/>
          <w:placeholder>
            <w:docPart w:val="417BB234199140A196A41F421BA6CE6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83C4562" w14:textId="77777777" w:rsidR="00CD75DD" w:rsidRPr="00A221F1" w:rsidRDefault="00CD75DD" w:rsidP="00CD75DD">
      <w:r>
        <w:t>Telefon</w:t>
      </w:r>
      <w:r w:rsidRPr="00A221F1">
        <w:t>:</w:t>
      </w:r>
      <w:r w:rsidRPr="00A221F1">
        <w:tab/>
      </w:r>
      <w:sdt>
        <w:sdtPr>
          <w:rPr>
            <w:rStyle w:val="Formatvorlage3"/>
          </w:rPr>
          <w:alias w:val="Textfeld"/>
          <w:tag w:val="Textfeld"/>
          <w:id w:val="-1073968720"/>
          <w:placeholder>
            <w:docPart w:val="54FEB77425184D9E81C4E8CBC7C4E07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B3E7CB1" w14:textId="77777777" w:rsidR="00CD75DD" w:rsidRPr="006834BE" w:rsidRDefault="00CD75DD" w:rsidP="00CD75DD">
      <w:r>
        <w:t>E-Mail</w:t>
      </w:r>
      <w:r w:rsidRPr="00A221F1">
        <w:t>:</w:t>
      </w:r>
      <w:r w:rsidRPr="00A221F1">
        <w:tab/>
      </w:r>
      <w:sdt>
        <w:sdtPr>
          <w:rPr>
            <w:rStyle w:val="Formatvorlage3"/>
          </w:rPr>
          <w:alias w:val="Textfeld"/>
          <w:tag w:val="Textfeld"/>
          <w:id w:val="2125884961"/>
          <w:placeholder>
            <w:docPart w:val="885A93B9E2B44345A4112A4F1E50152A"/>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7428612" w14:textId="77777777" w:rsidR="00CD75DD" w:rsidRDefault="00CD75DD" w:rsidP="00CD75DD">
      <w:r>
        <w:t>Lebenslauf:</w:t>
      </w:r>
      <w:r>
        <w:tab/>
      </w:r>
      <w:r w:rsidRPr="006834BE">
        <w:t>vgl. Beilage</w:t>
      </w:r>
    </w:p>
    <w:p w14:paraId="1E1E0601" w14:textId="77777777" w:rsidR="00CD75DD" w:rsidRDefault="00CD75DD" w:rsidP="00CD75DD"/>
    <w:p w14:paraId="00D92750" w14:textId="77777777" w:rsidR="00CD75DD" w:rsidRPr="006834BE" w:rsidRDefault="00CD75DD" w:rsidP="00CD75DD">
      <w:pPr>
        <w:rPr>
          <w:rStyle w:val="Standardfett"/>
        </w:rPr>
      </w:pPr>
      <w:r w:rsidRPr="006834BE">
        <w:rPr>
          <w:rStyle w:val="Standardfett"/>
        </w:rPr>
        <w:t xml:space="preserve">Referenzprojekt </w:t>
      </w:r>
    </w:p>
    <w:p w14:paraId="25C5DE76" w14:textId="77777777" w:rsidR="00CD75DD" w:rsidRPr="00A221F1" w:rsidRDefault="00CD75DD" w:rsidP="00CD75DD">
      <w:r>
        <w:t>Projektname:</w:t>
      </w:r>
      <w:r>
        <w:tab/>
      </w:r>
      <w:sdt>
        <w:sdtPr>
          <w:rPr>
            <w:rStyle w:val="Formatvorlage3"/>
          </w:rPr>
          <w:id w:val="1123264992"/>
          <w:placeholder>
            <w:docPart w:val="7F902A6592E3407EAE429EC83C4A1AA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32F429C3" w14:textId="77777777" w:rsidR="00CD75DD" w:rsidRPr="00A221F1" w:rsidRDefault="00CD75DD" w:rsidP="00CD75DD">
      <w:r>
        <w:t>Adresse Ausführungsort:</w:t>
      </w:r>
      <w:r>
        <w:tab/>
      </w:r>
      <w:sdt>
        <w:sdtPr>
          <w:rPr>
            <w:rStyle w:val="Formatvorlage3"/>
          </w:rPr>
          <w:id w:val="1413357072"/>
          <w:placeholder>
            <w:docPart w:val="7F902A6592E3407EAE429EC83C4A1AA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5BF2FB76" w14:textId="77777777" w:rsidR="00CD75DD" w:rsidRPr="00A221F1" w:rsidRDefault="00CD75DD" w:rsidP="00CD75DD">
      <w:r>
        <w:t>Ausgeführt durch das Unternehmen:</w:t>
      </w:r>
      <w:r>
        <w:tab/>
      </w:r>
      <w:sdt>
        <w:sdtPr>
          <w:rPr>
            <w:rStyle w:val="Formatvorlage3"/>
          </w:rPr>
          <w:id w:val="-1504667047"/>
          <w:placeholder>
            <w:docPart w:val="7F902A6592E3407EAE429EC83C4A1AA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13A5C95B" w14:textId="77777777" w:rsidR="00CD75DD" w:rsidRPr="00A221F1" w:rsidRDefault="00CD75DD" w:rsidP="00CD75DD">
      <w:r>
        <w:t>Ausführungszeitraum:</w:t>
      </w:r>
      <w:r>
        <w:tab/>
      </w:r>
      <w:sdt>
        <w:sdtPr>
          <w:rPr>
            <w:rStyle w:val="Formatvorlage3"/>
          </w:rPr>
          <w:id w:val="-1357574853"/>
          <w:placeholder>
            <w:docPart w:val="7F902A6592E3407EAE429EC83C4A1AA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5A2A5E01" w14:textId="77777777" w:rsidR="00CD75DD" w:rsidRPr="00A221F1" w:rsidRDefault="00CD75DD" w:rsidP="00CD75DD">
      <w:r>
        <w:t>Auftragswert in CHF des Gesamtauftrages:</w:t>
      </w:r>
      <w:r>
        <w:tab/>
      </w:r>
      <w:sdt>
        <w:sdtPr>
          <w:rPr>
            <w:rStyle w:val="Formatvorlage3"/>
          </w:rPr>
          <w:id w:val="-444236757"/>
          <w:placeholder>
            <w:docPart w:val="7F902A6592E3407EAE429EC83C4A1AA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665442D" w14:textId="77777777" w:rsidR="00CD75DD" w:rsidRPr="00A221F1" w:rsidRDefault="00CD75DD" w:rsidP="00CD75DD">
      <w:r>
        <w:t>Vom Anbieter ausgeführt in CHF:</w:t>
      </w:r>
      <w:r>
        <w:tab/>
      </w:r>
      <w:sdt>
        <w:sdtPr>
          <w:rPr>
            <w:rStyle w:val="Formatvorlage3"/>
          </w:rPr>
          <w:id w:val="-708577010"/>
          <w:placeholder>
            <w:docPart w:val="7F902A6592E3407EAE429EC83C4A1AA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15F536D6" w14:textId="77777777" w:rsidR="00CD75DD" w:rsidRPr="00A221F1" w:rsidRDefault="00CD75DD" w:rsidP="00CD75DD">
      <w:r>
        <w:t>Auskunftsperson:</w:t>
      </w:r>
      <w:r w:rsidRPr="00A221F1">
        <w:tab/>
      </w:r>
      <w:sdt>
        <w:sdtPr>
          <w:rPr>
            <w:rStyle w:val="Formatvorlage3"/>
          </w:rPr>
          <w:id w:val="-325982056"/>
          <w:placeholder>
            <w:docPart w:val="F08805F2EB544E9CB93D77FA2F469828"/>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B4563F7" w14:textId="77777777" w:rsidR="00CD75DD" w:rsidRPr="00A221F1" w:rsidRDefault="00CD75DD" w:rsidP="00CD75DD">
      <w:r>
        <w:tab/>
      </w:r>
      <w:r w:rsidRPr="00A221F1">
        <w:t>Telefon:</w:t>
      </w:r>
      <w:r w:rsidRPr="00A221F1">
        <w:tab/>
      </w:r>
      <w:sdt>
        <w:sdtPr>
          <w:rPr>
            <w:rStyle w:val="Formatvorlage3"/>
          </w:rPr>
          <w:id w:val="1756082237"/>
          <w:placeholder>
            <w:docPart w:val="F08805F2EB544E9CB93D77FA2F469828"/>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3018EBB9" w14:textId="77777777" w:rsidR="00CD75DD" w:rsidRPr="00A221F1" w:rsidRDefault="00CD75DD" w:rsidP="00CD75DD">
      <w:r>
        <w:tab/>
        <w:t>E-Mail:</w:t>
      </w:r>
      <w:r w:rsidRPr="00A221F1">
        <w:tab/>
      </w:r>
      <w:sdt>
        <w:sdtPr>
          <w:rPr>
            <w:rStyle w:val="Formatvorlage3"/>
          </w:rPr>
          <w:id w:val="1814839336"/>
          <w:placeholder>
            <w:docPart w:val="F08805F2EB544E9CB93D77FA2F469828"/>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4717EEC0" w14:textId="77777777" w:rsidR="00CD75DD" w:rsidRPr="00A221F1" w:rsidRDefault="00CD75DD" w:rsidP="00CD75DD">
      <w:pPr>
        <w:pStyle w:val="StandardBericht"/>
        <w:ind w:left="0" w:firstLine="0"/>
      </w:pPr>
      <w:r>
        <w:t>Weshalb wurde die angegebene Referenz au</w:t>
      </w:r>
      <w:r w:rsidRPr="00A221F1">
        <w:t xml:space="preserve">sgewählt, um die Erfahrung und fachliche Kompetenz der Schlüsselperson für die gestellte Aufgabe darzustellen? </w:t>
      </w:r>
    </w:p>
    <w:p w14:paraId="7C2F0DB8" w14:textId="77777777" w:rsidR="00CD75DD" w:rsidRDefault="00F132A0" w:rsidP="00CD75DD">
      <w:pPr>
        <w:pStyle w:val="StandardBericht"/>
        <w:ind w:left="0" w:firstLine="0"/>
      </w:pPr>
      <w:sdt>
        <w:sdtPr>
          <w:rPr>
            <w:rStyle w:val="Formatvorlage3"/>
          </w:rPr>
          <w:id w:val="-1902053068"/>
          <w:placeholder>
            <w:docPart w:val="580C31E00E3441A4BD681000A09E6257"/>
          </w:placeholder>
          <w:showingPlcHdr/>
          <w:text/>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342E411C" w14:textId="77777777" w:rsidR="00CD75DD" w:rsidRPr="00A221F1" w:rsidRDefault="00CD75DD" w:rsidP="00CD75DD">
      <w:pPr>
        <w:pStyle w:val="StandardBericht"/>
        <w:ind w:left="0" w:firstLine="0"/>
      </w:pPr>
      <w:r w:rsidRPr="002309DA">
        <w:t>Kurzbeschrieb Projekt</w:t>
      </w:r>
      <w:r w:rsidRPr="00A221F1">
        <w:t xml:space="preserve"> (</w:t>
      </w:r>
      <w:r w:rsidRPr="006834BE">
        <w:t>max. 1 A4-Seite</w:t>
      </w:r>
      <w:r w:rsidRPr="00A221F1">
        <w:t xml:space="preserve">): In welcher Rolle/Funktion war die Schlüsselperson in welchen SIA-Phasen tätig und welche vergleichbaren Herausforderungen bestanden im Projekt? </w:t>
      </w:r>
    </w:p>
    <w:sdt>
      <w:sdtPr>
        <w:rPr>
          <w:rStyle w:val="Formatvorlage3"/>
        </w:rPr>
        <w:id w:val="-1086682350"/>
        <w:placeholder>
          <w:docPart w:val="7F902A6592E3407EAE429EC83C4A1AA1"/>
        </w:placeholder>
        <w:showingPlcHdr/>
        <w:text/>
      </w:sdtPr>
      <w:sdtEndPr>
        <w:rPr>
          <w:rStyle w:val="Absatz-Standardschriftart"/>
          <w:color w:val="auto"/>
        </w:rPr>
      </w:sdtEndPr>
      <w:sdtContent>
        <w:p w14:paraId="6D848CFC" w14:textId="77777777" w:rsidR="00CD75DD" w:rsidRPr="00A221F1" w:rsidRDefault="00CD75DD" w:rsidP="00CD75DD">
          <w:pPr>
            <w:pStyle w:val="StandardBericht"/>
          </w:pPr>
          <w:r w:rsidRPr="004A2DB2">
            <w:rPr>
              <w:color w:val="2B6FED" w:themeColor="text2" w:themeTint="99"/>
            </w:rPr>
            <w:t>Klicken oder tippen Sie hier, um Text einzugeben.</w:t>
          </w:r>
        </w:p>
      </w:sdtContent>
    </w:sdt>
    <w:p w14:paraId="3FB6CCB3" w14:textId="77777777" w:rsidR="008C3F54" w:rsidRPr="00A221F1" w:rsidRDefault="008C3F54" w:rsidP="00E92419">
      <w:pPr>
        <w:pStyle w:val="StandardBericht"/>
        <w:ind w:left="0" w:firstLine="0"/>
      </w:pPr>
    </w:p>
    <w:p w14:paraId="22CC0591" w14:textId="792F4129" w:rsidR="00E92419" w:rsidRDefault="00E92419">
      <w:r>
        <w:br w:type="page"/>
      </w:r>
    </w:p>
    <w:p w14:paraId="5EFDD437" w14:textId="14FA938A" w:rsidR="00E92419" w:rsidRDefault="00E92419" w:rsidP="00E92419">
      <w:pPr>
        <w:pStyle w:val="berschrift2Bericht"/>
      </w:pPr>
      <w:r w:rsidRPr="00E92419">
        <w:t>Teilprojektleiter Sanitärpläner</w:t>
      </w:r>
    </w:p>
    <w:p w14:paraId="1EA86B5B" w14:textId="77777777" w:rsidR="00E92419" w:rsidRPr="00485A71" w:rsidRDefault="00E92419" w:rsidP="00485A71">
      <w:pPr>
        <w:rPr>
          <w:rStyle w:val="Standardfett"/>
        </w:rPr>
      </w:pPr>
      <w:r w:rsidRPr="00336EC7">
        <w:rPr>
          <w:rStyle w:val="Standardfett"/>
        </w:rPr>
        <w:t>Angaben zur Schlüssel</w:t>
      </w:r>
      <w:r w:rsidRPr="00872EAC">
        <w:rPr>
          <w:rStyle w:val="Standardfett"/>
        </w:rPr>
        <w:t>person</w:t>
      </w:r>
    </w:p>
    <w:p w14:paraId="5311136B" w14:textId="77777777" w:rsidR="00CD75DD" w:rsidRPr="00A221F1" w:rsidRDefault="00E92419" w:rsidP="00CD75DD">
      <w:r>
        <w:t>Name, Vorname</w:t>
      </w:r>
      <w:r w:rsidRPr="00A221F1">
        <w:t>:</w:t>
      </w:r>
      <w:r w:rsidRPr="00A221F1">
        <w:tab/>
      </w:r>
      <w:sdt>
        <w:sdtPr>
          <w:rPr>
            <w:rStyle w:val="Formatvorlage3"/>
          </w:rPr>
          <w:alias w:val="Textfeld"/>
          <w:tag w:val="Textfeld"/>
          <w:id w:val="-2032953554"/>
          <w:placeholder>
            <w:docPart w:val="024ACC48BA434FF3A88DB7ED475D7231"/>
          </w:placeholder>
          <w:showingPlcHdr/>
          <w:text w:multiLine="1"/>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5122C12B" w14:textId="77777777" w:rsidR="00CD75DD" w:rsidRPr="00A221F1" w:rsidRDefault="00CD75DD" w:rsidP="00CD75DD">
      <w:r>
        <w:t>Jahrgang</w:t>
      </w:r>
      <w:r w:rsidRPr="00A221F1">
        <w:t>:</w:t>
      </w:r>
      <w:r w:rsidRPr="00A221F1">
        <w:tab/>
      </w:r>
      <w:sdt>
        <w:sdtPr>
          <w:rPr>
            <w:rStyle w:val="Formatvorlage3"/>
          </w:rPr>
          <w:alias w:val="Textfeld"/>
          <w:tag w:val="Textfeld"/>
          <w:id w:val="521594675"/>
          <w:placeholder>
            <w:docPart w:val="148D900B314F46BB9631696B1FE065A7"/>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D596B88" w14:textId="77777777" w:rsidR="00CD75DD" w:rsidRPr="00A221F1" w:rsidRDefault="00CD75DD" w:rsidP="00CD75DD">
      <w:r>
        <w:t xml:space="preserve">Ausbildung, </w:t>
      </w:r>
      <w:r w:rsidRPr="00A221F1">
        <w:t>Diplom, Abschlussjahr:</w:t>
      </w:r>
      <w:r w:rsidRPr="00A221F1">
        <w:tab/>
      </w:r>
      <w:sdt>
        <w:sdtPr>
          <w:rPr>
            <w:rStyle w:val="Formatvorlage3"/>
          </w:rPr>
          <w:alias w:val="Textfeld"/>
          <w:tag w:val="Textfeld"/>
          <w:id w:val="194978366"/>
          <w:placeholder>
            <w:docPart w:val="72CB7DE3D488483888A7FDFA4DBAD278"/>
          </w:placeholder>
          <w:showingPlcHdr/>
          <w:text w:multiLine="1"/>
        </w:sdtPr>
        <w:sdtEndPr>
          <w:rPr>
            <w:rStyle w:val="Absatz-Standardschriftart"/>
            <w:color w:val="auto"/>
          </w:rPr>
        </w:sdtEndPr>
        <w:sdtContent>
          <w:r w:rsidRPr="006834BE">
            <w:rPr>
              <w:color w:val="2B6FED" w:themeColor="text2" w:themeTint="99"/>
            </w:rPr>
            <w:t>Klicken oder tippen Sie hier, um Text einzugeben.</w:t>
          </w:r>
        </w:sdtContent>
      </w:sdt>
    </w:p>
    <w:p w14:paraId="2A7F233D" w14:textId="77777777" w:rsidR="00CD75DD" w:rsidRPr="00A221F1" w:rsidRDefault="00CD75DD" w:rsidP="00CD75DD">
      <w:r>
        <w:t>Weiterbildung</w:t>
      </w:r>
      <w:r w:rsidRPr="00A221F1">
        <w:t>, Diplom, Abschlussjahr:</w:t>
      </w:r>
      <w:r w:rsidRPr="00A221F1">
        <w:tab/>
      </w:r>
      <w:sdt>
        <w:sdtPr>
          <w:rPr>
            <w:rStyle w:val="Formatvorlage3"/>
          </w:rPr>
          <w:alias w:val="Textfeld"/>
          <w:tag w:val="Textfeld"/>
          <w:id w:val="-498113606"/>
          <w:placeholder>
            <w:docPart w:val="44FBA20C8E35450BA45344F4A9EC7097"/>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A77A50A" w14:textId="77777777" w:rsidR="00CD75DD" w:rsidRPr="00A221F1" w:rsidRDefault="00CD75DD" w:rsidP="00CD75DD">
      <w:r>
        <w:t>In der Unternehmung seit</w:t>
      </w:r>
      <w:r w:rsidRPr="00A221F1">
        <w:t>:</w:t>
      </w:r>
      <w:r w:rsidRPr="00A221F1">
        <w:tab/>
      </w:r>
      <w:sdt>
        <w:sdtPr>
          <w:rPr>
            <w:rStyle w:val="Formatvorlage3"/>
          </w:rPr>
          <w:alias w:val="Textfeld"/>
          <w:tag w:val="Textfeld"/>
          <w:id w:val="986049659"/>
          <w:placeholder>
            <w:docPart w:val="7A1D1FC0D5394540A3CB7AE51F45B1E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B034E39" w14:textId="77777777" w:rsidR="00CD75DD" w:rsidRPr="00A221F1" w:rsidRDefault="00CD75DD" w:rsidP="00CD75DD">
      <w:r>
        <w:t>Stellung im Betrieb</w:t>
      </w:r>
      <w:r w:rsidRPr="00A221F1">
        <w:t>:</w:t>
      </w:r>
      <w:r w:rsidRPr="00A221F1">
        <w:tab/>
      </w:r>
      <w:sdt>
        <w:sdtPr>
          <w:rPr>
            <w:rStyle w:val="Formatvorlage3"/>
          </w:rPr>
          <w:alias w:val="Textfeld"/>
          <w:tag w:val="Textfeld"/>
          <w:id w:val="-1790420642"/>
          <w:placeholder>
            <w:docPart w:val="C251656FAA6040389B058A0F1724CBEF"/>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8DC8F2A" w14:textId="77777777" w:rsidR="00CD75DD" w:rsidRPr="00A221F1" w:rsidRDefault="00CD75DD" w:rsidP="00CD75DD">
      <w:r>
        <w:t>Tätigkeitsbereich, seit</w:t>
      </w:r>
      <w:r w:rsidRPr="00A221F1">
        <w:t>:</w:t>
      </w:r>
      <w:r w:rsidRPr="00A221F1">
        <w:tab/>
      </w:r>
      <w:sdt>
        <w:sdtPr>
          <w:rPr>
            <w:rStyle w:val="Formatvorlage3"/>
          </w:rPr>
          <w:alias w:val="Textfeld"/>
          <w:tag w:val="Textfeld"/>
          <w:id w:val="-1235160186"/>
          <w:placeholder>
            <w:docPart w:val="25873F5B4BE14FFF9E952D295B56455E"/>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06D0969" w14:textId="77777777" w:rsidR="00CD75DD" w:rsidRPr="00A221F1" w:rsidRDefault="00CD75DD" w:rsidP="00CD75DD">
      <w:r>
        <w:t>Telefon</w:t>
      </w:r>
      <w:r w:rsidRPr="00A221F1">
        <w:t>:</w:t>
      </w:r>
      <w:r w:rsidRPr="00A221F1">
        <w:tab/>
      </w:r>
      <w:sdt>
        <w:sdtPr>
          <w:rPr>
            <w:rStyle w:val="Formatvorlage3"/>
          </w:rPr>
          <w:alias w:val="Textfeld"/>
          <w:tag w:val="Textfeld"/>
          <w:id w:val="-1161234301"/>
          <w:placeholder>
            <w:docPart w:val="9A8CD48A957A421987376378688ECCB5"/>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20EE21A" w14:textId="77777777" w:rsidR="00CD75DD" w:rsidRPr="006834BE" w:rsidRDefault="00CD75DD" w:rsidP="00CD75DD">
      <w:r>
        <w:t>E-Mail</w:t>
      </w:r>
      <w:r w:rsidRPr="00A221F1">
        <w:t>:</w:t>
      </w:r>
      <w:r w:rsidRPr="00A221F1">
        <w:tab/>
      </w:r>
      <w:sdt>
        <w:sdtPr>
          <w:rPr>
            <w:rStyle w:val="Formatvorlage3"/>
          </w:rPr>
          <w:alias w:val="Textfeld"/>
          <w:tag w:val="Textfeld"/>
          <w:id w:val="963006980"/>
          <w:placeholder>
            <w:docPart w:val="64F924ED59304B7486B26CD9F0D2E739"/>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2004DAEF" w14:textId="77777777" w:rsidR="00CD75DD" w:rsidRDefault="00CD75DD" w:rsidP="00CD75DD">
      <w:r>
        <w:t>Lebenslauf:</w:t>
      </w:r>
      <w:r>
        <w:tab/>
      </w:r>
      <w:r w:rsidRPr="006834BE">
        <w:t>vgl. Beilage</w:t>
      </w:r>
    </w:p>
    <w:p w14:paraId="41BAC59B" w14:textId="754FD458" w:rsidR="00E92419" w:rsidRDefault="00E92419" w:rsidP="00CD75DD"/>
    <w:p w14:paraId="07CC6841" w14:textId="77777777" w:rsidR="00CD75DD" w:rsidRPr="006834BE" w:rsidRDefault="00CD75DD" w:rsidP="00CD75DD">
      <w:pPr>
        <w:rPr>
          <w:rStyle w:val="Standardfett"/>
        </w:rPr>
      </w:pPr>
      <w:r w:rsidRPr="006834BE">
        <w:rPr>
          <w:rStyle w:val="Standardfett"/>
        </w:rPr>
        <w:t xml:space="preserve">Referenzprojekt </w:t>
      </w:r>
    </w:p>
    <w:p w14:paraId="47C82B87" w14:textId="77777777" w:rsidR="00CD75DD" w:rsidRPr="00A221F1" w:rsidRDefault="00CD75DD" w:rsidP="00CD75DD">
      <w:r>
        <w:t>Projektname:</w:t>
      </w:r>
      <w:r>
        <w:tab/>
      </w:r>
      <w:sdt>
        <w:sdtPr>
          <w:rPr>
            <w:rStyle w:val="Formatvorlage3"/>
          </w:rPr>
          <w:id w:val="-1118523037"/>
          <w:placeholder>
            <w:docPart w:val="581040C2DC5649A8BCF1CE49F36B251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53AB06F" w14:textId="77777777" w:rsidR="00CD75DD" w:rsidRPr="00A221F1" w:rsidRDefault="00CD75DD" w:rsidP="00CD75DD">
      <w:r>
        <w:t>Adresse Ausführungsort:</w:t>
      </w:r>
      <w:r>
        <w:tab/>
      </w:r>
      <w:sdt>
        <w:sdtPr>
          <w:rPr>
            <w:rStyle w:val="Formatvorlage3"/>
          </w:rPr>
          <w:id w:val="1971160424"/>
          <w:placeholder>
            <w:docPart w:val="581040C2DC5649A8BCF1CE49F36B251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178F7CBA" w14:textId="77777777" w:rsidR="00CD75DD" w:rsidRPr="00A221F1" w:rsidRDefault="00CD75DD" w:rsidP="00CD75DD">
      <w:r>
        <w:t>Ausgeführt durch das Unternehmen:</w:t>
      </w:r>
      <w:r>
        <w:tab/>
      </w:r>
      <w:sdt>
        <w:sdtPr>
          <w:rPr>
            <w:rStyle w:val="Formatvorlage3"/>
          </w:rPr>
          <w:id w:val="1310675654"/>
          <w:placeholder>
            <w:docPart w:val="581040C2DC5649A8BCF1CE49F36B251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6B09C58" w14:textId="77777777" w:rsidR="00CD75DD" w:rsidRPr="00A221F1" w:rsidRDefault="00CD75DD" w:rsidP="00CD75DD">
      <w:r>
        <w:t>Ausführungszeitraum:</w:t>
      </w:r>
      <w:r>
        <w:tab/>
      </w:r>
      <w:sdt>
        <w:sdtPr>
          <w:rPr>
            <w:rStyle w:val="Formatvorlage3"/>
          </w:rPr>
          <w:id w:val="-571192607"/>
          <w:placeholder>
            <w:docPart w:val="581040C2DC5649A8BCF1CE49F36B251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06AE5AF" w14:textId="77777777" w:rsidR="00CD75DD" w:rsidRPr="00A221F1" w:rsidRDefault="00CD75DD" w:rsidP="00CD75DD">
      <w:r>
        <w:t>Auftragswert in CHF des Gesamtauftrages:</w:t>
      </w:r>
      <w:r>
        <w:tab/>
      </w:r>
      <w:sdt>
        <w:sdtPr>
          <w:rPr>
            <w:rStyle w:val="Formatvorlage3"/>
          </w:rPr>
          <w:id w:val="-425183143"/>
          <w:placeholder>
            <w:docPart w:val="581040C2DC5649A8BCF1CE49F36B251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4FFA6562" w14:textId="77777777" w:rsidR="00CD75DD" w:rsidRPr="00A221F1" w:rsidRDefault="00CD75DD" w:rsidP="00CD75DD">
      <w:r>
        <w:t>Vom Anbieter ausgeführt in CHF:</w:t>
      </w:r>
      <w:r>
        <w:tab/>
      </w:r>
      <w:sdt>
        <w:sdtPr>
          <w:rPr>
            <w:rStyle w:val="Formatvorlage3"/>
          </w:rPr>
          <w:id w:val="170153585"/>
          <w:placeholder>
            <w:docPart w:val="581040C2DC5649A8BCF1CE49F36B2511"/>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54102F5A" w14:textId="77777777" w:rsidR="00CD75DD" w:rsidRPr="00A221F1" w:rsidRDefault="00CD75DD" w:rsidP="00CD75DD">
      <w:r>
        <w:t>Auskunftsperson:</w:t>
      </w:r>
      <w:r w:rsidRPr="00A221F1">
        <w:tab/>
      </w:r>
      <w:sdt>
        <w:sdtPr>
          <w:rPr>
            <w:rStyle w:val="Formatvorlage3"/>
          </w:rPr>
          <w:id w:val="-1951624148"/>
          <w:placeholder>
            <w:docPart w:val="0C078804FD2D4FE198BFDD1EC2E53E64"/>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0BF565DE" w14:textId="77777777" w:rsidR="00CD75DD" w:rsidRPr="00A221F1" w:rsidRDefault="00CD75DD" w:rsidP="00CD75DD">
      <w:r>
        <w:tab/>
      </w:r>
      <w:r w:rsidRPr="00A221F1">
        <w:t>Telefon:</w:t>
      </w:r>
      <w:r w:rsidRPr="00A221F1">
        <w:tab/>
      </w:r>
      <w:sdt>
        <w:sdtPr>
          <w:rPr>
            <w:rStyle w:val="Formatvorlage3"/>
          </w:rPr>
          <w:id w:val="-1284107107"/>
          <w:placeholder>
            <w:docPart w:val="0C078804FD2D4FE198BFDD1EC2E53E64"/>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051A4C7" w14:textId="77777777" w:rsidR="00CD75DD" w:rsidRPr="00A221F1" w:rsidRDefault="00CD75DD" w:rsidP="00CD75DD">
      <w:r>
        <w:tab/>
        <w:t>E-Mail:</w:t>
      </w:r>
      <w:r w:rsidRPr="00A221F1">
        <w:tab/>
      </w:r>
      <w:sdt>
        <w:sdtPr>
          <w:rPr>
            <w:rStyle w:val="Formatvorlage3"/>
          </w:rPr>
          <w:id w:val="336430465"/>
          <w:placeholder>
            <w:docPart w:val="0C078804FD2D4FE198BFDD1EC2E53E64"/>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10B58CA" w14:textId="00D74B45" w:rsidR="007327D4" w:rsidRPr="007327D4" w:rsidRDefault="007327D4" w:rsidP="00485A71">
      <w:pPr>
        <w:ind w:left="0" w:firstLine="0"/>
      </w:pPr>
      <w:r w:rsidRPr="007327D4">
        <w:t>Anforderungen: Planung von Sprinkleranlagen (VKF-Anerkennung) oder mindestens 1 Fachperson für Wasserlöschanlagen VKF (Zertifikat-Nr. angeben)</w:t>
      </w:r>
      <w:r>
        <w:t xml:space="preserve">; </w:t>
      </w:r>
      <w:r w:rsidRPr="005958BD">
        <w:t>bitte Nachweise beilegen.</w:t>
      </w:r>
    </w:p>
    <w:p w14:paraId="3FB3E5C6" w14:textId="23F5A017" w:rsidR="00E92419" w:rsidRPr="00A221F1" w:rsidRDefault="00E92419" w:rsidP="00E92419">
      <w:pPr>
        <w:pStyle w:val="StandardBericht"/>
        <w:ind w:left="0" w:firstLine="0"/>
      </w:pPr>
      <w:r>
        <w:t>Weshalb wurde die angegebene Referenz au</w:t>
      </w:r>
      <w:r w:rsidRPr="00A221F1">
        <w:t xml:space="preserve">sgewählt, um die Erfahrung und fachliche Kompetenz der Schlüsselperson für die gestellte Aufgabe darzustellen? </w:t>
      </w:r>
    </w:p>
    <w:p w14:paraId="48ECCE51" w14:textId="7382A96E" w:rsidR="00E92419" w:rsidRDefault="00F132A0" w:rsidP="00E92419">
      <w:pPr>
        <w:pStyle w:val="StandardBericht"/>
        <w:ind w:left="0" w:firstLine="0"/>
      </w:pPr>
      <w:sdt>
        <w:sdtPr>
          <w:rPr>
            <w:rStyle w:val="Formatvorlage3"/>
          </w:rPr>
          <w:id w:val="781461634"/>
          <w:placeholder>
            <w:docPart w:val="07F38B8FA8D343C08A36E3A6AF535CE7"/>
          </w:placeholder>
          <w:showingPlcHdr/>
          <w:text/>
        </w:sdtPr>
        <w:sdtEndPr>
          <w:rPr>
            <w:rStyle w:val="Absatz-Standardschriftart"/>
            <w:color w:val="auto"/>
          </w:rPr>
        </w:sdtEndPr>
        <w:sdtContent>
          <w:r w:rsidR="00E92419" w:rsidRPr="004A2DB2">
            <w:rPr>
              <w:color w:val="2B6FED" w:themeColor="text2" w:themeTint="99"/>
            </w:rPr>
            <w:t>Klicken oder tippen Sie hier, um Text einzugeben.</w:t>
          </w:r>
        </w:sdtContent>
      </w:sdt>
    </w:p>
    <w:p w14:paraId="648FA55C" w14:textId="10EF5717" w:rsidR="00E92419" w:rsidRPr="00A221F1" w:rsidRDefault="00E92419" w:rsidP="00E92419">
      <w:pPr>
        <w:pStyle w:val="StandardBericht"/>
        <w:ind w:left="0" w:firstLine="0"/>
      </w:pPr>
      <w:r w:rsidRPr="002309DA">
        <w:t>Kurzbeschrieb Projekt</w:t>
      </w:r>
      <w:r w:rsidRPr="00A221F1">
        <w:t xml:space="preserve"> (</w:t>
      </w:r>
      <w:r w:rsidRPr="006834BE">
        <w:t>max. 1 A4-Seite</w:t>
      </w:r>
      <w:r w:rsidRPr="00A221F1">
        <w:t xml:space="preserve">): In welcher Rolle/Funktion war die Schlüsselperson in welchen SIA-Phasen tätig und welche vergleichbaren Herausforderungen bestanden im Projekt? </w:t>
      </w:r>
    </w:p>
    <w:sdt>
      <w:sdtPr>
        <w:rPr>
          <w:rStyle w:val="Formatvorlage3"/>
        </w:rPr>
        <w:id w:val="1324395208"/>
        <w:placeholder>
          <w:docPart w:val="CADAE755AABE4FED94E0454AE753083F"/>
        </w:placeholder>
        <w:showingPlcHdr/>
        <w:text/>
      </w:sdtPr>
      <w:sdtEndPr>
        <w:rPr>
          <w:rStyle w:val="Absatz-Standardschriftart"/>
          <w:color w:val="auto"/>
        </w:rPr>
      </w:sdtEndPr>
      <w:sdtContent>
        <w:p w14:paraId="75C7A87D" w14:textId="346D2FF5" w:rsidR="00E92419" w:rsidRPr="00A221F1" w:rsidRDefault="00200B59" w:rsidP="00E92419">
          <w:pPr>
            <w:pStyle w:val="StandardBericht"/>
          </w:pPr>
          <w:r w:rsidRPr="004A2DB2">
            <w:rPr>
              <w:color w:val="2B6FED" w:themeColor="text2" w:themeTint="99"/>
            </w:rPr>
            <w:t>Klicken oder tippen Sie hier, um Text einzugeben.</w:t>
          </w:r>
        </w:p>
      </w:sdtContent>
    </w:sdt>
    <w:p w14:paraId="6BFAD74B" w14:textId="0FD69FE5" w:rsidR="008C3F54" w:rsidRDefault="008C3F54">
      <w:r>
        <w:br w:type="page"/>
      </w:r>
    </w:p>
    <w:p w14:paraId="59FEE0C5" w14:textId="631CDC1D" w:rsidR="00E92419" w:rsidRDefault="00E92419" w:rsidP="00E92419">
      <w:pPr>
        <w:pStyle w:val="berschrift2Bericht"/>
      </w:pPr>
      <w:r w:rsidRPr="00E92419">
        <w:t>Teilprojektleiter Fachkoordination Technische Gebäudeausrüstung</w:t>
      </w:r>
    </w:p>
    <w:p w14:paraId="3A863F8C" w14:textId="77777777" w:rsidR="00E92419" w:rsidRPr="00485A71" w:rsidRDefault="00E92419" w:rsidP="00485A71">
      <w:pPr>
        <w:rPr>
          <w:rStyle w:val="Standardfett"/>
        </w:rPr>
      </w:pPr>
      <w:r w:rsidRPr="00336EC7">
        <w:rPr>
          <w:rStyle w:val="Standardfett"/>
        </w:rPr>
        <w:t>Angaben zur Schlüsselperson</w:t>
      </w:r>
    </w:p>
    <w:p w14:paraId="2245CFDF" w14:textId="77777777" w:rsidR="00CD75DD" w:rsidRPr="00A221F1" w:rsidRDefault="00E92419" w:rsidP="00CD75DD">
      <w:r>
        <w:t>Name, Vorname</w:t>
      </w:r>
      <w:r w:rsidRPr="00A221F1">
        <w:t>:</w:t>
      </w:r>
      <w:r w:rsidRPr="00A221F1">
        <w:tab/>
      </w:r>
      <w:sdt>
        <w:sdtPr>
          <w:rPr>
            <w:rStyle w:val="Formatvorlage3"/>
          </w:rPr>
          <w:alias w:val="Textfeld"/>
          <w:tag w:val="Textfeld"/>
          <w:id w:val="-191927106"/>
          <w:placeholder>
            <w:docPart w:val="935A8CE644524AC5A53BF27B283262AC"/>
          </w:placeholder>
          <w:showingPlcHdr/>
          <w:text w:multiLine="1"/>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6B446079" w14:textId="77777777" w:rsidR="00CD75DD" w:rsidRPr="00A221F1" w:rsidRDefault="00CD75DD" w:rsidP="00CD75DD">
      <w:r>
        <w:t>Jahrgang</w:t>
      </w:r>
      <w:r w:rsidRPr="00A221F1">
        <w:t>:</w:t>
      </w:r>
      <w:r w:rsidRPr="00A221F1">
        <w:tab/>
      </w:r>
      <w:sdt>
        <w:sdtPr>
          <w:rPr>
            <w:rStyle w:val="Formatvorlage3"/>
          </w:rPr>
          <w:alias w:val="Textfeld"/>
          <w:tag w:val="Textfeld"/>
          <w:id w:val="-74506670"/>
          <w:placeholder>
            <w:docPart w:val="4C4C04FD83E5445AB34001300269714B"/>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935E038" w14:textId="77777777" w:rsidR="00CD75DD" w:rsidRPr="00A221F1" w:rsidRDefault="00CD75DD" w:rsidP="00CD75DD">
      <w:r>
        <w:t xml:space="preserve">Ausbildung, </w:t>
      </w:r>
      <w:r w:rsidRPr="00A221F1">
        <w:t>Diplom, Abschlussjahr:</w:t>
      </w:r>
      <w:r w:rsidRPr="00A221F1">
        <w:tab/>
      </w:r>
      <w:sdt>
        <w:sdtPr>
          <w:rPr>
            <w:rStyle w:val="Formatvorlage3"/>
          </w:rPr>
          <w:alias w:val="Textfeld"/>
          <w:tag w:val="Textfeld"/>
          <w:id w:val="2080715500"/>
          <w:placeholder>
            <w:docPart w:val="5AA8BD8F5CAE482E8288413A7C6C3649"/>
          </w:placeholder>
          <w:showingPlcHdr/>
          <w:text w:multiLine="1"/>
        </w:sdtPr>
        <w:sdtEndPr>
          <w:rPr>
            <w:rStyle w:val="Absatz-Standardschriftart"/>
            <w:color w:val="auto"/>
          </w:rPr>
        </w:sdtEndPr>
        <w:sdtContent>
          <w:r w:rsidRPr="006834BE">
            <w:rPr>
              <w:color w:val="2B6FED" w:themeColor="text2" w:themeTint="99"/>
            </w:rPr>
            <w:t>Klicken oder tippen Sie hier, um Text einzugeben.</w:t>
          </w:r>
        </w:sdtContent>
      </w:sdt>
    </w:p>
    <w:p w14:paraId="62E78B4D" w14:textId="77777777" w:rsidR="00CD75DD" w:rsidRPr="00A221F1" w:rsidRDefault="00CD75DD" w:rsidP="00CD75DD">
      <w:r>
        <w:t>Weiterbildung</w:t>
      </w:r>
      <w:r w:rsidRPr="00A221F1">
        <w:t>, Diplom, Abschlussjahr:</w:t>
      </w:r>
      <w:r w:rsidRPr="00A221F1">
        <w:tab/>
      </w:r>
      <w:sdt>
        <w:sdtPr>
          <w:rPr>
            <w:rStyle w:val="Formatvorlage3"/>
          </w:rPr>
          <w:alias w:val="Textfeld"/>
          <w:tag w:val="Textfeld"/>
          <w:id w:val="-944308816"/>
          <w:placeholder>
            <w:docPart w:val="6F687879A164447788748E30B8328359"/>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7D7E356" w14:textId="77777777" w:rsidR="00CD75DD" w:rsidRPr="00A221F1" w:rsidRDefault="00CD75DD" w:rsidP="00CD75DD">
      <w:r>
        <w:t>In der Unternehmung seit</w:t>
      </w:r>
      <w:r w:rsidRPr="00A221F1">
        <w:t>:</w:t>
      </w:r>
      <w:r w:rsidRPr="00A221F1">
        <w:tab/>
      </w:r>
      <w:sdt>
        <w:sdtPr>
          <w:rPr>
            <w:rStyle w:val="Formatvorlage3"/>
          </w:rPr>
          <w:alias w:val="Textfeld"/>
          <w:tag w:val="Textfeld"/>
          <w:id w:val="-902985486"/>
          <w:placeholder>
            <w:docPart w:val="E442B407A6D344F4B2809FB913F6640D"/>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0393654" w14:textId="77777777" w:rsidR="00CD75DD" w:rsidRPr="00A221F1" w:rsidRDefault="00CD75DD" w:rsidP="00CD75DD">
      <w:r>
        <w:t>Stellung im Betrieb</w:t>
      </w:r>
      <w:r w:rsidRPr="00A221F1">
        <w:t>:</w:t>
      </w:r>
      <w:r w:rsidRPr="00A221F1">
        <w:tab/>
      </w:r>
      <w:sdt>
        <w:sdtPr>
          <w:rPr>
            <w:rStyle w:val="Formatvorlage3"/>
          </w:rPr>
          <w:alias w:val="Textfeld"/>
          <w:tag w:val="Textfeld"/>
          <w:id w:val="420145600"/>
          <w:placeholder>
            <w:docPart w:val="DA02BD627CA34F86B823093B846EA90C"/>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DE6176D" w14:textId="77777777" w:rsidR="00CD75DD" w:rsidRPr="00A221F1" w:rsidRDefault="00CD75DD" w:rsidP="00CD75DD">
      <w:r>
        <w:t>Tätigkeitsbereich, seit</w:t>
      </w:r>
      <w:r w:rsidRPr="00A221F1">
        <w:t>:</w:t>
      </w:r>
      <w:r w:rsidRPr="00A221F1">
        <w:tab/>
      </w:r>
      <w:sdt>
        <w:sdtPr>
          <w:rPr>
            <w:rStyle w:val="Formatvorlage3"/>
          </w:rPr>
          <w:alias w:val="Textfeld"/>
          <w:tag w:val="Textfeld"/>
          <w:id w:val="-495730563"/>
          <w:placeholder>
            <w:docPart w:val="8072BB1FD1574E1DA9F578227513E2A3"/>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F1D5B15" w14:textId="77777777" w:rsidR="00CD75DD" w:rsidRPr="00A221F1" w:rsidRDefault="00CD75DD" w:rsidP="00CD75DD">
      <w:r>
        <w:t>Telefon</w:t>
      </w:r>
      <w:r w:rsidRPr="00A221F1">
        <w:t>:</w:t>
      </w:r>
      <w:r w:rsidRPr="00A221F1">
        <w:tab/>
      </w:r>
      <w:sdt>
        <w:sdtPr>
          <w:rPr>
            <w:rStyle w:val="Formatvorlage3"/>
          </w:rPr>
          <w:alias w:val="Textfeld"/>
          <w:tag w:val="Textfeld"/>
          <w:id w:val="-692928177"/>
          <w:placeholder>
            <w:docPart w:val="BC0A8A66480D40A398DE99BFCA26717D"/>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43C0E18" w14:textId="77777777" w:rsidR="00CD75DD" w:rsidRPr="006834BE" w:rsidRDefault="00CD75DD" w:rsidP="00CD75DD">
      <w:r>
        <w:t>E-Mail</w:t>
      </w:r>
      <w:r w:rsidRPr="00A221F1">
        <w:t>:</w:t>
      </w:r>
      <w:r w:rsidRPr="00A221F1">
        <w:tab/>
      </w:r>
      <w:sdt>
        <w:sdtPr>
          <w:rPr>
            <w:rStyle w:val="Formatvorlage3"/>
          </w:rPr>
          <w:alias w:val="Textfeld"/>
          <w:tag w:val="Textfeld"/>
          <w:id w:val="1352684030"/>
          <w:placeholder>
            <w:docPart w:val="DCE156D828CF480D8A5479BE139A2604"/>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EF583E9" w14:textId="77777777" w:rsidR="00CD75DD" w:rsidRDefault="00CD75DD" w:rsidP="00CD75DD">
      <w:r>
        <w:t>Lebenslauf:</w:t>
      </w:r>
      <w:r>
        <w:tab/>
      </w:r>
      <w:r w:rsidRPr="006834BE">
        <w:t>vgl. Beilage</w:t>
      </w:r>
    </w:p>
    <w:p w14:paraId="2BD26FA4" w14:textId="77777777" w:rsidR="00CD75DD" w:rsidRDefault="00CD75DD" w:rsidP="00CD75DD"/>
    <w:p w14:paraId="4311B2EE" w14:textId="77777777" w:rsidR="00CD75DD" w:rsidRPr="006834BE" w:rsidRDefault="00CD75DD" w:rsidP="00CD75DD">
      <w:pPr>
        <w:rPr>
          <w:rStyle w:val="Standardfett"/>
        </w:rPr>
      </w:pPr>
      <w:r w:rsidRPr="006834BE">
        <w:rPr>
          <w:rStyle w:val="Standardfett"/>
        </w:rPr>
        <w:t xml:space="preserve">Referenzprojekt </w:t>
      </w:r>
    </w:p>
    <w:p w14:paraId="190A31D3" w14:textId="77777777" w:rsidR="00CD75DD" w:rsidRPr="00A221F1" w:rsidRDefault="00CD75DD" w:rsidP="00CD75DD">
      <w:r>
        <w:t>Projektname:</w:t>
      </w:r>
      <w:r>
        <w:tab/>
      </w:r>
      <w:sdt>
        <w:sdtPr>
          <w:rPr>
            <w:rStyle w:val="Formatvorlage3"/>
          </w:rPr>
          <w:id w:val="-797143419"/>
          <w:placeholder>
            <w:docPart w:val="50BC7682C9F241029B08BC97DEB488B3"/>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37262B91" w14:textId="77777777" w:rsidR="00CD75DD" w:rsidRPr="00A221F1" w:rsidRDefault="00CD75DD" w:rsidP="00CD75DD">
      <w:r>
        <w:t>Adresse Ausführungsort:</w:t>
      </w:r>
      <w:r>
        <w:tab/>
      </w:r>
      <w:sdt>
        <w:sdtPr>
          <w:rPr>
            <w:rStyle w:val="Formatvorlage3"/>
          </w:rPr>
          <w:id w:val="-332528695"/>
          <w:placeholder>
            <w:docPart w:val="50BC7682C9F241029B08BC97DEB488B3"/>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4E623131" w14:textId="77777777" w:rsidR="00CD75DD" w:rsidRPr="00A221F1" w:rsidRDefault="00CD75DD" w:rsidP="00CD75DD">
      <w:r>
        <w:t>Ausgeführt durch das Unternehmen:</w:t>
      </w:r>
      <w:r>
        <w:tab/>
      </w:r>
      <w:sdt>
        <w:sdtPr>
          <w:rPr>
            <w:rStyle w:val="Formatvorlage3"/>
          </w:rPr>
          <w:id w:val="-1999574932"/>
          <w:placeholder>
            <w:docPart w:val="50BC7682C9F241029B08BC97DEB488B3"/>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80604A3" w14:textId="77777777" w:rsidR="00CD75DD" w:rsidRPr="00A221F1" w:rsidRDefault="00CD75DD" w:rsidP="00CD75DD">
      <w:r>
        <w:t>Ausführungszeitraum:</w:t>
      </w:r>
      <w:r>
        <w:tab/>
      </w:r>
      <w:sdt>
        <w:sdtPr>
          <w:rPr>
            <w:rStyle w:val="Formatvorlage3"/>
          </w:rPr>
          <w:id w:val="-481923755"/>
          <w:placeholder>
            <w:docPart w:val="50BC7682C9F241029B08BC97DEB488B3"/>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09ECA0E8" w14:textId="77777777" w:rsidR="00CD75DD" w:rsidRPr="00A221F1" w:rsidRDefault="00CD75DD" w:rsidP="00CD75DD">
      <w:r>
        <w:t>Auftragswert in CHF des Gesamtauftrages:</w:t>
      </w:r>
      <w:r>
        <w:tab/>
      </w:r>
      <w:sdt>
        <w:sdtPr>
          <w:rPr>
            <w:rStyle w:val="Formatvorlage3"/>
          </w:rPr>
          <w:id w:val="-1028247438"/>
          <w:placeholder>
            <w:docPart w:val="50BC7682C9F241029B08BC97DEB488B3"/>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55E5A6E4" w14:textId="77777777" w:rsidR="00CD75DD" w:rsidRPr="00A221F1" w:rsidRDefault="00CD75DD" w:rsidP="00CD75DD">
      <w:r>
        <w:t>Vom Anbieter ausgeführt in CHF:</w:t>
      </w:r>
      <w:r>
        <w:tab/>
      </w:r>
      <w:sdt>
        <w:sdtPr>
          <w:rPr>
            <w:rStyle w:val="Formatvorlage3"/>
          </w:rPr>
          <w:id w:val="-707788728"/>
          <w:placeholder>
            <w:docPart w:val="50BC7682C9F241029B08BC97DEB488B3"/>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6406506" w14:textId="77777777" w:rsidR="00CD75DD" w:rsidRPr="00A221F1" w:rsidRDefault="00CD75DD" w:rsidP="00CD75DD">
      <w:r>
        <w:t>Auskunftsperson:</w:t>
      </w:r>
      <w:r w:rsidRPr="00A221F1">
        <w:tab/>
      </w:r>
      <w:sdt>
        <w:sdtPr>
          <w:rPr>
            <w:rStyle w:val="Formatvorlage3"/>
          </w:rPr>
          <w:id w:val="360316831"/>
          <w:placeholder>
            <w:docPart w:val="C903C66CD525479B93AF481EF62D4E9B"/>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4F707C1C" w14:textId="77777777" w:rsidR="00CD75DD" w:rsidRPr="00A221F1" w:rsidRDefault="00CD75DD" w:rsidP="00CD75DD">
      <w:r>
        <w:tab/>
      </w:r>
      <w:r w:rsidRPr="00A221F1">
        <w:t>Telefon:</w:t>
      </w:r>
      <w:r w:rsidRPr="00A221F1">
        <w:tab/>
      </w:r>
      <w:sdt>
        <w:sdtPr>
          <w:rPr>
            <w:rStyle w:val="Formatvorlage3"/>
          </w:rPr>
          <w:id w:val="-719136307"/>
          <w:placeholder>
            <w:docPart w:val="C903C66CD525479B93AF481EF62D4E9B"/>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9560B5A" w14:textId="77777777" w:rsidR="00CD75DD" w:rsidRPr="00A221F1" w:rsidRDefault="00CD75DD" w:rsidP="00CD75DD">
      <w:r>
        <w:tab/>
        <w:t>E-Mail:</w:t>
      </w:r>
      <w:r w:rsidRPr="00A221F1">
        <w:tab/>
      </w:r>
      <w:sdt>
        <w:sdtPr>
          <w:rPr>
            <w:rStyle w:val="Formatvorlage3"/>
          </w:rPr>
          <w:id w:val="155184870"/>
          <w:placeholder>
            <w:docPart w:val="C903C66CD525479B93AF481EF62D4E9B"/>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4FE329E" w14:textId="77777777" w:rsidR="00CD75DD" w:rsidRPr="00A221F1" w:rsidRDefault="00CD75DD" w:rsidP="00CD75DD">
      <w:pPr>
        <w:pStyle w:val="StandardBericht"/>
        <w:ind w:left="0" w:firstLine="0"/>
      </w:pPr>
      <w:r>
        <w:t>Weshalb wurde die angegebene Referenz au</w:t>
      </w:r>
      <w:r w:rsidRPr="00A221F1">
        <w:t xml:space="preserve">sgewählt, um die Erfahrung und fachliche Kompetenz der Schlüsselperson für die gestellte Aufgabe darzustellen? </w:t>
      </w:r>
    </w:p>
    <w:p w14:paraId="06E8B6B6" w14:textId="77777777" w:rsidR="00CD75DD" w:rsidRDefault="00F132A0" w:rsidP="00CD75DD">
      <w:pPr>
        <w:pStyle w:val="StandardBericht"/>
        <w:ind w:left="0" w:firstLine="0"/>
      </w:pPr>
      <w:sdt>
        <w:sdtPr>
          <w:rPr>
            <w:rStyle w:val="Formatvorlage3"/>
          </w:rPr>
          <w:id w:val="1236821696"/>
          <w:placeholder>
            <w:docPart w:val="5A8FC4D327564489B684D2599C2423D3"/>
          </w:placeholder>
          <w:showingPlcHdr/>
          <w:text/>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28B61965" w14:textId="77777777" w:rsidR="00CD75DD" w:rsidRPr="00A221F1" w:rsidRDefault="00CD75DD" w:rsidP="00CD75DD">
      <w:pPr>
        <w:pStyle w:val="StandardBericht"/>
        <w:ind w:left="0" w:firstLine="0"/>
      </w:pPr>
      <w:r w:rsidRPr="002309DA">
        <w:t>Kurzbeschrieb Projekt</w:t>
      </w:r>
      <w:r w:rsidRPr="00A221F1">
        <w:t xml:space="preserve"> (</w:t>
      </w:r>
      <w:r w:rsidRPr="006834BE">
        <w:t>max. 1 A4-Seite</w:t>
      </w:r>
      <w:r w:rsidRPr="00A221F1">
        <w:t xml:space="preserve">): In welcher Rolle/Funktion war die Schlüsselperson in welchen SIA-Phasen tätig und welche vergleichbaren Herausforderungen bestanden im Projekt? </w:t>
      </w:r>
    </w:p>
    <w:sdt>
      <w:sdtPr>
        <w:rPr>
          <w:rStyle w:val="Formatvorlage3"/>
        </w:rPr>
        <w:id w:val="977736028"/>
        <w:placeholder>
          <w:docPart w:val="50BC7682C9F241029B08BC97DEB488B3"/>
        </w:placeholder>
        <w:showingPlcHdr/>
        <w:text/>
      </w:sdtPr>
      <w:sdtEndPr>
        <w:rPr>
          <w:rStyle w:val="Absatz-Standardschriftart"/>
          <w:color w:val="auto"/>
        </w:rPr>
      </w:sdtEndPr>
      <w:sdtContent>
        <w:p w14:paraId="6CF8F0C9" w14:textId="77777777" w:rsidR="00CD75DD" w:rsidRPr="00A221F1" w:rsidRDefault="00CD75DD" w:rsidP="00CD75DD">
          <w:pPr>
            <w:pStyle w:val="StandardBericht"/>
          </w:pPr>
          <w:r w:rsidRPr="004A2DB2">
            <w:rPr>
              <w:color w:val="2B6FED" w:themeColor="text2" w:themeTint="99"/>
            </w:rPr>
            <w:t>Klicken oder tippen Sie hier, um Text einzugeben.</w:t>
          </w:r>
        </w:p>
      </w:sdtContent>
    </w:sdt>
    <w:p w14:paraId="4EF7493A" w14:textId="253A3898" w:rsidR="00E92419" w:rsidRDefault="00E92419" w:rsidP="00CD75DD">
      <w:r>
        <w:br w:type="page"/>
      </w:r>
    </w:p>
    <w:p w14:paraId="4267ED2E" w14:textId="3F0F5378" w:rsidR="00E92419" w:rsidRDefault="00E92419" w:rsidP="00E92419">
      <w:pPr>
        <w:pStyle w:val="berschrift2Bericht"/>
      </w:pPr>
      <w:r w:rsidRPr="00E92419">
        <w:t>Teilprojek</w:t>
      </w:r>
      <w:r>
        <w:t>t</w:t>
      </w:r>
      <w:r w:rsidRPr="00E92419">
        <w:t>leiter Brandschutz</w:t>
      </w:r>
    </w:p>
    <w:p w14:paraId="478ED365" w14:textId="77777777" w:rsidR="00E92419" w:rsidRPr="00485A71" w:rsidRDefault="00E92419" w:rsidP="00485A71">
      <w:pPr>
        <w:rPr>
          <w:rStyle w:val="Standardfett"/>
        </w:rPr>
      </w:pPr>
      <w:r w:rsidRPr="00336EC7">
        <w:rPr>
          <w:rStyle w:val="Standardfett"/>
        </w:rPr>
        <w:t>Angaben zur Schlüsselperson</w:t>
      </w:r>
    </w:p>
    <w:p w14:paraId="21765FA3" w14:textId="77777777" w:rsidR="00CD75DD" w:rsidRPr="00A221F1" w:rsidRDefault="00E92419" w:rsidP="00CD75DD">
      <w:r>
        <w:t>Name, Vorname</w:t>
      </w:r>
      <w:r w:rsidRPr="00A221F1">
        <w:t>:</w:t>
      </w:r>
      <w:r w:rsidRPr="00A221F1">
        <w:tab/>
      </w:r>
      <w:sdt>
        <w:sdtPr>
          <w:rPr>
            <w:rStyle w:val="Formatvorlage3"/>
          </w:rPr>
          <w:alias w:val="Textfeld"/>
          <w:tag w:val="Textfeld"/>
          <w:id w:val="1302109395"/>
          <w:placeholder>
            <w:docPart w:val="82C7599543694DA2BDE07A585962C6AD"/>
          </w:placeholder>
          <w:showingPlcHdr/>
          <w:text w:multiLine="1"/>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553FC495" w14:textId="77777777" w:rsidR="00CD75DD" w:rsidRPr="00A221F1" w:rsidRDefault="00CD75DD" w:rsidP="00CD75DD">
      <w:r>
        <w:t>Jahrgang</w:t>
      </w:r>
      <w:r w:rsidRPr="00A221F1">
        <w:t>:</w:t>
      </w:r>
      <w:r w:rsidRPr="00A221F1">
        <w:tab/>
      </w:r>
      <w:sdt>
        <w:sdtPr>
          <w:rPr>
            <w:rStyle w:val="Formatvorlage3"/>
          </w:rPr>
          <w:alias w:val="Textfeld"/>
          <w:tag w:val="Textfeld"/>
          <w:id w:val="-1342303019"/>
          <w:placeholder>
            <w:docPart w:val="D06CA2A0955C4DCF81C354EFD44F6A0B"/>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A657634" w14:textId="77777777" w:rsidR="00CD75DD" w:rsidRPr="00A221F1" w:rsidRDefault="00CD75DD" w:rsidP="00CD75DD">
      <w:r>
        <w:t xml:space="preserve">Ausbildung, </w:t>
      </w:r>
      <w:r w:rsidRPr="00A221F1">
        <w:t>Diplom, Abschlussjahr:</w:t>
      </w:r>
      <w:r w:rsidRPr="00A221F1">
        <w:tab/>
      </w:r>
      <w:sdt>
        <w:sdtPr>
          <w:rPr>
            <w:rStyle w:val="Formatvorlage3"/>
          </w:rPr>
          <w:alias w:val="Textfeld"/>
          <w:tag w:val="Textfeld"/>
          <w:id w:val="1920976280"/>
          <w:placeholder>
            <w:docPart w:val="D7C97BFE5C0741879944D7429A52BF46"/>
          </w:placeholder>
          <w:showingPlcHdr/>
          <w:text w:multiLine="1"/>
        </w:sdtPr>
        <w:sdtEndPr>
          <w:rPr>
            <w:rStyle w:val="Absatz-Standardschriftart"/>
            <w:color w:val="auto"/>
          </w:rPr>
        </w:sdtEndPr>
        <w:sdtContent>
          <w:r w:rsidRPr="006834BE">
            <w:rPr>
              <w:color w:val="2B6FED" w:themeColor="text2" w:themeTint="99"/>
            </w:rPr>
            <w:t>Klicken oder tippen Sie hier, um Text einzugeben.</w:t>
          </w:r>
        </w:sdtContent>
      </w:sdt>
    </w:p>
    <w:p w14:paraId="717455D8" w14:textId="77777777" w:rsidR="00CD75DD" w:rsidRPr="00A221F1" w:rsidRDefault="00CD75DD" w:rsidP="00CD75DD">
      <w:r>
        <w:t>Weiterbildung</w:t>
      </w:r>
      <w:r w:rsidRPr="00A221F1">
        <w:t>, Diplom, Abschlussjahr:</w:t>
      </w:r>
      <w:r w:rsidRPr="00A221F1">
        <w:tab/>
      </w:r>
      <w:sdt>
        <w:sdtPr>
          <w:rPr>
            <w:rStyle w:val="Formatvorlage3"/>
          </w:rPr>
          <w:alias w:val="Textfeld"/>
          <w:tag w:val="Textfeld"/>
          <w:id w:val="-852796437"/>
          <w:placeholder>
            <w:docPart w:val="75D0219907FE466D9AA390EF08C2DC16"/>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70E3F13" w14:textId="77777777" w:rsidR="00CD75DD" w:rsidRPr="00A221F1" w:rsidRDefault="00CD75DD" w:rsidP="00CD75DD">
      <w:r>
        <w:t>In der Unternehmung seit</w:t>
      </w:r>
      <w:r w:rsidRPr="00A221F1">
        <w:t>:</w:t>
      </w:r>
      <w:r w:rsidRPr="00A221F1">
        <w:tab/>
      </w:r>
      <w:sdt>
        <w:sdtPr>
          <w:rPr>
            <w:rStyle w:val="Formatvorlage3"/>
          </w:rPr>
          <w:alias w:val="Textfeld"/>
          <w:tag w:val="Textfeld"/>
          <w:id w:val="-1386878349"/>
          <w:placeholder>
            <w:docPart w:val="0DF4772C5DC54851AB27368B1F7AAF29"/>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8967C45" w14:textId="77777777" w:rsidR="00CD75DD" w:rsidRPr="00A221F1" w:rsidRDefault="00CD75DD" w:rsidP="00CD75DD">
      <w:r>
        <w:t>Stellung im Betrieb</w:t>
      </w:r>
      <w:r w:rsidRPr="00A221F1">
        <w:t>:</w:t>
      </w:r>
      <w:r w:rsidRPr="00A221F1">
        <w:tab/>
      </w:r>
      <w:sdt>
        <w:sdtPr>
          <w:rPr>
            <w:rStyle w:val="Formatvorlage3"/>
          </w:rPr>
          <w:alias w:val="Textfeld"/>
          <w:tag w:val="Textfeld"/>
          <w:id w:val="-1156832818"/>
          <w:placeholder>
            <w:docPart w:val="169A029D8AD94D23B201DE525F21155C"/>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02A17AA" w14:textId="77777777" w:rsidR="00CD75DD" w:rsidRPr="00A221F1" w:rsidRDefault="00CD75DD" w:rsidP="00CD75DD">
      <w:r>
        <w:t>Tätigkeitsbereich, seit</w:t>
      </w:r>
      <w:r w:rsidRPr="00A221F1">
        <w:t>:</w:t>
      </w:r>
      <w:r w:rsidRPr="00A221F1">
        <w:tab/>
      </w:r>
      <w:sdt>
        <w:sdtPr>
          <w:rPr>
            <w:rStyle w:val="Formatvorlage3"/>
          </w:rPr>
          <w:alias w:val="Textfeld"/>
          <w:tag w:val="Textfeld"/>
          <w:id w:val="553978637"/>
          <w:placeholder>
            <w:docPart w:val="37C6EBC4A340478189B82A7C4AD4697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9DAC23A" w14:textId="77777777" w:rsidR="00CD75DD" w:rsidRPr="00A221F1" w:rsidRDefault="00CD75DD" w:rsidP="00CD75DD">
      <w:r>
        <w:t>Telefon</w:t>
      </w:r>
      <w:r w:rsidRPr="00A221F1">
        <w:t>:</w:t>
      </w:r>
      <w:r w:rsidRPr="00A221F1">
        <w:tab/>
      </w:r>
      <w:sdt>
        <w:sdtPr>
          <w:rPr>
            <w:rStyle w:val="Formatvorlage3"/>
          </w:rPr>
          <w:alias w:val="Textfeld"/>
          <w:tag w:val="Textfeld"/>
          <w:id w:val="875429296"/>
          <w:placeholder>
            <w:docPart w:val="11BBD8CA7FC049E7ABB236A3D81FF250"/>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85A135E" w14:textId="77777777" w:rsidR="00CD75DD" w:rsidRPr="006834BE" w:rsidRDefault="00CD75DD" w:rsidP="00CD75DD">
      <w:r>
        <w:t>E-Mail</w:t>
      </w:r>
      <w:r w:rsidRPr="00A221F1">
        <w:t>:</w:t>
      </w:r>
      <w:r w:rsidRPr="00A221F1">
        <w:tab/>
      </w:r>
      <w:sdt>
        <w:sdtPr>
          <w:rPr>
            <w:rStyle w:val="Formatvorlage3"/>
          </w:rPr>
          <w:alias w:val="Textfeld"/>
          <w:tag w:val="Textfeld"/>
          <w:id w:val="-1067640175"/>
          <w:placeholder>
            <w:docPart w:val="B017EA308FCD4568BE14D6025D467FC2"/>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2A5F75B" w14:textId="77777777" w:rsidR="00CD75DD" w:rsidRDefault="00CD75DD" w:rsidP="00CD75DD">
      <w:r>
        <w:t>Lebenslauf:</w:t>
      </w:r>
      <w:r>
        <w:tab/>
      </w:r>
      <w:r w:rsidRPr="006834BE">
        <w:t>vgl. Beilage</w:t>
      </w:r>
    </w:p>
    <w:p w14:paraId="140F41B7" w14:textId="77777777" w:rsidR="00CD75DD" w:rsidRDefault="00CD75DD" w:rsidP="00CD75DD"/>
    <w:p w14:paraId="2858D349" w14:textId="77777777" w:rsidR="00CD75DD" w:rsidRPr="006834BE" w:rsidRDefault="00CD75DD" w:rsidP="00CD75DD">
      <w:pPr>
        <w:rPr>
          <w:rStyle w:val="Standardfett"/>
        </w:rPr>
      </w:pPr>
      <w:r w:rsidRPr="006834BE">
        <w:rPr>
          <w:rStyle w:val="Standardfett"/>
        </w:rPr>
        <w:t xml:space="preserve">Referenzprojekt </w:t>
      </w:r>
    </w:p>
    <w:p w14:paraId="72AE6E22" w14:textId="77777777" w:rsidR="00CD75DD" w:rsidRPr="00A221F1" w:rsidRDefault="00CD75DD" w:rsidP="00CD75DD">
      <w:r>
        <w:t>Projektname:</w:t>
      </w:r>
      <w:r>
        <w:tab/>
      </w:r>
      <w:sdt>
        <w:sdtPr>
          <w:rPr>
            <w:rStyle w:val="Formatvorlage3"/>
          </w:rPr>
          <w:id w:val="1841969462"/>
          <w:placeholder>
            <w:docPart w:val="DE6B738AA8CF4414BF0E8711879C4DC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8C40DA8" w14:textId="77777777" w:rsidR="00CD75DD" w:rsidRPr="00A221F1" w:rsidRDefault="00CD75DD" w:rsidP="00CD75DD">
      <w:r>
        <w:t>Adresse Ausführungsort:</w:t>
      </w:r>
      <w:r>
        <w:tab/>
      </w:r>
      <w:sdt>
        <w:sdtPr>
          <w:rPr>
            <w:rStyle w:val="Formatvorlage3"/>
          </w:rPr>
          <w:id w:val="201755501"/>
          <w:placeholder>
            <w:docPart w:val="DE6B738AA8CF4414BF0E8711879C4DC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044CB0E3" w14:textId="77777777" w:rsidR="00CD75DD" w:rsidRPr="00A221F1" w:rsidRDefault="00CD75DD" w:rsidP="00CD75DD">
      <w:r>
        <w:t>Ausgeführt durch das Unternehmen:</w:t>
      </w:r>
      <w:r>
        <w:tab/>
      </w:r>
      <w:sdt>
        <w:sdtPr>
          <w:rPr>
            <w:rStyle w:val="Formatvorlage3"/>
          </w:rPr>
          <w:id w:val="690190005"/>
          <w:placeholder>
            <w:docPart w:val="DE6B738AA8CF4414BF0E8711879C4DC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0D2AB98D" w14:textId="77777777" w:rsidR="00CD75DD" w:rsidRPr="00A221F1" w:rsidRDefault="00CD75DD" w:rsidP="00CD75DD">
      <w:r>
        <w:t>Ausführungszeitraum:</w:t>
      </w:r>
      <w:r>
        <w:tab/>
      </w:r>
      <w:sdt>
        <w:sdtPr>
          <w:rPr>
            <w:rStyle w:val="Formatvorlage3"/>
          </w:rPr>
          <w:id w:val="1655338570"/>
          <w:placeholder>
            <w:docPart w:val="DE6B738AA8CF4414BF0E8711879C4DC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3B1D1BD5" w14:textId="77777777" w:rsidR="00CD75DD" w:rsidRPr="00A221F1" w:rsidRDefault="00CD75DD" w:rsidP="00CD75DD">
      <w:r>
        <w:t>Auftragswert in CHF des Gesamtauftrages:</w:t>
      </w:r>
      <w:r>
        <w:tab/>
      </w:r>
      <w:sdt>
        <w:sdtPr>
          <w:rPr>
            <w:rStyle w:val="Formatvorlage3"/>
          </w:rPr>
          <w:id w:val="1605992696"/>
          <w:placeholder>
            <w:docPart w:val="DE6B738AA8CF4414BF0E8711879C4DC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6C18A66" w14:textId="77777777" w:rsidR="00CD75DD" w:rsidRPr="00A221F1" w:rsidRDefault="00CD75DD" w:rsidP="00CD75DD">
      <w:r>
        <w:t>Vom Anbieter ausgeführt in CHF:</w:t>
      </w:r>
      <w:r>
        <w:tab/>
      </w:r>
      <w:sdt>
        <w:sdtPr>
          <w:rPr>
            <w:rStyle w:val="Formatvorlage3"/>
          </w:rPr>
          <w:id w:val="208690600"/>
          <w:placeholder>
            <w:docPart w:val="DE6B738AA8CF4414BF0E8711879C4DC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9E76AF5" w14:textId="77777777" w:rsidR="00CD75DD" w:rsidRPr="00A221F1" w:rsidRDefault="00CD75DD" w:rsidP="00CD75DD">
      <w:r>
        <w:t>Auskunftsperson:</w:t>
      </w:r>
      <w:r w:rsidRPr="00A221F1">
        <w:tab/>
      </w:r>
      <w:sdt>
        <w:sdtPr>
          <w:rPr>
            <w:rStyle w:val="Formatvorlage3"/>
          </w:rPr>
          <w:id w:val="1527916275"/>
          <w:placeholder>
            <w:docPart w:val="A1478D93F6584ECABE85F2B9B599C9CE"/>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DFF152B" w14:textId="77777777" w:rsidR="00CD75DD" w:rsidRPr="00A221F1" w:rsidRDefault="00CD75DD" w:rsidP="00CD75DD">
      <w:r>
        <w:tab/>
      </w:r>
      <w:r w:rsidRPr="00A221F1">
        <w:t>Telefon:</w:t>
      </w:r>
      <w:r w:rsidRPr="00A221F1">
        <w:tab/>
      </w:r>
      <w:sdt>
        <w:sdtPr>
          <w:rPr>
            <w:rStyle w:val="Formatvorlage3"/>
          </w:rPr>
          <w:id w:val="-1936282442"/>
          <w:placeholder>
            <w:docPart w:val="A1478D93F6584ECABE85F2B9B599C9CE"/>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DDBD622" w14:textId="77777777" w:rsidR="00CD75DD" w:rsidRPr="00A221F1" w:rsidRDefault="00CD75DD" w:rsidP="00CD75DD">
      <w:r>
        <w:tab/>
        <w:t>E-Mail:</w:t>
      </w:r>
      <w:r w:rsidRPr="00A221F1">
        <w:tab/>
      </w:r>
      <w:sdt>
        <w:sdtPr>
          <w:rPr>
            <w:rStyle w:val="Formatvorlage3"/>
          </w:rPr>
          <w:id w:val="776146890"/>
          <w:placeholder>
            <w:docPart w:val="A1478D93F6584ECABE85F2B9B599C9CE"/>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5B2A313" w14:textId="77777777" w:rsidR="00CD75DD" w:rsidRPr="00A221F1" w:rsidRDefault="00CD75DD" w:rsidP="00CD75DD">
      <w:pPr>
        <w:pStyle w:val="StandardBericht"/>
        <w:ind w:left="0" w:firstLine="0"/>
      </w:pPr>
      <w:r>
        <w:t>Weshalb wurde die angegebene Referenz au</w:t>
      </w:r>
      <w:r w:rsidRPr="00A221F1">
        <w:t xml:space="preserve">sgewählt, um die Erfahrung und fachliche Kompetenz der Schlüsselperson für die gestellte Aufgabe darzustellen? </w:t>
      </w:r>
    </w:p>
    <w:p w14:paraId="1127101C" w14:textId="77777777" w:rsidR="00CD75DD" w:rsidRDefault="00F132A0" w:rsidP="00CD75DD">
      <w:pPr>
        <w:pStyle w:val="StandardBericht"/>
        <w:ind w:left="0" w:firstLine="0"/>
      </w:pPr>
      <w:sdt>
        <w:sdtPr>
          <w:rPr>
            <w:rStyle w:val="Formatvorlage3"/>
          </w:rPr>
          <w:id w:val="-171566778"/>
          <w:placeholder>
            <w:docPart w:val="5D30355D2BFF45C4AF3D5336C343ADEA"/>
          </w:placeholder>
          <w:showingPlcHdr/>
          <w:text/>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22A1AD7C" w14:textId="77777777" w:rsidR="00CD75DD" w:rsidRPr="00A221F1" w:rsidRDefault="00CD75DD" w:rsidP="00CD75DD">
      <w:pPr>
        <w:pStyle w:val="StandardBericht"/>
        <w:ind w:left="0" w:firstLine="0"/>
      </w:pPr>
      <w:r w:rsidRPr="002309DA">
        <w:t>Kurzbeschrieb Projekt</w:t>
      </w:r>
      <w:r w:rsidRPr="00A221F1">
        <w:t xml:space="preserve"> (</w:t>
      </w:r>
      <w:r w:rsidRPr="006834BE">
        <w:t>max. 1 A4-Seite</w:t>
      </w:r>
      <w:r w:rsidRPr="00A221F1">
        <w:t xml:space="preserve">): In welcher Rolle/Funktion war die Schlüsselperson in welchen SIA-Phasen tätig und welche vergleichbaren Herausforderungen bestanden im Projekt? </w:t>
      </w:r>
    </w:p>
    <w:sdt>
      <w:sdtPr>
        <w:rPr>
          <w:rStyle w:val="Formatvorlage3"/>
        </w:rPr>
        <w:id w:val="-397749409"/>
        <w:placeholder>
          <w:docPart w:val="DE6B738AA8CF4414BF0E8711879C4DC6"/>
        </w:placeholder>
        <w:showingPlcHdr/>
        <w:text/>
      </w:sdtPr>
      <w:sdtEndPr>
        <w:rPr>
          <w:rStyle w:val="Absatz-Standardschriftart"/>
          <w:color w:val="auto"/>
        </w:rPr>
      </w:sdtEndPr>
      <w:sdtContent>
        <w:p w14:paraId="2F892113" w14:textId="77777777" w:rsidR="00CD75DD" w:rsidRPr="00A221F1" w:rsidRDefault="00CD75DD" w:rsidP="00CD75DD">
          <w:pPr>
            <w:pStyle w:val="StandardBericht"/>
          </w:pPr>
          <w:r w:rsidRPr="004A2DB2">
            <w:rPr>
              <w:color w:val="2B6FED" w:themeColor="text2" w:themeTint="99"/>
            </w:rPr>
            <w:t>Klicken oder tippen Sie hier, um Text einzugeben.</w:t>
          </w:r>
        </w:p>
      </w:sdtContent>
    </w:sdt>
    <w:p w14:paraId="3A2619EA" w14:textId="3AC6A421" w:rsidR="008C3F54" w:rsidRDefault="008C3F54" w:rsidP="00CD75DD">
      <w:r>
        <w:br w:type="page"/>
      </w:r>
    </w:p>
    <w:p w14:paraId="47344B87" w14:textId="285BB863" w:rsidR="00E92419" w:rsidRDefault="00E92419" w:rsidP="00E92419">
      <w:pPr>
        <w:pStyle w:val="berschrift2Bericht"/>
      </w:pPr>
      <w:r w:rsidRPr="00E92419">
        <w:t>Teilprojektleiter Bauphysik</w:t>
      </w:r>
    </w:p>
    <w:p w14:paraId="3D88CD19" w14:textId="77777777" w:rsidR="00E92419" w:rsidRPr="00485A71" w:rsidRDefault="00E92419" w:rsidP="00485A71">
      <w:pPr>
        <w:rPr>
          <w:rStyle w:val="Standardfett"/>
        </w:rPr>
      </w:pPr>
      <w:r w:rsidRPr="00336EC7">
        <w:rPr>
          <w:rStyle w:val="Standardfett"/>
        </w:rPr>
        <w:t xml:space="preserve">Angaben zur </w:t>
      </w:r>
      <w:r w:rsidRPr="00872EAC">
        <w:rPr>
          <w:rStyle w:val="Standardfett"/>
        </w:rPr>
        <w:t>Schlüsselperson</w:t>
      </w:r>
    </w:p>
    <w:p w14:paraId="77DEB02F" w14:textId="77777777" w:rsidR="00CD75DD" w:rsidRPr="00A221F1" w:rsidRDefault="00E92419" w:rsidP="00CD75DD">
      <w:r>
        <w:t>Name, Vorname</w:t>
      </w:r>
      <w:r w:rsidRPr="00A221F1">
        <w:t>:</w:t>
      </w:r>
      <w:r w:rsidRPr="00A221F1">
        <w:tab/>
      </w:r>
      <w:sdt>
        <w:sdtPr>
          <w:rPr>
            <w:rStyle w:val="Formatvorlage3"/>
          </w:rPr>
          <w:alias w:val="Textfeld"/>
          <w:tag w:val="Textfeld"/>
          <w:id w:val="-1491632229"/>
          <w:placeholder>
            <w:docPart w:val="AFAA10150C7740408FB414A9B3361235"/>
          </w:placeholder>
          <w:showingPlcHdr/>
          <w:text w:multiLine="1"/>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3519F8BB" w14:textId="77777777" w:rsidR="00CD75DD" w:rsidRPr="00A221F1" w:rsidRDefault="00CD75DD" w:rsidP="00CD75DD">
      <w:r>
        <w:t>Jahrgang</w:t>
      </w:r>
      <w:r w:rsidRPr="00A221F1">
        <w:t>:</w:t>
      </w:r>
      <w:r w:rsidRPr="00A221F1">
        <w:tab/>
      </w:r>
      <w:sdt>
        <w:sdtPr>
          <w:rPr>
            <w:rStyle w:val="Formatvorlage3"/>
          </w:rPr>
          <w:alias w:val="Textfeld"/>
          <w:tag w:val="Textfeld"/>
          <w:id w:val="-1193765255"/>
          <w:placeholder>
            <w:docPart w:val="8F1AF80E66CB4AE383081756F703DD4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067E8F0" w14:textId="77777777" w:rsidR="00CD75DD" w:rsidRPr="00A221F1" w:rsidRDefault="00CD75DD" w:rsidP="00CD75DD">
      <w:r>
        <w:t xml:space="preserve">Ausbildung, </w:t>
      </w:r>
      <w:r w:rsidRPr="00A221F1">
        <w:t>Diplom, Abschlussjahr:</w:t>
      </w:r>
      <w:r w:rsidRPr="00A221F1">
        <w:tab/>
      </w:r>
      <w:sdt>
        <w:sdtPr>
          <w:rPr>
            <w:rStyle w:val="Formatvorlage3"/>
          </w:rPr>
          <w:alias w:val="Textfeld"/>
          <w:tag w:val="Textfeld"/>
          <w:id w:val="21838575"/>
          <w:placeholder>
            <w:docPart w:val="90CF444000A043AAB15B393436AF6DAA"/>
          </w:placeholder>
          <w:showingPlcHdr/>
          <w:text w:multiLine="1"/>
        </w:sdtPr>
        <w:sdtEndPr>
          <w:rPr>
            <w:rStyle w:val="Absatz-Standardschriftart"/>
            <w:color w:val="auto"/>
          </w:rPr>
        </w:sdtEndPr>
        <w:sdtContent>
          <w:r w:rsidRPr="006834BE">
            <w:rPr>
              <w:color w:val="2B6FED" w:themeColor="text2" w:themeTint="99"/>
            </w:rPr>
            <w:t>Klicken oder tippen Sie hier, um Text einzugeben.</w:t>
          </w:r>
        </w:sdtContent>
      </w:sdt>
    </w:p>
    <w:p w14:paraId="6D601235" w14:textId="77777777" w:rsidR="00CD75DD" w:rsidRPr="00A221F1" w:rsidRDefault="00CD75DD" w:rsidP="00CD75DD">
      <w:r>
        <w:t>Weiterbildung</w:t>
      </w:r>
      <w:r w:rsidRPr="00A221F1">
        <w:t>, Diplom, Abschlussjahr:</w:t>
      </w:r>
      <w:r w:rsidRPr="00A221F1">
        <w:tab/>
      </w:r>
      <w:sdt>
        <w:sdtPr>
          <w:rPr>
            <w:rStyle w:val="Formatvorlage3"/>
          </w:rPr>
          <w:alias w:val="Textfeld"/>
          <w:tag w:val="Textfeld"/>
          <w:id w:val="813451976"/>
          <w:placeholder>
            <w:docPart w:val="6F9A929304C64E348F826200AAF73B3B"/>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9A75EFC" w14:textId="77777777" w:rsidR="00CD75DD" w:rsidRPr="00A221F1" w:rsidRDefault="00CD75DD" w:rsidP="00CD75DD">
      <w:r>
        <w:t>In der Unternehmung seit</w:t>
      </w:r>
      <w:r w:rsidRPr="00A221F1">
        <w:t>:</w:t>
      </w:r>
      <w:r w:rsidRPr="00A221F1">
        <w:tab/>
      </w:r>
      <w:sdt>
        <w:sdtPr>
          <w:rPr>
            <w:rStyle w:val="Formatvorlage3"/>
          </w:rPr>
          <w:alias w:val="Textfeld"/>
          <w:tag w:val="Textfeld"/>
          <w:id w:val="1011260096"/>
          <w:placeholder>
            <w:docPart w:val="788084118D774FAB991D6BEDA40AA118"/>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4F3BA65" w14:textId="77777777" w:rsidR="00CD75DD" w:rsidRPr="00A221F1" w:rsidRDefault="00CD75DD" w:rsidP="00CD75DD">
      <w:r>
        <w:t>Stellung im Betrieb</w:t>
      </w:r>
      <w:r w:rsidRPr="00A221F1">
        <w:t>:</w:t>
      </w:r>
      <w:r w:rsidRPr="00A221F1">
        <w:tab/>
      </w:r>
      <w:sdt>
        <w:sdtPr>
          <w:rPr>
            <w:rStyle w:val="Formatvorlage3"/>
          </w:rPr>
          <w:alias w:val="Textfeld"/>
          <w:tag w:val="Textfeld"/>
          <w:id w:val="363719969"/>
          <w:placeholder>
            <w:docPart w:val="8ED9E29CACF4471FAA3D5EA28301C3EE"/>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55428E28" w14:textId="77777777" w:rsidR="00CD75DD" w:rsidRPr="00A221F1" w:rsidRDefault="00CD75DD" w:rsidP="00CD75DD">
      <w:r>
        <w:t>Tätigkeitsbereich, seit</w:t>
      </w:r>
      <w:r w:rsidRPr="00A221F1">
        <w:t>:</w:t>
      </w:r>
      <w:r w:rsidRPr="00A221F1">
        <w:tab/>
      </w:r>
      <w:sdt>
        <w:sdtPr>
          <w:rPr>
            <w:rStyle w:val="Formatvorlage3"/>
          </w:rPr>
          <w:alias w:val="Textfeld"/>
          <w:tag w:val="Textfeld"/>
          <w:id w:val="1720164275"/>
          <w:placeholder>
            <w:docPart w:val="D41CB7E2772E49A097B7EA9604800906"/>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755469B9" w14:textId="77777777" w:rsidR="00CD75DD" w:rsidRPr="00A221F1" w:rsidRDefault="00CD75DD" w:rsidP="00CD75DD">
      <w:r>
        <w:t>Telefon</w:t>
      </w:r>
      <w:r w:rsidRPr="00A221F1">
        <w:t>:</w:t>
      </w:r>
      <w:r w:rsidRPr="00A221F1">
        <w:tab/>
      </w:r>
      <w:sdt>
        <w:sdtPr>
          <w:rPr>
            <w:rStyle w:val="Formatvorlage3"/>
          </w:rPr>
          <w:alias w:val="Textfeld"/>
          <w:tag w:val="Textfeld"/>
          <w:id w:val="-340937173"/>
          <w:placeholder>
            <w:docPart w:val="0F6B2F8D5BAB41A5AF1F2A6E27FA5F54"/>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268CC34" w14:textId="77777777" w:rsidR="00CD75DD" w:rsidRPr="006834BE" w:rsidRDefault="00CD75DD" w:rsidP="00CD75DD">
      <w:r>
        <w:t>E-Mail</w:t>
      </w:r>
      <w:r w:rsidRPr="00A221F1">
        <w:t>:</w:t>
      </w:r>
      <w:r w:rsidRPr="00A221F1">
        <w:tab/>
      </w:r>
      <w:sdt>
        <w:sdtPr>
          <w:rPr>
            <w:rStyle w:val="Formatvorlage3"/>
          </w:rPr>
          <w:alias w:val="Textfeld"/>
          <w:tag w:val="Textfeld"/>
          <w:id w:val="-341855655"/>
          <w:placeholder>
            <w:docPart w:val="284FED84D66545D3B54DE0BE566CB580"/>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96EB33E" w14:textId="77777777" w:rsidR="00CD75DD" w:rsidRDefault="00CD75DD" w:rsidP="00CD75DD">
      <w:r>
        <w:t>Lebenslauf:</w:t>
      </w:r>
      <w:r>
        <w:tab/>
      </w:r>
      <w:r w:rsidRPr="006834BE">
        <w:t>vgl. Beilage</w:t>
      </w:r>
    </w:p>
    <w:p w14:paraId="36DF2EE3" w14:textId="77777777" w:rsidR="00CD75DD" w:rsidRDefault="00CD75DD" w:rsidP="00CD75DD"/>
    <w:p w14:paraId="2B167A61" w14:textId="77777777" w:rsidR="00CD75DD" w:rsidRPr="006834BE" w:rsidRDefault="00CD75DD" w:rsidP="00CD75DD">
      <w:pPr>
        <w:rPr>
          <w:rStyle w:val="Standardfett"/>
        </w:rPr>
      </w:pPr>
      <w:r w:rsidRPr="006834BE">
        <w:rPr>
          <w:rStyle w:val="Standardfett"/>
        </w:rPr>
        <w:t xml:space="preserve">Referenzprojekt </w:t>
      </w:r>
    </w:p>
    <w:p w14:paraId="1861B2C2" w14:textId="77777777" w:rsidR="00CD75DD" w:rsidRPr="00A221F1" w:rsidRDefault="00CD75DD" w:rsidP="00CD75DD">
      <w:r>
        <w:t>Projektname:</w:t>
      </w:r>
      <w:r>
        <w:tab/>
      </w:r>
      <w:sdt>
        <w:sdtPr>
          <w:rPr>
            <w:rStyle w:val="Formatvorlage3"/>
          </w:rPr>
          <w:id w:val="1436479632"/>
          <w:placeholder>
            <w:docPart w:val="FFD0A78C3FA345F3B8E429CCF867EDDD"/>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71375F2" w14:textId="77777777" w:rsidR="00CD75DD" w:rsidRPr="00A221F1" w:rsidRDefault="00CD75DD" w:rsidP="00CD75DD">
      <w:r>
        <w:t>Adresse Ausführungsort:</w:t>
      </w:r>
      <w:r>
        <w:tab/>
      </w:r>
      <w:sdt>
        <w:sdtPr>
          <w:rPr>
            <w:rStyle w:val="Formatvorlage3"/>
          </w:rPr>
          <w:id w:val="950586451"/>
          <w:placeholder>
            <w:docPart w:val="FFD0A78C3FA345F3B8E429CCF867EDDD"/>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40A0AAF7" w14:textId="77777777" w:rsidR="00CD75DD" w:rsidRPr="00A221F1" w:rsidRDefault="00CD75DD" w:rsidP="00CD75DD">
      <w:r>
        <w:t>Ausgeführt durch das Unternehmen:</w:t>
      </w:r>
      <w:r>
        <w:tab/>
      </w:r>
      <w:sdt>
        <w:sdtPr>
          <w:rPr>
            <w:rStyle w:val="Formatvorlage3"/>
          </w:rPr>
          <w:id w:val="-428746443"/>
          <w:placeholder>
            <w:docPart w:val="FFD0A78C3FA345F3B8E429CCF867EDDD"/>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6ECBAEDA" w14:textId="77777777" w:rsidR="00CD75DD" w:rsidRPr="00A221F1" w:rsidRDefault="00CD75DD" w:rsidP="00CD75DD">
      <w:r>
        <w:t>Ausführungszeitraum:</w:t>
      </w:r>
      <w:r>
        <w:tab/>
      </w:r>
      <w:sdt>
        <w:sdtPr>
          <w:rPr>
            <w:rStyle w:val="Formatvorlage3"/>
          </w:rPr>
          <w:id w:val="996156554"/>
          <w:placeholder>
            <w:docPart w:val="FFD0A78C3FA345F3B8E429CCF867EDDD"/>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16FFDB55" w14:textId="77777777" w:rsidR="00CD75DD" w:rsidRPr="00A221F1" w:rsidRDefault="00CD75DD" w:rsidP="00CD75DD">
      <w:r>
        <w:t>Auftragswert in CHF des Gesamtauftrages:</w:t>
      </w:r>
      <w:r>
        <w:tab/>
      </w:r>
      <w:sdt>
        <w:sdtPr>
          <w:rPr>
            <w:rStyle w:val="Formatvorlage3"/>
          </w:rPr>
          <w:id w:val="164989736"/>
          <w:placeholder>
            <w:docPart w:val="FFD0A78C3FA345F3B8E429CCF867EDDD"/>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08E0259" w14:textId="77777777" w:rsidR="00CD75DD" w:rsidRPr="00A221F1" w:rsidRDefault="00CD75DD" w:rsidP="00CD75DD">
      <w:r>
        <w:t>Vom Anbieter ausgeführt in CHF:</w:t>
      </w:r>
      <w:r>
        <w:tab/>
      </w:r>
      <w:sdt>
        <w:sdtPr>
          <w:rPr>
            <w:rStyle w:val="Formatvorlage3"/>
          </w:rPr>
          <w:id w:val="-498267583"/>
          <w:placeholder>
            <w:docPart w:val="FFD0A78C3FA345F3B8E429CCF867EDDD"/>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12FD128F" w14:textId="77777777" w:rsidR="00CD75DD" w:rsidRPr="00A221F1" w:rsidRDefault="00CD75DD" w:rsidP="00CD75DD">
      <w:r>
        <w:t>Auskunftsperson:</w:t>
      </w:r>
      <w:r w:rsidRPr="00A221F1">
        <w:tab/>
      </w:r>
      <w:sdt>
        <w:sdtPr>
          <w:rPr>
            <w:rStyle w:val="Formatvorlage3"/>
          </w:rPr>
          <w:id w:val="-1563088412"/>
          <w:placeholder>
            <w:docPart w:val="C14C492961804794B93EC7DC4AF5ED6D"/>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11BDC61A" w14:textId="77777777" w:rsidR="00CD75DD" w:rsidRPr="00A221F1" w:rsidRDefault="00CD75DD" w:rsidP="00CD75DD">
      <w:r>
        <w:tab/>
      </w:r>
      <w:r w:rsidRPr="00A221F1">
        <w:t>Telefon:</w:t>
      </w:r>
      <w:r w:rsidRPr="00A221F1">
        <w:tab/>
      </w:r>
      <w:sdt>
        <w:sdtPr>
          <w:rPr>
            <w:rStyle w:val="Formatvorlage3"/>
          </w:rPr>
          <w:id w:val="1331178578"/>
          <w:placeholder>
            <w:docPart w:val="C14C492961804794B93EC7DC4AF5ED6D"/>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3865983B" w14:textId="77777777" w:rsidR="00CD75DD" w:rsidRPr="00A221F1" w:rsidRDefault="00CD75DD" w:rsidP="00CD75DD">
      <w:r>
        <w:tab/>
        <w:t>E-Mail:</w:t>
      </w:r>
      <w:r w:rsidRPr="00A221F1">
        <w:tab/>
      </w:r>
      <w:sdt>
        <w:sdtPr>
          <w:rPr>
            <w:rStyle w:val="Formatvorlage3"/>
          </w:rPr>
          <w:id w:val="-2080666351"/>
          <w:placeholder>
            <w:docPart w:val="C14C492961804794B93EC7DC4AF5ED6D"/>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C8DDF89" w14:textId="77777777" w:rsidR="00CD75DD" w:rsidRPr="00A221F1" w:rsidRDefault="00CD75DD" w:rsidP="00CD75DD">
      <w:pPr>
        <w:pStyle w:val="StandardBericht"/>
        <w:ind w:left="0" w:firstLine="0"/>
      </w:pPr>
      <w:r>
        <w:t>Weshalb wurde die angegebene Referenz au</w:t>
      </w:r>
      <w:r w:rsidRPr="00A221F1">
        <w:t xml:space="preserve">sgewählt, um die Erfahrung und fachliche Kompetenz der Schlüsselperson für die gestellte Aufgabe darzustellen? </w:t>
      </w:r>
    </w:p>
    <w:p w14:paraId="59C544EA" w14:textId="77777777" w:rsidR="00CD75DD" w:rsidRDefault="00F132A0" w:rsidP="00CD75DD">
      <w:pPr>
        <w:pStyle w:val="StandardBericht"/>
        <w:ind w:left="0" w:firstLine="0"/>
      </w:pPr>
      <w:sdt>
        <w:sdtPr>
          <w:rPr>
            <w:rStyle w:val="Formatvorlage3"/>
          </w:rPr>
          <w:id w:val="644542737"/>
          <w:placeholder>
            <w:docPart w:val="6AE1CF350F014737BEC849520A0367A7"/>
          </w:placeholder>
          <w:showingPlcHdr/>
          <w:text/>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7FF19D0C" w14:textId="77777777" w:rsidR="00CD75DD" w:rsidRPr="00A221F1" w:rsidRDefault="00CD75DD" w:rsidP="00CD75DD">
      <w:pPr>
        <w:pStyle w:val="StandardBericht"/>
        <w:ind w:left="0" w:firstLine="0"/>
      </w:pPr>
      <w:r w:rsidRPr="002309DA">
        <w:t>Kurzbeschrieb Projekt</w:t>
      </w:r>
      <w:r w:rsidRPr="00A221F1">
        <w:t xml:space="preserve"> (</w:t>
      </w:r>
      <w:r w:rsidRPr="006834BE">
        <w:t>max. 1 A4-Seite</w:t>
      </w:r>
      <w:r w:rsidRPr="00A221F1">
        <w:t xml:space="preserve">): In welcher Rolle/Funktion war die Schlüsselperson in welchen SIA-Phasen tätig und welche vergleichbaren Herausforderungen bestanden im Projekt? </w:t>
      </w:r>
    </w:p>
    <w:sdt>
      <w:sdtPr>
        <w:rPr>
          <w:rStyle w:val="Formatvorlage3"/>
        </w:rPr>
        <w:id w:val="2030833343"/>
        <w:placeholder>
          <w:docPart w:val="FFD0A78C3FA345F3B8E429CCF867EDDD"/>
        </w:placeholder>
        <w:showingPlcHdr/>
        <w:text/>
      </w:sdtPr>
      <w:sdtEndPr>
        <w:rPr>
          <w:rStyle w:val="Absatz-Standardschriftart"/>
          <w:color w:val="auto"/>
        </w:rPr>
      </w:sdtEndPr>
      <w:sdtContent>
        <w:p w14:paraId="7322BF9B" w14:textId="77777777" w:rsidR="00CD75DD" w:rsidRPr="00A221F1" w:rsidRDefault="00CD75DD" w:rsidP="00CD75DD">
          <w:pPr>
            <w:pStyle w:val="StandardBericht"/>
          </w:pPr>
          <w:r w:rsidRPr="004A2DB2">
            <w:rPr>
              <w:color w:val="2B6FED" w:themeColor="text2" w:themeTint="99"/>
            </w:rPr>
            <w:t>Klicken oder tippen Sie hier, um Text einzugeben.</w:t>
          </w:r>
        </w:p>
      </w:sdtContent>
    </w:sdt>
    <w:p w14:paraId="446647DA" w14:textId="171D8D08" w:rsidR="00E92419" w:rsidRDefault="00E92419" w:rsidP="00CD75DD">
      <w:r>
        <w:br w:type="page"/>
      </w:r>
    </w:p>
    <w:p w14:paraId="4BB76DCB" w14:textId="5C6C512E" w:rsidR="00E92419" w:rsidRDefault="00E92419" w:rsidP="00E92419">
      <w:pPr>
        <w:pStyle w:val="berschrift2Bericht"/>
      </w:pPr>
      <w:r w:rsidRPr="00E92419">
        <w:t>Teilprojektleiter Türplanung</w:t>
      </w:r>
    </w:p>
    <w:p w14:paraId="585A6662" w14:textId="77777777" w:rsidR="00E92419" w:rsidRPr="00485A71" w:rsidRDefault="00E92419" w:rsidP="00485A71">
      <w:pPr>
        <w:rPr>
          <w:rStyle w:val="Standardfett"/>
        </w:rPr>
      </w:pPr>
      <w:r w:rsidRPr="00336EC7">
        <w:rPr>
          <w:rStyle w:val="Standardfett"/>
        </w:rPr>
        <w:t>Angaben zur Schlüsselperson</w:t>
      </w:r>
    </w:p>
    <w:p w14:paraId="6912F1C5" w14:textId="77777777" w:rsidR="00CD75DD" w:rsidRPr="00A221F1" w:rsidRDefault="00E92419" w:rsidP="00CD75DD">
      <w:r>
        <w:t>Name, Vorname</w:t>
      </w:r>
      <w:r w:rsidRPr="00A221F1">
        <w:t>:</w:t>
      </w:r>
      <w:r w:rsidRPr="00A221F1">
        <w:tab/>
      </w:r>
      <w:sdt>
        <w:sdtPr>
          <w:rPr>
            <w:rStyle w:val="Formatvorlage3"/>
          </w:rPr>
          <w:alias w:val="Textfeld"/>
          <w:tag w:val="Textfeld"/>
          <w:id w:val="-1499884632"/>
          <w:placeholder>
            <w:docPart w:val="79AB37B12D824358B6DA13D9F1D40169"/>
          </w:placeholder>
          <w:showingPlcHdr/>
          <w:text w:multiLine="1"/>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16D2110C" w14:textId="77777777" w:rsidR="00CD75DD" w:rsidRPr="00A221F1" w:rsidRDefault="00CD75DD" w:rsidP="00CD75DD">
      <w:r>
        <w:t>Jahrgang</w:t>
      </w:r>
      <w:r w:rsidRPr="00A221F1">
        <w:t>:</w:t>
      </w:r>
      <w:r w:rsidRPr="00A221F1">
        <w:tab/>
      </w:r>
      <w:sdt>
        <w:sdtPr>
          <w:rPr>
            <w:rStyle w:val="Formatvorlage3"/>
          </w:rPr>
          <w:alias w:val="Textfeld"/>
          <w:tag w:val="Textfeld"/>
          <w:id w:val="-46297633"/>
          <w:placeholder>
            <w:docPart w:val="A10D3F64D9A54484BF5C048A29C5F312"/>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13E4C437" w14:textId="77777777" w:rsidR="00CD75DD" w:rsidRPr="00A221F1" w:rsidRDefault="00CD75DD" w:rsidP="00CD75DD">
      <w:r>
        <w:t xml:space="preserve">Ausbildung, </w:t>
      </w:r>
      <w:r w:rsidRPr="00A221F1">
        <w:t>Diplom, Abschlussjahr:</w:t>
      </w:r>
      <w:r w:rsidRPr="00A221F1">
        <w:tab/>
      </w:r>
      <w:sdt>
        <w:sdtPr>
          <w:rPr>
            <w:rStyle w:val="Formatvorlage3"/>
          </w:rPr>
          <w:alias w:val="Textfeld"/>
          <w:tag w:val="Textfeld"/>
          <w:id w:val="-42143116"/>
          <w:placeholder>
            <w:docPart w:val="CA67B27640D44DCDAEFCD7A65F5652C2"/>
          </w:placeholder>
          <w:showingPlcHdr/>
          <w:text w:multiLine="1"/>
        </w:sdtPr>
        <w:sdtEndPr>
          <w:rPr>
            <w:rStyle w:val="Absatz-Standardschriftart"/>
            <w:color w:val="auto"/>
          </w:rPr>
        </w:sdtEndPr>
        <w:sdtContent>
          <w:r w:rsidRPr="006834BE">
            <w:rPr>
              <w:color w:val="2B6FED" w:themeColor="text2" w:themeTint="99"/>
            </w:rPr>
            <w:t>Klicken oder tippen Sie hier, um Text einzugeben.</w:t>
          </w:r>
        </w:sdtContent>
      </w:sdt>
    </w:p>
    <w:p w14:paraId="4A483710" w14:textId="77777777" w:rsidR="00CD75DD" w:rsidRPr="00A221F1" w:rsidRDefault="00CD75DD" w:rsidP="00CD75DD">
      <w:r>
        <w:t>Weiterbildung</w:t>
      </w:r>
      <w:r w:rsidRPr="00A221F1">
        <w:t>, Diplom, Abschlussjahr:</w:t>
      </w:r>
      <w:r w:rsidRPr="00A221F1">
        <w:tab/>
      </w:r>
      <w:sdt>
        <w:sdtPr>
          <w:rPr>
            <w:rStyle w:val="Formatvorlage3"/>
          </w:rPr>
          <w:alias w:val="Textfeld"/>
          <w:tag w:val="Textfeld"/>
          <w:id w:val="-1443836340"/>
          <w:placeholder>
            <w:docPart w:val="2FB67A1A1872490CB7A92A1408D93679"/>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F754CC9" w14:textId="77777777" w:rsidR="00CD75DD" w:rsidRPr="00A221F1" w:rsidRDefault="00CD75DD" w:rsidP="00CD75DD">
      <w:r>
        <w:t>In der Unternehmung seit</w:t>
      </w:r>
      <w:r w:rsidRPr="00A221F1">
        <w:t>:</w:t>
      </w:r>
      <w:r w:rsidRPr="00A221F1">
        <w:tab/>
      </w:r>
      <w:sdt>
        <w:sdtPr>
          <w:rPr>
            <w:rStyle w:val="Formatvorlage3"/>
          </w:rPr>
          <w:alias w:val="Textfeld"/>
          <w:tag w:val="Textfeld"/>
          <w:id w:val="-1801609013"/>
          <w:placeholder>
            <w:docPart w:val="639BC5915EF54DC2B0D2992D6180B001"/>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620F8B0B" w14:textId="77777777" w:rsidR="00CD75DD" w:rsidRPr="00A221F1" w:rsidRDefault="00CD75DD" w:rsidP="00CD75DD">
      <w:r>
        <w:t>Stellung im Betrieb</w:t>
      </w:r>
      <w:r w:rsidRPr="00A221F1">
        <w:t>:</w:t>
      </w:r>
      <w:r w:rsidRPr="00A221F1">
        <w:tab/>
      </w:r>
      <w:sdt>
        <w:sdtPr>
          <w:rPr>
            <w:rStyle w:val="Formatvorlage3"/>
          </w:rPr>
          <w:alias w:val="Textfeld"/>
          <w:tag w:val="Textfeld"/>
          <w:id w:val="-30037868"/>
          <w:placeholder>
            <w:docPart w:val="EE25618A55894AFCB7DA4AFE994B52D5"/>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0955FE8A" w14:textId="351FDE2F" w:rsidR="00CD75DD" w:rsidRPr="00A221F1" w:rsidRDefault="00CD75DD" w:rsidP="00CD75DD">
      <w:r>
        <w:t>Tätigkeitsbereich, seit</w:t>
      </w:r>
      <w:r w:rsidRPr="00A221F1">
        <w:t>:</w:t>
      </w:r>
      <w:r w:rsidRPr="00A221F1">
        <w:tab/>
      </w:r>
      <w:sdt>
        <w:sdtPr>
          <w:rPr>
            <w:rStyle w:val="Formatvorlage3"/>
          </w:rPr>
          <w:alias w:val="Textfeld"/>
          <w:tag w:val="Textfeld"/>
          <w:id w:val="-1692679620"/>
          <w:placeholder>
            <w:docPart w:val="457CADB0BA21465D999AF0BA070F06D4"/>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4312A9EE" w14:textId="77777777" w:rsidR="00CD75DD" w:rsidRPr="00A221F1" w:rsidRDefault="00CD75DD" w:rsidP="00CD75DD">
      <w:r>
        <w:t>Telefon</w:t>
      </w:r>
      <w:r w:rsidRPr="00A221F1">
        <w:t>:</w:t>
      </w:r>
      <w:r w:rsidRPr="00A221F1">
        <w:tab/>
      </w:r>
      <w:sdt>
        <w:sdtPr>
          <w:rPr>
            <w:rStyle w:val="Formatvorlage3"/>
          </w:rPr>
          <w:alias w:val="Textfeld"/>
          <w:tag w:val="Textfeld"/>
          <w:id w:val="-383097273"/>
          <w:placeholder>
            <w:docPart w:val="772A0B571E3A47BDA5FC3A8774BA51B4"/>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E0DF956" w14:textId="77777777" w:rsidR="00CD75DD" w:rsidRPr="006834BE" w:rsidRDefault="00CD75DD" w:rsidP="00CD75DD">
      <w:r>
        <w:t>E-Mail</w:t>
      </w:r>
      <w:r w:rsidRPr="00A221F1">
        <w:t>:</w:t>
      </w:r>
      <w:r w:rsidRPr="00A221F1">
        <w:tab/>
      </w:r>
      <w:sdt>
        <w:sdtPr>
          <w:rPr>
            <w:rStyle w:val="Formatvorlage3"/>
          </w:rPr>
          <w:alias w:val="Textfeld"/>
          <w:tag w:val="Textfeld"/>
          <w:id w:val="270678389"/>
          <w:placeholder>
            <w:docPart w:val="EA4F3D69EA4A4184835EA5EC90E1D68F"/>
          </w:placeholder>
          <w:showingPlcHdr/>
          <w:text w:multiLine="1"/>
        </w:sdtPr>
        <w:sdtEndPr>
          <w:rPr>
            <w:rStyle w:val="Absatz-Standardschriftart"/>
            <w:color w:val="auto"/>
          </w:rPr>
        </w:sdtEndPr>
        <w:sdtContent>
          <w:r w:rsidRPr="004A2DB2">
            <w:rPr>
              <w:color w:val="2B6FED" w:themeColor="text2" w:themeTint="99"/>
            </w:rPr>
            <w:t>Klicken oder tippen Sie hier, um Text einzugeben.</w:t>
          </w:r>
        </w:sdtContent>
      </w:sdt>
    </w:p>
    <w:p w14:paraId="392324F8" w14:textId="77777777" w:rsidR="00CD75DD" w:rsidRDefault="00CD75DD" w:rsidP="00CD75DD">
      <w:r>
        <w:t>Lebenslauf:</w:t>
      </w:r>
      <w:r>
        <w:tab/>
      </w:r>
      <w:r w:rsidRPr="006834BE">
        <w:t>vgl. Beilage</w:t>
      </w:r>
    </w:p>
    <w:p w14:paraId="144E17F0" w14:textId="77777777" w:rsidR="00CD75DD" w:rsidRDefault="00CD75DD" w:rsidP="00CD75DD"/>
    <w:p w14:paraId="12F8FD80" w14:textId="77777777" w:rsidR="00CD75DD" w:rsidRPr="006834BE" w:rsidRDefault="00CD75DD" w:rsidP="00CD75DD">
      <w:pPr>
        <w:rPr>
          <w:rStyle w:val="Standardfett"/>
        </w:rPr>
      </w:pPr>
      <w:r w:rsidRPr="006834BE">
        <w:rPr>
          <w:rStyle w:val="Standardfett"/>
        </w:rPr>
        <w:t xml:space="preserve">Referenzprojekt </w:t>
      </w:r>
    </w:p>
    <w:p w14:paraId="7521CA86" w14:textId="77777777" w:rsidR="00CD75DD" w:rsidRPr="00A221F1" w:rsidRDefault="00CD75DD" w:rsidP="00CD75DD">
      <w:r>
        <w:t>Projektname:</w:t>
      </w:r>
      <w:r>
        <w:tab/>
      </w:r>
      <w:sdt>
        <w:sdtPr>
          <w:rPr>
            <w:rStyle w:val="Formatvorlage3"/>
          </w:rPr>
          <w:id w:val="-2012369511"/>
          <w:placeholder>
            <w:docPart w:val="14AAE2E5DBF441328D7D078CF8FC7C1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2C636B45" w14:textId="77777777" w:rsidR="00CD75DD" w:rsidRPr="00A221F1" w:rsidRDefault="00CD75DD" w:rsidP="00CD75DD">
      <w:r>
        <w:t>Adresse Ausführungsort:</w:t>
      </w:r>
      <w:r>
        <w:tab/>
      </w:r>
      <w:sdt>
        <w:sdtPr>
          <w:rPr>
            <w:rStyle w:val="Formatvorlage3"/>
          </w:rPr>
          <w:id w:val="955829892"/>
          <w:placeholder>
            <w:docPart w:val="14AAE2E5DBF441328D7D078CF8FC7C1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D1701D1" w14:textId="77777777" w:rsidR="00CD75DD" w:rsidRPr="00A221F1" w:rsidRDefault="00CD75DD" w:rsidP="00CD75DD">
      <w:r>
        <w:t>Ausgeführt durch das Unternehmen:</w:t>
      </w:r>
      <w:r>
        <w:tab/>
      </w:r>
      <w:sdt>
        <w:sdtPr>
          <w:rPr>
            <w:rStyle w:val="Formatvorlage3"/>
          </w:rPr>
          <w:id w:val="-135106698"/>
          <w:placeholder>
            <w:docPart w:val="14AAE2E5DBF441328D7D078CF8FC7C1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6ADA143" w14:textId="77777777" w:rsidR="00CD75DD" w:rsidRPr="00A221F1" w:rsidRDefault="00CD75DD" w:rsidP="00CD75DD">
      <w:r>
        <w:t>Ausführungszeitraum:</w:t>
      </w:r>
      <w:r>
        <w:tab/>
      </w:r>
      <w:sdt>
        <w:sdtPr>
          <w:rPr>
            <w:rStyle w:val="Formatvorlage3"/>
          </w:rPr>
          <w:id w:val="1358152687"/>
          <w:placeholder>
            <w:docPart w:val="14AAE2E5DBF441328D7D078CF8FC7C1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7E108EBB" w14:textId="77777777" w:rsidR="00CD75DD" w:rsidRPr="00A221F1" w:rsidRDefault="00CD75DD" w:rsidP="00CD75DD">
      <w:r>
        <w:t>Auftragswert in CHF des Gesamtauftrages:</w:t>
      </w:r>
      <w:r>
        <w:tab/>
      </w:r>
      <w:sdt>
        <w:sdtPr>
          <w:rPr>
            <w:rStyle w:val="Formatvorlage3"/>
          </w:rPr>
          <w:id w:val="461776907"/>
          <w:placeholder>
            <w:docPart w:val="14AAE2E5DBF441328D7D078CF8FC7C1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5C40A4D4" w14:textId="77777777" w:rsidR="00CD75DD" w:rsidRPr="00A221F1" w:rsidRDefault="00CD75DD" w:rsidP="00CD75DD">
      <w:r>
        <w:t>Vom Anbieter ausgeführt in CHF:</w:t>
      </w:r>
      <w:r>
        <w:tab/>
      </w:r>
      <w:sdt>
        <w:sdtPr>
          <w:rPr>
            <w:rStyle w:val="Formatvorlage3"/>
          </w:rPr>
          <w:id w:val="-2059622785"/>
          <w:placeholder>
            <w:docPart w:val="14AAE2E5DBF441328D7D078CF8FC7C16"/>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37002D76" w14:textId="77777777" w:rsidR="00CD75DD" w:rsidRPr="00A221F1" w:rsidRDefault="00CD75DD" w:rsidP="00CD75DD">
      <w:r>
        <w:t>Auskunftsperson:</w:t>
      </w:r>
      <w:r w:rsidRPr="00A221F1">
        <w:tab/>
      </w:r>
      <w:sdt>
        <w:sdtPr>
          <w:rPr>
            <w:rStyle w:val="Formatvorlage3"/>
          </w:rPr>
          <w:id w:val="-1236935427"/>
          <w:placeholder>
            <w:docPart w:val="9EC1547032354C138853FFD9CF7C6D60"/>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1CDCD68B" w14:textId="77777777" w:rsidR="00CD75DD" w:rsidRPr="00A221F1" w:rsidRDefault="00CD75DD" w:rsidP="00CD75DD">
      <w:r>
        <w:tab/>
      </w:r>
      <w:r w:rsidRPr="00A221F1">
        <w:t>Telefon:</w:t>
      </w:r>
      <w:r w:rsidRPr="00A221F1">
        <w:tab/>
      </w:r>
      <w:sdt>
        <w:sdtPr>
          <w:rPr>
            <w:rStyle w:val="Formatvorlage3"/>
          </w:rPr>
          <w:id w:val="1343586701"/>
          <w:placeholder>
            <w:docPart w:val="9EC1547032354C138853FFD9CF7C6D60"/>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5F1F61B2" w14:textId="77777777" w:rsidR="00CD75DD" w:rsidRPr="00A221F1" w:rsidRDefault="00CD75DD" w:rsidP="00CD75DD">
      <w:r>
        <w:tab/>
        <w:t>E-Mail:</w:t>
      </w:r>
      <w:r w:rsidRPr="00A221F1">
        <w:tab/>
      </w:r>
      <w:sdt>
        <w:sdtPr>
          <w:rPr>
            <w:rStyle w:val="Formatvorlage3"/>
          </w:rPr>
          <w:id w:val="1553662696"/>
          <w:placeholder>
            <w:docPart w:val="9EC1547032354C138853FFD9CF7C6D60"/>
          </w:placeholder>
          <w:showingPlcHdr/>
          <w:text/>
        </w:sdtPr>
        <w:sdtEndPr>
          <w:rPr>
            <w:rStyle w:val="Absatz-Standardschriftart"/>
            <w:color w:val="auto"/>
          </w:rPr>
        </w:sdtEndPr>
        <w:sdtContent>
          <w:r w:rsidRPr="004A2DB2">
            <w:rPr>
              <w:color w:val="2B6FED" w:themeColor="text2" w:themeTint="99"/>
            </w:rPr>
            <w:t>Klicken oder tippen Sie hier, um Text einzugeben.</w:t>
          </w:r>
        </w:sdtContent>
      </w:sdt>
    </w:p>
    <w:p w14:paraId="51F3C347" w14:textId="77777777" w:rsidR="00CD75DD" w:rsidRPr="00A221F1" w:rsidRDefault="00CD75DD" w:rsidP="00CD75DD">
      <w:pPr>
        <w:pStyle w:val="StandardBericht"/>
        <w:ind w:left="0" w:firstLine="0"/>
      </w:pPr>
      <w:r>
        <w:t>Weshalb wurde die angegebene Referenz au</w:t>
      </w:r>
      <w:r w:rsidRPr="00A221F1">
        <w:t xml:space="preserve">sgewählt, um die Erfahrung und fachliche Kompetenz der Schlüsselperson für die gestellte Aufgabe darzustellen? </w:t>
      </w:r>
    </w:p>
    <w:p w14:paraId="0F975DED" w14:textId="77777777" w:rsidR="00CD75DD" w:rsidRDefault="00F132A0" w:rsidP="00CD75DD">
      <w:pPr>
        <w:pStyle w:val="StandardBericht"/>
        <w:ind w:left="0" w:firstLine="0"/>
      </w:pPr>
      <w:sdt>
        <w:sdtPr>
          <w:rPr>
            <w:rStyle w:val="Formatvorlage3"/>
          </w:rPr>
          <w:id w:val="-1088456153"/>
          <w:placeholder>
            <w:docPart w:val="2A5DAFB9BDCB47ABA0EC46F41421443C"/>
          </w:placeholder>
          <w:showingPlcHdr/>
          <w:text/>
        </w:sdtPr>
        <w:sdtEndPr>
          <w:rPr>
            <w:rStyle w:val="Absatz-Standardschriftart"/>
            <w:color w:val="auto"/>
          </w:rPr>
        </w:sdtEndPr>
        <w:sdtContent>
          <w:r w:rsidR="00CD75DD" w:rsidRPr="004A2DB2">
            <w:rPr>
              <w:color w:val="2B6FED" w:themeColor="text2" w:themeTint="99"/>
            </w:rPr>
            <w:t>Klicken oder tippen Sie hier, um Text einzugeben.</w:t>
          </w:r>
        </w:sdtContent>
      </w:sdt>
    </w:p>
    <w:p w14:paraId="3CFB0C7D" w14:textId="77777777" w:rsidR="00CD75DD" w:rsidRPr="00A221F1" w:rsidRDefault="00CD75DD" w:rsidP="00CD75DD">
      <w:pPr>
        <w:pStyle w:val="StandardBericht"/>
        <w:ind w:left="0" w:firstLine="0"/>
      </w:pPr>
      <w:r w:rsidRPr="002309DA">
        <w:t>Kurzbeschrieb Projekt</w:t>
      </w:r>
      <w:r w:rsidRPr="00A221F1">
        <w:t xml:space="preserve"> (</w:t>
      </w:r>
      <w:r w:rsidRPr="006834BE">
        <w:t>max. 1 A4-Seite</w:t>
      </w:r>
      <w:r w:rsidRPr="00A221F1">
        <w:t xml:space="preserve">): In welcher Rolle/Funktion war die Schlüsselperson in welchen SIA-Phasen tätig und welche vergleichbaren Herausforderungen bestanden im Projekt? </w:t>
      </w:r>
    </w:p>
    <w:sdt>
      <w:sdtPr>
        <w:rPr>
          <w:rStyle w:val="Formatvorlage3"/>
        </w:rPr>
        <w:id w:val="1952745799"/>
        <w:placeholder>
          <w:docPart w:val="14AAE2E5DBF441328D7D078CF8FC7C16"/>
        </w:placeholder>
        <w:showingPlcHdr/>
        <w:text/>
      </w:sdtPr>
      <w:sdtEndPr>
        <w:rPr>
          <w:rStyle w:val="Absatz-Standardschriftart"/>
          <w:color w:val="auto"/>
        </w:rPr>
      </w:sdtEndPr>
      <w:sdtContent>
        <w:p w14:paraId="061AE484" w14:textId="1708E084" w:rsidR="00CD75DD" w:rsidRPr="00A221F1" w:rsidRDefault="00CD75DD" w:rsidP="00CD75DD">
          <w:pPr>
            <w:pStyle w:val="StandardBericht"/>
          </w:pPr>
          <w:r w:rsidRPr="004A2DB2">
            <w:rPr>
              <w:color w:val="2B6FED" w:themeColor="text2" w:themeTint="99"/>
            </w:rPr>
            <w:t>Klicken oder tippen Sie hier, um Text einzugeben.</w:t>
          </w:r>
        </w:p>
      </w:sdtContent>
    </w:sdt>
    <w:p w14:paraId="5DA0DDF0" w14:textId="50BD4BE8" w:rsidR="008C3F54" w:rsidRDefault="008C3F54" w:rsidP="00CD75DD">
      <w:r>
        <w:br w:type="page"/>
      </w:r>
    </w:p>
    <w:p w14:paraId="0C1982E6" w14:textId="559D53B0" w:rsidR="00FE0420" w:rsidRDefault="00FE0420" w:rsidP="00276853">
      <w:pPr>
        <w:pStyle w:val="berschrift1Bericht"/>
      </w:pPr>
      <w:r>
        <w:t>Auftragsanalyse</w:t>
      </w:r>
      <w:r w:rsidR="00BF3B05">
        <w:t xml:space="preserve"> / Vorgehenskonzept</w:t>
      </w:r>
    </w:p>
    <w:p w14:paraId="1D42341C" w14:textId="2E0B4142" w:rsidR="00FE0420" w:rsidRPr="00A221F1" w:rsidRDefault="00FE0420" w:rsidP="00485A71">
      <w:pPr>
        <w:pStyle w:val="StandardBericht"/>
      </w:pPr>
      <w:r>
        <w:t xml:space="preserve">Erwarteter Inhalt vgl. </w:t>
      </w:r>
      <w:r w:rsidRPr="00485A71">
        <w:t xml:space="preserve">Dokument B, Ziffer </w:t>
      </w:r>
      <w:r w:rsidR="00AC5B2D" w:rsidRPr="00485A71">
        <w:t>2.</w:t>
      </w:r>
      <w:r w:rsidR="004A2DB2">
        <w:t>4</w:t>
      </w:r>
      <w:r w:rsidR="00AC5B2D" w:rsidRPr="00485A71">
        <w:t xml:space="preserve">.3 </w:t>
      </w:r>
    </w:p>
    <w:p w14:paraId="698E6C16" w14:textId="00D348D6" w:rsidR="008401A0" w:rsidRPr="00A221F1" w:rsidRDefault="008401A0" w:rsidP="00485A71">
      <w:pPr>
        <w:pStyle w:val="StandardBericht"/>
      </w:pPr>
      <w:r>
        <w:t xml:space="preserve">Max. </w:t>
      </w:r>
      <w:r w:rsidR="004A2DB2">
        <w:t>4</w:t>
      </w:r>
      <w:r>
        <w:t xml:space="preserve"> A4-Seiten</w:t>
      </w:r>
    </w:p>
    <w:sdt>
      <w:sdtPr>
        <w:rPr>
          <w:rStyle w:val="Formatvorlage3"/>
        </w:rPr>
        <w:id w:val="444191258"/>
        <w:placeholder>
          <w:docPart w:val="86BFA730C16E4C65BF69DE839496D953"/>
        </w:placeholder>
        <w:showingPlcHdr/>
        <w:text/>
      </w:sdtPr>
      <w:sdtEndPr>
        <w:rPr>
          <w:rStyle w:val="Absatz-Standardschriftart"/>
          <w:color w:val="auto"/>
        </w:rPr>
      </w:sdtEndPr>
      <w:sdtContent>
        <w:p w14:paraId="501EC162" w14:textId="77777777" w:rsidR="00CD75DD" w:rsidRDefault="00CD75DD" w:rsidP="00CD75DD">
          <w:pPr>
            <w:pStyle w:val="StandardBericht"/>
            <w:rPr>
              <w:rStyle w:val="Formatvorlage3"/>
            </w:rPr>
          </w:pPr>
          <w:r w:rsidRPr="004A2DB2">
            <w:rPr>
              <w:color w:val="2B6FED" w:themeColor="text2" w:themeTint="99"/>
            </w:rPr>
            <w:t>Klicken oder tippen Sie hier, um Text einzugeben.</w:t>
          </w:r>
        </w:p>
      </w:sdtContent>
    </w:sdt>
    <w:p w14:paraId="455F6724" w14:textId="1F11FB76" w:rsidR="00FE0420" w:rsidRPr="00A221F1" w:rsidRDefault="00FE0420" w:rsidP="00485A71">
      <w:pPr>
        <w:pStyle w:val="StandardBericht"/>
      </w:pPr>
    </w:p>
    <w:p w14:paraId="54FBEEE4" w14:textId="77777777" w:rsidR="00D6198D" w:rsidRDefault="00D6198D">
      <w:r>
        <w:br w:type="page"/>
      </w:r>
    </w:p>
    <w:p w14:paraId="57B86C6E" w14:textId="3B23A0A8" w:rsidR="005B08D3" w:rsidRPr="00D6198D" w:rsidRDefault="00276853" w:rsidP="00D6198D">
      <w:pPr>
        <w:pStyle w:val="berschrift1Bericht"/>
      </w:pPr>
      <w:r w:rsidRPr="00D6198D">
        <w:t xml:space="preserve">Bestätigung Vollständigkeit und Richtigkeit </w:t>
      </w:r>
    </w:p>
    <w:p w14:paraId="6BA6AF62" w14:textId="0AA777F0" w:rsidR="005B08D3" w:rsidRDefault="005B08D3" w:rsidP="005B08D3">
      <w:pPr>
        <w:pStyle w:val="StandardBericht"/>
      </w:pPr>
      <w:r>
        <w:t>Das Unternehmen bestätigt die Vollständigkeit und Richtigkeit der Angaben</w:t>
      </w:r>
      <w:r w:rsidR="00FE0420">
        <w:t>.</w:t>
      </w:r>
    </w:p>
    <w:p w14:paraId="743E061C" w14:textId="0A7D5D4E" w:rsidR="005B08D3" w:rsidRDefault="005B08D3" w:rsidP="005B08D3">
      <w:pPr>
        <w:pStyle w:val="StandardBericht"/>
      </w:pPr>
    </w:p>
    <w:p w14:paraId="06713A01" w14:textId="40CAE279" w:rsidR="005B08D3" w:rsidRDefault="005B08D3" w:rsidP="005B08D3">
      <w:pPr>
        <w:pStyle w:val="StandardBericht"/>
      </w:pPr>
    </w:p>
    <w:p w14:paraId="425F18F1" w14:textId="554CBF59" w:rsidR="005B08D3" w:rsidRDefault="005B08D3" w:rsidP="005B08D3">
      <w:pPr>
        <w:pStyle w:val="StandardBericht"/>
      </w:pPr>
    </w:p>
    <w:p w14:paraId="7C55A573" w14:textId="4B9BED8B" w:rsidR="005B08D3" w:rsidRPr="00A221F1" w:rsidRDefault="005B08D3" w:rsidP="00485A71">
      <w:pPr>
        <w:pStyle w:val="StandardBericht"/>
      </w:pPr>
      <w:r>
        <w:t>Ort und Datum</w:t>
      </w:r>
      <w:r w:rsidR="00FB6266" w:rsidRPr="00A221F1">
        <w:t>:</w:t>
      </w:r>
      <w:r w:rsidRPr="00A221F1">
        <w:tab/>
        <w:t>Angebotseinreiche</w:t>
      </w:r>
      <w:r w:rsidR="001356BD" w:rsidRPr="00A221F1">
        <w:t>nde Unternehmung</w:t>
      </w:r>
      <w:r w:rsidR="00FB6266" w:rsidRPr="00A221F1">
        <w:t>:</w:t>
      </w:r>
    </w:p>
    <w:p w14:paraId="461C13EE" w14:textId="13DFC018" w:rsidR="005B08D3" w:rsidRPr="00A221F1" w:rsidRDefault="00F132A0" w:rsidP="00485A71">
      <w:pPr>
        <w:pStyle w:val="StandardBericht"/>
      </w:pPr>
      <w:sdt>
        <w:sdtPr>
          <w:rPr>
            <w:rStyle w:val="Formatvorlage3"/>
          </w:rPr>
          <w:alias w:val="Ort, Datum"/>
          <w:tag w:val="Ort , Datum"/>
          <w:id w:val="-1920779629"/>
          <w:placeholder>
            <w:docPart w:val="73AF901A995047C1B049947D355C600D"/>
          </w:placeholder>
          <w:showingPlcHdr/>
          <w15:appearance w15:val="hidden"/>
          <w:text/>
        </w:sdtPr>
        <w:sdtEndPr>
          <w:rPr>
            <w:rStyle w:val="Absatz-Standardschriftart"/>
            <w:color w:val="auto"/>
          </w:rPr>
        </w:sdtEndPr>
        <w:sdtContent>
          <w:r w:rsidR="009A2559" w:rsidRPr="00485A71">
            <w:rPr>
              <w:rStyle w:val="Platzhaltertext"/>
              <w:color w:val="2B6FED" w:themeColor="text2" w:themeTint="99"/>
            </w:rPr>
            <w:t>Klicken oder tippen Sie hier, um Text einzugeben.</w:t>
          </w:r>
        </w:sdtContent>
      </w:sdt>
      <w:r w:rsidR="00FB6266" w:rsidRPr="00A221F1">
        <w:tab/>
      </w:r>
      <w:r w:rsidR="00745AF5" w:rsidRPr="00485A71">
        <w:t>(Unternehmensstempel und Unterschrift)</w:t>
      </w:r>
    </w:p>
    <w:sectPr w:rsidR="005B08D3" w:rsidRPr="00A221F1" w:rsidSect="001D6CB5">
      <w:headerReference w:type="even" r:id="rId16"/>
      <w:headerReference w:type="default" r:id="rId17"/>
      <w:footerReference w:type="even" r:id="rId18"/>
      <w:footerReference w:type="default" r:id="rId19"/>
      <w:headerReference w:type="first" r:id="rId20"/>
      <w:footerReference w:type="first" r:id="rId21"/>
      <w:pgSz w:w="11906" w:h="16838" w:code="9"/>
      <w:pgMar w:top="2268" w:right="1418" w:bottom="1021"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3D24" w14:textId="77777777" w:rsidR="004471B8" w:rsidRPr="00A221F1" w:rsidRDefault="004471B8" w:rsidP="00485A71">
      <w:r>
        <w:separator/>
      </w:r>
    </w:p>
  </w:endnote>
  <w:endnote w:type="continuationSeparator" w:id="0">
    <w:p w14:paraId="31870E7C" w14:textId="77777777" w:rsidR="004471B8" w:rsidRPr="00A221F1" w:rsidRDefault="004471B8" w:rsidP="00485A71">
      <w:r>
        <w:continuationSeparator/>
      </w:r>
    </w:p>
  </w:endnote>
  <w:endnote w:type="continuationNotice" w:id="1">
    <w:p w14:paraId="26AD53E9" w14:textId="77777777" w:rsidR="004471B8" w:rsidRDefault="004471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lin Gothic Book">
    <w:altName w:val="Franklin Gothic Medium"/>
    <w:panose1 w:val="020B0503020102020204"/>
    <w:charset w:val="00"/>
    <w:family w:val="swiss"/>
    <w:pitch w:val="variable"/>
    <w:sig w:usb0="00000287" w:usb1="00000000" w:usb2="00000000" w:usb3="00000000" w:csb0="0000009F" w:csb1="00000000"/>
  </w:font>
  <w:font w:name="Franklin Gothic Demi">
    <w:altName w:val="Franklin Gothic Medium"/>
    <w:panose1 w:val="020B07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uller Black">
    <w:altName w:val="Cambria"/>
    <w:panose1 w:val="00000000000000000000"/>
    <w:charset w:val="00"/>
    <w:family w:val="modern"/>
    <w:notTrueType/>
    <w:pitch w:val="variable"/>
    <w:sig w:usb0="A000026F" w:usb1="0000205A" w:usb2="00000000" w:usb3="00000000" w:csb0="00000097" w:csb1="00000000"/>
  </w:font>
  <w:font w:name="Muller Hairline">
    <w:altName w:val="Cambria"/>
    <w:panose1 w:val="00000000000000000000"/>
    <w:charset w:val="00"/>
    <w:family w:val="modern"/>
    <w:notTrueType/>
    <w:pitch w:val="variable"/>
    <w:sig w:usb0="A000026F" w:usb1="0000205A" w:usb2="00000000" w:usb3="00000000" w:csb0="00000097" w:csb1="00000000"/>
  </w:font>
  <w:font w:name="Muller Regular">
    <w:panose1 w:val="00000000000000000000"/>
    <w:charset w:val="00"/>
    <w:family w:val="modern"/>
    <w:notTrueType/>
    <w:pitch w:val="variable"/>
    <w:sig w:usb0="A000026F" w:usb1="0000205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D0341" w14:textId="77777777" w:rsidR="00C85C83" w:rsidRDefault="00C85C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CF50B" w14:textId="1F70307D" w:rsidR="001D6CB5" w:rsidRPr="00A221F1" w:rsidRDefault="00CC4FA9" w:rsidP="00485A71">
    <w:pPr>
      <w:pStyle w:val="Fuzeile1"/>
    </w:pPr>
    <w:fldSimple w:instr=" FILENAME   \* MERGEFORMAT ">
      <w:r w:rsidR="00C85C83">
        <w:rPr>
          <w:noProof/>
        </w:rPr>
        <w:t>GP AZA 2021.04 - Dokument D Angebotsunterlagen Anbieter 01</w:t>
      </w:r>
    </w:fldSimple>
    <w:r w:rsidR="006E0E27">
      <w:tab/>
    </w:r>
    <w:r w:rsidR="001D6CB5" w:rsidRPr="00485A71">
      <w:fldChar w:fldCharType="begin"/>
    </w:r>
    <w:r w:rsidR="001D6CB5" w:rsidRPr="00A221F1">
      <w:instrText xml:space="preserve"> PAGE   \* MERGEFORMAT </w:instrText>
    </w:r>
    <w:r w:rsidR="001D6CB5" w:rsidRPr="00485A71">
      <w:fldChar w:fldCharType="separate"/>
    </w:r>
    <w:r w:rsidR="007E2974" w:rsidRPr="00485A71">
      <w:t>2</w:t>
    </w:r>
    <w:r w:rsidR="001D6CB5" w:rsidRPr="00485A71">
      <w:fldChar w:fldCharType="end"/>
    </w:r>
    <w:r w:rsidR="001D6CB5" w:rsidRPr="00A221F1">
      <w:t xml:space="preserve"> / </w:t>
    </w:r>
    <w:r w:rsidR="00F132A0">
      <w:fldChar w:fldCharType="begin"/>
    </w:r>
    <w:r w:rsidR="00F132A0">
      <w:instrText xml:space="preserve"> NUMPAGES   \* MERGEFORMAT </w:instrText>
    </w:r>
    <w:r w:rsidR="00F132A0">
      <w:fldChar w:fldCharType="separate"/>
    </w:r>
    <w:r w:rsidR="007E2974" w:rsidRPr="00485A71">
      <w:t>14</w:t>
    </w:r>
    <w:r w:rsidR="00F132A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95199" w14:textId="77777777" w:rsidR="001D6CB5" w:rsidRPr="00A221F1" w:rsidRDefault="001D6CB5" w:rsidP="00485A71">
    <w:pPr>
      <w:pStyle w:val="Stdneutral"/>
    </w:pPr>
    <w:r w:rsidRPr="00485A71">
      <w:rPr>
        <w:noProof/>
      </w:rPr>
      <mc:AlternateContent>
        <mc:Choice Requires="wps">
          <w:drawing>
            <wp:anchor distT="0" distB="0" distL="114300" distR="114300" simplePos="0" relativeHeight="251658240" behindDoc="0" locked="0" layoutInCell="1" allowOverlap="1" wp14:anchorId="1FAD6966" wp14:editId="5AB11FF5">
              <wp:simplePos x="0" y="0"/>
              <wp:positionH relativeFrom="margin">
                <wp:posOffset>0</wp:posOffset>
              </wp:positionH>
              <wp:positionV relativeFrom="page">
                <wp:posOffset>8803005</wp:posOffset>
              </wp:positionV>
              <wp:extent cx="2646000" cy="842400"/>
              <wp:effectExtent l="0" t="0" r="2540" b="0"/>
              <wp:wrapNone/>
              <wp:docPr id="14" name="###Logo###57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000" cy="84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059893" w14:textId="77777777" w:rsidR="001D6CB5" w:rsidRPr="00627AE9" w:rsidRDefault="001D6CB5" w:rsidP="001D6CB5">
                          <w:pPr>
                            <w:pStyle w:val="Stdneutral"/>
                          </w:pPr>
                          <w:r w:rsidRPr="00485A71">
                            <w:rPr>
                              <w:noProof/>
                            </w:rPr>
                            <w:drawing>
                              <wp:inline distT="0" distB="0" distL="0" distR="0" wp14:anchorId="0798172B" wp14:editId="70BD82A4">
                                <wp:extent cx="2477520" cy="669600"/>
                                <wp:effectExtent l="0" t="0" r="6350" b="0"/>
                                <wp:docPr id="4" name="ooImg_943538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7520" cy="66960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AD6966" id="_x0000_t202" coordsize="21600,21600" o:spt="202" path="m,l,21600r21600,l21600,xe">
              <v:stroke joinstyle="miter"/>
              <v:path gradientshapeok="t" o:connecttype="rect"/>
            </v:shapetype>
            <v:shape id="###Logo###57356" o:spid="_x0000_s1029" type="#_x0000_t202" style="position:absolute;left:0;text-align:left;margin-left:0;margin-top:693.15pt;width:208.35pt;height:66.3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" stroked="f">
              <v:textbox inset="0,0,0,0">
                <w:txbxContent>
                  <w:p w14:paraId="13059893" w14:textId="77777777" w:rsidR="001D6CB5" w:rsidRPr="00627AE9" w:rsidRDefault="001D6CB5" w:rsidP="001D6CB5">
                    <w:pPr>
                      <w:pStyle w:val="Stdneutral"/>
                    </w:pPr>
                    <w:r w:rsidRPr="00485A71">
                      <w:rPr>
                        <w:noProof/>
                      </w:rPr>
                      <w:drawing>
                        <wp:inline distT="0" distB="0" distL="0" distR="0" wp14:anchorId="0798172B" wp14:editId="70BD82A4">
                          <wp:extent cx="2477520" cy="669600"/>
                          <wp:effectExtent l="0" t="0" r="6350" b="0"/>
                          <wp:docPr id="4" name="ooImg_943538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7520" cy="669600"/>
                                  </a:xfrm>
                                  <a:prstGeom prst="rect">
                                    <a:avLst/>
                                  </a:prstGeom>
                                </pic:spPr>
                              </pic:pic>
                            </a:graphicData>
                          </a:graphic>
                        </wp:inline>
                      </w:drawing>
                    </w:r>
                  </w:p>
                </w:txbxContent>
              </v:textbox>
              <w10:wrap anchorx="margin" anchory="page"/>
            </v:shape>
          </w:pict>
        </mc:Fallback>
      </mc:AlternateContent>
    </w:r>
    <w:r w:rsidRPr="00A221F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026F2" w14:textId="77777777" w:rsidR="004471B8" w:rsidRPr="00A221F1" w:rsidRDefault="004471B8" w:rsidP="00485A71">
      <w:r>
        <w:separator/>
      </w:r>
    </w:p>
  </w:footnote>
  <w:footnote w:type="continuationSeparator" w:id="0">
    <w:p w14:paraId="481EDEC9" w14:textId="77777777" w:rsidR="004471B8" w:rsidRPr="00A221F1" w:rsidRDefault="004471B8" w:rsidP="00485A71">
      <w:r>
        <w:continuationSeparator/>
      </w:r>
    </w:p>
  </w:footnote>
  <w:footnote w:type="continuationNotice" w:id="1">
    <w:p w14:paraId="647A6996" w14:textId="77777777" w:rsidR="004471B8" w:rsidRDefault="004471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A463" w14:textId="77777777" w:rsidR="00C85C83" w:rsidRDefault="00C85C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ook w:val="04A0" w:firstRow="1" w:lastRow="0" w:firstColumn="1" w:lastColumn="0" w:noHBand="0" w:noVBand="1"/>
    </w:tblPr>
    <w:tblGrid>
      <w:gridCol w:w="9072"/>
    </w:tblGrid>
    <w:tr w:rsidR="001D6CB5" w14:paraId="39A7A606" w14:textId="77777777" w:rsidTr="001D6CB5">
      <w:trPr>
        <w:trHeight w:hRule="exact" w:val="1525"/>
      </w:trPr>
      <w:tc>
        <w:tcPr>
          <w:tcW w:w="9072" w:type="dxa"/>
          <w:tcMar>
            <w:left w:w="0" w:type="dxa"/>
            <w:right w:w="0" w:type="dxa"/>
          </w:tcMar>
        </w:tcPr>
        <w:p w14:paraId="243C5578" w14:textId="77777777" w:rsidR="001D6CB5" w:rsidRPr="00A221F1" w:rsidRDefault="001D6CB5" w:rsidP="00A221F1">
          <w:r w:rsidRPr="00485A71">
            <w:rPr>
              <w:noProof/>
            </w:rPr>
            <mc:AlternateContent>
              <mc:Choice Requires="wps">
                <w:drawing>
                  <wp:anchor distT="0" distB="0" distL="114300" distR="114300" simplePos="0" relativeHeight="251658241" behindDoc="0" locked="0" layoutInCell="1" allowOverlap="1" wp14:anchorId="0AD507E4" wp14:editId="0AB0F731">
                    <wp:simplePos x="0" y="0"/>
                    <wp:positionH relativeFrom="column">
                      <wp:posOffset>4445</wp:posOffset>
                    </wp:positionH>
                    <wp:positionV relativeFrom="paragraph">
                      <wp:posOffset>-20802600</wp:posOffset>
                    </wp:positionV>
                    <wp:extent cx="1181100" cy="447675"/>
                    <wp:effectExtent l="0" t="0" r="0" b="9525"/>
                    <wp:wrapNone/>
                    <wp:docPr id="5" name="###DraftMode###5" descr="off"/>
                    <wp:cNvGraphicFramePr/>
                    <a:graphic xmlns:a="http://schemas.openxmlformats.org/drawingml/2006/main">
                      <a:graphicData uri="http://schemas.microsoft.com/office/word/2010/wordprocessingShape">
                        <wps:wsp>
                          <wps:cNvSpPr txBox="1"/>
                          <wps:spPr>
                            <a:xfrm>
                              <a:off x="0" y="0"/>
                              <a:ext cx="1181100" cy="44767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alias w:val="CustomElements.Entwurf"/>
                                  <w:tag w:val="CustomElements.Entwurf"/>
                                  <w:id w:val="-1758971018"/>
                                  <w:placeholder>
                                    <w:docPart w:val="AD7488D800F047999B20260C9944F5C4"/>
                                  </w:placeholder>
                                  <w:temporary/>
                                  <w:dataBinding w:xpath="//Text[@id='CustomElements.Entwurf']" w:storeItemID="{5AC8203B-F6F3-4ED9-9B8C-724A8241EAB5}"/>
                                  <w:text w:multiLine="1"/>
                                </w:sdtPr>
                                <w:sdtEndPr/>
                                <w:sdtContent>
                                  <w:p w14:paraId="193CBC0F" w14:textId="77777777" w:rsidR="001D6CB5" w:rsidRPr="00485A71" w:rsidRDefault="001D6CB5" w:rsidP="00485A71">
                                    <w:pPr>
                                      <w:pStyle w:val="Stdneutral"/>
                                    </w:pPr>
                                    <w:r w:rsidRPr="00485A71">
                                      <w:t>Entwurf</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D507E4" id="_x0000_t202" coordsize="21600,21600" o:spt="202" path="m,l,21600r21600,l21600,xe">
                    <v:stroke joinstyle="miter"/>
                    <v:path gradientshapeok="t" o:connecttype="rect"/>
                  </v:shapetype>
                  <v:shape id="###DraftMode###5" o:spid="_x0000_s1027" type="#_x0000_t202" alt="off" style="position:absolute;left:0;text-align:left;margin-left:.35pt;margin-top:-1638pt;width:93pt;height:3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" filled="f" stroked="f" strokeweight=".5pt">
                    <v:textbox inset="0,0,0,0">
                      <w:txbxContent>
                        <w:sdt>
                          <w:sdtPr>
                            <w:alias w:val="CustomElements.Entwurf"/>
                            <w:tag w:val="CustomElements.Entwurf"/>
                            <w:id w:val="-1758971018"/>
                            <w:placeholder>
                              <w:docPart w:val="AD7488D800F047999B20260C9944F5C4"/>
                            </w:placeholder>
                            <w:temporary/>
                            <w:dataBinding w:xpath="//Text[@id='CustomElements.Entwurf']" w:storeItemID="{5AC8203B-F6F3-4ED9-9B8C-724A8241EAB5}"/>
                            <w:text w:multiLine="1"/>
                          </w:sdtPr>
                          <w:sdtEndPr/>
                          <w:sdtContent>
                            <w:p w14:paraId="193CBC0F" w14:textId="77777777" w:rsidR="001D6CB5" w:rsidRPr="00485A71" w:rsidRDefault="001D6CB5" w:rsidP="00485A71">
                              <w:pPr>
                                <w:pStyle w:val="Stdneutral"/>
                              </w:pPr>
                              <w:r w:rsidRPr="00485A71">
                                <w:t>Entwurf</w:t>
                              </w:r>
                            </w:p>
                          </w:sdtContent>
                        </w:sdt>
                      </w:txbxContent>
                    </v:textbox>
                  </v:shape>
                </w:pict>
              </mc:Fallback>
            </mc:AlternateContent>
          </w:r>
        </w:p>
      </w:tc>
    </w:tr>
  </w:tbl>
  <w:p w14:paraId="6F990E51" w14:textId="77777777" w:rsidR="001D6CB5" w:rsidRPr="00485A71" w:rsidRDefault="001D6CB5" w:rsidP="00485A71">
    <w:r w:rsidRPr="00485A71">
      <w:rPr>
        <w:noProof/>
      </w:rPr>
      <mc:AlternateContent>
        <mc:Choice Requires="wps">
          <w:drawing>
            <wp:anchor distT="0" distB="0" distL="114300" distR="114300" simplePos="0" relativeHeight="251658242" behindDoc="0" locked="1" layoutInCell="1" allowOverlap="1" wp14:anchorId="72BF8D24" wp14:editId="39968B40">
              <wp:simplePos x="0" y="0"/>
              <wp:positionH relativeFrom="rightMargin">
                <wp:posOffset>-932815</wp:posOffset>
              </wp:positionH>
              <wp:positionV relativeFrom="page">
                <wp:posOffset>471170</wp:posOffset>
              </wp:positionV>
              <wp:extent cx="921385" cy="281305"/>
              <wp:effectExtent l="0" t="0" r="0" b="4445"/>
              <wp:wrapNone/>
              <wp:docPr id="6" name="###Logo###57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85"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98752D" w14:textId="77777777" w:rsidR="001D6CB5" w:rsidRDefault="001D6CB5" w:rsidP="001D6CB5">
                          <w:pPr>
                            <w:pStyle w:val="Stdneutral"/>
                          </w:pPr>
                          <w:r w:rsidRPr="00485A71">
                            <w:rPr>
                              <w:noProof/>
                            </w:rPr>
                            <w:drawing>
                              <wp:inline distT="0" distB="0" distL="0" distR="0" wp14:anchorId="5BEC0544" wp14:editId="0892ECEE">
                                <wp:extent cx="892440" cy="241200"/>
                                <wp:effectExtent l="0" t="0" r="0" b="6985"/>
                                <wp:docPr id="3" name="ooImg_184641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92440" cy="24120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BF8D24" id="###Logo###57353" o:spid="_x0000_s1028" type="#_x0000_t202" style="position:absolute;left:0;text-align:left;margin-left:-73.45pt;margin-top:37.1pt;width:72.55pt;height:22.15pt;z-index:25165824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" stroked="f">
              <v:textbox inset="0,0,0,0">
                <w:txbxContent>
                  <w:p w14:paraId="1398752D" w14:textId="77777777" w:rsidR="001D6CB5" w:rsidRDefault="001D6CB5" w:rsidP="001D6CB5">
                    <w:pPr>
                      <w:pStyle w:val="Stdneutral"/>
                    </w:pPr>
                    <w:r w:rsidRPr="00485A71">
                      <w:rPr>
                        <w:noProof/>
                      </w:rPr>
                      <w:drawing>
                        <wp:inline distT="0" distB="0" distL="0" distR="0" wp14:anchorId="5BEC0544" wp14:editId="0892ECEE">
                          <wp:extent cx="892440" cy="241200"/>
                          <wp:effectExtent l="0" t="0" r="0" b="6985"/>
                          <wp:docPr id="3" name="ooImg_184641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92440" cy="241200"/>
                                  </a:xfrm>
                                  <a:prstGeom prst="rect">
                                    <a:avLst/>
                                  </a:prstGeom>
                                </pic:spPr>
                              </pic:pic>
                            </a:graphicData>
                          </a:graphic>
                        </wp:inline>
                      </w:drawing>
                    </w:r>
                  </w:p>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05F7" w14:textId="77777777" w:rsidR="001D6CB5" w:rsidRPr="007E15F3" w:rsidRDefault="001D6CB5" w:rsidP="001D6CB5">
    <w:r w:rsidRPr="00485A71">
      <w:rPr>
        <w:noProof/>
      </w:rPr>
      <w:drawing>
        <wp:anchor distT="0" distB="0" distL="114300" distR="114300" simplePos="0" relativeHeight="251658243" behindDoc="0" locked="0" layoutInCell="1" allowOverlap="1" wp14:anchorId="5F68E2C0" wp14:editId="55CFCB0C">
          <wp:simplePos x="0" y="0"/>
          <wp:positionH relativeFrom="page">
            <wp:posOffset>-2417</wp:posOffset>
          </wp:positionH>
          <wp:positionV relativeFrom="paragraph">
            <wp:posOffset>-456247</wp:posOffset>
          </wp:positionV>
          <wp:extent cx="7555070" cy="5343525"/>
          <wp:effectExtent l="0" t="0" r="825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3_excellence_dunkler_0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5070" cy="53435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10D5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08C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220B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5C2C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28D1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8436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C8FC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D08E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E073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3C60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F25A6"/>
    <w:multiLevelType w:val="multilevel"/>
    <w:tmpl w:val="EAD48E20"/>
    <w:lvl w:ilvl="0">
      <w:start w:val="1"/>
      <w:numFmt w:val="lowerLetter"/>
      <w:pStyle w:val="ListAlphabetic"/>
      <w:lvlText w:val="%1)"/>
      <w:lvlJc w:val="left"/>
      <w:pPr>
        <w:ind w:left="340" w:hanging="340"/>
      </w:pPr>
      <w:rPr>
        <w:rFonts w:hint="default"/>
      </w:rPr>
    </w:lvl>
    <w:lvl w:ilvl="1">
      <w:start w:val="1"/>
      <w:numFmt w:val="lowerLetter"/>
      <w:lvlText w:val="%2)"/>
      <w:lvlJc w:val="left"/>
      <w:pPr>
        <w:ind w:left="624" w:hanging="284"/>
      </w:pPr>
      <w:rPr>
        <w:rFonts w:hint="default"/>
      </w:rPr>
    </w:lvl>
    <w:lvl w:ilvl="2">
      <w:start w:val="1"/>
      <w:numFmt w:val="lowerLetter"/>
      <w:lvlText w:val="%3)"/>
      <w:lvlJc w:val="left"/>
      <w:pPr>
        <w:ind w:left="908" w:hanging="284"/>
      </w:pPr>
      <w:rPr>
        <w:rFonts w:hint="default"/>
      </w:rPr>
    </w:lvl>
    <w:lvl w:ilvl="3">
      <w:start w:val="1"/>
      <w:numFmt w:val="lowerLetter"/>
      <w:lvlText w:val="%4)"/>
      <w:lvlJc w:val="left"/>
      <w:pPr>
        <w:ind w:left="1191" w:hanging="284"/>
      </w:pPr>
      <w:rPr>
        <w:rFonts w:hint="default"/>
      </w:rPr>
    </w:lvl>
    <w:lvl w:ilvl="4">
      <w:start w:val="1"/>
      <w:numFmt w:val="none"/>
      <w:lvlText w:val="[nur 4 Ebenen möglich]"/>
      <w:lvlJc w:val="left"/>
      <w:pPr>
        <w:ind w:left="1476" w:hanging="229"/>
      </w:pPr>
      <w:rPr>
        <w:rFonts w:hint="default"/>
      </w:rPr>
    </w:lvl>
    <w:lvl w:ilvl="5">
      <w:start w:val="1"/>
      <w:numFmt w:val="none"/>
      <w:lvlText w:val="[nur 4 Ebenen möglich]"/>
      <w:lvlJc w:val="left"/>
      <w:pPr>
        <w:ind w:left="1760" w:hanging="286"/>
      </w:pPr>
      <w:rPr>
        <w:rFonts w:hint="default"/>
      </w:rPr>
    </w:lvl>
    <w:lvl w:ilvl="6">
      <w:start w:val="1"/>
      <w:numFmt w:val="none"/>
      <w:lvlText w:val="[nur 4 Ebenen möglich]"/>
      <w:lvlJc w:val="left"/>
      <w:pPr>
        <w:ind w:left="2044" w:hanging="286"/>
      </w:pPr>
      <w:rPr>
        <w:rFonts w:hint="default"/>
      </w:rPr>
    </w:lvl>
    <w:lvl w:ilvl="7">
      <w:start w:val="1"/>
      <w:numFmt w:val="none"/>
      <w:lvlText w:val="[nur 4 Ebenen möglich]"/>
      <w:lvlJc w:val="left"/>
      <w:pPr>
        <w:ind w:left="2325" w:hanging="284"/>
      </w:pPr>
      <w:rPr>
        <w:rFonts w:hint="default"/>
      </w:rPr>
    </w:lvl>
    <w:lvl w:ilvl="8">
      <w:start w:val="1"/>
      <w:numFmt w:val="none"/>
      <w:lvlText w:val="[nur 4 Ebenen möglich]"/>
      <w:lvlJc w:val="left"/>
      <w:pPr>
        <w:ind w:left="2608" w:hanging="283"/>
      </w:pPr>
      <w:rPr>
        <w:rFonts w:hint="default"/>
      </w:rPr>
    </w:lvl>
  </w:abstractNum>
  <w:abstractNum w:abstractNumId="11" w15:restartNumberingAfterBreak="0">
    <w:nsid w:val="0A965023"/>
    <w:multiLevelType w:val="hybridMultilevel"/>
    <w:tmpl w:val="92728FAE"/>
    <w:lvl w:ilvl="0" w:tplc="5CBAD848">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14DE4FF4"/>
    <w:multiLevelType w:val="hybridMultilevel"/>
    <w:tmpl w:val="FF8AE32E"/>
    <w:lvl w:ilvl="0" w:tplc="BBE24FCE">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649167D"/>
    <w:multiLevelType w:val="multilevel"/>
    <w:tmpl w:val="0820FE2E"/>
    <w:lvl w:ilvl="0">
      <w:start w:val="1"/>
      <w:numFmt w:val="none"/>
      <w:pStyle w:val="Anhang1"/>
      <w:suff w:val="nothing"/>
      <w:lvlText w:val=""/>
      <w:lvlJc w:val="left"/>
      <w:pPr>
        <w:ind w:left="0" w:firstLine="0"/>
      </w:pPr>
      <w:rPr>
        <w:rFonts w:hint="default"/>
      </w:rPr>
    </w:lvl>
    <w:lvl w:ilvl="1">
      <w:start w:val="1"/>
      <w:numFmt w:val="none"/>
      <w:pStyle w:val="Anhang2"/>
      <w:suff w:val="nothing"/>
      <w:lvlText w:val=""/>
      <w:lvlJc w:val="left"/>
      <w:pPr>
        <w:ind w:left="0" w:firstLine="0"/>
      </w:pPr>
      <w:rPr>
        <w:rFonts w:hint="default"/>
      </w:rPr>
    </w:lvl>
    <w:lvl w:ilvl="2">
      <w:start w:val="1"/>
      <w:numFmt w:val="none"/>
      <w:pStyle w:val="Anhang3"/>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17C5117D"/>
    <w:multiLevelType w:val="hybridMultilevel"/>
    <w:tmpl w:val="D818C4E6"/>
    <w:lvl w:ilvl="0" w:tplc="34668D86">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18D963C0"/>
    <w:multiLevelType w:val="multilevel"/>
    <w:tmpl w:val="1AD25B2C"/>
    <w:lvl w:ilvl="0">
      <w:start w:val="1"/>
      <w:numFmt w:val="decimal"/>
      <w:pStyle w:val="ListNumeric"/>
      <w:lvlText w:val="%1."/>
      <w:lvlJc w:val="left"/>
      <w:pPr>
        <w:ind w:left="340" w:hanging="34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418" w:hanging="624"/>
      </w:pPr>
      <w:rPr>
        <w:rFonts w:hint="default"/>
      </w:rPr>
    </w:lvl>
    <w:lvl w:ilvl="3">
      <w:start w:val="1"/>
      <w:numFmt w:val="decimal"/>
      <w:lvlText w:val="%1.%2.%3.%4."/>
      <w:lvlJc w:val="left"/>
      <w:pPr>
        <w:ind w:left="2211" w:hanging="793"/>
      </w:pPr>
      <w:rPr>
        <w:rFonts w:hint="default"/>
      </w:rPr>
    </w:lvl>
    <w:lvl w:ilvl="4">
      <w:start w:val="1"/>
      <w:numFmt w:val="none"/>
      <w:lvlText w:val="[nur 4 Ebenen möglich]"/>
      <w:lvlJc w:val="left"/>
      <w:pPr>
        <w:ind w:left="1985" w:hanging="397"/>
      </w:pPr>
      <w:rPr>
        <w:rFonts w:hint="default"/>
      </w:rPr>
    </w:lvl>
    <w:lvl w:ilvl="5">
      <w:start w:val="1"/>
      <w:numFmt w:val="none"/>
      <w:lvlText w:val="[nur 4 Ebenen möglich]"/>
      <w:lvlJc w:val="left"/>
      <w:pPr>
        <w:ind w:left="2382" w:hanging="397"/>
      </w:pPr>
      <w:rPr>
        <w:rFonts w:hint="default"/>
      </w:rPr>
    </w:lvl>
    <w:lvl w:ilvl="6">
      <w:start w:val="1"/>
      <w:numFmt w:val="none"/>
      <w:lvlText w:val="[nur 4 Ebenen möglich]"/>
      <w:lvlJc w:val="left"/>
      <w:pPr>
        <w:ind w:left="2779" w:hanging="397"/>
      </w:pPr>
      <w:rPr>
        <w:rFonts w:hint="default"/>
      </w:rPr>
    </w:lvl>
    <w:lvl w:ilvl="7">
      <w:start w:val="1"/>
      <w:numFmt w:val="none"/>
      <w:lvlText w:val="[nur 4 Ebenen möglich]"/>
      <w:lvlJc w:val="left"/>
      <w:pPr>
        <w:ind w:left="3176" w:hanging="397"/>
      </w:pPr>
      <w:rPr>
        <w:rFonts w:hint="default"/>
      </w:rPr>
    </w:lvl>
    <w:lvl w:ilvl="8">
      <w:start w:val="1"/>
      <w:numFmt w:val="none"/>
      <w:lvlText w:val="[nur 4 Ebenen möglich]"/>
      <w:lvlJc w:val="left"/>
      <w:pPr>
        <w:ind w:left="3573" w:hanging="397"/>
      </w:pPr>
      <w:rPr>
        <w:rFonts w:hint="default"/>
      </w:rPr>
    </w:lvl>
  </w:abstractNum>
  <w:abstractNum w:abstractNumId="16" w15:restartNumberingAfterBreak="0">
    <w:nsid w:val="19FB5AB8"/>
    <w:multiLevelType w:val="multilevel"/>
    <w:tmpl w:val="29DEAB5C"/>
    <w:lvl w:ilvl="0">
      <w:start w:val="1"/>
      <w:numFmt w:val="bullet"/>
      <w:pStyle w:val="ListLine"/>
      <w:lvlText w:val="–"/>
      <w:lvlJc w:val="left"/>
      <w:pPr>
        <w:ind w:left="340" w:hanging="340"/>
      </w:pPr>
      <w:rPr>
        <w:rFonts w:ascii="Arial" w:hAnsi="Arial" w:hint="default"/>
      </w:rPr>
    </w:lvl>
    <w:lvl w:ilvl="1">
      <w:start w:val="1"/>
      <w:numFmt w:val="bullet"/>
      <w:lvlText w:val="–"/>
      <w:lvlJc w:val="left"/>
      <w:pPr>
        <w:ind w:left="624" w:hanging="284"/>
      </w:pPr>
      <w:rPr>
        <w:rFonts w:ascii="Arial" w:hAnsi="Arial" w:hint="default"/>
      </w:rPr>
    </w:lvl>
    <w:lvl w:ilvl="2">
      <w:start w:val="1"/>
      <w:numFmt w:val="bullet"/>
      <w:lvlText w:val="–"/>
      <w:lvlJc w:val="left"/>
      <w:pPr>
        <w:ind w:left="908" w:hanging="284"/>
      </w:pPr>
      <w:rPr>
        <w:rFonts w:ascii="Arial" w:hAnsi="Arial" w:hint="default"/>
      </w:rPr>
    </w:lvl>
    <w:lvl w:ilvl="3">
      <w:start w:val="1"/>
      <w:numFmt w:val="bullet"/>
      <w:lvlText w:val="–"/>
      <w:lvlJc w:val="left"/>
      <w:pPr>
        <w:ind w:left="1192" w:hanging="285"/>
      </w:pPr>
      <w:rPr>
        <w:rFonts w:ascii="Arial" w:hAnsi="Arial" w:hint="default"/>
      </w:rPr>
    </w:lvl>
    <w:lvl w:ilvl="4">
      <w:start w:val="1"/>
      <w:numFmt w:val="none"/>
      <w:lvlText w:val="[nur 4 Ebenen möglich]"/>
      <w:lvlJc w:val="left"/>
      <w:pPr>
        <w:tabs>
          <w:tab w:val="num" w:pos="5670"/>
        </w:tabs>
        <w:ind w:left="1476" w:hanging="285"/>
      </w:pPr>
      <w:rPr>
        <w:rFonts w:hint="default"/>
      </w:rPr>
    </w:lvl>
    <w:lvl w:ilvl="5">
      <w:start w:val="1"/>
      <w:numFmt w:val="none"/>
      <w:lvlText w:val="[nur 4 Ebenen möglich]"/>
      <w:lvlJc w:val="left"/>
      <w:pPr>
        <w:ind w:left="1760" w:hanging="286"/>
      </w:pPr>
      <w:rPr>
        <w:rFonts w:hint="default"/>
      </w:rPr>
    </w:lvl>
    <w:lvl w:ilvl="6">
      <w:start w:val="1"/>
      <w:numFmt w:val="none"/>
      <w:lvlText w:val="[nur 4 Ebenen möglich]"/>
      <w:lvlJc w:val="left"/>
      <w:pPr>
        <w:tabs>
          <w:tab w:val="num" w:pos="5670"/>
        </w:tabs>
        <w:ind w:left="2044" w:hanging="286"/>
      </w:pPr>
      <w:rPr>
        <w:rFonts w:hint="default"/>
      </w:rPr>
    </w:lvl>
    <w:lvl w:ilvl="7">
      <w:start w:val="1"/>
      <w:numFmt w:val="none"/>
      <w:lvlText w:val="[nur 4 Ebenen möglich]"/>
      <w:lvlJc w:val="left"/>
      <w:pPr>
        <w:ind w:left="2325" w:hanging="284"/>
      </w:pPr>
      <w:rPr>
        <w:rFonts w:hint="default"/>
      </w:rPr>
    </w:lvl>
    <w:lvl w:ilvl="8">
      <w:start w:val="1"/>
      <w:numFmt w:val="none"/>
      <w:lvlText w:val="[nur 4 Ebenen möglich]"/>
      <w:lvlJc w:val="left"/>
      <w:pPr>
        <w:ind w:left="2608" w:hanging="283"/>
      </w:pPr>
      <w:rPr>
        <w:rFonts w:hint="default"/>
      </w:rPr>
    </w:lvl>
  </w:abstractNum>
  <w:abstractNum w:abstractNumId="17" w15:restartNumberingAfterBreak="0">
    <w:nsid w:val="1AD637E2"/>
    <w:multiLevelType w:val="multilevel"/>
    <w:tmpl w:val="D48EF15C"/>
    <w:lvl w:ilvl="0">
      <w:start w:val="1"/>
      <w:numFmt w:val="decimal"/>
      <w:pStyle w:val="berschrift1"/>
      <w:lvlText w:val="%1"/>
      <w:lvlJc w:val="left"/>
      <w:pPr>
        <w:ind w:left="709" w:hanging="709"/>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709" w:hanging="709"/>
      </w:pPr>
      <w:rPr>
        <w:rFonts w:hint="default"/>
      </w:rPr>
    </w:lvl>
    <w:lvl w:ilvl="3">
      <w:start w:val="1"/>
      <w:numFmt w:val="none"/>
      <w:pStyle w:val="berschrift4"/>
      <w:suff w:val="nothing"/>
      <w:lvlText w:val=""/>
      <w:lvlJc w:val="left"/>
      <w:pPr>
        <w:ind w:left="0" w:firstLine="0"/>
      </w:pPr>
      <w:rPr>
        <w:rFonts w:hint="default"/>
      </w:rPr>
    </w:lvl>
    <w:lvl w:ilvl="4">
      <w:start w:val="1"/>
      <w:numFmt w:val="none"/>
      <w:pStyle w:val="berschrift5"/>
      <w:suff w:val="nothing"/>
      <w:lvlText w:val=""/>
      <w:lvlJc w:val="left"/>
      <w:pPr>
        <w:ind w:left="0" w:firstLine="0"/>
      </w:pPr>
      <w:rPr>
        <w:rFonts w:hint="default"/>
      </w:rPr>
    </w:lvl>
    <w:lvl w:ilvl="5">
      <w:start w:val="1"/>
      <w:numFmt w:val="none"/>
      <w:lvlText w:val=""/>
      <w:lvlJc w:val="left"/>
      <w:pPr>
        <w:ind w:left="2835" w:hanging="2835"/>
      </w:pPr>
      <w:rPr>
        <w:rFonts w:hint="default"/>
      </w:rPr>
    </w:lvl>
    <w:lvl w:ilvl="6">
      <w:start w:val="1"/>
      <w:numFmt w:val="none"/>
      <w:lvlText w:val=""/>
      <w:lvlJc w:val="left"/>
      <w:pPr>
        <w:ind w:left="3402" w:hanging="3402"/>
      </w:pPr>
      <w:rPr>
        <w:rFonts w:hint="default"/>
      </w:rPr>
    </w:lvl>
    <w:lvl w:ilvl="7">
      <w:start w:val="1"/>
      <w:numFmt w:val="none"/>
      <w:lvlText w:val=""/>
      <w:lvlJc w:val="left"/>
      <w:pPr>
        <w:ind w:left="3969" w:hanging="3969"/>
      </w:pPr>
      <w:rPr>
        <w:rFonts w:hint="default"/>
      </w:rPr>
    </w:lvl>
    <w:lvl w:ilvl="8">
      <w:start w:val="1"/>
      <w:numFmt w:val="none"/>
      <w:lvlText w:val=""/>
      <w:lvlJc w:val="left"/>
      <w:pPr>
        <w:ind w:left="4536" w:hanging="4536"/>
      </w:pPr>
      <w:rPr>
        <w:rFonts w:hint="default"/>
      </w:rPr>
    </w:lvl>
  </w:abstractNum>
  <w:abstractNum w:abstractNumId="18" w15:restartNumberingAfterBreak="0">
    <w:nsid w:val="2BD00980"/>
    <w:multiLevelType w:val="hybridMultilevel"/>
    <w:tmpl w:val="B2D89E6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345906A3"/>
    <w:multiLevelType w:val="multilevel"/>
    <w:tmpl w:val="880CAA5C"/>
    <w:lvl w:ilvl="0">
      <w:start w:val="1"/>
      <w:numFmt w:val="decimal"/>
      <w:pStyle w:val="ListNumericEinladungProtokoll"/>
      <w:lvlText w:val="%1."/>
      <w:lvlJc w:val="left"/>
      <w:pPr>
        <w:ind w:left="567" w:hanging="567"/>
      </w:pPr>
      <w:rPr>
        <w:rFonts w:hint="default"/>
      </w:rPr>
    </w:lvl>
    <w:lvl w:ilvl="1">
      <w:start w:val="1"/>
      <w:numFmt w:val="decimal"/>
      <w:lvlText w:val="%1.%2"/>
      <w:lvlJc w:val="left"/>
      <w:pPr>
        <w:ind w:left="970" w:hanging="403"/>
      </w:pPr>
      <w:rPr>
        <w:rFonts w:hint="default"/>
      </w:rPr>
    </w:lvl>
    <w:lvl w:ilvl="2">
      <w:start w:val="1"/>
      <w:numFmt w:val="decimal"/>
      <w:lvlText w:val="%1.%2.%3"/>
      <w:lvlJc w:val="left"/>
      <w:pPr>
        <w:ind w:left="1537" w:hanging="567"/>
      </w:pPr>
      <w:rPr>
        <w:rFonts w:hint="default"/>
      </w:rPr>
    </w:lvl>
    <w:lvl w:ilvl="3">
      <w:start w:val="1"/>
      <w:numFmt w:val="decimal"/>
      <w:lvlText w:val="%1.%2.%3.%4"/>
      <w:lvlJc w:val="left"/>
      <w:pPr>
        <w:ind w:left="2274" w:hanging="737"/>
      </w:pPr>
      <w:rPr>
        <w:rFonts w:hint="default"/>
      </w:rPr>
    </w:lvl>
    <w:lvl w:ilvl="4">
      <w:start w:val="1"/>
      <w:numFmt w:val="none"/>
      <w:suff w:val="space"/>
      <w:lvlText w:val=" "/>
      <w:lvlJc w:val="left"/>
      <w:pPr>
        <w:ind w:left="2835" w:hanging="567"/>
      </w:pPr>
      <w:rPr>
        <w:rFonts w:hint="default"/>
      </w:rPr>
    </w:lvl>
    <w:lvl w:ilvl="5">
      <w:start w:val="1"/>
      <w:numFmt w:val="none"/>
      <w:suff w:val="space"/>
      <w:lvlText w:val=" "/>
      <w:lvlJc w:val="left"/>
      <w:pPr>
        <w:ind w:left="3402" w:hanging="567"/>
      </w:pPr>
      <w:rPr>
        <w:rFonts w:hint="default"/>
      </w:rPr>
    </w:lvl>
    <w:lvl w:ilvl="6">
      <w:start w:val="1"/>
      <w:numFmt w:val="none"/>
      <w:suff w:val="space"/>
      <w:lvlText w:val=" "/>
      <w:lvlJc w:val="left"/>
      <w:pPr>
        <w:ind w:left="3969" w:hanging="567"/>
      </w:pPr>
      <w:rPr>
        <w:rFonts w:hint="default"/>
      </w:rPr>
    </w:lvl>
    <w:lvl w:ilvl="7">
      <w:start w:val="1"/>
      <w:numFmt w:val="none"/>
      <w:suff w:val="space"/>
      <w:lvlText w:val=" "/>
      <w:lvlJc w:val="left"/>
      <w:pPr>
        <w:ind w:left="4536" w:hanging="567"/>
      </w:pPr>
      <w:rPr>
        <w:rFonts w:hint="default"/>
      </w:rPr>
    </w:lvl>
    <w:lvl w:ilvl="8">
      <w:start w:val="1"/>
      <w:numFmt w:val="none"/>
      <w:suff w:val="space"/>
      <w:lvlText w:val=" "/>
      <w:lvlJc w:val="left"/>
      <w:pPr>
        <w:ind w:left="5103" w:hanging="567"/>
      </w:pPr>
      <w:rPr>
        <w:rFonts w:hint="default"/>
      </w:rPr>
    </w:lvl>
  </w:abstractNum>
  <w:abstractNum w:abstractNumId="20" w15:restartNumberingAfterBreak="0">
    <w:nsid w:val="37DF32F6"/>
    <w:multiLevelType w:val="hybridMultilevel"/>
    <w:tmpl w:val="A8B007B6"/>
    <w:lvl w:ilvl="0" w:tplc="CE74D46A">
      <w:start w:val="1"/>
      <w:numFmt w:val="bullet"/>
      <w:pStyle w:val="LineTabelle4"/>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3B6F46F8"/>
    <w:multiLevelType w:val="multilevel"/>
    <w:tmpl w:val="1958AF00"/>
    <w:lvl w:ilvl="0">
      <w:start w:val="1"/>
      <w:numFmt w:val="decimal"/>
      <w:pStyle w:val="berschrift1Bericht"/>
      <w:lvlText w:val="%1"/>
      <w:lvlJc w:val="left"/>
      <w:pPr>
        <w:ind w:left="709" w:hanging="709"/>
      </w:pPr>
      <w:rPr>
        <w:rFonts w:hint="default"/>
      </w:rPr>
    </w:lvl>
    <w:lvl w:ilvl="1">
      <w:start w:val="1"/>
      <w:numFmt w:val="decimal"/>
      <w:pStyle w:val="berschrift2Bericht"/>
      <w:lvlText w:val="%1.%2"/>
      <w:lvlJc w:val="left"/>
      <w:pPr>
        <w:ind w:left="709" w:hanging="709"/>
      </w:pPr>
      <w:rPr>
        <w:rFonts w:hint="default"/>
      </w:rPr>
    </w:lvl>
    <w:lvl w:ilvl="2">
      <w:start w:val="1"/>
      <w:numFmt w:val="decimal"/>
      <w:pStyle w:val="berschrift3Bericht"/>
      <w:lvlText w:val="%1.%2.%3"/>
      <w:lvlJc w:val="left"/>
      <w:pPr>
        <w:ind w:left="709" w:hanging="709"/>
      </w:pPr>
      <w:rPr>
        <w:rFonts w:hint="default"/>
      </w:rPr>
    </w:lvl>
    <w:lvl w:ilvl="3">
      <w:start w:val="1"/>
      <w:numFmt w:val="none"/>
      <w:pStyle w:val="berschrift4Bericht"/>
      <w:suff w:val="nothing"/>
      <w:lvlText w:val=""/>
      <w:lvlJc w:val="left"/>
      <w:pPr>
        <w:ind w:left="0" w:firstLine="0"/>
      </w:pPr>
      <w:rPr>
        <w:rFonts w:hint="default"/>
      </w:rPr>
    </w:lvl>
    <w:lvl w:ilvl="4">
      <w:start w:val="1"/>
      <w:numFmt w:val="none"/>
      <w:pStyle w:val="berschrift5Bericht"/>
      <w:suff w:val="nothing"/>
      <w:lvlText w:val=""/>
      <w:lvlJc w:val="left"/>
      <w:pPr>
        <w:ind w:left="0" w:firstLine="0"/>
      </w:pPr>
      <w:rPr>
        <w:rFonts w:hint="default"/>
      </w:rPr>
    </w:lvl>
    <w:lvl w:ilvl="5">
      <w:start w:val="1"/>
      <w:numFmt w:val="none"/>
      <w:lvlText w:val=""/>
      <w:lvlJc w:val="left"/>
      <w:pPr>
        <w:ind w:left="1701" w:hanging="1701"/>
      </w:pPr>
      <w:rPr>
        <w:rFonts w:hint="default"/>
      </w:rPr>
    </w:lvl>
    <w:lvl w:ilvl="6">
      <w:start w:val="1"/>
      <w:numFmt w:val="none"/>
      <w:lvlText w:val=""/>
      <w:lvlJc w:val="left"/>
      <w:pPr>
        <w:ind w:left="2268" w:hanging="2268"/>
      </w:pPr>
      <w:rPr>
        <w:rFonts w:hint="default"/>
      </w:rPr>
    </w:lvl>
    <w:lvl w:ilvl="7">
      <w:start w:val="1"/>
      <w:numFmt w:val="none"/>
      <w:lvlText w:val="%8"/>
      <w:lvlJc w:val="left"/>
      <w:pPr>
        <w:ind w:left="2835" w:hanging="2835"/>
      </w:pPr>
      <w:rPr>
        <w:rFonts w:hint="default"/>
      </w:rPr>
    </w:lvl>
    <w:lvl w:ilvl="8">
      <w:start w:val="1"/>
      <w:numFmt w:val="none"/>
      <w:lvlText w:val=""/>
      <w:lvlJc w:val="left"/>
      <w:pPr>
        <w:ind w:left="3402" w:hanging="3402"/>
      </w:pPr>
      <w:rPr>
        <w:rFonts w:hint="default"/>
      </w:rPr>
    </w:lvl>
  </w:abstractNum>
  <w:abstractNum w:abstractNumId="22" w15:restartNumberingAfterBreak="0">
    <w:nsid w:val="3D080B6A"/>
    <w:multiLevelType w:val="hybridMultilevel"/>
    <w:tmpl w:val="3116A0E4"/>
    <w:lvl w:ilvl="0" w:tplc="1204A514">
      <w:start w:val="1"/>
      <w:numFmt w:val="bullet"/>
      <w:pStyle w:val="LineTabelle1"/>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43B964DE"/>
    <w:multiLevelType w:val="multilevel"/>
    <w:tmpl w:val="9934E070"/>
    <w:lvl w:ilvl="0">
      <w:start w:val="1"/>
      <w:numFmt w:val="bullet"/>
      <w:pStyle w:val="ListLineEinladungProtokoll"/>
      <w:lvlText w:val="–"/>
      <w:lvlJc w:val="left"/>
      <w:pPr>
        <w:ind w:left="567" w:hanging="567"/>
      </w:pPr>
      <w:rPr>
        <w:rFonts w:ascii="Courier New" w:hAnsi="Courier New" w:hint="default"/>
      </w:rPr>
    </w:lvl>
    <w:lvl w:ilvl="1">
      <w:start w:val="1"/>
      <w:numFmt w:val="bullet"/>
      <w:lvlText w:val="–"/>
      <w:lvlJc w:val="left"/>
      <w:pPr>
        <w:ind w:left="851" w:hanging="284"/>
      </w:pPr>
      <w:rPr>
        <w:rFonts w:ascii="Courier New" w:hAnsi="Courier New" w:hint="default"/>
      </w:rPr>
    </w:lvl>
    <w:lvl w:ilvl="2">
      <w:start w:val="1"/>
      <w:numFmt w:val="bullet"/>
      <w:lvlText w:val="–"/>
      <w:lvlJc w:val="left"/>
      <w:pPr>
        <w:ind w:left="1253" w:hanging="283"/>
      </w:pPr>
      <w:rPr>
        <w:rFonts w:ascii="Courier New" w:hAnsi="Courier New" w:hint="default"/>
      </w:rPr>
    </w:lvl>
    <w:lvl w:ilvl="3">
      <w:start w:val="1"/>
      <w:numFmt w:val="bullet"/>
      <w:lvlText w:val="–"/>
      <w:lvlJc w:val="left"/>
      <w:pPr>
        <w:ind w:left="1820" w:hanging="283"/>
      </w:pPr>
      <w:rPr>
        <w:rFonts w:ascii="Courier New" w:hAnsi="Courier New" w:hint="default"/>
      </w:rPr>
    </w:lvl>
    <w:lvl w:ilvl="4">
      <w:start w:val="1"/>
      <w:numFmt w:val="none"/>
      <w:lvlText w:val=""/>
      <w:lvlJc w:val="left"/>
      <w:pPr>
        <w:ind w:left="2835" w:hanging="567"/>
      </w:pPr>
      <w:rPr>
        <w:rFonts w:hint="default"/>
      </w:rPr>
    </w:lvl>
    <w:lvl w:ilvl="5">
      <w:start w:val="1"/>
      <w:numFmt w:val="none"/>
      <w:lvlText w:val=""/>
      <w:lvlJc w:val="left"/>
      <w:pPr>
        <w:ind w:left="3402" w:hanging="567"/>
      </w:pPr>
      <w:rPr>
        <w:rFonts w:hint="default"/>
      </w:rPr>
    </w:lvl>
    <w:lvl w:ilvl="6">
      <w:start w:val="1"/>
      <w:numFmt w:val="none"/>
      <w:lvlText w:val=""/>
      <w:lvlJc w:val="left"/>
      <w:pPr>
        <w:ind w:left="3969" w:hanging="567"/>
      </w:pPr>
      <w:rPr>
        <w:rFonts w:hint="default"/>
      </w:rPr>
    </w:lvl>
    <w:lvl w:ilvl="7">
      <w:start w:val="1"/>
      <w:numFmt w:val="none"/>
      <w:lvlText w:val=""/>
      <w:lvlJc w:val="left"/>
      <w:pPr>
        <w:ind w:left="4536" w:hanging="567"/>
      </w:pPr>
      <w:rPr>
        <w:rFonts w:hint="default"/>
      </w:rPr>
    </w:lvl>
    <w:lvl w:ilvl="8">
      <w:start w:val="1"/>
      <w:numFmt w:val="none"/>
      <w:lvlText w:val=""/>
      <w:lvlJc w:val="left"/>
      <w:pPr>
        <w:ind w:left="5103" w:hanging="567"/>
      </w:pPr>
      <w:rPr>
        <w:rFonts w:hint="default"/>
      </w:rPr>
    </w:lvl>
  </w:abstractNum>
  <w:abstractNum w:abstractNumId="24" w15:restartNumberingAfterBreak="0">
    <w:nsid w:val="53FF34C3"/>
    <w:multiLevelType w:val="multilevel"/>
    <w:tmpl w:val="E13C5382"/>
    <w:lvl w:ilvl="0">
      <w:start w:val="1"/>
      <w:numFmt w:val="bullet"/>
      <w:lvlText w:val=""/>
      <w:lvlJc w:val="left"/>
      <w:pPr>
        <w:ind w:left="360" w:hanging="360"/>
      </w:pPr>
      <w:rPr>
        <w:rFonts w:ascii="Symbol" w:hAnsi="Symbol" w:hint="default"/>
      </w:rPr>
    </w:lvl>
    <w:lvl w:ilvl="1">
      <w:start w:val="1"/>
      <w:numFmt w:val="bullet"/>
      <w:lvlText w:val="–"/>
      <w:lvlJc w:val="left"/>
      <w:pPr>
        <w:ind w:left="624" w:hanging="28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tabs>
          <w:tab w:val="num" w:pos="624"/>
        </w:tabs>
        <w:ind w:left="907" w:hanging="283"/>
      </w:pPr>
      <w:rPr>
        <w:rFonts w:ascii="Arial" w:hAnsi="Arial" w:hint="default"/>
      </w:rPr>
    </w:lvl>
    <w:lvl w:ilvl="3">
      <w:start w:val="1"/>
      <w:numFmt w:val="bullet"/>
      <w:lvlText w:val="–"/>
      <w:lvlJc w:val="left"/>
      <w:pPr>
        <w:ind w:left="1191" w:hanging="284"/>
      </w:pPr>
      <w:rPr>
        <w:rFonts w:ascii="Arial" w:hAnsi="Arial"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5" w15:restartNumberingAfterBreak="0">
    <w:nsid w:val="57367786"/>
    <w:multiLevelType w:val="multilevel"/>
    <w:tmpl w:val="DE0C2098"/>
    <w:lvl w:ilvl="0">
      <w:start w:val="1"/>
      <w:numFmt w:val="bullet"/>
      <w:pStyle w:val="List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2" w:hanging="358"/>
      </w:pPr>
      <w:rPr>
        <w:rFonts w:ascii="Arial" w:hAnsi="Arial" w:hint="default"/>
      </w:rPr>
    </w:lvl>
    <w:lvl w:ilvl="3">
      <w:start w:val="1"/>
      <w:numFmt w:val="bullet"/>
      <w:lvlText w:val="●"/>
      <w:lvlJc w:val="left"/>
      <w:pPr>
        <w:ind w:left="1429" w:hanging="357"/>
      </w:pPr>
      <w:rPr>
        <w:rFonts w:ascii="Arial" w:hAnsi="Arial" w:hint="default"/>
      </w:rPr>
    </w:lvl>
    <w:lvl w:ilvl="4">
      <w:start w:val="1"/>
      <w:numFmt w:val="none"/>
      <w:lvlText w:val="[nur 4 Ebenen möglich]"/>
      <w:lvlJc w:val="left"/>
      <w:pPr>
        <w:ind w:left="3402" w:hanging="3402"/>
      </w:pPr>
      <w:rPr>
        <w:rFonts w:hint="default"/>
      </w:rPr>
    </w:lvl>
    <w:lvl w:ilvl="5">
      <w:start w:val="1"/>
      <w:numFmt w:val="none"/>
      <w:lvlText w:val="[nur 4 Ebenen möglich]"/>
      <w:lvlJc w:val="left"/>
      <w:pPr>
        <w:ind w:left="3402" w:hanging="3402"/>
      </w:pPr>
      <w:rPr>
        <w:rFonts w:hint="default"/>
      </w:rPr>
    </w:lvl>
    <w:lvl w:ilvl="6">
      <w:start w:val="1"/>
      <w:numFmt w:val="none"/>
      <w:lvlText w:val="[nur 4 Ebenen möglich]"/>
      <w:lvlJc w:val="left"/>
      <w:pPr>
        <w:ind w:left="3402" w:hanging="3402"/>
      </w:pPr>
      <w:rPr>
        <w:rFonts w:hint="default"/>
      </w:rPr>
    </w:lvl>
    <w:lvl w:ilvl="7">
      <w:start w:val="1"/>
      <w:numFmt w:val="none"/>
      <w:lvlText w:val="[nur 4 Ebenen möglich]"/>
      <w:lvlJc w:val="left"/>
      <w:pPr>
        <w:ind w:left="3402" w:hanging="3402"/>
      </w:pPr>
      <w:rPr>
        <w:rFonts w:hint="default"/>
      </w:rPr>
    </w:lvl>
    <w:lvl w:ilvl="8">
      <w:start w:val="1"/>
      <w:numFmt w:val="none"/>
      <w:lvlText w:val="[nur 4 Ebenen möglich]"/>
      <w:lvlJc w:val="left"/>
      <w:pPr>
        <w:ind w:left="3402" w:hanging="3402"/>
      </w:pPr>
      <w:rPr>
        <w:rFonts w:hint="default"/>
      </w:rPr>
    </w:lvl>
  </w:abstractNum>
  <w:abstractNum w:abstractNumId="26" w15:restartNumberingAfterBreak="0">
    <w:nsid w:val="5DB12352"/>
    <w:multiLevelType w:val="hybridMultilevel"/>
    <w:tmpl w:val="6FBACD44"/>
    <w:lvl w:ilvl="0" w:tplc="98686622">
      <w:start w:val="1"/>
      <w:numFmt w:val="bullet"/>
      <w:lvlText w:val=""/>
      <w:lvlJc w:val="left"/>
      <w:pPr>
        <w:ind w:left="3864" w:hanging="360"/>
      </w:pPr>
      <w:rPr>
        <w:rFonts w:ascii="Symbol" w:hAnsi="Symbol" w:hint="default"/>
      </w:rPr>
    </w:lvl>
    <w:lvl w:ilvl="1" w:tplc="08070003" w:tentative="1">
      <w:start w:val="1"/>
      <w:numFmt w:val="bullet"/>
      <w:lvlText w:val="o"/>
      <w:lvlJc w:val="left"/>
      <w:pPr>
        <w:ind w:left="4584" w:hanging="360"/>
      </w:pPr>
      <w:rPr>
        <w:rFonts w:ascii="Courier New" w:hAnsi="Courier New" w:cs="Courier New" w:hint="default"/>
      </w:rPr>
    </w:lvl>
    <w:lvl w:ilvl="2" w:tplc="08070005" w:tentative="1">
      <w:start w:val="1"/>
      <w:numFmt w:val="bullet"/>
      <w:lvlText w:val=""/>
      <w:lvlJc w:val="left"/>
      <w:pPr>
        <w:ind w:left="5304" w:hanging="360"/>
      </w:pPr>
      <w:rPr>
        <w:rFonts w:ascii="Wingdings" w:hAnsi="Wingdings" w:hint="default"/>
      </w:rPr>
    </w:lvl>
    <w:lvl w:ilvl="3" w:tplc="08070001" w:tentative="1">
      <w:start w:val="1"/>
      <w:numFmt w:val="bullet"/>
      <w:lvlText w:val=""/>
      <w:lvlJc w:val="left"/>
      <w:pPr>
        <w:ind w:left="6024" w:hanging="360"/>
      </w:pPr>
      <w:rPr>
        <w:rFonts w:ascii="Symbol" w:hAnsi="Symbol" w:hint="default"/>
      </w:rPr>
    </w:lvl>
    <w:lvl w:ilvl="4" w:tplc="08070003" w:tentative="1">
      <w:start w:val="1"/>
      <w:numFmt w:val="bullet"/>
      <w:lvlText w:val="o"/>
      <w:lvlJc w:val="left"/>
      <w:pPr>
        <w:ind w:left="6744" w:hanging="360"/>
      </w:pPr>
      <w:rPr>
        <w:rFonts w:ascii="Courier New" w:hAnsi="Courier New" w:cs="Courier New" w:hint="default"/>
      </w:rPr>
    </w:lvl>
    <w:lvl w:ilvl="5" w:tplc="08070005" w:tentative="1">
      <w:start w:val="1"/>
      <w:numFmt w:val="bullet"/>
      <w:lvlText w:val=""/>
      <w:lvlJc w:val="left"/>
      <w:pPr>
        <w:ind w:left="7464" w:hanging="360"/>
      </w:pPr>
      <w:rPr>
        <w:rFonts w:ascii="Wingdings" w:hAnsi="Wingdings" w:hint="default"/>
      </w:rPr>
    </w:lvl>
    <w:lvl w:ilvl="6" w:tplc="08070001" w:tentative="1">
      <w:start w:val="1"/>
      <w:numFmt w:val="bullet"/>
      <w:lvlText w:val=""/>
      <w:lvlJc w:val="left"/>
      <w:pPr>
        <w:ind w:left="8184" w:hanging="360"/>
      </w:pPr>
      <w:rPr>
        <w:rFonts w:ascii="Symbol" w:hAnsi="Symbol" w:hint="default"/>
      </w:rPr>
    </w:lvl>
    <w:lvl w:ilvl="7" w:tplc="08070003" w:tentative="1">
      <w:start w:val="1"/>
      <w:numFmt w:val="bullet"/>
      <w:lvlText w:val="o"/>
      <w:lvlJc w:val="left"/>
      <w:pPr>
        <w:ind w:left="8904" w:hanging="360"/>
      </w:pPr>
      <w:rPr>
        <w:rFonts w:ascii="Courier New" w:hAnsi="Courier New" w:cs="Courier New" w:hint="default"/>
      </w:rPr>
    </w:lvl>
    <w:lvl w:ilvl="8" w:tplc="08070005" w:tentative="1">
      <w:start w:val="1"/>
      <w:numFmt w:val="bullet"/>
      <w:lvlText w:val=""/>
      <w:lvlJc w:val="left"/>
      <w:pPr>
        <w:ind w:left="9624" w:hanging="360"/>
      </w:pPr>
      <w:rPr>
        <w:rFonts w:ascii="Wingdings" w:hAnsi="Wingdings" w:hint="default"/>
      </w:rPr>
    </w:lvl>
  </w:abstractNum>
  <w:abstractNum w:abstractNumId="27" w15:restartNumberingAfterBreak="0">
    <w:nsid w:val="612D3BCF"/>
    <w:multiLevelType w:val="hybridMultilevel"/>
    <w:tmpl w:val="865CF40A"/>
    <w:lvl w:ilvl="0" w:tplc="73C24740">
      <w:start w:val="1"/>
      <w:numFmt w:val="bullet"/>
      <w:pStyle w:val="LineTabelle2"/>
      <w:lvlText w:val=""/>
      <w:lvlJc w:val="left"/>
      <w:pPr>
        <w:ind w:left="1344" w:hanging="360"/>
      </w:pPr>
      <w:rPr>
        <w:rFonts w:ascii="Symbol" w:hAnsi="Symbol" w:hint="default"/>
      </w:rPr>
    </w:lvl>
    <w:lvl w:ilvl="1" w:tplc="08070003" w:tentative="1">
      <w:start w:val="1"/>
      <w:numFmt w:val="bullet"/>
      <w:lvlText w:val="o"/>
      <w:lvlJc w:val="left"/>
      <w:pPr>
        <w:ind w:left="2064" w:hanging="360"/>
      </w:pPr>
      <w:rPr>
        <w:rFonts w:ascii="Courier New" w:hAnsi="Courier New" w:cs="Courier New" w:hint="default"/>
      </w:rPr>
    </w:lvl>
    <w:lvl w:ilvl="2" w:tplc="08070005" w:tentative="1">
      <w:start w:val="1"/>
      <w:numFmt w:val="bullet"/>
      <w:lvlText w:val=""/>
      <w:lvlJc w:val="left"/>
      <w:pPr>
        <w:ind w:left="2784" w:hanging="360"/>
      </w:pPr>
      <w:rPr>
        <w:rFonts w:ascii="Wingdings" w:hAnsi="Wingdings" w:hint="default"/>
      </w:rPr>
    </w:lvl>
    <w:lvl w:ilvl="3" w:tplc="08070001" w:tentative="1">
      <w:start w:val="1"/>
      <w:numFmt w:val="bullet"/>
      <w:lvlText w:val=""/>
      <w:lvlJc w:val="left"/>
      <w:pPr>
        <w:ind w:left="3504" w:hanging="360"/>
      </w:pPr>
      <w:rPr>
        <w:rFonts w:ascii="Symbol" w:hAnsi="Symbol" w:hint="default"/>
      </w:rPr>
    </w:lvl>
    <w:lvl w:ilvl="4" w:tplc="08070003" w:tentative="1">
      <w:start w:val="1"/>
      <w:numFmt w:val="bullet"/>
      <w:lvlText w:val="o"/>
      <w:lvlJc w:val="left"/>
      <w:pPr>
        <w:ind w:left="4224" w:hanging="360"/>
      </w:pPr>
      <w:rPr>
        <w:rFonts w:ascii="Courier New" w:hAnsi="Courier New" w:cs="Courier New" w:hint="default"/>
      </w:rPr>
    </w:lvl>
    <w:lvl w:ilvl="5" w:tplc="08070005" w:tentative="1">
      <w:start w:val="1"/>
      <w:numFmt w:val="bullet"/>
      <w:lvlText w:val=""/>
      <w:lvlJc w:val="left"/>
      <w:pPr>
        <w:ind w:left="4944" w:hanging="360"/>
      </w:pPr>
      <w:rPr>
        <w:rFonts w:ascii="Wingdings" w:hAnsi="Wingdings" w:hint="default"/>
      </w:rPr>
    </w:lvl>
    <w:lvl w:ilvl="6" w:tplc="08070001" w:tentative="1">
      <w:start w:val="1"/>
      <w:numFmt w:val="bullet"/>
      <w:lvlText w:val=""/>
      <w:lvlJc w:val="left"/>
      <w:pPr>
        <w:ind w:left="5664" w:hanging="360"/>
      </w:pPr>
      <w:rPr>
        <w:rFonts w:ascii="Symbol" w:hAnsi="Symbol" w:hint="default"/>
      </w:rPr>
    </w:lvl>
    <w:lvl w:ilvl="7" w:tplc="08070003" w:tentative="1">
      <w:start w:val="1"/>
      <w:numFmt w:val="bullet"/>
      <w:lvlText w:val="o"/>
      <w:lvlJc w:val="left"/>
      <w:pPr>
        <w:ind w:left="6384" w:hanging="360"/>
      </w:pPr>
      <w:rPr>
        <w:rFonts w:ascii="Courier New" w:hAnsi="Courier New" w:cs="Courier New" w:hint="default"/>
      </w:rPr>
    </w:lvl>
    <w:lvl w:ilvl="8" w:tplc="08070005" w:tentative="1">
      <w:start w:val="1"/>
      <w:numFmt w:val="bullet"/>
      <w:lvlText w:val=""/>
      <w:lvlJc w:val="left"/>
      <w:pPr>
        <w:ind w:left="7104" w:hanging="360"/>
      </w:pPr>
      <w:rPr>
        <w:rFonts w:ascii="Wingdings" w:hAnsi="Wingdings" w:hint="default"/>
      </w:rPr>
    </w:lvl>
  </w:abstractNum>
  <w:abstractNum w:abstractNumId="28" w15:restartNumberingAfterBreak="0">
    <w:nsid w:val="6E3A6FE5"/>
    <w:multiLevelType w:val="hybridMultilevel"/>
    <w:tmpl w:val="5720BE58"/>
    <w:lvl w:ilvl="0" w:tplc="589CE958">
      <w:start w:val="1"/>
      <w:numFmt w:val="bullet"/>
      <w:pStyle w:val="LineTabelle3"/>
      <w:lvlText w:val=""/>
      <w:lvlJc w:val="left"/>
      <w:pPr>
        <w:ind w:left="1344" w:hanging="360"/>
      </w:pPr>
      <w:rPr>
        <w:rFonts w:ascii="Symbol" w:hAnsi="Symbol" w:hint="default"/>
      </w:rPr>
    </w:lvl>
    <w:lvl w:ilvl="1" w:tplc="08070003" w:tentative="1">
      <w:start w:val="1"/>
      <w:numFmt w:val="bullet"/>
      <w:lvlText w:val="o"/>
      <w:lvlJc w:val="left"/>
      <w:pPr>
        <w:ind w:left="2064" w:hanging="360"/>
      </w:pPr>
      <w:rPr>
        <w:rFonts w:ascii="Courier New" w:hAnsi="Courier New" w:cs="Courier New" w:hint="default"/>
      </w:rPr>
    </w:lvl>
    <w:lvl w:ilvl="2" w:tplc="08070005" w:tentative="1">
      <w:start w:val="1"/>
      <w:numFmt w:val="bullet"/>
      <w:lvlText w:val=""/>
      <w:lvlJc w:val="left"/>
      <w:pPr>
        <w:ind w:left="2784" w:hanging="360"/>
      </w:pPr>
      <w:rPr>
        <w:rFonts w:ascii="Wingdings" w:hAnsi="Wingdings" w:hint="default"/>
      </w:rPr>
    </w:lvl>
    <w:lvl w:ilvl="3" w:tplc="08070001">
      <w:start w:val="1"/>
      <w:numFmt w:val="bullet"/>
      <w:lvlText w:val=""/>
      <w:lvlJc w:val="left"/>
      <w:pPr>
        <w:ind w:left="3504" w:hanging="360"/>
      </w:pPr>
      <w:rPr>
        <w:rFonts w:ascii="Symbol" w:hAnsi="Symbol" w:hint="default"/>
      </w:rPr>
    </w:lvl>
    <w:lvl w:ilvl="4" w:tplc="08070003" w:tentative="1">
      <w:start w:val="1"/>
      <w:numFmt w:val="bullet"/>
      <w:lvlText w:val="o"/>
      <w:lvlJc w:val="left"/>
      <w:pPr>
        <w:ind w:left="4224" w:hanging="360"/>
      </w:pPr>
      <w:rPr>
        <w:rFonts w:ascii="Courier New" w:hAnsi="Courier New" w:cs="Courier New" w:hint="default"/>
      </w:rPr>
    </w:lvl>
    <w:lvl w:ilvl="5" w:tplc="08070005" w:tentative="1">
      <w:start w:val="1"/>
      <w:numFmt w:val="bullet"/>
      <w:lvlText w:val=""/>
      <w:lvlJc w:val="left"/>
      <w:pPr>
        <w:ind w:left="4944" w:hanging="360"/>
      </w:pPr>
      <w:rPr>
        <w:rFonts w:ascii="Wingdings" w:hAnsi="Wingdings" w:hint="default"/>
      </w:rPr>
    </w:lvl>
    <w:lvl w:ilvl="6" w:tplc="08070001" w:tentative="1">
      <w:start w:val="1"/>
      <w:numFmt w:val="bullet"/>
      <w:lvlText w:val=""/>
      <w:lvlJc w:val="left"/>
      <w:pPr>
        <w:ind w:left="5664" w:hanging="360"/>
      </w:pPr>
      <w:rPr>
        <w:rFonts w:ascii="Symbol" w:hAnsi="Symbol" w:hint="default"/>
      </w:rPr>
    </w:lvl>
    <w:lvl w:ilvl="7" w:tplc="08070003" w:tentative="1">
      <w:start w:val="1"/>
      <w:numFmt w:val="bullet"/>
      <w:lvlText w:val="o"/>
      <w:lvlJc w:val="left"/>
      <w:pPr>
        <w:ind w:left="6384" w:hanging="360"/>
      </w:pPr>
      <w:rPr>
        <w:rFonts w:ascii="Courier New" w:hAnsi="Courier New" w:cs="Courier New" w:hint="default"/>
      </w:rPr>
    </w:lvl>
    <w:lvl w:ilvl="8" w:tplc="08070005" w:tentative="1">
      <w:start w:val="1"/>
      <w:numFmt w:val="bullet"/>
      <w:lvlText w:val=""/>
      <w:lvlJc w:val="left"/>
      <w:pPr>
        <w:ind w:left="7104" w:hanging="360"/>
      </w:pPr>
      <w:rPr>
        <w:rFonts w:ascii="Wingdings" w:hAnsi="Wingdings" w:hint="default"/>
      </w:rPr>
    </w:lvl>
  </w:abstractNum>
  <w:abstractNum w:abstractNumId="29" w15:restartNumberingAfterBreak="0">
    <w:nsid w:val="761E21E5"/>
    <w:multiLevelType w:val="multilevel"/>
    <w:tmpl w:val="1A2EDD40"/>
    <w:lvl w:ilvl="0">
      <w:start w:val="1"/>
      <w:numFmt w:val="decimal"/>
      <w:lvlText w:val="%1"/>
      <w:lvlJc w:val="left"/>
      <w:pPr>
        <w:ind w:left="431" w:hanging="431"/>
      </w:pPr>
      <w:rPr>
        <w:rFonts w:hint="default"/>
      </w:rPr>
    </w:lvl>
    <w:lvl w:ilvl="1">
      <w:start w:val="1"/>
      <w:numFmt w:val="decimal"/>
      <w:lvlText w:val="%1.%2"/>
      <w:lvlJc w:val="left"/>
      <w:pPr>
        <w:ind w:left="578" w:hanging="578"/>
      </w:pPr>
      <w:rPr>
        <w:rFonts w:hint="default"/>
      </w:rPr>
    </w:lvl>
    <w:lvl w:ilvl="2">
      <w:start w:val="1"/>
      <w:numFmt w:val="decimal"/>
      <w:lvlText w:val="%1.%2.%3"/>
      <w:lvlJc w:val="left"/>
      <w:pPr>
        <w:ind w:left="720" w:hanging="720"/>
      </w:pPr>
      <w:rPr>
        <w:rFonts w:hint="default"/>
      </w:rPr>
    </w:lvl>
    <w:lvl w:ilvl="3">
      <w:start w:val="1"/>
      <w:numFmt w:val="none"/>
      <w:lvlText w:val="[nur 3 Ebenen möglich]"/>
      <w:lvlJc w:val="left"/>
      <w:pPr>
        <w:ind w:left="3402" w:hanging="3402"/>
      </w:pPr>
      <w:rPr>
        <w:rFonts w:hint="default"/>
      </w:rPr>
    </w:lvl>
    <w:lvl w:ilvl="4">
      <w:start w:val="1"/>
      <w:numFmt w:val="none"/>
      <w:lvlText w:val="[nur 3 Ebenen möglich]"/>
      <w:lvlJc w:val="left"/>
      <w:pPr>
        <w:ind w:left="3402" w:hanging="3402"/>
      </w:pPr>
      <w:rPr>
        <w:rFonts w:hint="default"/>
      </w:rPr>
    </w:lvl>
    <w:lvl w:ilvl="5">
      <w:start w:val="1"/>
      <w:numFmt w:val="none"/>
      <w:lvlText w:val="[nur 3 Ebenen möglich]"/>
      <w:lvlJc w:val="left"/>
      <w:pPr>
        <w:ind w:left="3402" w:hanging="3402"/>
      </w:pPr>
      <w:rPr>
        <w:rFonts w:hint="default"/>
      </w:rPr>
    </w:lvl>
    <w:lvl w:ilvl="6">
      <w:start w:val="1"/>
      <w:numFmt w:val="none"/>
      <w:lvlText w:val="[nur 3 Ebenen möglich]"/>
      <w:lvlJc w:val="left"/>
      <w:pPr>
        <w:ind w:left="3402" w:hanging="3402"/>
      </w:pPr>
      <w:rPr>
        <w:rFonts w:hint="default"/>
      </w:rPr>
    </w:lvl>
    <w:lvl w:ilvl="7">
      <w:start w:val="1"/>
      <w:numFmt w:val="none"/>
      <w:lvlText w:val="[nur 3 Ebenen möglich]"/>
      <w:lvlJc w:val="left"/>
      <w:pPr>
        <w:ind w:left="3402" w:hanging="3402"/>
      </w:pPr>
      <w:rPr>
        <w:rFonts w:hint="default"/>
      </w:rPr>
    </w:lvl>
    <w:lvl w:ilvl="8">
      <w:start w:val="1"/>
      <w:numFmt w:val="none"/>
      <w:lvlText w:val="[nur 3 Ebenen möglich]"/>
      <w:lvlJc w:val="left"/>
      <w:pPr>
        <w:ind w:left="3402" w:hanging="3402"/>
      </w:pPr>
      <w:rPr>
        <w:rFonts w:hint="default"/>
      </w:rPr>
    </w:lvl>
  </w:abstractNum>
  <w:abstractNum w:abstractNumId="30" w15:restartNumberingAfterBreak="0">
    <w:nsid w:val="7AB40D35"/>
    <w:multiLevelType w:val="hybridMultilevel"/>
    <w:tmpl w:val="39166F2E"/>
    <w:lvl w:ilvl="0" w:tplc="50207202">
      <w:start w:val="1"/>
      <w:numFmt w:val="bullet"/>
      <w:lvlText w:val=""/>
      <w:lvlJc w:val="left"/>
      <w:pPr>
        <w:ind w:left="700" w:hanging="360"/>
      </w:pPr>
      <w:rPr>
        <w:rFonts w:ascii="Symbol" w:hAnsi="Symbol" w:hint="default"/>
      </w:rPr>
    </w:lvl>
    <w:lvl w:ilvl="1" w:tplc="08070003" w:tentative="1">
      <w:start w:val="1"/>
      <w:numFmt w:val="bullet"/>
      <w:lvlText w:val="o"/>
      <w:lvlJc w:val="left"/>
      <w:pPr>
        <w:ind w:left="1780" w:hanging="360"/>
      </w:pPr>
      <w:rPr>
        <w:rFonts w:ascii="Courier New" w:hAnsi="Courier New" w:cs="Courier New" w:hint="default"/>
      </w:rPr>
    </w:lvl>
    <w:lvl w:ilvl="2" w:tplc="08070005" w:tentative="1">
      <w:start w:val="1"/>
      <w:numFmt w:val="bullet"/>
      <w:lvlText w:val=""/>
      <w:lvlJc w:val="left"/>
      <w:pPr>
        <w:ind w:left="2500" w:hanging="360"/>
      </w:pPr>
      <w:rPr>
        <w:rFonts w:ascii="Wingdings" w:hAnsi="Wingdings" w:hint="default"/>
      </w:rPr>
    </w:lvl>
    <w:lvl w:ilvl="3" w:tplc="08070001" w:tentative="1">
      <w:start w:val="1"/>
      <w:numFmt w:val="bullet"/>
      <w:lvlText w:val=""/>
      <w:lvlJc w:val="left"/>
      <w:pPr>
        <w:ind w:left="3220" w:hanging="360"/>
      </w:pPr>
      <w:rPr>
        <w:rFonts w:ascii="Symbol" w:hAnsi="Symbol" w:hint="default"/>
      </w:rPr>
    </w:lvl>
    <w:lvl w:ilvl="4" w:tplc="08070003" w:tentative="1">
      <w:start w:val="1"/>
      <w:numFmt w:val="bullet"/>
      <w:lvlText w:val="o"/>
      <w:lvlJc w:val="left"/>
      <w:pPr>
        <w:ind w:left="3940" w:hanging="360"/>
      </w:pPr>
      <w:rPr>
        <w:rFonts w:ascii="Courier New" w:hAnsi="Courier New" w:cs="Courier New" w:hint="default"/>
      </w:rPr>
    </w:lvl>
    <w:lvl w:ilvl="5" w:tplc="08070005" w:tentative="1">
      <w:start w:val="1"/>
      <w:numFmt w:val="bullet"/>
      <w:lvlText w:val=""/>
      <w:lvlJc w:val="left"/>
      <w:pPr>
        <w:ind w:left="4660" w:hanging="360"/>
      </w:pPr>
      <w:rPr>
        <w:rFonts w:ascii="Wingdings" w:hAnsi="Wingdings" w:hint="default"/>
      </w:rPr>
    </w:lvl>
    <w:lvl w:ilvl="6" w:tplc="08070001" w:tentative="1">
      <w:start w:val="1"/>
      <w:numFmt w:val="bullet"/>
      <w:lvlText w:val=""/>
      <w:lvlJc w:val="left"/>
      <w:pPr>
        <w:ind w:left="5380" w:hanging="360"/>
      </w:pPr>
      <w:rPr>
        <w:rFonts w:ascii="Symbol" w:hAnsi="Symbol" w:hint="default"/>
      </w:rPr>
    </w:lvl>
    <w:lvl w:ilvl="7" w:tplc="08070003" w:tentative="1">
      <w:start w:val="1"/>
      <w:numFmt w:val="bullet"/>
      <w:lvlText w:val="o"/>
      <w:lvlJc w:val="left"/>
      <w:pPr>
        <w:ind w:left="6100" w:hanging="360"/>
      </w:pPr>
      <w:rPr>
        <w:rFonts w:ascii="Courier New" w:hAnsi="Courier New" w:cs="Courier New" w:hint="default"/>
      </w:rPr>
    </w:lvl>
    <w:lvl w:ilvl="8" w:tplc="08070005" w:tentative="1">
      <w:start w:val="1"/>
      <w:numFmt w:val="bullet"/>
      <w:lvlText w:val=""/>
      <w:lvlJc w:val="left"/>
      <w:pPr>
        <w:ind w:left="6820" w:hanging="360"/>
      </w:pPr>
      <w:rPr>
        <w:rFonts w:ascii="Wingdings" w:hAnsi="Wingdings" w:hint="default"/>
      </w:rPr>
    </w:lvl>
  </w:abstractNum>
  <w:num w:numId="1">
    <w:abstractNumId w:val="18"/>
  </w:num>
  <w:num w:numId="2">
    <w:abstractNumId w:val="29"/>
  </w:num>
  <w:num w:numId="3">
    <w:abstractNumId w:val="10"/>
  </w:num>
  <w:num w:numId="4">
    <w:abstractNumId w:val="15"/>
  </w:num>
  <w:num w:numId="5">
    <w:abstractNumId w:val="12"/>
  </w:num>
  <w:num w:numId="6">
    <w:abstractNumId w:val="16"/>
  </w:num>
  <w:num w:numId="7">
    <w:abstractNumId w:val="25"/>
  </w:num>
  <w:num w:numId="8">
    <w:abstractNumId w:val="2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lvlOverride w:ilvl="0">
      <w:lvl w:ilvl="0">
        <w:start w:val="1"/>
        <w:numFmt w:val="decimal"/>
        <w:lvlText w:val="%1"/>
        <w:lvlJc w:val="left"/>
        <w:pPr>
          <w:ind w:left="431" w:hanging="431"/>
        </w:pPr>
        <w:rPr>
          <w:rFonts w:hint="default"/>
        </w:rPr>
      </w:lvl>
    </w:lvlOverride>
    <w:lvlOverride w:ilvl="1">
      <w:lvl w:ilvl="1">
        <w:start w:val="1"/>
        <w:numFmt w:val="decimal"/>
        <w:lvlText w:val="%1.%2"/>
        <w:lvlJc w:val="left"/>
        <w:pPr>
          <w:ind w:left="578" w:hanging="578"/>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2" w:hanging="862"/>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29"/>
  </w:num>
  <w:num w:numId="21">
    <w:abstractNumId w:val="17"/>
  </w:num>
  <w:num w:numId="22">
    <w:abstractNumId w:val="17"/>
    <w:lvlOverride w:ilvl="0">
      <w:lvl w:ilvl="0">
        <w:start w:val="1"/>
        <w:numFmt w:val="decimal"/>
        <w:pStyle w:val="berschrift1"/>
        <w:lvlText w:val="%1"/>
        <w:lvlJc w:val="left"/>
        <w:pPr>
          <w:ind w:left="709" w:hanging="709"/>
        </w:pPr>
        <w:rPr>
          <w:rFonts w:hint="default"/>
        </w:rPr>
      </w:lvl>
    </w:lvlOverride>
    <w:lvlOverride w:ilvl="1">
      <w:lvl w:ilvl="1">
        <w:start w:val="1"/>
        <w:numFmt w:val="decimal"/>
        <w:pStyle w:val="berschrift2"/>
        <w:lvlText w:val="%1.%2"/>
        <w:lvlJc w:val="left"/>
        <w:pPr>
          <w:ind w:left="709" w:hanging="709"/>
        </w:pPr>
        <w:rPr>
          <w:rFonts w:hint="default"/>
        </w:rPr>
      </w:lvl>
    </w:lvlOverride>
    <w:lvlOverride w:ilvl="2">
      <w:lvl w:ilvl="2">
        <w:start w:val="1"/>
        <w:numFmt w:val="decimal"/>
        <w:pStyle w:val="berschrift3"/>
        <w:lvlText w:val="%1.%2.%3"/>
        <w:lvlJc w:val="left"/>
        <w:pPr>
          <w:ind w:left="709" w:hanging="709"/>
        </w:pPr>
        <w:rPr>
          <w:rFonts w:hint="default"/>
        </w:rPr>
      </w:lvl>
    </w:lvlOverride>
    <w:lvlOverride w:ilvl="3">
      <w:lvl w:ilvl="3">
        <w:start w:val="1"/>
        <w:numFmt w:val="decimal"/>
        <w:pStyle w:val="berschrift4"/>
        <w:lvlText w:val="%1.%2.%3.%4"/>
        <w:lvlJc w:val="left"/>
        <w:pPr>
          <w:ind w:left="709" w:hanging="709"/>
        </w:pPr>
        <w:rPr>
          <w:rFonts w:hint="default"/>
        </w:rPr>
      </w:lvl>
    </w:lvlOverride>
    <w:lvlOverride w:ilvl="4">
      <w:lvl w:ilvl="4">
        <w:start w:val="1"/>
        <w:numFmt w:val="none"/>
        <w:pStyle w:val="berschrift5"/>
        <w:lvlText w:val="[nur 3 Ebenen möglich]"/>
        <w:lvlJc w:val="left"/>
        <w:pPr>
          <w:ind w:left="709" w:hanging="709"/>
        </w:pPr>
        <w:rPr>
          <w:rFonts w:hint="default"/>
        </w:rPr>
      </w:lvl>
    </w:lvlOverride>
    <w:lvlOverride w:ilvl="5">
      <w:lvl w:ilvl="5">
        <w:start w:val="1"/>
        <w:numFmt w:val="none"/>
        <w:lvlText w:val="[nur 3 Ebenen möglich]"/>
        <w:lvlJc w:val="left"/>
        <w:pPr>
          <w:ind w:left="709" w:hanging="709"/>
        </w:pPr>
        <w:rPr>
          <w:rFonts w:hint="default"/>
        </w:rPr>
      </w:lvl>
    </w:lvlOverride>
    <w:lvlOverride w:ilvl="6">
      <w:lvl w:ilvl="6">
        <w:start w:val="1"/>
        <w:numFmt w:val="none"/>
        <w:lvlText w:val="[nur 3 Ebenen möglich]"/>
        <w:lvlJc w:val="left"/>
        <w:pPr>
          <w:ind w:left="709" w:hanging="709"/>
        </w:pPr>
        <w:rPr>
          <w:rFonts w:hint="default"/>
        </w:rPr>
      </w:lvl>
    </w:lvlOverride>
    <w:lvlOverride w:ilvl="7">
      <w:lvl w:ilvl="7">
        <w:start w:val="1"/>
        <w:numFmt w:val="none"/>
        <w:lvlText w:val="[nur 3 Ebenen möglich]"/>
        <w:lvlJc w:val="left"/>
        <w:pPr>
          <w:ind w:left="709" w:hanging="709"/>
        </w:pPr>
        <w:rPr>
          <w:rFonts w:hint="default"/>
        </w:rPr>
      </w:lvl>
    </w:lvlOverride>
    <w:lvlOverride w:ilvl="8">
      <w:lvl w:ilvl="8">
        <w:start w:val="1"/>
        <w:numFmt w:val="none"/>
        <w:lvlText w:val="[nur 3 Ebenen möglich]"/>
        <w:lvlJc w:val="left"/>
        <w:pPr>
          <w:ind w:left="709" w:hanging="709"/>
        </w:pPr>
        <w:rPr>
          <w:rFonts w:hint="default"/>
        </w:rPr>
      </w:lvl>
    </w:lvlOverride>
  </w:num>
  <w:num w:numId="23">
    <w:abstractNumId w:val="19"/>
  </w:num>
  <w:num w:numId="24">
    <w:abstractNumId w:val="23"/>
  </w:num>
  <w:num w:numId="25">
    <w:abstractNumId w:val="13"/>
  </w:num>
  <w:num w:numId="26">
    <w:abstractNumId w:val="11"/>
  </w:num>
  <w:num w:numId="27">
    <w:abstractNumId w:val="21"/>
  </w:num>
  <w:num w:numId="28">
    <w:abstractNumId w:val="17"/>
    <w:lvlOverride w:ilvl="0">
      <w:lvl w:ilvl="0">
        <w:start w:val="1"/>
        <w:numFmt w:val="decimal"/>
        <w:pStyle w:val="berschrift1"/>
        <w:lvlText w:val="%1"/>
        <w:lvlJc w:val="left"/>
        <w:pPr>
          <w:ind w:left="709" w:hanging="709"/>
        </w:pPr>
        <w:rPr>
          <w:rFonts w:hint="default"/>
        </w:rPr>
      </w:lvl>
    </w:lvlOverride>
    <w:lvlOverride w:ilvl="1">
      <w:lvl w:ilvl="1">
        <w:start w:val="1"/>
        <w:numFmt w:val="decimal"/>
        <w:pStyle w:val="berschrift2"/>
        <w:lvlText w:val="%1.%2"/>
        <w:lvlJc w:val="left"/>
        <w:pPr>
          <w:ind w:left="709" w:hanging="709"/>
        </w:pPr>
        <w:rPr>
          <w:rFonts w:hint="default"/>
        </w:rPr>
      </w:lvl>
    </w:lvlOverride>
    <w:lvlOverride w:ilvl="2">
      <w:lvl w:ilvl="2">
        <w:start w:val="1"/>
        <w:numFmt w:val="decimal"/>
        <w:pStyle w:val="berschrift3"/>
        <w:lvlText w:val="%1.%2.%3"/>
        <w:lvlJc w:val="left"/>
        <w:pPr>
          <w:ind w:left="709" w:hanging="709"/>
        </w:pPr>
        <w:rPr>
          <w:rFonts w:hint="default"/>
        </w:rPr>
      </w:lvl>
    </w:lvlOverride>
    <w:lvlOverride w:ilvl="3">
      <w:lvl w:ilvl="3">
        <w:start w:val="1"/>
        <w:numFmt w:val="none"/>
        <w:pStyle w:val="berschrift4"/>
        <w:lvlText w:val=""/>
        <w:lvlJc w:val="left"/>
        <w:pPr>
          <w:ind w:left="0" w:firstLine="0"/>
        </w:pPr>
        <w:rPr>
          <w:rFonts w:hint="default"/>
        </w:rPr>
      </w:lvl>
    </w:lvlOverride>
    <w:lvlOverride w:ilvl="4">
      <w:lvl w:ilvl="4">
        <w:start w:val="1"/>
        <w:numFmt w:val="none"/>
        <w:pStyle w:val="berschrift5"/>
        <w:lvlText w:val="[nur 4 Ebenen möglich]"/>
        <w:lvlJc w:val="left"/>
        <w:pPr>
          <w:ind w:left="709" w:hanging="709"/>
        </w:pPr>
        <w:rPr>
          <w:rFonts w:hint="default"/>
        </w:rPr>
      </w:lvl>
    </w:lvlOverride>
    <w:lvlOverride w:ilvl="5">
      <w:lvl w:ilvl="5">
        <w:start w:val="1"/>
        <w:numFmt w:val="none"/>
        <w:lvlText w:val="[nur 4 Ebenen möglich]"/>
        <w:lvlJc w:val="left"/>
        <w:pPr>
          <w:ind w:left="709" w:hanging="709"/>
        </w:pPr>
        <w:rPr>
          <w:rFonts w:hint="default"/>
        </w:rPr>
      </w:lvl>
    </w:lvlOverride>
    <w:lvlOverride w:ilvl="6">
      <w:lvl w:ilvl="6">
        <w:start w:val="1"/>
        <w:numFmt w:val="none"/>
        <w:lvlText w:val="[nur 4 Ebenen möglich]"/>
        <w:lvlJc w:val="left"/>
        <w:pPr>
          <w:ind w:left="709" w:hanging="709"/>
        </w:pPr>
        <w:rPr>
          <w:rFonts w:hint="default"/>
        </w:rPr>
      </w:lvl>
    </w:lvlOverride>
    <w:lvlOverride w:ilvl="7">
      <w:lvl w:ilvl="7">
        <w:start w:val="1"/>
        <w:numFmt w:val="none"/>
        <w:lvlText w:val="[nur 4 Ebenen möglich]"/>
        <w:lvlJc w:val="left"/>
        <w:pPr>
          <w:ind w:left="709" w:hanging="709"/>
        </w:pPr>
        <w:rPr>
          <w:rFonts w:hint="default"/>
        </w:rPr>
      </w:lvl>
    </w:lvlOverride>
    <w:lvlOverride w:ilvl="8">
      <w:lvl w:ilvl="8">
        <w:start w:val="1"/>
        <w:numFmt w:val="none"/>
        <w:lvlText w:val="[nur 4 Ebenen möglich]"/>
        <w:lvlJc w:val="left"/>
        <w:pPr>
          <w:ind w:left="709" w:hanging="709"/>
        </w:pPr>
        <w:rPr>
          <w:rFonts w:hint="default"/>
        </w:rPr>
      </w:lvl>
    </w:lvlOverride>
  </w:num>
  <w:num w:numId="29">
    <w:abstractNumId w:val="17"/>
    <w:lvlOverride w:ilvl="0">
      <w:lvl w:ilvl="0">
        <w:start w:val="1"/>
        <w:numFmt w:val="decimal"/>
        <w:pStyle w:val="berschrift1"/>
        <w:lvlText w:val="%1"/>
        <w:lvlJc w:val="left"/>
        <w:pPr>
          <w:ind w:left="709" w:hanging="709"/>
        </w:pPr>
        <w:rPr>
          <w:rFonts w:hint="default"/>
        </w:rPr>
      </w:lvl>
    </w:lvlOverride>
    <w:lvlOverride w:ilvl="1">
      <w:lvl w:ilvl="1">
        <w:start w:val="1"/>
        <w:numFmt w:val="decimal"/>
        <w:pStyle w:val="berschrift2"/>
        <w:lvlText w:val="%1.%2"/>
        <w:lvlJc w:val="left"/>
        <w:pPr>
          <w:ind w:left="709" w:hanging="709"/>
        </w:pPr>
        <w:rPr>
          <w:rFonts w:hint="default"/>
        </w:rPr>
      </w:lvl>
    </w:lvlOverride>
    <w:lvlOverride w:ilvl="2">
      <w:lvl w:ilvl="2">
        <w:start w:val="1"/>
        <w:numFmt w:val="decimal"/>
        <w:pStyle w:val="berschrift3"/>
        <w:lvlText w:val="%1.%2.%3"/>
        <w:lvlJc w:val="left"/>
        <w:pPr>
          <w:ind w:left="709" w:hanging="709"/>
        </w:pPr>
        <w:rPr>
          <w:rFonts w:hint="default"/>
        </w:rPr>
      </w:lvl>
    </w:lvlOverride>
    <w:lvlOverride w:ilvl="3">
      <w:lvl w:ilvl="3">
        <w:start w:val="1"/>
        <w:numFmt w:val="none"/>
        <w:pStyle w:val="berschrift4"/>
        <w:suff w:val="nothing"/>
        <w:lvlText w:val=""/>
        <w:lvlJc w:val="left"/>
        <w:pPr>
          <w:ind w:left="0" w:firstLine="0"/>
        </w:pPr>
        <w:rPr>
          <w:rFonts w:hint="default"/>
        </w:rPr>
      </w:lvl>
    </w:lvlOverride>
    <w:lvlOverride w:ilvl="4">
      <w:lvl w:ilvl="4">
        <w:start w:val="1"/>
        <w:numFmt w:val="none"/>
        <w:pStyle w:val="berschrift5"/>
        <w:lvlText w:val="[nur 4 Ebenen möglich]"/>
        <w:lvlJc w:val="left"/>
        <w:pPr>
          <w:ind w:left="709" w:hanging="709"/>
        </w:pPr>
        <w:rPr>
          <w:rFonts w:hint="default"/>
        </w:rPr>
      </w:lvl>
    </w:lvlOverride>
    <w:lvlOverride w:ilvl="5">
      <w:lvl w:ilvl="5">
        <w:start w:val="1"/>
        <w:numFmt w:val="none"/>
        <w:lvlText w:val="[nur 4 Ebenen möglich]"/>
        <w:lvlJc w:val="left"/>
        <w:pPr>
          <w:ind w:left="709" w:hanging="709"/>
        </w:pPr>
        <w:rPr>
          <w:rFonts w:hint="default"/>
        </w:rPr>
      </w:lvl>
    </w:lvlOverride>
    <w:lvlOverride w:ilvl="6">
      <w:lvl w:ilvl="6">
        <w:start w:val="1"/>
        <w:numFmt w:val="none"/>
        <w:lvlText w:val="[nur 4 Ebenen möglich]"/>
        <w:lvlJc w:val="left"/>
        <w:pPr>
          <w:ind w:left="709" w:hanging="709"/>
        </w:pPr>
        <w:rPr>
          <w:rFonts w:hint="default"/>
        </w:rPr>
      </w:lvl>
    </w:lvlOverride>
    <w:lvlOverride w:ilvl="7">
      <w:lvl w:ilvl="7">
        <w:start w:val="1"/>
        <w:numFmt w:val="none"/>
        <w:lvlText w:val="[nur 4 Ebenen möglich]"/>
        <w:lvlJc w:val="left"/>
        <w:pPr>
          <w:ind w:left="709" w:hanging="709"/>
        </w:pPr>
        <w:rPr>
          <w:rFonts w:hint="default"/>
        </w:rPr>
      </w:lvl>
    </w:lvlOverride>
    <w:lvlOverride w:ilvl="8">
      <w:lvl w:ilvl="8">
        <w:start w:val="1"/>
        <w:numFmt w:val="none"/>
        <w:lvlText w:val="[nur 4 Ebenen möglich]"/>
        <w:lvlJc w:val="left"/>
        <w:pPr>
          <w:ind w:left="709" w:hanging="709"/>
        </w:pPr>
        <w:rPr>
          <w:rFonts w:hint="default"/>
        </w:rPr>
      </w:lvl>
    </w:lvlOverride>
  </w:num>
  <w:num w:numId="30">
    <w:abstractNumId w:val="24"/>
  </w:num>
  <w:num w:numId="31">
    <w:abstractNumId w:val="19"/>
  </w:num>
  <w:num w:numId="32">
    <w:abstractNumId w:val="21"/>
  </w:num>
  <w:num w:numId="33">
    <w:abstractNumId w:val="14"/>
  </w:num>
  <w:num w:numId="34">
    <w:abstractNumId w:val="23"/>
  </w:num>
  <w:num w:numId="35">
    <w:abstractNumId w:val="24"/>
  </w:num>
  <w:num w:numId="36">
    <w:abstractNumId w:val="24"/>
  </w:num>
  <w:num w:numId="37">
    <w:abstractNumId w:val="24"/>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8"/>
  </w:num>
  <w:num w:numId="41">
    <w:abstractNumId w:val="26"/>
  </w:num>
  <w:num w:numId="42">
    <w:abstractNumId w:val="30"/>
  </w:num>
  <w:num w:numId="43">
    <w:abstractNumId w:val="20"/>
  </w:num>
  <w:num w:numId="44">
    <w:abstractNumId w:val="27"/>
  </w:num>
  <w:num w:numId="45">
    <w:abstractNumId w:val="22"/>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SortMethod w:val="0000"/>
  <w:documentProtection w:edit="forms" w:formatting="1" w:enforcement="0"/>
  <w:defaultTabStop w:val="709"/>
  <w:autoHyphenation/>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6CF"/>
    <w:rsid w:val="0000359B"/>
    <w:rsid w:val="00006088"/>
    <w:rsid w:val="0001441C"/>
    <w:rsid w:val="00015547"/>
    <w:rsid w:val="000159D0"/>
    <w:rsid w:val="00021024"/>
    <w:rsid w:val="00024D25"/>
    <w:rsid w:val="00025076"/>
    <w:rsid w:val="00035997"/>
    <w:rsid w:val="00041EF1"/>
    <w:rsid w:val="00045A38"/>
    <w:rsid w:val="00046D4A"/>
    <w:rsid w:val="00046E49"/>
    <w:rsid w:val="000610F2"/>
    <w:rsid w:val="00063802"/>
    <w:rsid w:val="00064BCB"/>
    <w:rsid w:val="00065146"/>
    <w:rsid w:val="0006546F"/>
    <w:rsid w:val="000705A4"/>
    <w:rsid w:val="000711E3"/>
    <w:rsid w:val="00076D1E"/>
    <w:rsid w:val="00076DEE"/>
    <w:rsid w:val="000813DD"/>
    <w:rsid w:val="000857C1"/>
    <w:rsid w:val="00092411"/>
    <w:rsid w:val="0009247D"/>
    <w:rsid w:val="00094D88"/>
    <w:rsid w:val="00096CA6"/>
    <w:rsid w:val="000A1B7B"/>
    <w:rsid w:val="000A514C"/>
    <w:rsid w:val="000B79E3"/>
    <w:rsid w:val="000D00A5"/>
    <w:rsid w:val="000D2F8E"/>
    <w:rsid w:val="000D3190"/>
    <w:rsid w:val="000D3B96"/>
    <w:rsid w:val="000E5F1A"/>
    <w:rsid w:val="000F3296"/>
    <w:rsid w:val="00102E58"/>
    <w:rsid w:val="00105106"/>
    <w:rsid w:val="001065B5"/>
    <w:rsid w:val="00112A9B"/>
    <w:rsid w:val="0011544D"/>
    <w:rsid w:val="001154D5"/>
    <w:rsid w:val="00122DF4"/>
    <w:rsid w:val="0012381D"/>
    <w:rsid w:val="001262B1"/>
    <w:rsid w:val="001356BD"/>
    <w:rsid w:val="00136C02"/>
    <w:rsid w:val="00137152"/>
    <w:rsid w:val="001459C5"/>
    <w:rsid w:val="00147BD7"/>
    <w:rsid w:val="0015093E"/>
    <w:rsid w:val="00152381"/>
    <w:rsid w:val="0016444A"/>
    <w:rsid w:val="001716AD"/>
    <w:rsid w:val="00173E49"/>
    <w:rsid w:val="00174298"/>
    <w:rsid w:val="001754D7"/>
    <w:rsid w:val="00175E07"/>
    <w:rsid w:val="00183F24"/>
    <w:rsid w:val="00184961"/>
    <w:rsid w:val="00186C29"/>
    <w:rsid w:val="00187074"/>
    <w:rsid w:val="0019060F"/>
    <w:rsid w:val="001956D3"/>
    <w:rsid w:val="001A024A"/>
    <w:rsid w:val="001A1EA3"/>
    <w:rsid w:val="001A5C7A"/>
    <w:rsid w:val="001B037F"/>
    <w:rsid w:val="001B0E74"/>
    <w:rsid w:val="001B3821"/>
    <w:rsid w:val="001B4C04"/>
    <w:rsid w:val="001C0B1C"/>
    <w:rsid w:val="001C1D58"/>
    <w:rsid w:val="001C3A7F"/>
    <w:rsid w:val="001C5C8A"/>
    <w:rsid w:val="001C61BC"/>
    <w:rsid w:val="001C78F4"/>
    <w:rsid w:val="001C79C6"/>
    <w:rsid w:val="001D523A"/>
    <w:rsid w:val="001D6ADC"/>
    <w:rsid w:val="001D6CB5"/>
    <w:rsid w:val="001E1716"/>
    <w:rsid w:val="001E4B26"/>
    <w:rsid w:val="001F2C71"/>
    <w:rsid w:val="001F38C4"/>
    <w:rsid w:val="001F5E18"/>
    <w:rsid w:val="00200101"/>
    <w:rsid w:val="00200B59"/>
    <w:rsid w:val="00201AB1"/>
    <w:rsid w:val="00205321"/>
    <w:rsid w:val="002100DF"/>
    <w:rsid w:val="00211E0B"/>
    <w:rsid w:val="00222CA7"/>
    <w:rsid w:val="00223EAC"/>
    <w:rsid w:val="002309DA"/>
    <w:rsid w:val="0023174D"/>
    <w:rsid w:val="002350F7"/>
    <w:rsid w:val="00236A4C"/>
    <w:rsid w:val="00237E21"/>
    <w:rsid w:val="00247999"/>
    <w:rsid w:val="00247B27"/>
    <w:rsid w:val="002510A5"/>
    <w:rsid w:val="00252F9A"/>
    <w:rsid w:val="0025601F"/>
    <w:rsid w:val="00264E75"/>
    <w:rsid w:val="0026587C"/>
    <w:rsid w:val="0026655C"/>
    <w:rsid w:val="002676AE"/>
    <w:rsid w:val="00272101"/>
    <w:rsid w:val="00276853"/>
    <w:rsid w:val="00276E37"/>
    <w:rsid w:val="0029021A"/>
    <w:rsid w:val="002A718E"/>
    <w:rsid w:val="002B08BC"/>
    <w:rsid w:val="002B2096"/>
    <w:rsid w:val="002B2751"/>
    <w:rsid w:val="002B5D9F"/>
    <w:rsid w:val="002C0A01"/>
    <w:rsid w:val="002C2250"/>
    <w:rsid w:val="002C40B4"/>
    <w:rsid w:val="002C561F"/>
    <w:rsid w:val="002C7599"/>
    <w:rsid w:val="002D01C2"/>
    <w:rsid w:val="002D4795"/>
    <w:rsid w:val="002D67FD"/>
    <w:rsid w:val="002E10E3"/>
    <w:rsid w:val="002F25B1"/>
    <w:rsid w:val="002F3EDF"/>
    <w:rsid w:val="003120D3"/>
    <w:rsid w:val="00312C2B"/>
    <w:rsid w:val="00313580"/>
    <w:rsid w:val="00315E90"/>
    <w:rsid w:val="00324A2C"/>
    <w:rsid w:val="00336EC7"/>
    <w:rsid w:val="00340449"/>
    <w:rsid w:val="00343DFB"/>
    <w:rsid w:val="00346543"/>
    <w:rsid w:val="00353DB6"/>
    <w:rsid w:val="003540E0"/>
    <w:rsid w:val="003542C4"/>
    <w:rsid w:val="0035744F"/>
    <w:rsid w:val="00366865"/>
    <w:rsid w:val="00367C67"/>
    <w:rsid w:val="00375CFC"/>
    <w:rsid w:val="00376AB2"/>
    <w:rsid w:val="00391395"/>
    <w:rsid w:val="00392E6C"/>
    <w:rsid w:val="00393710"/>
    <w:rsid w:val="003A79B8"/>
    <w:rsid w:val="003A7C25"/>
    <w:rsid w:val="003B085E"/>
    <w:rsid w:val="003B1991"/>
    <w:rsid w:val="003B4892"/>
    <w:rsid w:val="003B7477"/>
    <w:rsid w:val="003C4513"/>
    <w:rsid w:val="003C6087"/>
    <w:rsid w:val="003C7514"/>
    <w:rsid w:val="003D01CD"/>
    <w:rsid w:val="003D58E5"/>
    <w:rsid w:val="003D5BB8"/>
    <w:rsid w:val="003E2D3A"/>
    <w:rsid w:val="003E427A"/>
    <w:rsid w:val="003E4D22"/>
    <w:rsid w:val="003F2668"/>
    <w:rsid w:val="003F72F9"/>
    <w:rsid w:val="00407EDB"/>
    <w:rsid w:val="00407FD7"/>
    <w:rsid w:val="00411F9B"/>
    <w:rsid w:val="00414BC4"/>
    <w:rsid w:val="004177C9"/>
    <w:rsid w:val="00417B9E"/>
    <w:rsid w:val="00423ADD"/>
    <w:rsid w:val="00424CD3"/>
    <w:rsid w:val="00431FEF"/>
    <w:rsid w:val="0044255C"/>
    <w:rsid w:val="004429F3"/>
    <w:rsid w:val="004471B8"/>
    <w:rsid w:val="00447A69"/>
    <w:rsid w:val="00456A55"/>
    <w:rsid w:val="00463557"/>
    <w:rsid w:val="00463EE7"/>
    <w:rsid w:val="0046698E"/>
    <w:rsid w:val="004708BC"/>
    <w:rsid w:val="00476B2F"/>
    <w:rsid w:val="00481677"/>
    <w:rsid w:val="00481F95"/>
    <w:rsid w:val="00483107"/>
    <w:rsid w:val="00484979"/>
    <w:rsid w:val="004858B0"/>
    <w:rsid w:val="00485A71"/>
    <w:rsid w:val="00492F1C"/>
    <w:rsid w:val="0049624C"/>
    <w:rsid w:val="004A2DB2"/>
    <w:rsid w:val="004A52B1"/>
    <w:rsid w:val="004B3D3D"/>
    <w:rsid w:val="004B54A0"/>
    <w:rsid w:val="004B5C1D"/>
    <w:rsid w:val="004C0060"/>
    <w:rsid w:val="004C53CF"/>
    <w:rsid w:val="004C5E1A"/>
    <w:rsid w:val="004C5F95"/>
    <w:rsid w:val="004C6F4E"/>
    <w:rsid w:val="004D1A3D"/>
    <w:rsid w:val="004D43CF"/>
    <w:rsid w:val="004E401C"/>
    <w:rsid w:val="004E61BF"/>
    <w:rsid w:val="004E77FC"/>
    <w:rsid w:val="004F1213"/>
    <w:rsid w:val="004F40F9"/>
    <w:rsid w:val="004F5A8B"/>
    <w:rsid w:val="005014D6"/>
    <w:rsid w:val="00504169"/>
    <w:rsid w:val="00505E46"/>
    <w:rsid w:val="00511075"/>
    <w:rsid w:val="00513A85"/>
    <w:rsid w:val="00516E67"/>
    <w:rsid w:val="00517D0D"/>
    <w:rsid w:val="00523245"/>
    <w:rsid w:val="00527AB3"/>
    <w:rsid w:val="0054494B"/>
    <w:rsid w:val="00575DFB"/>
    <w:rsid w:val="005761B1"/>
    <w:rsid w:val="0058088B"/>
    <w:rsid w:val="00581EAE"/>
    <w:rsid w:val="00587311"/>
    <w:rsid w:val="00596685"/>
    <w:rsid w:val="005A598F"/>
    <w:rsid w:val="005A73C3"/>
    <w:rsid w:val="005B08D3"/>
    <w:rsid w:val="005B41D5"/>
    <w:rsid w:val="005B5384"/>
    <w:rsid w:val="005C4AF3"/>
    <w:rsid w:val="005C7A11"/>
    <w:rsid w:val="005D21DF"/>
    <w:rsid w:val="005D4DE6"/>
    <w:rsid w:val="005D5A93"/>
    <w:rsid w:val="005F2157"/>
    <w:rsid w:val="005F36CF"/>
    <w:rsid w:val="006009D3"/>
    <w:rsid w:val="00602629"/>
    <w:rsid w:val="00603FB7"/>
    <w:rsid w:val="00613F21"/>
    <w:rsid w:val="00621400"/>
    <w:rsid w:val="00621D7F"/>
    <w:rsid w:val="00624F12"/>
    <w:rsid w:val="00632801"/>
    <w:rsid w:val="00632D58"/>
    <w:rsid w:val="00632FAA"/>
    <w:rsid w:val="006408C9"/>
    <w:rsid w:val="00641D73"/>
    <w:rsid w:val="006431AC"/>
    <w:rsid w:val="00643645"/>
    <w:rsid w:val="00646789"/>
    <w:rsid w:val="00651F3A"/>
    <w:rsid w:val="00661C0A"/>
    <w:rsid w:val="00661C8B"/>
    <w:rsid w:val="00661FB1"/>
    <w:rsid w:val="00670FA7"/>
    <w:rsid w:val="00675AF8"/>
    <w:rsid w:val="006832F6"/>
    <w:rsid w:val="00685ADD"/>
    <w:rsid w:val="00687E67"/>
    <w:rsid w:val="00690781"/>
    <w:rsid w:val="006A08CF"/>
    <w:rsid w:val="006A3D92"/>
    <w:rsid w:val="006A5981"/>
    <w:rsid w:val="006B0938"/>
    <w:rsid w:val="006B0D98"/>
    <w:rsid w:val="006B3C22"/>
    <w:rsid w:val="006B63D5"/>
    <w:rsid w:val="006B7EC4"/>
    <w:rsid w:val="006C0FC4"/>
    <w:rsid w:val="006C1F8D"/>
    <w:rsid w:val="006C2CE2"/>
    <w:rsid w:val="006D435E"/>
    <w:rsid w:val="006E07DC"/>
    <w:rsid w:val="006E0E27"/>
    <w:rsid w:val="006E15AC"/>
    <w:rsid w:val="006E7411"/>
    <w:rsid w:val="006F44EB"/>
    <w:rsid w:val="006F6ED7"/>
    <w:rsid w:val="006F774C"/>
    <w:rsid w:val="00705949"/>
    <w:rsid w:val="00707AF5"/>
    <w:rsid w:val="00723920"/>
    <w:rsid w:val="00731976"/>
    <w:rsid w:val="007327D4"/>
    <w:rsid w:val="00743CA5"/>
    <w:rsid w:val="00745AF5"/>
    <w:rsid w:val="00747BBF"/>
    <w:rsid w:val="00754A8C"/>
    <w:rsid w:val="007612A6"/>
    <w:rsid w:val="00762C29"/>
    <w:rsid w:val="0076314D"/>
    <w:rsid w:val="0076715A"/>
    <w:rsid w:val="00775367"/>
    <w:rsid w:val="007825B5"/>
    <w:rsid w:val="0079354B"/>
    <w:rsid w:val="00793D6E"/>
    <w:rsid w:val="00793DB5"/>
    <w:rsid w:val="007A0C8B"/>
    <w:rsid w:val="007A0CD3"/>
    <w:rsid w:val="007A0CE9"/>
    <w:rsid w:val="007A1B83"/>
    <w:rsid w:val="007A2C91"/>
    <w:rsid w:val="007A322C"/>
    <w:rsid w:val="007B2EDF"/>
    <w:rsid w:val="007B4031"/>
    <w:rsid w:val="007B752C"/>
    <w:rsid w:val="007B7F04"/>
    <w:rsid w:val="007C0A5A"/>
    <w:rsid w:val="007C3E32"/>
    <w:rsid w:val="007C4AF6"/>
    <w:rsid w:val="007C7C0E"/>
    <w:rsid w:val="007D45C5"/>
    <w:rsid w:val="007D6D45"/>
    <w:rsid w:val="007D7896"/>
    <w:rsid w:val="007E2974"/>
    <w:rsid w:val="007E700C"/>
    <w:rsid w:val="007E7B8A"/>
    <w:rsid w:val="007F0A70"/>
    <w:rsid w:val="007F0B40"/>
    <w:rsid w:val="007F0E2D"/>
    <w:rsid w:val="007F1756"/>
    <w:rsid w:val="007F53C9"/>
    <w:rsid w:val="008056E8"/>
    <w:rsid w:val="00816211"/>
    <w:rsid w:val="0083477F"/>
    <w:rsid w:val="00834F3B"/>
    <w:rsid w:val="008357E8"/>
    <w:rsid w:val="008401A0"/>
    <w:rsid w:val="00840A0B"/>
    <w:rsid w:val="00842FCF"/>
    <w:rsid w:val="008459B0"/>
    <w:rsid w:val="0085444F"/>
    <w:rsid w:val="00857EF5"/>
    <w:rsid w:val="008660C1"/>
    <w:rsid w:val="0087213B"/>
    <w:rsid w:val="00872EAC"/>
    <w:rsid w:val="00872FFE"/>
    <w:rsid w:val="00873E10"/>
    <w:rsid w:val="00874782"/>
    <w:rsid w:val="008857DF"/>
    <w:rsid w:val="00887309"/>
    <w:rsid w:val="00890D62"/>
    <w:rsid w:val="008939DF"/>
    <w:rsid w:val="00895B83"/>
    <w:rsid w:val="008A423A"/>
    <w:rsid w:val="008B048C"/>
    <w:rsid w:val="008B0C37"/>
    <w:rsid w:val="008B294A"/>
    <w:rsid w:val="008C0565"/>
    <w:rsid w:val="008C2CEC"/>
    <w:rsid w:val="008C3F54"/>
    <w:rsid w:val="008C67CA"/>
    <w:rsid w:val="008C7397"/>
    <w:rsid w:val="008D10AD"/>
    <w:rsid w:val="008D1889"/>
    <w:rsid w:val="008D38B1"/>
    <w:rsid w:val="008D63CD"/>
    <w:rsid w:val="008D7D57"/>
    <w:rsid w:val="008E1A4F"/>
    <w:rsid w:val="008E3400"/>
    <w:rsid w:val="008E491E"/>
    <w:rsid w:val="008E4F81"/>
    <w:rsid w:val="008E7386"/>
    <w:rsid w:val="008E7FAF"/>
    <w:rsid w:val="008F24CD"/>
    <w:rsid w:val="008F44EC"/>
    <w:rsid w:val="008F52AF"/>
    <w:rsid w:val="008F55D9"/>
    <w:rsid w:val="008F6C9B"/>
    <w:rsid w:val="008F753B"/>
    <w:rsid w:val="00902064"/>
    <w:rsid w:val="0091467A"/>
    <w:rsid w:val="009244A0"/>
    <w:rsid w:val="0092695B"/>
    <w:rsid w:val="00931709"/>
    <w:rsid w:val="00934505"/>
    <w:rsid w:val="00935E05"/>
    <w:rsid w:val="00937C74"/>
    <w:rsid w:val="009409BB"/>
    <w:rsid w:val="0095456E"/>
    <w:rsid w:val="009548E8"/>
    <w:rsid w:val="00961868"/>
    <w:rsid w:val="00981282"/>
    <w:rsid w:val="00981C8E"/>
    <w:rsid w:val="00982D1B"/>
    <w:rsid w:val="009836CD"/>
    <w:rsid w:val="00985ABD"/>
    <w:rsid w:val="00993531"/>
    <w:rsid w:val="00996644"/>
    <w:rsid w:val="00997B59"/>
    <w:rsid w:val="009A2006"/>
    <w:rsid w:val="009A2559"/>
    <w:rsid w:val="009B673C"/>
    <w:rsid w:val="009C12BD"/>
    <w:rsid w:val="009C5D53"/>
    <w:rsid w:val="009E2063"/>
    <w:rsid w:val="009E40FE"/>
    <w:rsid w:val="009E6C2C"/>
    <w:rsid w:val="009F135A"/>
    <w:rsid w:val="00A018E3"/>
    <w:rsid w:val="00A02557"/>
    <w:rsid w:val="00A02BFC"/>
    <w:rsid w:val="00A03492"/>
    <w:rsid w:val="00A101EB"/>
    <w:rsid w:val="00A12334"/>
    <w:rsid w:val="00A12D8F"/>
    <w:rsid w:val="00A14E88"/>
    <w:rsid w:val="00A15A7A"/>
    <w:rsid w:val="00A170F5"/>
    <w:rsid w:val="00A221F1"/>
    <w:rsid w:val="00A25CE2"/>
    <w:rsid w:val="00A33E22"/>
    <w:rsid w:val="00A4155B"/>
    <w:rsid w:val="00A42206"/>
    <w:rsid w:val="00A441CC"/>
    <w:rsid w:val="00A53384"/>
    <w:rsid w:val="00A578E6"/>
    <w:rsid w:val="00A64BDC"/>
    <w:rsid w:val="00A65E75"/>
    <w:rsid w:val="00A67EF1"/>
    <w:rsid w:val="00A73751"/>
    <w:rsid w:val="00A77947"/>
    <w:rsid w:val="00A80C9E"/>
    <w:rsid w:val="00A84B84"/>
    <w:rsid w:val="00A85150"/>
    <w:rsid w:val="00A87F59"/>
    <w:rsid w:val="00A979CE"/>
    <w:rsid w:val="00AA178A"/>
    <w:rsid w:val="00AA6274"/>
    <w:rsid w:val="00AB4A04"/>
    <w:rsid w:val="00AC1B73"/>
    <w:rsid w:val="00AC5703"/>
    <w:rsid w:val="00AC5B2D"/>
    <w:rsid w:val="00AD047D"/>
    <w:rsid w:val="00AE508A"/>
    <w:rsid w:val="00AE5E3B"/>
    <w:rsid w:val="00AE729D"/>
    <w:rsid w:val="00AF0CA1"/>
    <w:rsid w:val="00AF275B"/>
    <w:rsid w:val="00AF3AC2"/>
    <w:rsid w:val="00AF4A64"/>
    <w:rsid w:val="00AF5286"/>
    <w:rsid w:val="00AF61AA"/>
    <w:rsid w:val="00AF7E0B"/>
    <w:rsid w:val="00B011AE"/>
    <w:rsid w:val="00B023D0"/>
    <w:rsid w:val="00B0501E"/>
    <w:rsid w:val="00B07682"/>
    <w:rsid w:val="00B15D68"/>
    <w:rsid w:val="00B17C8F"/>
    <w:rsid w:val="00B320E6"/>
    <w:rsid w:val="00B32E6C"/>
    <w:rsid w:val="00B33C9C"/>
    <w:rsid w:val="00B418FC"/>
    <w:rsid w:val="00B43D1B"/>
    <w:rsid w:val="00B51AFC"/>
    <w:rsid w:val="00B52888"/>
    <w:rsid w:val="00B6275C"/>
    <w:rsid w:val="00B6362F"/>
    <w:rsid w:val="00B65E23"/>
    <w:rsid w:val="00B71877"/>
    <w:rsid w:val="00B76C8C"/>
    <w:rsid w:val="00B80BE4"/>
    <w:rsid w:val="00B82776"/>
    <w:rsid w:val="00B82F67"/>
    <w:rsid w:val="00B90E39"/>
    <w:rsid w:val="00B9308C"/>
    <w:rsid w:val="00B9742B"/>
    <w:rsid w:val="00BA3827"/>
    <w:rsid w:val="00BB13CB"/>
    <w:rsid w:val="00BC1329"/>
    <w:rsid w:val="00BC18BA"/>
    <w:rsid w:val="00BC1B5D"/>
    <w:rsid w:val="00BC680D"/>
    <w:rsid w:val="00BD389A"/>
    <w:rsid w:val="00BD7E19"/>
    <w:rsid w:val="00BE0971"/>
    <w:rsid w:val="00BE0DEE"/>
    <w:rsid w:val="00BE2621"/>
    <w:rsid w:val="00BE5814"/>
    <w:rsid w:val="00BF2E90"/>
    <w:rsid w:val="00BF3B05"/>
    <w:rsid w:val="00BF4BBD"/>
    <w:rsid w:val="00C06490"/>
    <w:rsid w:val="00C11315"/>
    <w:rsid w:val="00C12CCF"/>
    <w:rsid w:val="00C15618"/>
    <w:rsid w:val="00C234AC"/>
    <w:rsid w:val="00C269EF"/>
    <w:rsid w:val="00C32DF8"/>
    <w:rsid w:val="00C42ADA"/>
    <w:rsid w:val="00C435B6"/>
    <w:rsid w:val="00C469D4"/>
    <w:rsid w:val="00C47987"/>
    <w:rsid w:val="00C52106"/>
    <w:rsid w:val="00C54821"/>
    <w:rsid w:val="00C610A6"/>
    <w:rsid w:val="00C66550"/>
    <w:rsid w:val="00C6674C"/>
    <w:rsid w:val="00C676D0"/>
    <w:rsid w:val="00C70983"/>
    <w:rsid w:val="00C772DB"/>
    <w:rsid w:val="00C8228B"/>
    <w:rsid w:val="00C85513"/>
    <w:rsid w:val="00C85781"/>
    <w:rsid w:val="00C85C83"/>
    <w:rsid w:val="00C91665"/>
    <w:rsid w:val="00C939D3"/>
    <w:rsid w:val="00C94B32"/>
    <w:rsid w:val="00C95629"/>
    <w:rsid w:val="00C96D02"/>
    <w:rsid w:val="00CA3AB9"/>
    <w:rsid w:val="00CA4531"/>
    <w:rsid w:val="00CA66AC"/>
    <w:rsid w:val="00CA7AB6"/>
    <w:rsid w:val="00CB0696"/>
    <w:rsid w:val="00CC4FA9"/>
    <w:rsid w:val="00CC727A"/>
    <w:rsid w:val="00CD086F"/>
    <w:rsid w:val="00CD2004"/>
    <w:rsid w:val="00CD33C5"/>
    <w:rsid w:val="00CD5145"/>
    <w:rsid w:val="00CD62EA"/>
    <w:rsid w:val="00CD75DD"/>
    <w:rsid w:val="00CE0141"/>
    <w:rsid w:val="00CE1431"/>
    <w:rsid w:val="00CE51A6"/>
    <w:rsid w:val="00CE7A70"/>
    <w:rsid w:val="00CE7CC5"/>
    <w:rsid w:val="00CF28DA"/>
    <w:rsid w:val="00CF60A3"/>
    <w:rsid w:val="00D01FD9"/>
    <w:rsid w:val="00D14B93"/>
    <w:rsid w:val="00D20E8C"/>
    <w:rsid w:val="00D21C77"/>
    <w:rsid w:val="00D22539"/>
    <w:rsid w:val="00D30F23"/>
    <w:rsid w:val="00D3128B"/>
    <w:rsid w:val="00D37B0E"/>
    <w:rsid w:val="00D40355"/>
    <w:rsid w:val="00D43D4C"/>
    <w:rsid w:val="00D44B9E"/>
    <w:rsid w:val="00D51AFF"/>
    <w:rsid w:val="00D6198D"/>
    <w:rsid w:val="00D713BA"/>
    <w:rsid w:val="00D80225"/>
    <w:rsid w:val="00D81065"/>
    <w:rsid w:val="00D84777"/>
    <w:rsid w:val="00D871F6"/>
    <w:rsid w:val="00D87837"/>
    <w:rsid w:val="00D908FC"/>
    <w:rsid w:val="00D91621"/>
    <w:rsid w:val="00D92796"/>
    <w:rsid w:val="00D97FEC"/>
    <w:rsid w:val="00DA3383"/>
    <w:rsid w:val="00DA6749"/>
    <w:rsid w:val="00DC1697"/>
    <w:rsid w:val="00DC3932"/>
    <w:rsid w:val="00DC5D55"/>
    <w:rsid w:val="00DC7B14"/>
    <w:rsid w:val="00DD329F"/>
    <w:rsid w:val="00DD58C3"/>
    <w:rsid w:val="00DD742D"/>
    <w:rsid w:val="00DD7EC5"/>
    <w:rsid w:val="00DE2F29"/>
    <w:rsid w:val="00DE5999"/>
    <w:rsid w:val="00DE6BDE"/>
    <w:rsid w:val="00DF1124"/>
    <w:rsid w:val="00DF157A"/>
    <w:rsid w:val="00DF59B4"/>
    <w:rsid w:val="00DF6C35"/>
    <w:rsid w:val="00E0799C"/>
    <w:rsid w:val="00E136A5"/>
    <w:rsid w:val="00E13D63"/>
    <w:rsid w:val="00E17816"/>
    <w:rsid w:val="00E2208C"/>
    <w:rsid w:val="00E24046"/>
    <w:rsid w:val="00E3554E"/>
    <w:rsid w:val="00E41BCF"/>
    <w:rsid w:val="00E43645"/>
    <w:rsid w:val="00E53A2C"/>
    <w:rsid w:val="00E56343"/>
    <w:rsid w:val="00E56806"/>
    <w:rsid w:val="00E644FA"/>
    <w:rsid w:val="00E6747B"/>
    <w:rsid w:val="00E73E18"/>
    <w:rsid w:val="00E749E8"/>
    <w:rsid w:val="00E80ABD"/>
    <w:rsid w:val="00E86FA4"/>
    <w:rsid w:val="00E92419"/>
    <w:rsid w:val="00E9312D"/>
    <w:rsid w:val="00EA3662"/>
    <w:rsid w:val="00EB0678"/>
    <w:rsid w:val="00EB088A"/>
    <w:rsid w:val="00EB2C7A"/>
    <w:rsid w:val="00EB30AD"/>
    <w:rsid w:val="00EB7F46"/>
    <w:rsid w:val="00EC5639"/>
    <w:rsid w:val="00EC60DA"/>
    <w:rsid w:val="00ED0124"/>
    <w:rsid w:val="00ED64D2"/>
    <w:rsid w:val="00ED7B8F"/>
    <w:rsid w:val="00EE044A"/>
    <w:rsid w:val="00EE06B6"/>
    <w:rsid w:val="00EF051B"/>
    <w:rsid w:val="00EF5952"/>
    <w:rsid w:val="00EF6F8E"/>
    <w:rsid w:val="00F009D3"/>
    <w:rsid w:val="00F02E89"/>
    <w:rsid w:val="00F07C98"/>
    <w:rsid w:val="00F11E39"/>
    <w:rsid w:val="00F12C29"/>
    <w:rsid w:val="00F132A0"/>
    <w:rsid w:val="00F13BA6"/>
    <w:rsid w:val="00F13D7E"/>
    <w:rsid w:val="00F15C4C"/>
    <w:rsid w:val="00F22425"/>
    <w:rsid w:val="00F268C7"/>
    <w:rsid w:val="00F26CE1"/>
    <w:rsid w:val="00F37781"/>
    <w:rsid w:val="00F37FA9"/>
    <w:rsid w:val="00F40B6B"/>
    <w:rsid w:val="00F41052"/>
    <w:rsid w:val="00F5306D"/>
    <w:rsid w:val="00F62738"/>
    <w:rsid w:val="00F6298C"/>
    <w:rsid w:val="00F64201"/>
    <w:rsid w:val="00F6511B"/>
    <w:rsid w:val="00F657BF"/>
    <w:rsid w:val="00F7158F"/>
    <w:rsid w:val="00F85462"/>
    <w:rsid w:val="00F90A65"/>
    <w:rsid w:val="00F91B2B"/>
    <w:rsid w:val="00F91EE2"/>
    <w:rsid w:val="00F95BEE"/>
    <w:rsid w:val="00F96BE2"/>
    <w:rsid w:val="00FA1D75"/>
    <w:rsid w:val="00FB6266"/>
    <w:rsid w:val="00FC6CEE"/>
    <w:rsid w:val="00FD0C74"/>
    <w:rsid w:val="00FD2963"/>
    <w:rsid w:val="00FD5B82"/>
    <w:rsid w:val="00FE0420"/>
    <w:rsid w:val="00FE2B6A"/>
    <w:rsid w:val="00FE3C5D"/>
    <w:rsid w:val="00FE63FB"/>
    <w:rsid w:val="00FF48EA"/>
    <w:rsid w:val="00FF51F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31A5C8"/>
  <w15:docId w15:val="{92BF9959-4FD4-431D-B87F-44B7C4C9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40" w:lineRule="atLeast"/>
        <w:ind w:left="3827" w:hanging="382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2419"/>
    <w:rPr>
      <w:rFonts w:ascii="Franklin Gothic Book" w:hAnsi="Franklin Gothic Book"/>
      <w:sz w:val="20"/>
    </w:rPr>
  </w:style>
  <w:style w:type="paragraph" w:styleId="berschrift1">
    <w:name w:val="heading 1"/>
    <w:basedOn w:val="Standard"/>
    <w:next w:val="Standard"/>
    <w:link w:val="berschrift1Zchn"/>
    <w:uiPriority w:val="9"/>
    <w:qFormat/>
    <w:rsid w:val="00F91FC7"/>
    <w:pPr>
      <w:keepNext/>
      <w:numPr>
        <w:numId w:val="21"/>
      </w:numPr>
      <w:ind w:right="1276"/>
      <w:outlineLvl w:val="0"/>
    </w:pPr>
    <w:rPr>
      <w:rFonts w:ascii="Franklin Gothic Demi" w:hAnsi="Franklin Gothic Demi"/>
      <w:sz w:val="24"/>
    </w:rPr>
  </w:style>
  <w:style w:type="paragraph" w:styleId="berschrift2">
    <w:name w:val="heading 2"/>
    <w:basedOn w:val="berschrift1"/>
    <w:next w:val="Standard"/>
    <w:link w:val="berschrift2Zchn"/>
    <w:uiPriority w:val="9"/>
    <w:unhideWhenUsed/>
    <w:qFormat/>
    <w:rsid w:val="00F91FC7"/>
    <w:pPr>
      <w:numPr>
        <w:ilvl w:val="1"/>
      </w:numPr>
      <w:spacing w:before="360"/>
      <w:outlineLvl w:val="1"/>
    </w:pPr>
    <w:rPr>
      <w:sz w:val="22"/>
    </w:rPr>
  </w:style>
  <w:style w:type="paragraph" w:styleId="berschrift3">
    <w:name w:val="heading 3"/>
    <w:basedOn w:val="berschrift1"/>
    <w:next w:val="Standard"/>
    <w:link w:val="berschrift3Zchn"/>
    <w:uiPriority w:val="9"/>
    <w:unhideWhenUsed/>
    <w:qFormat/>
    <w:rsid w:val="00F91FC7"/>
    <w:pPr>
      <w:numPr>
        <w:ilvl w:val="2"/>
      </w:numPr>
      <w:spacing w:before="240"/>
      <w:outlineLvl w:val="2"/>
    </w:pPr>
    <w:rPr>
      <w:sz w:val="22"/>
    </w:rPr>
  </w:style>
  <w:style w:type="paragraph" w:styleId="berschrift4">
    <w:name w:val="heading 4"/>
    <w:basedOn w:val="berschrift1"/>
    <w:next w:val="Standard"/>
    <w:link w:val="berschrift4Zchn"/>
    <w:uiPriority w:val="9"/>
    <w:unhideWhenUsed/>
    <w:qFormat/>
    <w:rsid w:val="00206CA0"/>
    <w:pPr>
      <w:numPr>
        <w:ilvl w:val="3"/>
      </w:numPr>
      <w:spacing w:before="240"/>
      <w:outlineLvl w:val="3"/>
    </w:pPr>
    <w:rPr>
      <w:sz w:val="20"/>
    </w:rPr>
  </w:style>
  <w:style w:type="paragraph" w:styleId="berschrift5">
    <w:name w:val="heading 5"/>
    <w:basedOn w:val="berschrift4"/>
    <w:next w:val="Standard"/>
    <w:link w:val="berschrift5Zchn"/>
    <w:uiPriority w:val="9"/>
    <w:unhideWhenUsed/>
    <w:rsid w:val="00503719"/>
    <w:pPr>
      <w:keepLines/>
      <w:numPr>
        <w:ilvl w:val="4"/>
      </w:numPr>
      <w:outlineLvl w:val="4"/>
    </w:pPr>
    <w:rPr>
      <w:rFonts w:ascii="Franklin Gothic Book" w:eastAsiaTheme="majorEastAsia" w:hAnsi="Franklin Gothic Book" w:cstheme="majorBidi"/>
      <w:i/>
    </w:rPr>
  </w:style>
  <w:style w:type="paragraph" w:styleId="berschrift6">
    <w:name w:val="heading 6"/>
    <w:basedOn w:val="Standard"/>
    <w:next w:val="Standard"/>
    <w:link w:val="berschrift6Zchn"/>
    <w:uiPriority w:val="9"/>
    <w:semiHidden/>
    <w:unhideWhenUsed/>
    <w:qFormat/>
    <w:rsid w:val="003B52BD"/>
    <w:pPr>
      <w:keepNext/>
      <w:keepLines/>
      <w:spacing w:before="40" w:after="0"/>
      <w:outlineLvl w:val="5"/>
    </w:pPr>
    <w:rPr>
      <w:rFonts w:asciiTheme="majorHAnsi" w:eastAsiaTheme="majorEastAsia" w:hAnsiTheme="majorHAnsi" w:cstheme="majorBidi"/>
      <w:color w:val="265F3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treff">
    <w:name w:val="Betreff"/>
    <w:basedOn w:val="Standard"/>
    <w:next w:val="Standard"/>
    <w:rsid w:val="00A575A5"/>
    <w:pPr>
      <w:spacing w:after="0" w:line="480" w:lineRule="auto"/>
    </w:pPr>
    <w:rPr>
      <w:rFonts w:ascii="Franklin Gothic Demi" w:hAnsi="Franklin Gothic Demi"/>
    </w:rPr>
  </w:style>
  <w:style w:type="paragraph" w:styleId="Titel">
    <w:name w:val="Title"/>
    <w:basedOn w:val="Standard"/>
    <w:next w:val="Standard"/>
    <w:link w:val="TitelZchn"/>
    <w:uiPriority w:val="10"/>
    <w:rsid w:val="00F931E9"/>
    <w:rPr>
      <w:rFonts w:ascii="Franklin Gothic Demi" w:hAnsi="Franklin Gothic Demi"/>
      <w:sz w:val="24"/>
    </w:rPr>
  </w:style>
  <w:style w:type="character" w:customStyle="1" w:styleId="TitelZchn">
    <w:name w:val="Titel Zchn"/>
    <w:basedOn w:val="Absatz-Standardschriftart"/>
    <w:link w:val="Titel"/>
    <w:uiPriority w:val="10"/>
    <w:rsid w:val="00F931E9"/>
    <w:rPr>
      <w:rFonts w:ascii="Franklin Gothic Demi" w:hAnsi="Franklin Gothic Demi"/>
      <w:sz w:val="24"/>
    </w:rPr>
  </w:style>
  <w:style w:type="character" w:customStyle="1" w:styleId="berschrift1Zchn">
    <w:name w:val="Überschrift 1 Zchn"/>
    <w:basedOn w:val="Absatz-Standardschriftart"/>
    <w:link w:val="berschrift1"/>
    <w:uiPriority w:val="9"/>
    <w:rsid w:val="00F91FC7"/>
    <w:rPr>
      <w:rFonts w:ascii="Franklin Gothic Demi" w:hAnsi="Franklin Gothic Demi"/>
      <w:sz w:val="24"/>
    </w:rPr>
  </w:style>
  <w:style w:type="paragraph" w:styleId="Untertitel">
    <w:name w:val="Subtitle"/>
    <w:basedOn w:val="Standard"/>
    <w:next w:val="Standard"/>
    <w:link w:val="UntertitelZchn"/>
    <w:uiPriority w:val="11"/>
    <w:rsid w:val="00B83BE1"/>
    <w:rPr>
      <w:rFonts w:ascii="Franklin Gothic Demi" w:hAnsi="Franklin Gothic Demi"/>
      <w:sz w:val="22"/>
    </w:rPr>
  </w:style>
  <w:style w:type="character" w:customStyle="1" w:styleId="UntertitelZchn">
    <w:name w:val="Untertitel Zchn"/>
    <w:basedOn w:val="Absatz-Standardschriftart"/>
    <w:link w:val="Untertitel"/>
    <w:uiPriority w:val="11"/>
    <w:rsid w:val="00B83BE1"/>
    <w:rPr>
      <w:rFonts w:ascii="Franklin Gothic Demi" w:hAnsi="Franklin Gothic Demi"/>
    </w:rPr>
  </w:style>
  <w:style w:type="character" w:customStyle="1" w:styleId="berschrift2Zchn">
    <w:name w:val="Überschrift 2 Zchn"/>
    <w:basedOn w:val="Absatz-Standardschriftart"/>
    <w:link w:val="berschrift2"/>
    <w:uiPriority w:val="9"/>
    <w:rsid w:val="00F91FC7"/>
    <w:rPr>
      <w:rFonts w:ascii="Franklin Gothic Demi" w:hAnsi="Franklin Gothic Demi"/>
    </w:rPr>
  </w:style>
  <w:style w:type="character" w:customStyle="1" w:styleId="berschrift3Zchn">
    <w:name w:val="Überschrift 3 Zchn"/>
    <w:basedOn w:val="Absatz-Standardschriftart"/>
    <w:link w:val="berschrift3"/>
    <w:uiPriority w:val="9"/>
    <w:rsid w:val="00F91FC7"/>
    <w:rPr>
      <w:rFonts w:ascii="Franklin Gothic Demi" w:hAnsi="Franklin Gothic Demi"/>
    </w:rPr>
  </w:style>
  <w:style w:type="character" w:customStyle="1" w:styleId="berschrift4Zchn">
    <w:name w:val="Überschrift 4 Zchn"/>
    <w:basedOn w:val="Absatz-Standardschriftart"/>
    <w:link w:val="berschrift4"/>
    <w:uiPriority w:val="9"/>
    <w:rsid w:val="00206CA0"/>
    <w:rPr>
      <w:rFonts w:ascii="Franklin Gothic Demi" w:hAnsi="Franklin Gothic Demi"/>
      <w:sz w:val="20"/>
    </w:rPr>
  </w:style>
  <w:style w:type="paragraph" w:customStyle="1" w:styleId="ListAlphabetic">
    <w:name w:val="List_Alphabetic"/>
    <w:basedOn w:val="Standard"/>
    <w:rsid w:val="00BB5D27"/>
    <w:pPr>
      <w:numPr>
        <w:numId w:val="3"/>
      </w:numPr>
      <w:spacing w:line="240" w:lineRule="auto"/>
      <w:contextualSpacing/>
    </w:pPr>
  </w:style>
  <w:style w:type="paragraph" w:styleId="Listenabsatz">
    <w:name w:val="List Paragraph"/>
    <w:basedOn w:val="Standard"/>
    <w:uiPriority w:val="34"/>
    <w:rsid w:val="004D7849"/>
    <w:pPr>
      <w:ind w:left="720"/>
      <w:contextualSpacing/>
    </w:pPr>
  </w:style>
  <w:style w:type="paragraph" w:customStyle="1" w:styleId="ListNumeric">
    <w:name w:val="List_Numeric"/>
    <w:basedOn w:val="Standard"/>
    <w:rsid w:val="00BB5D27"/>
    <w:pPr>
      <w:numPr>
        <w:numId w:val="4"/>
      </w:numPr>
      <w:spacing w:line="240" w:lineRule="auto"/>
      <w:contextualSpacing/>
    </w:pPr>
  </w:style>
  <w:style w:type="paragraph" w:customStyle="1" w:styleId="ListLine">
    <w:name w:val="List_Line"/>
    <w:basedOn w:val="Standard"/>
    <w:rsid w:val="00BB5D27"/>
    <w:pPr>
      <w:numPr>
        <w:numId w:val="6"/>
      </w:numPr>
      <w:spacing w:line="240" w:lineRule="auto"/>
      <w:contextualSpacing/>
    </w:pPr>
  </w:style>
  <w:style w:type="paragraph" w:customStyle="1" w:styleId="ListBullet">
    <w:name w:val="List_Bullet"/>
    <w:basedOn w:val="Standard"/>
    <w:rsid w:val="000A6E4F"/>
    <w:pPr>
      <w:numPr>
        <w:numId w:val="7"/>
      </w:numPr>
      <w:contextualSpacing/>
    </w:pPr>
  </w:style>
  <w:style w:type="paragraph" w:customStyle="1" w:styleId="Versandart">
    <w:name w:val="Versandart"/>
    <w:basedOn w:val="Stdneutral"/>
    <w:rsid w:val="006B5AE5"/>
    <w:rPr>
      <w:b/>
    </w:rPr>
  </w:style>
  <w:style w:type="paragraph" w:customStyle="1" w:styleId="Beilagenbox">
    <w:name w:val="Beilagenbox"/>
    <w:basedOn w:val="Stdneutral"/>
    <w:rsid w:val="00C14959"/>
    <w:pPr>
      <w:tabs>
        <w:tab w:val="left" w:pos="284"/>
      </w:tabs>
    </w:pPr>
  </w:style>
  <w:style w:type="paragraph" w:customStyle="1" w:styleId="Stdneutral">
    <w:name w:val="Std._neutral"/>
    <w:basedOn w:val="Standard"/>
    <w:qFormat/>
    <w:rsid w:val="00F52D8F"/>
    <w:pPr>
      <w:spacing w:after="0" w:line="240" w:lineRule="auto"/>
    </w:pPr>
  </w:style>
  <w:style w:type="paragraph" w:styleId="Verzeichnis1">
    <w:name w:val="toc 1"/>
    <w:basedOn w:val="Standard"/>
    <w:autoRedefine/>
    <w:uiPriority w:val="39"/>
    <w:unhideWhenUsed/>
    <w:rsid w:val="00490ACD"/>
    <w:pPr>
      <w:tabs>
        <w:tab w:val="left" w:pos="425"/>
        <w:tab w:val="right" w:pos="8930"/>
      </w:tabs>
      <w:spacing w:before="160" w:after="0"/>
      <w:ind w:right="284"/>
    </w:pPr>
    <w:rPr>
      <w:rFonts w:ascii="Franklin Gothic Demi" w:hAnsi="Franklin Gothic Demi"/>
    </w:rPr>
  </w:style>
  <w:style w:type="paragraph" w:styleId="Verzeichnis2">
    <w:name w:val="toc 2"/>
    <w:basedOn w:val="Verzeichnis1"/>
    <w:autoRedefine/>
    <w:uiPriority w:val="39"/>
    <w:unhideWhenUsed/>
    <w:rsid w:val="00F91FC7"/>
    <w:pPr>
      <w:tabs>
        <w:tab w:val="clear" w:pos="425"/>
        <w:tab w:val="left" w:pos="1134"/>
      </w:tabs>
      <w:spacing w:before="0"/>
      <w:ind w:left="425"/>
    </w:pPr>
    <w:rPr>
      <w:rFonts w:ascii="Franklin Gothic Book" w:hAnsi="Franklin Gothic Book"/>
    </w:rPr>
  </w:style>
  <w:style w:type="paragraph" w:styleId="Verzeichnis3">
    <w:name w:val="toc 3"/>
    <w:basedOn w:val="Verzeichnis2"/>
    <w:autoRedefine/>
    <w:uiPriority w:val="39"/>
    <w:unhideWhenUsed/>
    <w:rsid w:val="00552B88"/>
    <w:pPr>
      <w:ind w:right="0"/>
    </w:pPr>
  </w:style>
  <w:style w:type="character" w:customStyle="1" w:styleId="berschrift5Zchn">
    <w:name w:val="Überschrift 5 Zchn"/>
    <w:basedOn w:val="Absatz-Standardschriftart"/>
    <w:link w:val="berschrift5"/>
    <w:uiPriority w:val="9"/>
    <w:rsid w:val="00503719"/>
    <w:rPr>
      <w:rFonts w:ascii="Franklin Gothic Book" w:eastAsiaTheme="majorEastAsia" w:hAnsi="Franklin Gothic Book" w:cstheme="majorBidi"/>
      <w:i/>
      <w:sz w:val="20"/>
    </w:rPr>
  </w:style>
  <w:style w:type="character" w:customStyle="1" w:styleId="Standardfett">
    <w:name w:val="Standard fett"/>
    <w:basedOn w:val="Absatz-Standardschriftart"/>
    <w:uiPriority w:val="1"/>
    <w:rsid w:val="005310E0"/>
    <w:rPr>
      <w:rFonts w:ascii="Franklin Gothic Demi" w:hAnsi="Franklin Gothic Demi"/>
      <w:b w:val="0"/>
    </w:rPr>
  </w:style>
  <w:style w:type="paragraph" w:styleId="Inhaltsverzeichnisberschrift">
    <w:name w:val="TOC Heading"/>
    <w:basedOn w:val="berschrift1"/>
    <w:next w:val="Standard"/>
    <w:uiPriority w:val="39"/>
    <w:unhideWhenUsed/>
    <w:rsid w:val="002D10F9"/>
    <w:pPr>
      <w:keepLines/>
      <w:numPr>
        <w:numId w:val="0"/>
      </w:numPr>
      <w:spacing w:before="240" w:after="0" w:line="259" w:lineRule="auto"/>
      <w:ind w:left="357" w:hanging="357"/>
      <w:outlineLvl w:val="9"/>
    </w:pPr>
    <w:rPr>
      <w:rFonts w:eastAsiaTheme="majorEastAsia" w:cstheme="majorBidi"/>
      <w:bCs/>
      <w:szCs w:val="28"/>
    </w:rPr>
  </w:style>
  <w:style w:type="paragraph" w:customStyle="1" w:styleId="Anhang1">
    <w:name w:val="Anhang 1"/>
    <w:basedOn w:val="Standard"/>
    <w:next w:val="Standard"/>
    <w:rsid w:val="00E43B7B"/>
    <w:pPr>
      <w:numPr>
        <w:numId w:val="25"/>
      </w:numPr>
      <w:spacing w:before="360" w:after="240" w:line="240" w:lineRule="auto"/>
      <w:outlineLvl w:val="0"/>
    </w:pPr>
    <w:rPr>
      <w:rFonts w:ascii="Franklin Gothic Demi" w:hAnsi="Franklin Gothic Demi"/>
      <w:sz w:val="24"/>
    </w:rPr>
  </w:style>
  <w:style w:type="paragraph" w:customStyle="1" w:styleId="Anhang2">
    <w:name w:val="Anhang 2"/>
    <w:basedOn w:val="Anhang1"/>
    <w:next w:val="Standard"/>
    <w:rsid w:val="00E43B7B"/>
    <w:pPr>
      <w:numPr>
        <w:ilvl w:val="1"/>
      </w:numPr>
      <w:outlineLvl w:val="1"/>
    </w:pPr>
    <w:rPr>
      <w:sz w:val="22"/>
    </w:rPr>
  </w:style>
  <w:style w:type="paragraph" w:customStyle="1" w:styleId="Anhang3">
    <w:name w:val="Anhang 3"/>
    <w:basedOn w:val="Anhang1"/>
    <w:next w:val="Standard"/>
    <w:rsid w:val="003B52BD"/>
    <w:pPr>
      <w:numPr>
        <w:ilvl w:val="2"/>
      </w:numPr>
      <w:spacing w:before="240" w:after="160" w:line="240" w:lineRule="atLeast"/>
      <w:outlineLvl w:val="3"/>
    </w:pPr>
    <w:rPr>
      <w:sz w:val="22"/>
    </w:rPr>
  </w:style>
  <w:style w:type="paragraph" w:customStyle="1" w:styleId="BerichtsbezeichnungTitel">
    <w:name w:val="Berichtsbezeichnung Titel"/>
    <w:basedOn w:val="Titel"/>
    <w:next w:val="Standard"/>
    <w:rsid w:val="003A4CCD"/>
    <w:pPr>
      <w:spacing w:after="0"/>
      <w:jc w:val="right"/>
    </w:pPr>
    <w:rPr>
      <w:sz w:val="32"/>
    </w:rPr>
  </w:style>
  <w:style w:type="paragraph" w:customStyle="1" w:styleId="BerichtsbezeichnugnTitelblattText">
    <w:name w:val="Berichtsbezeichnugn Titelblatt Text"/>
    <w:basedOn w:val="Standard"/>
    <w:rsid w:val="003A4CCD"/>
    <w:pPr>
      <w:spacing w:after="0"/>
      <w:jc w:val="right"/>
    </w:pPr>
    <w:rPr>
      <w:sz w:val="22"/>
    </w:rPr>
  </w:style>
  <w:style w:type="paragraph" w:customStyle="1" w:styleId="Fuzeile1">
    <w:name w:val="Fußzeile1"/>
    <w:basedOn w:val="Standard"/>
    <w:rsid w:val="003D72C7"/>
    <w:pPr>
      <w:tabs>
        <w:tab w:val="right" w:pos="8930"/>
      </w:tabs>
      <w:spacing w:after="0" w:line="240" w:lineRule="auto"/>
    </w:pPr>
    <w:rPr>
      <w:sz w:val="16"/>
    </w:rPr>
  </w:style>
  <w:style w:type="paragraph" w:customStyle="1" w:styleId="StandardBericht">
    <w:name w:val="Standard Bericht"/>
    <w:basedOn w:val="Standard"/>
    <w:rsid w:val="002A44CD"/>
  </w:style>
  <w:style w:type="paragraph" w:customStyle="1" w:styleId="berschrift1Bericht">
    <w:name w:val="Überschrift 1 Bericht"/>
    <w:basedOn w:val="berschrift1"/>
    <w:next w:val="StandardBericht"/>
    <w:rsid w:val="00EF7E44"/>
    <w:pPr>
      <w:numPr>
        <w:numId w:val="32"/>
      </w:numPr>
    </w:pPr>
  </w:style>
  <w:style w:type="paragraph" w:customStyle="1" w:styleId="berschrift2Bericht">
    <w:name w:val="Überschrift 2 Bericht"/>
    <w:basedOn w:val="berschrift2"/>
    <w:next w:val="StandardBericht"/>
    <w:rsid w:val="00552B88"/>
    <w:pPr>
      <w:numPr>
        <w:numId w:val="32"/>
      </w:numPr>
      <w:spacing w:before="240"/>
    </w:pPr>
  </w:style>
  <w:style w:type="paragraph" w:customStyle="1" w:styleId="berschrift3Bericht">
    <w:name w:val="Überschrift 3 Bericht"/>
    <w:basedOn w:val="berschrift3"/>
    <w:next w:val="StandardBericht"/>
    <w:rsid w:val="00EF7E44"/>
    <w:pPr>
      <w:numPr>
        <w:numId w:val="32"/>
      </w:numPr>
    </w:pPr>
  </w:style>
  <w:style w:type="paragraph" w:customStyle="1" w:styleId="berschrift4Bericht">
    <w:name w:val="Überschrift 4 Bericht"/>
    <w:basedOn w:val="berschrift4"/>
    <w:next w:val="StandardBericht"/>
    <w:rsid w:val="00503719"/>
    <w:pPr>
      <w:numPr>
        <w:numId w:val="32"/>
      </w:numPr>
    </w:pPr>
  </w:style>
  <w:style w:type="character" w:styleId="Fett">
    <w:name w:val="Strong"/>
    <w:basedOn w:val="Absatz-Standardschriftart"/>
    <w:uiPriority w:val="22"/>
    <w:rsid w:val="00031109"/>
    <w:rPr>
      <w:rFonts w:ascii="Franklin Gothic Demi" w:hAnsi="Franklin Gothic Demi"/>
      <w:b w:val="0"/>
      <w:bCs/>
    </w:rPr>
  </w:style>
  <w:style w:type="paragraph" w:customStyle="1" w:styleId="berschrift5Bericht">
    <w:name w:val="Überschrift 5 Bericht"/>
    <w:basedOn w:val="berschrift5"/>
    <w:next w:val="StandardBericht"/>
    <w:rsid w:val="00746884"/>
    <w:pPr>
      <w:numPr>
        <w:numId w:val="32"/>
      </w:numPr>
    </w:pPr>
  </w:style>
  <w:style w:type="paragraph" w:customStyle="1" w:styleId="StandardAdresse">
    <w:name w:val="Standard Adresse"/>
    <w:basedOn w:val="Stdneutral"/>
    <w:rsid w:val="009C2D19"/>
    <w:pPr>
      <w:jc w:val="left"/>
    </w:pPr>
  </w:style>
  <w:style w:type="paragraph" w:customStyle="1" w:styleId="ListNumericEinladungProtokoll">
    <w:name w:val="List_Numeric_EinladungProtokoll"/>
    <w:basedOn w:val="ListNumeric"/>
    <w:rsid w:val="005D6D08"/>
    <w:pPr>
      <w:numPr>
        <w:numId w:val="31"/>
      </w:numPr>
      <w:tabs>
        <w:tab w:val="left" w:pos="6379"/>
        <w:tab w:val="left" w:pos="7796"/>
      </w:tabs>
      <w:spacing w:after="0"/>
      <w:ind w:right="2835"/>
    </w:pPr>
  </w:style>
  <w:style w:type="character" w:customStyle="1" w:styleId="berschrift6Zchn">
    <w:name w:val="Überschrift 6 Zchn"/>
    <w:basedOn w:val="Absatz-Standardschriftart"/>
    <w:link w:val="berschrift6"/>
    <w:uiPriority w:val="9"/>
    <w:semiHidden/>
    <w:rsid w:val="003B52BD"/>
    <w:rPr>
      <w:rFonts w:asciiTheme="majorHAnsi" w:eastAsiaTheme="majorEastAsia" w:hAnsiTheme="majorHAnsi" w:cstheme="majorBidi"/>
      <w:color w:val="265F30" w:themeColor="accent1" w:themeShade="7F"/>
      <w:sz w:val="20"/>
    </w:rPr>
  </w:style>
  <w:style w:type="paragraph" w:styleId="Funotentext">
    <w:name w:val="footnote text"/>
    <w:basedOn w:val="Standard"/>
    <w:link w:val="FunotentextZchn"/>
    <w:uiPriority w:val="99"/>
    <w:semiHidden/>
    <w:unhideWhenUsed/>
    <w:rsid w:val="00A9064C"/>
    <w:pPr>
      <w:spacing w:after="0" w:line="240" w:lineRule="auto"/>
    </w:pPr>
    <w:rPr>
      <w:sz w:val="16"/>
      <w:szCs w:val="20"/>
    </w:rPr>
  </w:style>
  <w:style w:type="character" w:customStyle="1" w:styleId="FunotentextZchn">
    <w:name w:val="Fußnotentext Zchn"/>
    <w:basedOn w:val="Absatz-Standardschriftart"/>
    <w:link w:val="Funotentext"/>
    <w:uiPriority w:val="99"/>
    <w:semiHidden/>
    <w:rsid w:val="00A9064C"/>
    <w:rPr>
      <w:rFonts w:ascii="Franklin Gothic Book" w:hAnsi="Franklin Gothic Book"/>
      <w:sz w:val="16"/>
      <w:szCs w:val="20"/>
    </w:rPr>
  </w:style>
  <w:style w:type="character" w:styleId="Funotenzeichen">
    <w:name w:val="footnote reference"/>
    <w:basedOn w:val="Absatz-Standardschriftart"/>
    <w:uiPriority w:val="99"/>
    <w:semiHidden/>
    <w:unhideWhenUsed/>
    <w:rsid w:val="00A9064C"/>
    <w:rPr>
      <w:rFonts w:ascii="Franklin Gothic Book" w:hAnsi="Franklin Gothic Book"/>
      <w:sz w:val="16"/>
      <w:vertAlign w:val="superscript"/>
    </w:rPr>
  </w:style>
  <w:style w:type="paragraph" w:customStyle="1" w:styleId="ListLineEinladungProtokoll">
    <w:name w:val="List_Line_EinladungProtokoll"/>
    <w:basedOn w:val="ListLine"/>
    <w:rsid w:val="005D6D08"/>
    <w:pPr>
      <w:numPr>
        <w:numId w:val="34"/>
      </w:numPr>
      <w:tabs>
        <w:tab w:val="left" w:pos="6379"/>
        <w:tab w:val="left" w:pos="7796"/>
      </w:tabs>
      <w:spacing w:after="0"/>
      <w:ind w:right="2835"/>
    </w:pPr>
  </w:style>
  <w:style w:type="paragraph" w:customStyle="1" w:styleId="Entwurf">
    <w:name w:val="Entwurf"/>
    <w:basedOn w:val="Stdneutral"/>
    <w:qFormat/>
    <w:rsid w:val="0027130F"/>
    <w:rPr>
      <w:b/>
      <w:color w:val="A6A6A6"/>
    </w:rPr>
  </w:style>
  <w:style w:type="paragraph" w:styleId="Beschriftung">
    <w:name w:val="caption"/>
    <w:basedOn w:val="Standard"/>
    <w:next w:val="Standard"/>
    <w:uiPriority w:val="35"/>
    <w:unhideWhenUsed/>
    <w:rsid w:val="00257FBA"/>
    <w:pPr>
      <w:spacing w:after="200" w:line="240" w:lineRule="auto"/>
    </w:pPr>
    <w:rPr>
      <w:i/>
      <w:iCs/>
      <w:sz w:val="16"/>
      <w:szCs w:val="18"/>
    </w:rPr>
  </w:style>
  <w:style w:type="table" w:styleId="Tabellenraster">
    <w:name w:val="Table Grid"/>
    <w:basedOn w:val="NormaleTabelle"/>
    <w:uiPriority w:val="59"/>
    <w:rsid w:val="00DA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Tabelle">
    <w:name w:val="Standard Tabelle"/>
    <w:basedOn w:val="Standard"/>
    <w:qFormat/>
    <w:rsid w:val="00D57CBC"/>
    <w:pPr>
      <w:spacing w:after="0" w:line="240" w:lineRule="auto"/>
      <w:jc w:val="left"/>
    </w:pPr>
  </w:style>
  <w:style w:type="paragraph" w:customStyle="1" w:styleId="berschriftTabelle">
    <w:name w:val="Überschrift Tabelle"/>
    <w:basedOn w:val="StandardTabelle"/>
    <w:rsid w:val="00D57CBC"/>
    <w:rPr>
      <w:b/>
    </w:rPr>
  </w:style>
  <w:style w:type="paragraph" w:customStyle="1" w:styleId="LineTabelle1">
    <w:name w:val="Line Tabelle 1"/>
    <w:basedOn w:val="Standard"/>
    <w:rsid w:val="00720C71"/>
    <w:pPr>
      <w:numPr>
        <w:numId w:val="45"/>
      </w:numPr>
      <w:spacing w:line="240" w:lineRule="auto"/>
      <w:ind w:left="340" w:hanging="340"/>
      <w:contextualSpacing/>
      <w:jc w:val="left"/>
    </w:pPr>
  </w:style>
  <w:style w:type="paragraph" w:customStyle="1" w:styleId="LineTabelle2">
    <w:name w:val="Line Tabelle 2"/>
    <w:basedOn w:val="LineTabelle1"/>
    <w:rsid w:val="009B2B0E"/>
    <w:pPr>
      <w:numPr>
        <w:numId w:val="44"/>
      </w:numPr>
      <w:ind w:left="624" w:hanging="284"/>
    </w:pPr>
  </w:style>
  <w:style w:type="paragraph" w:customStyle="1" w:styleId="LineTabelle3">
    <w:name w:val="Line Tabelle 3"/>
    <w:basedOn w:val="LineTabelle2"/>
    <w:rsid w:val="009B2B0E"/>
    <w:pPr>
      <w:numPr>
        <w:numId w:val="40"/>
      </w:numPr>
      <w:ind w:left="908" w:hanging="284"/>
    </w:pPr>
  </w:style>
  <w:style w:type="paragraph" w:customStyle="1" w:styleId="LineTabelle4">
    <w:name w:val="Line Tabelle 4"/>
    <w:basedOn w:val="LineTabelle3"/>
    <w:rsid w:val="009B2B0E"/>
    <w:pPr>
      <w:numPr>
        <w:numId w:val="43"/>
      </w:numPr>
      <w:ind w:left="1191" w:hanging="284"/>
    </w:pPr>
  </w:style>
  <w:style w:type="table" w:styleId="TabellemithellemGitternetz">
    <w:name w:val="Grid Table Light"/>
    <w:basedOn w:val="NormaleTabelle"/>
    <w:uiPriority w:val="40"/>
    <w:rsid w:val="007C38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uellerBold">
    <w:name w:val="MuellerBold"/>
    <w:basedOn w:val="Standard"/>
    <w:qFormat/>
    <w:rsid w:val="00084666"/>
    <w:rPr>
      <w:rFonts w:ascii="Muller Black" w:hAnsi="Muller Black"/>
    </w:rPr>
  </w:style>
  <w:style w:type="paragraph" w:customStyle="1" w:styleId="MuellerHairline">
    <w:name w:val="MuellerHairline"/>
    <w:basedOn w:val="Standard"/>
    <w:qFormat/>
    <w:rsid w:val="00084666"/>
    <w:rPr>
      <w:rFonts w:ascii="Muller Hairline" w:hAnsi="Muller Hairline"/>
    </w:rPr>
  </w:style>
  <w:style w:type="paragraph" w:customStyle="1" w:styleId="MuellerRegular">
    <w:name w:val="MuellerRegular"/>
    <w:basedOn w:val="Standard"/>
    <w:rsid w:val="0050012D"/>
    <w:rPr>
      <w:rFonts w:ascii="Muller Regular" w:hAnsi="Muller Regular"/>
      <w:sz w:val="22"/>
    </w:rPr>
  </w:style>
  <w:style w:type="paragraph" w:customStyle="1" w:styleId="InvisibleLine">
    <w:name w:val="InvisibleLine"/>
    <w:basedOn w:val="Standard"/>
    <w:qFormat/>
    <w:rsid w:val="00324A7D"/>
    <w:pPr>
      <w:spacing w:after="0" w:line="1" w:lineRule="atLeast"/>
    </w:pPr>
    <w:rPr>
      <w:color w:val="FFFFFF" w:themeColor="background1"/>
      <w:sz w:val="2"/>
    </w:rPr>
  </w:style>
  <w:style w:type="character" w:styleId="Platzhaltertext">
    <w:name w:val="Placeholder Text"/>
    <w:basedOn w:val="Absatz-Standardschriftart"/>
    <w:uiPriority w:val="99"/>
    <w:semiHidden/>
    <w:rsid w:val="00A12D8F"/>
    <w:rPr>
      <w:color w:val="808080"/>
    </w:rPr>
  </w:style>
  <w:style w:type="character" w:customStyle="1" w:styleId="Formatvorlage1">
    <w:name w:val="Formatvorlage1"/>
    <w:basedOn w:val="Absatz-Standardschriftart"/>
    <w:uiPriority w:val="1"/>
    <w:rsid w:val="00937C74"/>
    <w:rPr>
      <w:color w:val="BFBFBF" w:themeColor="background1" w:themeShade="BF"/>
    </w:rPr>
  </w:style>
  <w:style w:type="character" w:styleId="Hervorhebung">
    <w:name w:val="Emphasis"/>
    <w:basedOn w:val="Absatz-Standardschriftart"/>
    <w:uiPriority w:val="20"/>
    <w:rsid w:val="00937C74"/>
    <w:rPr>
      <w:i/>
      <w:iCs/>
    </w:rPr>
  </w:style>
  <w:style w:type="character" w:styleId="IntensiveHervorhebung">
    <w:name w:val="Intense Emphasis"/>
    <w:basedOn w:val="Absatz-Standardschriftart"/>
    <w:uiPriority w:val="21"/>
    <w:rsid w:val="00DF1124"/>
    <w:rPr>
      <w:i/>
      <w:iCs/>
      <w:color w:val="53BA65" w:themeColor="accent1"/>
    </w:rPr>
  </w:style>
  <w:style w:type="character" w:customStyle="1" w:styleId="Ausfllenblau">
    <w:name w:val="Ausfüllen blau"/>
    <w:basedOn w:val="Absatz-Standardschriftart"/>
    <w:uiPriority w:val="1"/>
    <w:rsid w:val="00DF1124"/>
    <w:rPr>
      <w:rFonts w:ascii="Franklin Gothic Book" w:hAnsi="Franklin Gothic Book"/>
      <w:i/>
      <w:color w:val="2B6FED" w:themeColor="text2" w:themeTint="99"/>
    </w:rPr>
  </w:style>
  <w:style w:type="paragraph" w:customStyle="1" w:styleId="AD7488D800F047999B20260C9944F5C4">
    <w:name w:val="AD7488D800F047999B20260C9944F5C4"/>
    <w:rsid w:val="00FE0420"/>
    <w:pPr>
      <w:spacing w:line="259" w:lineRule="auto"/>
      <w:ind w:left="0" w:firstLine="0"/>
      <w:jc w:val="left"/>
    </w:pPr>
    <w:rPr>
      <w:rFonts w:eastAsiaTheme="minorEastAsia"/>
      <w:lang w:eastAsia="de-CH"/>
    </w:rPr>
  </w:style>
  <w:style w:type="character" w:customStyle="1" w:styleId="Formatvorlage2">
    <w:name w:val="Formatvorlage2"/>
    <w:basedOn w:val="Ausfllenblau"/>
    <w:uiPriority w:val="1"/>
    <w:rsid w:val="002350F7"/>
    <w:rPr>
      <w:rFonts w:ascii="Franklin Gothic Book" w:hAnsi="Franklin Gothic Book"/>
      <w:i/>
      <w:color w:val="2B6FED" w:themeColor="text2" w:themeTint="99"/>
    </w:rPr>
  </w:style>
  <w:style w:type="paragraph" w:styleId="Kopfzeile">
    <w:name w:val="header"/>
    <w:basedOn w:val="Standard"/>
    <w:link w:val="KopfzeileZchn"/>
    <w:uiPriority w:val="99"/>
    <w:unhideWhenUsed/>
    <w:rsid w:val="001356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356BD"/>
    <w:rPr>
      <w:rFonts w:ascii="Franklin Gothic Book" w:hAnsi="Franklin Gothic Book"/>
      <w:sz w:val="20"/>
    </w:rPr>
  </w:style>
  <w:style w:type="paragraph" w:styleId="Fuzeile">
    <w:name w:val="footer"/>
    <w:basedOn w:val="Standard"/>
    <w:link w:val="FuzeileZchn"/>
    <w:uiPriority w:val="99"/>
    <w:unhideWhenUsed/>
    <w:rsid w:val="001356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356BD"/>
    <w:rPr>
      <w:rFonts w:ascii="Franklin Gothic Book" w:hAnsi="Franklin Gothic Book"/>
      <w:sz w:val="20"/>
    </w:rPr>
  </w:style>
  <w:style w:type="character" w:styleId="Kommentarzeichen">
    <w:name w:val="annotation reference"/>
    <w:basedOn w:val="Absatz-Standardschriftart"/>
    <w:uiPriority w:val="99"/>
    <w:semiHidden/>
    <w:unhideWhenUsed/>
    <w:rsid w:val="009B673C"/>
    <w:rPr>
      <w:sz w:val="16"/>
      <w:szCs w:val="16"/>
    </w:rPr>
  </w:style>
  <w:style w:type="paragraph" w:styleId="Kommentartext">
    <w:name w:val="annotation text"/>
    <w:basedOn w:val="Standard"/>
    <w:link w:val="KommentartextZchn"/>
    <w:uiPriority w:val="99"/>
    <w:semiHidden/>
    <w:unhideWhenUsed/>
    <w:rsid w:val="009B673C"/>
    <w:pPr>
      <w:spacing w:line="240" w:lineRule="auto"/>
    </w:pPr>
    <w:rPr>
      <w:szCs w:val="20"/>
    </w:rPr>
  </w:style>
  <w:style w:type="character" w:customStyle="1" w:styleId="KommentartextZchn">
    <w:name w:val="Kommentartext Zchn"/>
    <w:basedOn w:val="Absatz-Standardschriftart"/>
    <w:link w:val="Kommentartext"/>
    <w:uiPriority w:val="99"/>
    <w:semiHidden/>
    <w:rsid w:val="009B673C"/>
    <w:rPr>
      <w:rFonts w:ascii="Franklin Gothic Book" w:hAnsi="Franklin Gothic Book"/>
      <w:sz w:val="20"/>
      <w:szCs w:val="20"/>
    </w:rPr>
  </w:style>
  <w:style w:type="paragraph" w:styleId="Kommentarthema">
    <w:name w:val="annotation subject"/>
    <w:basedOn w:val="Kommentartext"/>
    <w:next w:val="Kommentartext"/>
    <w:link w:val="KommentarthemaZchn"/>
    <w:uiPriority w:val="99"/>
    <w:semiHidden/>
    <w:unhideWhenUsed/>
    <w:rsid w:val="009B673C"/>
    <w:rPr>
      <w:b/>
      <w:bCs/>
    </w:rPr>
  </w:style>
  <w:style w:type="character" w:customStyle="1" w:styleId="KommentarthemaZchn">
    <w:name w:val="Kommentarthema Zchn"/>
    <w:basedOn w:val="KommentartextZchn"/>
    <w:link w:val="Kommentarthema"/>
    <w:uiPriority w:val="99"/>
    <w:semiHidden/>
    <w:rsid w:val="009B673C"/>
    <w:rPr>
      <w:rFonts w:ascii="Franklin Gothic Book" w:hAnsi="Franklin Gothic Book"/>
      <w:b/>
      <w:bCs/>
      <w:sz w:val="20"/>
      <w:szCs w:val="20"/>
    </w:rPr>
  </w:style>
  <w:style w:type="paragraph" w:styleId="Sprechblasentext">
    <w:name w:val="Balloon Text"/>
    <w:basedOn w:val="Standard"/>
    <w:link w:val="SprechblasentextZchn"/>
    <w:uiPriority w:val="99"/>
    <w:semiHidden/>
    <w:unhideWhenUsed/>
    <w:rsid w:val="009B673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B673C"/>
    <w:rPr>
      <w:rFonts w:ascii="Segoe UI" w:hAnsi="Segoe UI" w:cs="Segoe UI"/>
      <w:sz w:val="18"/>
      <w:szCs w:val="18"/>
    </w:rPr>
  </w:style>
  <w:style w:type="character" w:styleId="Buchtitel">
    <w:name w:val="Book Title"/>
    <w:basedOn w:val="Absatz-Standardschriftart"/>
    <w:uiPriority w:val="33"/>
    <w:rsid w:val="00CA4531"/>
    <w:rPr>
      <w:b/>
      <w:bCs/>
      <w:i/>
      <w:iCs/>
      <w:spacing w:val="5"/>
    </w:rPr>
  </w:style>
  <w:style w:type="character" w:customStyle="1" w:styleId="Anz">
    <w:name w:val="Anz."/>
    <w:basedOn w:val="Absatz-Standardschriftart"/>
    <w:uiPriority w:val="1"/>
    <w:rsid w:val="00CA4531"/>
  </w:style>
  <w:style w:type="paragraph" w:customStyle="1" w:styleId="Textnormal">
    <w:name w:val="Text normal"/>
    <w:basedOn w:val="Standard"/>
    <w:link w:val="TextnormalZchn"/>
    <w:qFormat/>
    <w:rsid w:val="00CA4531"/>
    <w:pPr>
      <w:spacing w:after="120" w:line="240" w:lineRule="auto"/>
      <w:ind w:left="-113" w:firstLine="0"/>
      <w:jc w:val="left"/>
    </w:pPr>
    <w:rPr>
      <w:rFonts w:ascii="Calibri Light" w:eastAsia="Times New Roman" w:hAnsi="Calibri Light" w:cs="Times New Roman"/>
      <w:color w:val="000000" w:themeColor="text1"/>
      <w:sz w:val="22"/>
      <w:szCs w:val="20"/>
      <w:lang w:val="de-DE" w:eastAsia="de-DE"/>
    </w:rPr>
  </w:style>
  <w:style w:type="character" w:customStyle="1" w:styleId="TextnormalZchn">
    <w:name w:val="Text normal Zchn"/>
    <w:basedOn w:val="Absatz-Standardschriftart"/>
    <w:link w:val="Textnormal"/>
    <w:rsid w:val="00CA4531"/>
    <w:rPr>
      <w:rFonts w:ascii="Calibri Light" w:eastAsia="Times New Roman" w:hAnsi="Calibri Light" w:cs="Times New Roman"/>
      <w:color w:val="000000" w:themeColor="text1"/>
      <w:szCs w:val="20"/>
      <w:lang w:val="de-DE" w:eastAsia="de-DE"/>
    </w:rPr>
  </w:style>
  <w:style w:type="character" w:customStyle="1" w:styleId="Formatvorlage3">
    <w:name w:val="Formatvorlage3"/>
    <w:basedOn w:val="Absatz-Standardschriftart"/>
    <w:uiPriority w:val="1"/>
    <w:rsid w:val="00AC1B73"/>
    <w:rPr>
      <w:rFonts w:ascii="Franklin Gothic Book" w:hAnsi="Franklin Gothic Book"/>
      <w:color w:val="2B6FED" w:themeColor="text2" w:themeTint="99"/>
      <w:sz w:val="20"/>
    </w:rPr>
  </w:style>
  <w:style w:type="character" w:customStyle="1" w:styleId="Formatvorlage4">
    <w:name w:val="Formatvorlage4"/>
    <w:basedOn w:val="Absatz-Standardschriftart"/>
    <w:uiPriority w:val="1"/>
    <w:rsid w:val="00A25CE2"/>
    <w:rPr>
      <w:rFonts w:ascii="Franklin Gothic Book" w:hAnsi="Franklin Gothic Book"/>
      <w:b/>
      <w:sz w:val="20"/>
    </w:rPr>
  </w:style>
  <w:style w:type="character" w:customStyle="1" w:styleId="Formatvorlage5">
    <w:name w:val="Formatvorlage5"/>
    <w:basedOn w:val="Absatz-Standardschriftart"/>
    <w:uiPriority w:val="1"/>
    <w:rsid w:val="00A25CE2"/>
    <w:rPr>
      <w:rFonts w:ascii="Franklin Gothic Demi" w:hAnsi="Franklin Gothic Demi"/>
      <w:b/>
      <w:color w:val="2B6FED" w:themeColor="text2" w:themeTint="99"/>
      <w:sz w:val="22"/>
    </w:rPr>
  </w:style>
  <w:style w:type="character" w:customStyle="1" w:styleId="Formatvorlage6">
    <w:name w:val="Formatvorlage6"/>
    <w:basedOn w:val="Absatz-Standardschriftart"/>
    <w:uiPriority w:val="1"/>
    <w:rsid w:val="00A25CE2"/>
    <w:rPr>
      <w:rFonts w:ascii="Franklin Gothic Demi" w:hAnsi="Franklin Gothic Demi"/>
      <w:color w:val="2B6FED" w:themeColor="text2" w:themeTint="99"/>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9892">
      <w:bodyDiv w:val="1"/>
      <w:marLeft w:val="0"/>
      <w:marRight w:val="0"/>
      <w:marTop w:val="0"/>
      <w:marBottom w:val="0"/>
      <w:divBdr>
        <w:top w:val="none" w:sz="0" w:space="0" w:color="auto"/>
        <w:left w:val="none" w:sz="0" w:space="0" w:color="auto"/>
        <w:bottom w:val="none" w:sz="0" w:space="0" w:color="auto"/>
        <w:right w:val="none" w:sz="0" w:space="0" w:color="auto"/>
      </w:divBdr>
    </w:div>
    <w:div w:id="503085823">
      <w:bodyDiv w:val="1"/>
      <w:marLeft w:val="0"/>
      <w:marRight w:val="0"/>
      <w:marTop w:val="0"/>
      <w:marBottom w:val="0"/>
      <w:divBdr>
        <w:top w:val="none" w:sz="0" w:space="0" w:color="auto"/>
        <w:left w:val="none" w:sz="0" w:space="0" w:color="auto"/>
        <w:bottom w:val="none" w:sz="0" w:space="0" w:color="auto"/>
        <w:right w:val="none" w:sz="0" w:space="0" w:color="auto"/>
      </w:divBdr>
    </w:div>
    <w:div w:id="858273124">
      <w:bodyDiv w:val="1"/>
      <w:marLeft w:val="0"/>
      <w:marRight w:val="0"/>
      <w:marTop w:val="0"/>
      <w:marBottom w:val="0"/>
      <w:divBdr>
        <w:top w:val="none" w:sz="0" w:space="0" w:color="auto"/>
        <w:left w:val="none" w:sz="0" w:space="0" w:color="auto"/>
        <w:bottom w:val="none" w:sz="0" w:space="0" w:color="auto"/>
        <w:right w:val="none" w:sz="0" w:space="0" w:color="auto"/>
      </w:divBdr>
    </w:div>
    <w:div w:id="1645238252">
      <w:bodyDiv w:val="1"/>
      <w:marLeft w:val="0"/>
      <w:marRight w:val="0"/>
      <w:marTop w:val="0"/>
      <w:marBottom w:val="0"/>
      <w:divBdr>
        <w:top w:val="none" w:sz="0" w:space="0" w:color="auto"/>
        <w:left w:val="none" w:sz="0" w:space="0" w:color="auto"/>
        <w:bottom w:val="none" w:sz="0" w:space="0" w:color="auto"/>
        <w:right w:val="none" w:sz="0" w:space="0" w:color="auto"/>
      </w:divBdr>
    </w:div>
    <w:div w:id="174876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glossaryDocument" Target="glossary/document.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udio.stern\pom+Consulting%20AG\41-66902_GVZ_AZA_2025_BHT_UEBUNGSANLAGE_4-8%20-%20General\Berichte\05_Ausschreibung_BHV\Dokument%20C%2001%20E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7488D800F047999B20260C9944F5C4"/>
        <w:category>
          <w:name w:val="Allgemein"/>
          <w:gallery w:val="placeholder"/>
        </w:category>
        <w:types>
          <w:type w:val="bbPlcHdr"/>
        </w:types>
        <w:behaviors>
          <w:behavior w:val="content"/>
        </w:behaviors>
        <w:guid w:val="{90EE441A-8AB7-477D-A7F6-6787A01B48B9}"/>
      </w:docPartPr>
      <w:docPartBody>
        <w:p w:rsidR="00D75296" w:rsidRDefault="00BE4EDE">
          <w:pPr>
            <w:pStyle w:val="AD7488D800F047999B20260C9944F5C4"/>
          </w:pPr>
          <w:r w:rsidRPr="00462164">
            <w:rPr>
              <w:rStyle w:val="Platzhaltertext"/>
            </w:rPr>
            <w:t>Klicken Sie hier, um Text einzugeben.</w:t>
          </w:r>
        </w:p>
      </w:docPartBody>
    </w:docPart>
    <w:docPart>
      <w:docPartPr>
        <w:name w:val="08883D64C96E46B7AAF7EB0BE36E9F62"/>
        <w:category>
          <w:name w:val="Allgemein"/>
          <w:gallery w:val="placeholder"/>
        </w:category>
        <w:types>
          <w:type w:val="bbPlcHdr"/>
        </w:types>
        <w:behaviors>
          <w:behavior w:val="content"/>
        </w:behaviors>
        <w:guid w:val="{1343DC74-139E-44C4-BC0F-6BF10D5B72D5}"/>
      </w:docPartPr>
      <w:docPartBody>
        <w:p w:rsidR="00D75296" w:rsidRDefault="00BE4EDE">
          <w:pPr>
            <w:pStyle w:val="08883D64C96E46B7AAF7EB0BE36E9F62"/>
          </w:pPr>
          <w:r w:rsidRPr="004318DB">
            <w:rPr>
              <w:rStyle w:val="Platzhaltertext"/>
            </w:rPr>
            <w:t>Klicken Sie hier, um Text einzugeben.</w:t>
          </w:r>
        </w:p>
      </w:docPartBody>
    </w:docPart>
    <w:docPart>
      <w:docPartPr>
        <w:name w:val="C37C35C4F0C94BBFAA64AFC7EBA95105"/>
        <w:category>
          <w:name w:val="Allgemein"/>
          <w:gallery w:val="placeholder"/>
        </w:category>
        <w:types>
          <w:type w:val="bbPlcHdr"/>
        </w:types>
        <w:behaviors>
          <w:behavior w:val="content"/>
        </w:behaviors>
        <w:guid w:val="{1D542470-AFEB-4DD9-8892-97C030313AB2}"/>
      </w:docPartPr>
      <w:docPartBody>
        <w:p w:rsidR="00D75296" w:rsidRDefault="00AF0EEA" w:rsidP="00AF0EEA">
          <w:pPr>
            <w:pStyle w:val="C37C35C4F0C94BBFAA64AFC7EBA951051"/>
          </w:pPr>
          <w:r w:rsidRPr="001716AD">
            <w:rPr>
              <w:rStyle w:val="Platzhaltertext"/>
              <w:color w:val="8496B0" w:themeColor="text2" w:themeTint="99"/>
            </w:rPr>
            <w:t>Klicken oder tippen Sie hier, um Text einzugeben.</w:t>
          </w:r>
        </w:p>
      </w:docPartBody>
    </w:docPart>
    <w:docPart>
      <w:docPartPr>
        <w:name w:val="73AF901A995047C1B049947D355C600D"/>
        <w:category>
          <w:name w:val="Allgemein"/>
          <w:gallery w:val="placeholder"/>
        </w:category>
        <w:types>
          <w:type w:val="bbPlcHdr"/>
        </w:types>
        <w:behaviors>
          <w:behavior w:val="content"/>
        </w:behaviors>
        <w:guid w:val="{D2F8A09B-0C81-4490-893B-C31FD9D4D621}"/>
      </w:docPartPr>
      <w:docPartBody>
        <w:p w:rsidR="001E49BB" w:rsidRDefault="00AF0EEA" w:rsidP="00AF0EEA">
          <w:pPr>
            <w:pStyle w:val="73AF901A995047C1B049947D355C600D"/>
          </w:pPr>
          <w:r w:rsidRPr="00485A71">
            <w:rPr>
              <w:rStyle w:val="Platzhaltertext"/>
              <w:color w:val="8496B0" w:themeColor="text2" w:themeTint="99"/>
            </w:rPr>
            <w:t>Klicken oder tippen Sie hier, um Text einzugeben.</w:t>
          </w:r>
        </w:p>
      </w:docPartBody>
    </w:docPart>
    <w:docPart>
      <w:docPartPr>
        <w:name w:val="2102D105007F469CB332D2C968250C2E"/>
        <w:category>
          <w:name w:val="Allgemein"/>
          <w:gallery w:val="placeholder"/>
        </w:category>
        <w:types>
          <w:type w:val="bbPlcHdr"/>
        </w:types>
        <w:behaviors>
          <w:behavior w:val="content"/>
        </w:behaviors>
        <w:guid w:val="{C3C2F3A6-742D-49C1-95D9-B67699B75A50}"/>
      </w:docPartPr>
      <w:docPartBody>
        <w:p w:rsidR="001E49BB" w:rsidRDefault="00AF0EEA" w:rsidP="00AF0EEA">
          <w:pPr>
            <w:pStyle w:val="2102D105007F469CB332D2C968250C2E"/>
          </w:pPr>
          <w:r w:rsidRPr="004A2DB2">
            <w:rPr>
              <w:color w:val="8496B0" w:themeColor="text2" w:themeTint="99"/>
            </w:rPr>
            <w:t>Klicken oder tippen Sie hier, um Text einzugeben.</w:t>
          </w:r>
        </w:p>
      </w:docPartBody>
    </w:docPart>
    <w:docPart>
      <w:docPartPr>
        <w:name w:val="692DAA8435E246A58F5EC6642CFD843B"/>
        <w:category>
          <w:name w:val="Allgemein"/>
          <w:gallery w:val="placeholder"/>
        </w:category>
        <w:types>
          <w:type w:val="bbPlcHdr"/>
        </w:types>
        <w:behaviors>
          <w:behavior w:val="content"/>
        </w:behaviors>
        <w:guid w:val="{A97F72B9-618F-4ECB-88E2-42BA322BB265}"/>
      </w:docPartPr>
      <w:docPartBody>
        <w:p w:rsidR="001E49BB" w:rsidRDefault="00AF0EEA" w:rsidP="00AF0EEA">
          <w:pPr>
            <w:pStyle w:val="692DAA8435E246A58F5EC6642CFD843B"/>
          </w:pPr>
          <w:r w:rsidRPr="004A2DB2">
            <w:rPr>
              <w:rStyle w:val="Platzhaltertext"/>
              <w:color w:val="8496B0" w:themeColor="text2" w:themeTint="99"/>
            </w:rPr>
            <w:t>Klicken oder tippen Sie hier, um Text einzugeben.</w:t>
          </w:r>
        </w:p>
      </w:docPartBody>
    </w:docPart>
    <w:docPart>
      <w:docPartPr>
        <w:name w:val="3B8FE51A8752439AAACAFFEF837AA2B4"/>
        <w:category>
          <w:name w:val="Allgemein"/>
          <w:gallery w:val="placeholder"/>
        </w:category>
        <w:types>
          <w:type w:val="bbPlcHdr"/>
        </w:types>
        <w:behaviors>
          <w:behavior w:val="content"/>
        </w:behaviors>
        <w:guid w:val="{9BEBC707-84EE-4929-8BCB-B82E9141D406}"/>
      </w:docPartPr>
      <w:docPartBody>
        <w:p w:rsidR="001E49BB" w:rsidRDefault="00AF0EEA" w:rsidP="00AF0EEA">
          <w:pPr>
            <w:pStyle w:val="3B8FE51A8752439AAACAFFEF837AA2B4"/>
          </w:pPr>
          <w:r w:rsidRPr="004A2DB2">
            <w:rPr>
              <w:rStyle w:val="Platzhaltertext"/>
              <w:color w:val="8496B0" w:themeColor="text2" w:themeTint="99"/>
            </w:rPr>
            <w:t>Klicken oder tippen Sie hier, um Text einzugeben.</w:t>
          </w:r>
        </w:p>
      </w:docPartBody>
    </w:docPart>
    <w:docPart>
      <w:docPartPr>
        <w:name w:val="E88737812D96483C948A3A24A1AEBCE3"/>
        <w:category>
          <w:name w:val="Allgemein"/>
          <w:gallery w:val="placeholder"/>
        </w:category>
        <w:types>
          <w:type w:val="bbPlcHdr"/>
        </w:types>
        <w:behaviors>
          <w:behavior w:val="content"/>
        </w:behaviors>
        <w:guid w:val="{10135DE7-F1BD-4F18-8386-5B2B46803D8C}"/>
      </w:docPartPr>
      <w:docPartBody>
        <w:p w:rsidR="001E49BB" w:rsidRDefault="00AF0EEA" w:rsidP="00AF0EEA">
          <w:pPr>
            <w:pStyle w:val="E88737812D96483C948A3A24A1AEBCE3"/>
          </w:pPr>
          <w:r w:rsidRPr="004A2DB2">
            <w:rPr>
              <w:rStyle w:val="Platzhaltertext"/>
              <w:color w:val="8496B0" w:themeColor="text2" w:themeTint="99"/>
            </w:rPr>
            <w:t>Klicken oder tippen Sie hier, um Text einzugeben.</w:t>
          </w:r>
        </w:p>
      </w:docPartBody>
    </w:docPart>
    <w:docPart>
      <w:docPartPr>
        <w:name w:val="FE84E8BE3EEB4BDD962F9493497B1935"/>
        <w:category>
          <w:name w:val="Allgemein"/>
          <w:gallery w:val="placeholder"/>
        </w:category>
        <w:types>
          <w:type w:val="bbPlcHdr"/>
        </w:types>
        <w:behaviors>
          <w:behavior w:val="content"/>
        </w:behaviors>
        <w:guid w:val="{5E4EE1DC-C555-40C9-AA11-5A32AAF9B844}"/>
      </w:docPartPr>
      <w:docPartBody>
        <w:p w:rsidR="001E49BB" w:rsidRDefault="00AF0EEA" w:rsidP="00AF0EEA">
          <w:pPr>
            <w:pStyle w:val="FE84E8BE3EEB4BDD962F9493497B1935"/>
          </w:pPr>
          <w:r w:rsidRPr="004A2DB2">
            <w:rPr>
              <w:rStyle w:val="Platzhaltertext"/>
              <w:color w:val="8496B0" w:themeColor="text2" w:themeTint="99"/>
            </w:rPr>
            <w:t>Klicken oder tippen Sie hier, um Text einzugeben.</w:t>
          </w:r>
        </w:p>
      </w:docPartBody>
    </w:docPart>
    <w:docPart>
      <w:docPartPr>
        <w:name w:val="94105279965B446FBCD2065EDEDB3759"/>
        <w:category>
          <w:name w:val="Allgemein"/>
          <w:gallery w:val="placeholder"/>
        </w:category>
        <w:types>
          <w:type w:val="bbPlcHdr"/>
        </w:types>
        <w:behaviors>
          <w:behavior w:val="content"/>
        </w:behaviors>
        <w:guid w:val="{3F46C58E-D92A-4BA0-BE81-F53A36936C71}"/>
      </w:docPartPr>
      <w:docPartBody>
        <w:p w:rsidR="001E49BB" w:rsidRDefault="00AF0EEA" w:rsidP="00AF0EEA">
          <w:pPr>
            <w:pStyle w:val="94105279965B446FBCD2065EDEDB3759"/>
          </w:pPr>
          <w:r w:rsidRPr="004A2DB2">
            <w:rPr>
              <w:rStyle w:val="Platzhaltertext"/>
              <w:color w:val="8496B0" w:themeColor="text2" w:themeTint="99"/>
            </w:rPr>
            <w:t>Klicken oder tippen Sie hier, um Text einzugeben.</w:t>
          </w:r>
        </w:p>
      </w:docPartBody>
    </w:docPart>
    <w:docPart>
      <w:docPartPr>
        <w:name w:val="EE1CD8D0D7D448AEA0E1CF9E36D3B344"/>
        <w:category>
          <w:name w:val="Allgemein"/>
          <w:gallery w:val="placeholder"/>
        </w:category>
        <w:types>
          <w:type w:val="bbPlcHdr"/>
        </w:types>
        <w:behaviors>
          <w:behavior w:val="content"/>
        </w:behaviors>
        <w:guid w:val="{548EA84D-E9C9-4D34-9852-EE4F9808AF05}"/>
      </w:docPartPr>
      <w:docPartBody>
        <w:p w:rsidR="001E49BB" w:rsidRDefault="00AF0EEA" w:rsidP="00AF0EEA">
          <w:pPr>
            <w:pStyle w:val="EE1CD8D0D7D448AEA0E1CF9E36D3B344"/>
          </w:pPr>
          <w:r w:rsidRPr="004A2DB2">
            <w:rPr>
              <w:rStyle w:val="Platzhaltertext"/>
              <w:color w:val="8496B0" w:themeColor="text2" w:themeTint="99"/>
            </w:rPr>
            <w:t>Klicken oder tippen Sie hier, um Text einzugeben.</w:t>
          </w:r>
        </w:p>
      </w:docPartBody>
    </w:docPart>
    <w:docPart>
      <w:docPartPr>
        <w:name w:val="E76FD88AF0AB47528B0ABCD8515AD796"/>
        <w:category>
          <w:name w:val="Allgemein"/>
          <w:gallery w:val="placeholder"/>
        </w:category>
        <w:types>
          <w:type w:val="bbPlcHdr"/>
        </w:types>
        <w:behaviors>
          <w:behavior w:val="content"/>
        </w:behaviors>
        <w:guid w:val="{8023F131-07B9-4A3A-89E8-B597A326B914}"/>
      </w:docPartPr>
      <w:docPartBody>
        <w:p w:rsidR="001E49BB" w:rsidRDefault="00AF0EEA" w:rsidP="00AF0EEA">
          <w:pPr>
            <w:pStyle w:val="E76FD88AF0AB47528B0ABCD8515AD796"/>
          </w:pPr>
          <w:r w:rsidRPr="004A2DB2">
            <w:rPr>
              <w:color w:val="8496B0" w:themeColor="text2" w:themeTint="99"/>
            </w:rPr>
            <w:t>Klicken oder tippen Sie hier, um Text einzugeben.</w:t>
          </w:r>
        </w:p>
      </w:docPartBody>
    </w:docPart>
    <w:docPart>
      <w:docPartPr>
        <w:name w:val="4F2502FB97AB4176A029B08DE6F355CD"/>
        <w:category>
          <w:name w:val="Allgemein"/>
          <w:gallery w:val="placeholder"/>
        </w:category>
        <w:types>
          <w:type w:val="bbPlcHdr"/>
        </w:types>
        <w:behaviors>
          <w:behavior w:val="content"/>
        </w:behaviors>
        <w:guid w:val="{A01A3523-5CB2-4ED9-9414-5F6AFDE09EAE}"/>
      </w:docPartPr>
      <w:docPartBody>
        <w:p w:rsidR="001E49BB" w:rsidRDefault="00AF0EEA" w:rsidP="00AF0EEA">
          <w:pPr>
            <w:pStyle w:val="4F2502FB97AB4176A029B08DE6F355CD"/>
          </w:pPr>
          <w:r w:rsidRPr="004A2DB2">
            <w:rPr>
              <w:color w:val="8496B0" w:themeColor="text2" w:themeTint="99"/>
            </w:rPr>
            <w:t>Klicken oder tippen Sie hier, um Text einzugeben.</w:t>
          </w:r>
        </w:p>
      </w:docPartBody>
    </w:docPart>
    <w:docPart>
      <w:docPartPr>
        <w:name w:val="52DF8D7AF02D449081E1159E498A3FE7"/>
        <w:category>
          <w:name w:val="Allgemein"/>
          <w:gallery w:val="placeholder"/>
        </w:category>
        <w:types>
          <w:type w:val="bbPlcHdr"/>
        </w:types>
        <w:behaviors>
          <w:behavior w:val="content"/>
        </w:behaviors>
        <w:guid w:val="{C15C82CB-B1AF-47C0-B679-499FDAA74819}"/>
      </w:docPartPr>
      <w:docPartBody>
        <w:p w:rsidR="001E49BB" w:rsidRDefault="00AF0EEA" w:rsidP="00AF0EEA">
          <w:pPr>
            <w:pStyle w:val="52DF8D7AF02D449081E1159E498A3FE7"/>
          </w:pPr>
          <w:r w:rsidRPr="00485A71">
            <w:rPr>
              <w:color w:val="8496B0" w:themeColor="text2" w:themeTint="99"/>
            </w:rPr>
            <w:t>Klicken oder tippen Sie hier, um Text einzugeben.</w:t>
          </w:r>
        </w:p>
      </w:docPartBody>
    </w:docPart>
    <w:docPart>
      <w:docPartPr>
        <w:name w:val="4B55872F3FCE4988BB0C8B47A541BA74"/>
        <w:category>
          <w:name w:val="Allgemein"/>
          <w:gallery w:val="placeholder"/>
        </w:category>
        <w:types>
          <w:type w:val="bbPlcHdr"/>
        </w:types>
        <w:behaviors>
          <w:behavior w:val="content"/>
        </w:behaviors>
        <w:guid w:val="{10560FBB-92D7-444B-A48E-6B4C8C55D68B}"/>
      </w:docPartPr>
      <w:docPartBody>
        <w:p w:rsidR="001E49BB" w:rsidRDefault="00AF0EEA" w:rsidP="00AF0EEA">
          <w:pPr>
            <w:pStyle w:val="4B55872F3FCE4988BB0C8B47A541BA74"/>
          </w:pPr>
          <w:r w:rsidRPr="004A2DB2">
            <w:rPr>
              <w:color w:val="8496B0" w:themeColor="text2" w:themeTint="99"/>
            </w:rPr>
            <w:t>Klicken oder tippen Sie hier, um Text einzugeben.</w:t>
          </w:r>
        </w:p>
      </w:docPartBody>
    </w:docPart>
    <w:docPart>
      <w:docPartPr>
        <w:name w:val="2E7CC956B0334982895A0FBA82F722B0"/>
        <w:category>
          <w:name w:val="Allgemein"/>
          <w:gallery w:val="placeholder"/>
        </w:category>
        <w:types>
          <w:type w:val="bbPlcHdr"/>
        </w:types>
        <w:behaviors>
          <w:behavior w:val="content"/>
        </w:behaviors>
        <w:guid w:val="{57934D42-6CD3-40ED-BA56-24DB23584859}"/>
      </w:docPartPr>
      <w:docPartBody>
        <w:p w:rsidR="001E49BB" w:rsidRDefault="00AF0EEA" w:rsidP="00AF0EEA">
          <w:pPr>
            <w:pStyle w:val="2E7CC956B0334982895A0FBA82F722B0"/>
          </w:pPr>
          <w:r w:rsidRPr="004A2DB2">
            <w:rPr>
              <w:color w:val="8496B0" w:themeColor="text2" w:themeTint="99"/>
            </w:rPr>
            <w:t>Klicken oder tippen Sie hier, um Text einzugeben.</w:t>
          </w:r>
        </w:p>
      </w:docPartBody>
    </w:docPart>
    <w:docPart>
      <w:docPartPr>
        <w:name w:val="B383FE0336054007AF9C6CB0CA028AF6"/>
        <w:category>
          <w:name w:val="Allgemein"/>
          <w:gallery w:val="placeholder"/>
        </w:category>
        <w:types>
          <w:type w:val="bbPlcHdr"/>
        </w:types>
        <w:behaviors>
          <w:behavior w:val="content"/>
        </w:behaviors>
        <w:guid w:val="{DD3EB22B-10BC-4F16-B4F9-AA0FF7030B0F}"/>
      </w:docPartPr>
      <w:docPartBody>
        <w:p w:rsidR="001E49BB" w:rsidRDefault="00AF0EEA" w:rsidP="00AF0EEA">
          <w:pPr>
            <w:pStyle w:val="B383FE0336054007AF9C6CB0CA028AF6"/>
          </w:pPr>
          <w:r w:rsidRPr="004A2DB2">
            <w:rPr>
              <w:color w:val="8496B0" w:themeColor="text2" w:themeTint="99"/>
            </w:rPr>
            <w:t>Klicken oder tippen Sie hier, um Text einzugeben.</w:t>
          </w:r>
        </w:p>
      </w:docPartBody>
    </w:docPart>
    <w:docPart>
      <w:docPartPr>
        <w:name w:val="2E30674D1D8444C6B462B65622C491BF"/>
        <w:category>
          <w:name w:val="Allgemein"/>
          <w:gallery w:val="placeholder"/>
        </w:category>
        <w:types>
          <w:type w:val="bbPlcHdr"/>
        </w:types>
        <w:behaviors>
          <w:behavior w:val="content"/>
        </w:behaviors>
        <w:guid w:val="{BCC7A78D-8386-461C-9EF6-7CBCE36548A4}"/>
      </w:docPartPr>
      <w:docPartBody>
        <w:p w:rsidR="001E49BB" w:rsidRDefault="00AF0EEA" w:rsidP="00AF0EEA">
          <w:pPr>
            <w:pStyle w:val="2E30674D1D8444C6B462B65622C491BF"/>
          </w:pPr>
          <w:r w:rsidRPr="004A2DB2">
            <w:rPr>
              <w:color w:val="8496B0" w:themeColor="text2" w:themeTint="99"/>
            </w:rPr>
            <w:t>Klicken oder tippen Sie hier, um Text einzugeben.</w:t>
          </w:r>
        </w:p>
      </w:docPartBody>
    </w:docPart>
    <w:docPart>
      <w:docPartPr>
        <w:name w:val="775CA7977941437DAD02AF958A09BDC7"/>
        <w:category>
          <w:name w:val="Allgemein"/>
          <w:gallery w:val="placeholder"/>
        </w:category>
        <w:types>
          <w:type w:val="bbPlcHdr"/>
        </w:types>
        <w:behaviors>
          <w:behavior w:val="content"/>
        </w:behaviors>
        <w:guid w:val="{E1193AB8-4F98-4099-9991-3594EAE18FD0}"/>
      </w:docPartPr>
      <w:docPartBody>
        <w:p w:rsidR="001E49BB" w:rsidRDefault="00AF0EEA" w:rsidP="00AF0EEA">
          <w:pPr>
            <w:pStyle w:val="775CA7977941437DAD02AF958A09BDC7"/>
          </w:pPr>
          <w:r w:rsidRPr="004A2DB2">
            <w:rPr>
              <w:color w:val="8496B0" w:themeColor="text2" w:themeTint="99"/>
            </w:rPr>
            <w:t>Klicken oder tippen Sie hier, um Text einzugeben.</w:t>
          </w:r>
        </w:p>
      </w:docPartBody>
    </w:docPart>
    <w:docPart>
      <w:docPartPr>
        <w:name w:val="87F938D755FB4D77B3D0D73A23C3E352"/>
        <w:category>
          <w:name w:val="Allgemein"/>
          <w:gallery w:val="placeholder"/>
        </w:category>
        <w:types>
          <w:type w:val="bbPlcHdr"/>
        </w:types>
        <w:behaviors>
          <w:behavior w:val="content"/>
        </w:behaviors>
        <w:guid w:val="{319410CF-838E-4BB0-90F6-DFD9B40B72B7}"/>
      </w:docPartPr>
      <w:docPartBody>
        <w:p w:rsidR="001E49BB" w:rsidRDefault="00AF0EEA" w:rsidP="00AF0EEA">
          <w:pPr>
            <w:pStyle w:val="87F938D755FB4D77B3D0D73A23C3E352"/>
          </w:pPr>
          <w:r w:rsidRPr="004A2DB2">
            <w:rPr>
              <w:color w:val="8496B0" w:themeColor="text2" w:themeTint="99"/>
            </w:rPr>
            <w:t>Klicken oder tippen Sie hier, um Text einzugeben.</w:t>
          </w:r>
        </w:p>
      </w:docPartBody>
    </w:docPart>
    <w:docPart>
      <w:docPartPr>
        <w:name w:val="CB498BB10F774C1EB933C0ECA15F561A"/>
        <w:category>
          <w:name w:val="Allgemein"/>
          <w:gallery w:val="placeholder"/>
        </w:category>
        <w:types>
          <w:type w:val="bbPlcHdr"/>
        </w:types>
        <w:behaviors>
          <w:behavior w:val="content"/>
        </w:behaviors>
        <w:guid w:val="{A7B977DB-9EBB-495C-B545-9DE9A2797034}"/>
      </w:docPartPr>
      <w:docPartBody>
        <w:p w:rsidR="001E49BB" w:rsidRDefault="00AF0EEA" w:rsidP="00AF0EEA">
          <w:pPr>
            <w:pStyle w:val="CB498BB10F774C1EB933C0ECA15F561A"/>
          </w:pPr>
          <w:r w:rsidRPr="004A2DB2">
            <w:rPr>
              <w:color w:val="8496B0" w:themeColor="text2" w:themeTint="99"/>
            </w:rPr>
            <w:t>Klicken oder tippen Sie hier, um Text einzugeben.</w:t>
          </w:r>
        </w:p>
      </w:docPartBody>
    </w:docPart>
    <w:docPart>
      <w:docPartPr>
        <w:name w:val="22117C7C9BB54C5D937503D6B77CEA2A"/>
        <w:category>
          <w:name w:val="Allgemein"/>
          <w:gallery w:val="placeholder"/>
        </w:category>
        <w:types>
          <w:type w:val="bbPlcHdr"/>
        </w:types>
        <w:behaviors>
          <w:behavior w:val="content"/>
        </w:behaviors>
        <w:guid w:val="{0FBF3A1D-F5DE-4FA2-8F00-9F15433FD2E9}"/>
      </w:docPartPr>
      <w:docPartBody>
        <w:p w:rsidR="001E49BB" w:rsidRDefault="00AF0EEA" w:rsidP="00AF0EEA">
          <w:pPr>
            <w:pStyle w:val="22117C7C9BB54C5D937503D6B77CEA2A"/>
          </w:pPr>
          <w:r w:rsidRPr="00485A71">
            <w:rPr>
              <w:color w:val="8496B0" w:themeColor="text2" w:themeTint="99"/>
            </w:rPr>
            <w:t>Klicken oder tippen Sie hier, um Text einzugeben.</w:t>
          </w:r>
        </w:p>
      </w:docPartBody>
    </w:docPart>
    <w:docPart>
      <w:docPartPr>
        <w:name w:val="BA38FD8FADF44203BE8F647383F7265D"/>
        <w:category>
          <w:name w:val="Allgemein"/>
          <w:gallery w:val="placeholder"/>
        </w:category>
        <w:types>
          <w:type w:val="bbPlcHdr"/>
        </w:types>
        <w:behaviors>
          <w:behavior w:val="content"/>
        </w:behaviors>
        <w:guid w:val="{924486E7-00AA-4590-877B-DFBF33F7BE09}"/>
      </w:docPartPr>
      <w:docPartBody>
        <w:p w:rsidR="001E49BB" w:rsidRDefault="00AF0EEA" w:rsidP="00AF0EEA">
          <w:pPr>
            <w:pStyle w:val="BA38FD8FADF44203BE8F647383F7265D"/>
          </w:pPr>
          <w:r w:rsidRPr="00485A71">
            <w:rPr>
              <w:color w:val="8496B0" w:themeColor="text2" w:themeTint="99"/>
            </w:rPr>
            <w:t>Klicken oder tippen Sie hier, um Text einzugeben.</w:t>
          </w:r>
        </w:p>
      </w:docPartBody>
    </w:docPart>
    <w:docPart>
      <w:docPartPr>
        <w:name w:val="555A7808737F41788E4EC76F46D4F3EF"/>
        <w:category>
          <w:name w:val="Allgemein"/>
          <w:gallery w:val="placeholder"/>
        </w:category>
        <w:types>
          <w:type w:val="bbPlcHdr"/>
        </w:types>
        <w:behaviors>
          <w:behavior w:val="content"/>
        </w:behaviors>
        <w:guid w:val="{937685F0-1F9C-4D96-9B83-E826FA0CAEC1}"/>
      </w:docPartPr>
      <w:docPartBody>
        <w:p w:rsidR="001E49BB" w:rsidRDefault="00AF0EEA" w:rsidP="00AF0EEA">
          <w:pPr>
            <w:pStyle w:val="555A7808737F41788E4EC76F46D4F3EF"/>
          </w:pPr>
          <w:r w:rsidRPr="004A2DB2">
            <w:rPr>
              <w:color w:val="8496B0" w:themeColor="text2" w:themeTint="99"/>
            </w:rPr>
            <w:t>Klicken oder tippen Sie hier, um Text einzugeben.</w:t>
          </w:r>
        </w:p>
      </w:docPartBody>
    </w:docPart>
    <w:docPart>
      <w:docPartPr>
        <w:name w:val="A35E456B92834262B1C26A5147901FBA"/>
        <w:category>
          <w:name w:val="Allgemein"/>
          <w:gallery w:val="placeholder"/>
        </w:category>
        <w:types>
          <w:type w:val="bbPlcHdr"/>
        </w:types>
        <w:behaviors>
          <w:behavior w:val="content"/>
        </w:behaviors>
        <w:guid w:val="{AFAFB28D-9DAF-444C-A953-1FE4D30765AC}"/>
      </w:docPartPr>
      <w:docPartBody>
        <w:p w:rsidR="001E49BB" w:rsidRDefault="00AF0EEA" w:rsidP="00AF0EEA">
          <w:pPr>
            <w:pStyle w:val="A35E456B92834262B1C26A5147901FBA"/>
          </w:pPr>
          <w:r w:rsidRPr="004A2DB2">
            <w:rPr>
              <w:color w:val="8496B0" w:themeColor="text2" w:themeTint="99"/>
            </w:rPr>
            <w:t>Klicken oder tippen Sie hier, um Text einzugeben.</w:t>
          </w:r>
        </w:p>
      </w:docPartBody>
    </w:docPart>
    <w:docPart>
      <w:docPartPr>
        <w:name w:val="36505E63A2F5468AA347B3C3F623FEA4"/>
        <w:category>
          <w:name w:val="Allgemein"/>
          <w:gallery w:val="placeholder"/>
        </w:category>
        <w:types>
          <w:type w:val="bbPlcHdr"/>
        </w:types>
        <w:behaviors>
          <w:behavior w:val="content"/>
        </w:behaviors>
        <w:guid w:val="{7793486A-FAAF-4922-BDD1-5E29630BA3E8}"/>
      </w:docPartPr>
      <w:docPartBody>
        <w:p w:rsidR="001E49BB" w:rsidRDefault="00AF0EEA" w:rsidP="00AF0EEA">
          <w:pPr>
            <w:pStyle w:val="36505E63A2F5468AA347B3C3F623FEA4"/>
          </w:pPr>
          <w:r w:rsidRPr="004A2DB2">
            <w:rPr>
              <w:color w:val="8496B0" w:themeColor="text2" w:themeTint="99"/>
            </w:rPr>
            <w:t>Klicken oder tippen Sie hier, um Text einzugeben.</w:t>
          </w:r>
        </w:p>
      </w:docPartBody>
    </w:docPart>
    <w:docPart>
      <w:docPartPr>
        <w:name w:val="4EF5713CCA1A45229C03BA9DD9DAE6D8"/>
        <w:category>
          <w:name w:val="Allgemein"/>
          <w:gallery w:val="placeholder"/>
        </w:category>
        <w:types>
          <w:type w:val="bbPlcHdr"/>
        </w:types>
        <w:behaviors>
          <w:behavior w:val="content"/>
        </w:behaviors>
        <w:guid w:val="{FB598265-8B88-49CE-8497-13920D00FAE0}"/>
      </w:docPartPr>
      <w:docPartBody>
        <w:p w:rsidR="001E49BB" w:rsidRDefault="00AF0EEA" w:rsidP="00AF0EEA">
          <w:pPr>
            <w:pStyle w:val="4EF5713CCA1A45229C03BA9DD9DAE6D8"/>
          </w:pPr>
          <w:r w:rsidRPr="004A2DB2">
            <w:rPr>
              <w:color w:val="8496B0" w:themeColor="text2" w:themeTint="99"/>
            </w:rPr>
            <w:t>Klicken oder tippen Sie hier, um Text einzugeben.</w:t>
          </w:r>
        </w:p>
      </w:docPartBody>
    </w:docPart>
    <w:docPart>
      <w:docPartPr>
        <w:name w:val="03D311C3459D44AAA9CB0BD0EBA8FED3"/>
        <w:category>
          <w:name w:val="Allgemein"/>
          <w:gallery w:val="placeholder"/>
        </w:category>
        <w:types>
          <w:type w:val="bbPlcHdr"/>
        </w:types>
        <w:behaviors>
          <w:behavior w:val="content"/>
        </w:behaviors>
        <w:guid w:val="{9195C5EE-3EEE-4E4D-96FD-24CA0241E049}"/>
      </w:docPartPr>
      <w:docPartBody>
        <w:p w:rsidR="001E49BB" w:rsidRDefault="00AF0EEA" w:rsidP="00AF0EEA">
          <w:pPr>
            <w:pStyle w:val="03D311C3459D44AAA9CB0BD0EBA8FED3"/>
          </w:pPr>
          <w:r w:rsidRPr="004A2DB2">
            <w:rPr>
              <w:color w:val="8496B0" w:themeColor="text2" w:themeTint="99"/>
            </w:rPr>
            <w:t>Klicken oder tippen Sie hier, um Text einzugeben.</w:t>
          </w:r>
        </w:p>
      </w:docPartBody>
    </w:docPart>
    <w:docPart>
      <w:docPartPr>
        <w:name w:val="0BD6A7C25753420CAB77C1CF59418251"/>
        <w:category>
          <w:name w:val="Allgemein"/>
          <w:gallery w:val="placeholder"/>
        </w:category>
        <w:types>
          <w:type w:val="bbPlcHdr"/>
        </w:types>
        <w:behaviors>
          <w:behavior w:val="content"/>
        </w:behaviors>
        <w:guid w:val="{0D12CA54-F35D-43A8-96AF-12E9879D0491}"/>
      </w:docPartPr>
      <w:docPartBody>
        <w:p w:rsidR="001E49BB" w:rsidRDefault="00AF0EEA" w:rsidP="00AF0EEA">
          <w:pPr>
            <w:pStyle w:val="0BD6A7C25753420CAB77C1CF59418251"/>
          </w:pPr>
          <w:r w:rsidRPr="004A2DB2">
            <w:rPr>
              <w:color w:val="8496B0" w:themeColor="text2" w:themeTint="99"/>
            </w:rPr>
            <w:t>Klicken oder tippen Sie hier, um Text einzugeben.</w:t>
          </w:r>
        </w:p>
      </w:docPartBody>
    </w:docPart>
    <w:docPart>
      <w:docPartPr>
        <w:name w:val="24C1CAD3E03B44859BCC557DCB99181E"/>
        <w:category>
          <w:name w:val="Allgemein"/>
          <w:gallery w:val="placeholder"/>
        </w:category>
        <w:types>
          <w:type w:val="bbPlcHdr"/>
        </w:types>
        <w:behaviors>
          <w:behavior w:val="content"/>
        </w:behaviors>
        <w:guid w:val="{1517D60B-1100-47B7-A0BD-1E1FC25BEA13}"/>
      </w:docPartPr>
      <w:docPartBody>
        <w:p w:rsidR="001E49BB" w:rsidRDefault="00AF0EEA" w:rsidP="00AF0EEA">
          <w:pPr>
            <w:pStyle w:val="24C1CAD3E03B44859BCC557DCB99181E"/>
          </w:pPr>
          <w:r w:rsidRPr="004A2DB2">
            <w:rPr>
              <w:color w:val="8496B0" w:themeColor="text2" w:themeTint="99"/>
            </w:rPr>
            <w:t>Klicken oder tippen Sie hier, um Text einzugeben.</w:t>
          </w:r>
        </w:p>
      </w:docPartBody>
    </w:docPart>
    <w:docPart>
      <w:docPartPr>
        <w:name w:val="A1F2D3EB1502455F87E21834221A7407"/>
        <w:category>
          <w:name w:val="Allgemein"/>
          <w:gallery w:val="placeholder"/>
        </w:category>
        <w:types>
          <w:type w:val="bbPlcHdr"/>
        </w:types>
        <w:behaviors>
          <w:behavior w:val="content"/>
        </w:behaviors>
        <w:guid w:val="{7A3AB23F-FF93-4012-B3C1-48F14CCE03C4}"/>
      </w:docPartPr>
      <w:docPartBody>
        <w:p w:rsidR="001E49BB" w:rsidRDefault="00AF0EEA" w:rsidP="00AF0EEA">
          <w:pPr>
            <w:pStyle w:val="A1F2D3EB1502455F87E21834221A7407"/>
          </w:pPr>
          <w:r w:rsidRPr="00485A71">
            <w:rPr>
              <w:color w:val="8496B0" w:themeColor="text2" w:themeTint="99"/>
            </w:rPr>
            <w:t>Klicken oder tippen Sie hier, um Text einzugeben.</w:t>
          </w:r>
        </w:p>
      </w:docPartBody>
    </w:docPart>
    <w:docPart>
      <w:docPartPr>
        <w:name w:val="AEB293BAFE2B4DC89C7045E9FA930581"/>
        <w:category>
          <w:name w:val="Allgemein"/>
          <w:gallery w:val="placeholder"/>
        </w:category>
        <w:types>
          <w:type w:val="bbPlcHdr"/>
        </w:types>
        <w:behaviors>
          <w:behavior w:val="content"/>
        </w:behaviors>
        <w:guid w:val="{EA7F673C-DAEE-467D-8413-4436BC041639}"/>
      </w:docPartPr>
      <w:docPartBody>
        <w:p w:rsidR="001E49BB" w:rsidRDefault="00AF0EEA" w:rsidP="00AF0EEA">
          <w:pPr>
            <w:pStyle w:val="AEB293BAFE2B4DC89C7045E9FA930581"/>
          </w:pPr>
          <w:r w:rsidRPr="004A2DB2">
            <w:rPr>
              <w:color w:val="8496B0" w:themeColor="text2" w:themeTint="99"/>
            </w:rPr>
            <w:t>Klicken oder tippen Sie hier, um Text einzugeben.</w:t>
          </w:r>
        </w:p>
      </w:docPartBody>
    </w:docPart>
    <w:docPart>
      <w:docPartPr>
        <w:name w:val="946A17738BFE4B23AE26BC25BE589DA3"/>
        <w:category>
          <w:name w:val="Allgemein"/>
          <w:gallery w:val="placeholder"/>
        </w:category>
        <w:types>
          <w:type w:val="bbPlcHdr"/>
        </w:types>
        <w:behaviors>
          <w:behavior w:val="content"/>
        </w:behaviors>
        <w:guid w:val="{45A3B71B-195D-496D-A97D-57449ADD443B}"/>
      </w:docPartPr>
      <w:docPartBody>
        <w:p w:rsidR="001E49BB" w:rsidRDefault="00AF0EEA" w:rsidP="00AF0EEA">
          <w:pPr>
            <w:pStyle w:val="946A17738BFE4B23AE26BC25BE589DA3"/>
          </w:pPr>
          <w:r w:rsidRPr="004A2DB2">
            <w:rPr>
              <w:color w:val="8496B0" w:themeColor="text2" w:themeTint="99"/>
            </w:rPr>
            <w:t>Klicken oder tippen Sie hier, um Text einzugeben.</w:t>
          </w:r>
        </w:p>
      </w:docPartBody>
    </w:docPart>
    <w:docPart>
      <w:docPartPr>
        <w:name w:val="C6E0E701F1484AC5ADD135CFFDAF0F31"/>
        <w:category>
          <w:name w:val="Allgemein"/>
          <w:gallery w:val="placeholder"/>
        </w:category>
        <w:types>
          <w:type w:val="bbPlcHdr"/>
        </w:types>
        <w:behaviors>
          <w:behavior w:val="content"/>
        </w:behaviors>
        <w:guid w:val="{0CE2E160-7FFF-4355-869F-352B8909051C}"/>
      </w:docPartPr>
      <w:docPartBody>
        <w:p w:rsidR="001E49BB" w:rsidRDefault="00AF0EEA" w:rsidP="00AF0EEA">
          <w:pPr>
            <w:pStyle w:val="C6E0E701F1484AC5ADD135CFFDAF0F31"/>
          </w:pPr>
          <w:r w:rsidRPr="004A2DB2">
            <w:rPr>
              <w:color w:val="8496B0" w:themeColor="text2" w:themeTint="99"/>
            </w:rPr>
            <w:t>Klicken oder tippen Sie hier, um Text einzugeben.</w:t>
          </w:r>
        </w:p>
      </w:docPartBody>
    </w:docPart>
    <w:docPart>
      <w:docPartPr>
        <w:name w:val="377CFE6C4BEA471EB6C47103350D1D12"/>
        <w:category>
          <w:name w:val="Allgemein"/>
          <w:gallery w:val="placeholder"/>
        </w:category>
        <w:types>
          <w:type w:val="bbPlcHdr"/>
        </w:types>
        <w:behaviors>
          <w:behavior w:val="content"/>
        </w:behaviors>
        <w:guid w:val="{8C8C4903-2C24-4B14-87E7-F935334E65E8}"/>
      </w:docPartPr>
      <w:docPartBody>
        <w:p w:rsidR="001E49BB" w:rsidRDefault="00AF0EEA" w:rsidP="00AF0EEA">
          <w:pPr>
            <w:pStyle w:val="377CFE6C4BEA471EB6C47103350D1D12"/>
          </w:pPr>
          <w:r w:rsidRPr="004A2DB2">
            <w:rPr>
              <w:color w:val="8496B0" w:themeColor="text2" w:themeTint="99"/>
            </w:rPr>
            <w:t>Klicken oder tippen Sie hier, um Text einzugeben.</w:t>
          </w:r>
        </w:p>
      </w:docPartBody>
    </w:docPart>
    <w:docPart>
      <w:docPartPr>
        <w:name w:val="297E6C9E997B48FAA3E4D7CFE632A637"/>
        <w:category>
          <w:name w:val="Allgemein"/>
          <w:gallery w:val="placeholder"/>
        </w:category>
        <w:types>
          <w:type w:val="bbPlcHdr"/>
        </w:types>
        <w:behaviors>
          <w:behavior w:val="content"/>
        </w:behaviors>
        <w:guid w:val="{1A884377-71A7-4382-B71A-A7313B526B39}"/>
      </w:docPartPr>
      <w:docPartBody>
        <w:p w:rsidR="001E49BB" w:rsidRDefault="00AF0EEA" w:rsidP="00AF0EEA">
          <w:pPr>
            <w:pStyle w:val="297E6C9E997B48FAA3E4D7CFE632A637"/>
          </w:pPr>
          <w:r w:rsidRPr="004A2DB2">
            <w:rPr>
              <w:color w:val="8496B0" w:themeColor="text2" w:themeTint="99"/>
            </w:rPr>
            <w:t>Klicken oder tippen Sie hier, um Text einzugeben.</w:t>
          </w:r>
        </w:p>
      </w:docPartBody>
    </w:docPart>
    <w:docPart>
      <w:docPartPr>
        <w:name w:val="64E03B8F0EF54691B4CA6D4A100AD691"/>
        <w:category>
          <w:name w:val="Allgemein"/>
          <w:gallery w:val="placeholder"/>
        </w:category>
        <w:types>
          <w:type w:val="bbPlcHdr"/>
        </w:types>
        <w:behaviors>
          <w:behavior w:val="content"/>
        </w:behaviors>
        <w:guid w:val="{CA7EBF05-A1A7-4CE3-A409-84FC1FEA2AA1}"/>
      </w:docPartPr>
      <w:docPartBody>
        <w:p w:rsidR="001E49BB" w:rsidRDefault="00AF0EEA" w:rsidP="00AF0EEA">
          <w:pPr>
            <w:pStyle w:val="64E03B8F0EF54691B4CA6D4A100AD691"/>
          </w:pPr>
          <w:r w:rsidRPr="004A2DB2">
            <w:rPr>
              <w:color w:val="8496B0" w:themeColor="text2" w:themeTint="99"/>
            </w:rPr>
            <w:t>Klicken oder tippen Sie hier, um Text einzugeben.</w:t>
          </w:r>
        </w:p>
      </w:docPartBody>
    </w:docPart>
    <w:docPart>
      <w:docPartPr>
        <w:name w:val="706B11439E9040F9BA874CFE8C8553E6"/>
        <w:category>
          <w:name w:val="Allgemein"/>
          <w:gallery w:val="placeholder"/>
        </w:category>
        <w:types>
          <w:type w:val="bbPlcHdr"/>
        </w:types>
        <w:behaviors>
          <w:behavior w:val="content"/>
        </w:behaviors>
        <w:guid w:val="{FE4F3AED-B5FC-4957-B185-187DC86E676B}"/>
      </w:docPartPr>
      <w:docPartBody>
        <w:p w:rsidR="001E49BB" w:rsidRDefault="00AF0EEA" w:rsidP="00AF0EEA">
          <w:pPr>
            <w:pStyle w:val="706B11439E9040F9BA874CFE8C8553E6"/>
          </w:pPr>
          <w:r w:rsidRPr="004A2DB2">
            <w:rPr>
              <w:color w:val="8496B0" w:themeColor="text2" w:themeTint="99"/>
            </w:rPr>
            <w:t>Klicken oder tippen Sie hier, um Text einzugeben.</w:t>
          </w:r>
        </w:p>
      </w:docPartBody>
    </w:docPart>
    <w:docPart>
      <w:docPartPr>
        <w:name w:val="056F92309C1E4EE0AB77C50530B0D345"/>
        <w:category>
          <w:name w:val="Allgemein"/>
          <w:gallery w:val="placeholder"/>
        </w:category>
        <w:types>
          <w:type w:val="bbPlcHdr"/>
        </w:types>
        <w:behaviors>
          <w:behavior w:val="content"/>
        </w:behaviors>
        <w:guid w:val="{7BA5E94A-C9EB-453A-B621-C6B88A94876B}"/>
      </w:docPartPr>
      <w:docPartBody>
        <w:p w:rsidR="003E2F50" w:rsidRDefault="00AF0EEA" w:rsidP="00AF0EEA">
          <w:pPr>
            <w:pStyle w:val="056F92309C1E4EE0AB77C50530B0D345"/>
          </w:pPr>
          <w:r w:rsidRPr="004A2DB2">
            <w:rPr>
              <w:rStyle w:val="Platzhaltertext"/>
              <w:color w:val="8496B0" w:themeColor="text2" w:themeTint="99"/>
            </w:rPr>
            <w:t>Klicken oder tippen Sie hier, um Text einzugeben.</w:t>
          </w:r>
        </w:p>
      </w:docPartBody>
    </w:docPart>
    <w:docPart>
      <w:docPartPr>
        <w:name w:val="85DB44D363D94FAEBA39F2E71961B816"/>
        <w:category>
          <w:name w:val="Allgemein"/>
          <w:gallery w:val="placeholder"/>
        </w:category>
        <w:types>
          <w:type w:val="bbPlcHdr"/>
        </w:types>
        <w:behaviors>
          <w:behavior w:val="content"/>
        </w:behaviors>
        <w:guid w:val="{86AD116E-085D-466E-852B-A25C7CA57787}"/>
      </w:docPartPr>
      <w:docPartBody>
        <w:p w:rsidR="003E2F50" w:rsidRDefault="00AF0EEA" w:rsidP="00AF0EEA">
          <w:pPr>
            <w:pStyle w:val="85DB44D363D94FAEBA39F2E71961B816"/>
          </w:pPr>
          <w:r w:rsidRPr="004A2DB2">
            <w:rPr>
              <w:rStyle w:val="Platzhaltertext"/>
              <w:color w:val="8496B0" w:themeColor="text2" w:themeTint="99"/>
            </w:rPr>
            <w:t>Klicken oder tippen Sie hier, um Text einzugeben.</w:t>
          </w:r>
        </w:p>
      </w:docPartBody>
    </w:docPart>
    <w:docPart>
      <w:docPartPr>
        <w:name w:val="87C95E66FB8D4CE0B6AF871BFE064521"/>
        <w:category>
          <w:name w:val="Allgemein"/>
          <w:gallery w:val="placeholder"/>
        </w:category>
        <w:types>
          <w:type w:val="bbPlcHdr"/>
        </w:types>
        <w:behaviors>
          <w:behavior w:val="content"/>
        </w:behaviors>
        <w:guid w:val="{1B2E8D0F-A470-4B8C-AB49-A756D1376DD1}"/>
      </w:docPartPr>
      <w:docPartBody>
        <w:p w:rsidR="003E2F50" w:rsidRDefault="00AF0EEA" w:rsidP="00AF0EEA">
          <w:pPr>
            <w:pStyle w:val="87C95E66FB8D4CE0B6AF871BFE064521"/>
          </w:pPr>
          <w:r w:rsidRPr="004A2DB2">
            <w:rPr>
              <w:rStyle w:val="Platzhaltertext"/>
              <w:color w:val="8496B0" w:themeColor="text2" w:themeTint="99"/>
            </w:rPr>
            <w:t>Klicken oder tippen Sie hier, um Text einzugeben.</w:t>
          </w:r>
        </w:p>
      </w:docPartBody>
    </w:docPart>
    <w:docPart>
      <w:docPartPr>
        <w:name w:val="610535009A034150948EE9FF116F010B"/>
        <w:category>
          <w:name w:val="Allgemein"/>
          <w:gallery w:val="placeholder"/>
        </w:category>
        <w:types>
          <w:type w:val="bbPlcHdr"/>
        </w:types>
        <w:behaviors>
          <w:behavior w:val="content"/>
        </w:behaviors>
        <w:guid w:val="{F8B6CC0D-70BA-44A6-8681-8E44DF07EB66}"/>
      </w:docPartPr>
      <w:docPartBody>
        <w:p w:rsidR="003E2F50" w:rsidRDefault="00AF0EEA" w:rsidP="00AF0EEA">
          <w:pPr>
            <w:pStyle w:val="610535009A034150948EE9FF116F010B"/>
          </w:pPr>
          <w:r w:rsidRPr="00485A71">
            <w:rPr>
              <w:rStyle w:val="Platzhaltertext"/>
              <w:color w:val="8496B0" w:themeColor="text2" w:themeTint="99"/>
            </w:rPr>
            <w:t>Klicken oder tippen Sie hier, um Text einzugeben.</w:t>
          </w:r>
        </w:p>
      </w:docPartBody>
    </w:docPart>
    <w:docPart>
      <w:docPartPr>
        <w:name w:val="87AFBD2F72A24CEC9F377FF6ECECB1D9"/>
        <w:category>
          <w:name w:val="Allgemein"/>
          <w:gallery w:val="placeholder"/>
        </w:category>
        <w:types>
          <w:type w:val="bbPlcHdr"/>
        </w:types>
        <w:behaviors>
          <w:behavior w:val="content"/>
        </w:behaviors>
        <w:guid w:val="{38BB8017-4B2A-4F25-8123-18ED77714CD4}"/>
      </w:docPartPr>
      <w:docPartBody>
        <w:p w:rsidR="003E2F50" w:rsidRDefault="00AF0EEA" w:rsidP="00AF0EEA">
          <w:pPr>
            <w:pStyle w:val="87AFBD2F72A24CEC9F377FF6ECECB1D9"/>
          </w:pPr>
          <w:r w:rsidRPr="00485A71">
            <w:rPr>
              <w:rStyle w:val="Platzhaltertext"/>
              <w:color w:val="8496B0" w:themeColor="text2" w:themeTint="99"/>
            </w:rPr>
            <w:t>Klicken oder tippen Sie hier, um Text einzugeben.</w:t>
          </w:r>
        </w:p>
      </w:docPartBody>
    </w:docPart>
    <w:docPart>
      <w:docPartPr>
        <w:name w:val="ABF0A9BFE78C46D78A8EDA4CE4992C59"/>
        <w:category>
          <w:name w:val="Allgemein"/>
          <w:gallery w:val="placeholder"/>
        </w:category>
        <w:types>
          <w:type w:val="bbPlcHdr"/>
        </w:types>
        <w:behaviors>
          <w:behavior w:val="content"/>
        </w:behaviors>
        <w:guid w:val="{69759ED9-A649-4819-9B22-B8C48691FDF1}"/>
      </w:docPartPr>
      <w:docPartBody>
        <w:p w:rsidR="003E2F50" w:rsidRDefault="00AF0EEA" w:rsidP="00AF0EEA">
          <w:pPr>
            <w:pStyle w:val="ABF0A9BFE78C46D78A8EDA4CE4992C59"/>
          </w:pPr>
          <w:r w:rsidRPr="004A2DB2">
            <w:rPr>
              <w:rStyle w:val="Platzhaltertext"/>
              <w:color w:val="8496B0" w:themeColor="text2" w:themeTint="99"/>
            </w:rPr>
            <w:t>Klicken oder tippen Sie hier, um Text einzugeben.</w:t>
          </w:r>
        </w:p>
      </w:docPartBody>
    </w:docPart>
    <w:docPart>
      <w:docPartPr>
        <w:name w:val="60763B4893AF4C7B9F717362F2EB531E"/>
        <w:category>
          <w:name w:val="Allgemein"/>
          <w:gallery w:val="placeholder"/>
        </w:category>
        <w:types>
          <w:type w:val="bbPlcHdr"/>
        </w:types>
        <w:behaviors>
          <w:behavior w:val="content"/>
        </w:behaviors>
        <w:guid w:val="{9B3A2E9E-7691-49E6-B1CA-7EC0920F1A3A}"/>
      </w:docPartPr>
      <w:docPartBody>
        <w:p w:rsidR="003E2F50" w:rsidRDefault="00AF0EEA" w:rsidP="00AF0EEA">
          <w:pPr>
            <w:pStyle w:val="60763B4893AF4C7B9F717362F2EB531E"/>
          </w:pPr>
          <w:r w:rsidRPr="004A2DB2">
            <w:rPr>
              <w:rStyle w:val="Platzhaltertext"/>
              <w:color w:val="8496B0" w:themeColor="text2" w:themeTint="99"/>
            </w:rPr>
            <w:t>Klicken oder tippen Sie hier, um Text einzugeben.</w:t>
          </w:r>
        </w:p>
      </w:docPartBody>
    </w:docPart>
    <w:docPart>
      <w:docPartPr>
        <w:name w:val="48678C7773B247A5825EE2482149B754"/>
        <w:category>
          <w:name w:val="Allgemein"/>
          <w:gallery w:val="placeholder"/>
        </w:category>
        <w:types>
          <w:type w:val="bbPlcHdr"/>
        </w:types>
        <w:behaviors>
          <w:behavior w:val="content"/>
        </w:behaviors>
        <w:guid w:val="{1DCA9A03-D6AA-42CF-8992-56BDDF8AB07C}"/>
      </w:docPartPr>
      <w:docPartBody>
        <w:p w:rsidR="003E2F50" w:rsidRDefault="00AF0EEA" w:rsidP="00AF0EEA">
          <w:pPr>
            <w:pStyle w:val="48678C7773B247A5825EE2482149B754"/>
          </w:pPr>
          <w:r w:rsidRPr="004A2DB2">
            <w:rPr>
              <w:rStyle w:val="Platzhaltertext"/>
              <w:color w:val="8496B0" w:themeColor="text2" w:themeTint="99"/>
            </w:rPr>
            <w:t>Klicken oder tippen Sie hier, um Text einzugeben.</w:t>
          </w:r>
        </w:p>
      </w:docPartBody>
    </w:docPart>
    <w:docPart>
      <w:docPartPr>
        <w:name w:val="06B64463DAEB4A3FA78764CF89E574A9"/>
        <w:category>
          <w:name w:val="Allgemein"/>
          <w:gallery w:val="placeholder"/>
        </w:category>
        <w:types>
          <w:type w:val="bbPlcHdr"/>
        </w:types>
        <w:behaviors>
          <w:behavior w:val="content"/>
        </w:behaviors>
        <w:guid w:val="{332E02CA-3BE5-4530-9ACE-C07340D2D0EF}"/>
      </w:docPartPr>
      <w:docPartBody>
        <w:p w:rsidR="003E2F50" w:rsidRDefault="00AF0EEA" w:rsidP="00AF0EEA">
          <w:pPr>
            <w:pStyle w:val="06B64463DAEB4A3FA78764CF89E574A9"/>
          </w:pPr>
          <w:r w:rsidRPr="004A2DB2">
            <w:rPr>
              <w:rStyle w:val="Platzhaltertext"/>
              <w:color w:val="8496B0" w:themeColor="text2" w:themeTint="99"/>
            </w:rPr>
            <w:t>Klicken oder tippen Sie hier, um Text einzugeben.</w:t>
          </w:r>
        </w:p>
      </w:docPartBody>
    </w:docPart>
    <w:docPart>
      <w:docPartPr>
        <w:name w:val="95E111097AAA43E69C25982AAC40093C"/>
        <w:category>
          <w:name w:val="Allgemein"/>
          <w:gallery w:val="placeholder"/>
        </w:category>
        <w:types>
          <w:type w:val="bbPlcHdr"/>
        </w:types>
        <w:behaviors>
          <w:behavior w:val="content"/>
        </w:behaviors>
        <w:guid w:val="{68091226-3505-4A99-AFD1-A57C47F23CF4}"/>
      </w:docPartPr>
      <w:docPartBody>
        <w:p w:rsidR="003E2F50" w:rsidRDefault="00AF0EEA" w:rsidP="00AF0EEA">
          <w:pPr>
            <w:pStyle w:val="95E111097AAA43E69C25982AAC40093C"/>
          </w:pPr>
          <w:r w:rsidRPr="004A2DB2">
            <w:rPr>
              <w:rStyle w:val="Platzhaltertext"/>
              <w:color w:val="8496B0" w:themeColor="text2" w:themeTint="99"/>
            </w:rPr>
            <w:t>Klicken oder tippen Sie hier, um Text einzugeben.</w:t>
          </w:r>
        </w:p>
      </w:docPartBody>
    </w:docPart>
    <w:docPart>
      <w:docPartPr>
        <w:name w:val="464577B3751C471DA0E6B2A0239DF072"/>
        <w:category>
          <w:name w:val="Allgemein"/>
          <w:gallery w:val="placeholder"/>
        </w:category>
        <w:types>
          <w:type w:val="bbPlcHdr"/>
        </w:types>
        <w:behaviors>
          <w:behavior w:val="content"/>
        </w:behaviors>
        <w:guid w:val="{F9734684-B383-474A-A542-F808DDAB15BF}"/>
      </w:docPartPr>
      <w:docPartBody>
        <w:p w:rsidR="007A6DD7" w:rsidRDefault="00AF0EEA" w:rsidP="00AF0EEA">
          <w:pPr>
            <w:pStyle w:val="464577B3751C471DA0E6B2A0239DF0721"/>
          </w:pPr>
          <w:r w:rsidRPr="004A2DB2">
            <w:rPr>
              <w:rStyle w:val="Platzhaltertext"/>
              <w:color w:val="8496B0" w:themeColor="text2" w:themeTint="99"/>
            </w:rPr>
            <w:t>Klicken oder tippen Sie hier, um Text einzugeben.</w:t>
          </w:r>
        </w:p>
      </w:docPartBody>
    </w:docPart>
    <w:docPart>
      <w:docPartPr>
        <w:name w:val="7249591738994FE9B66D20F59A6B2500"/>
        <w:category>
          <w:name w:val="Allgemein"/>
          <w:gallery w:val="placeholder"/>
        </w:category>
        <w:types>
          <w:type w:val="bbPlcHdr"/>
        </w:types>
        <w:behaviors>
          <w:behavior w:val="content"/>
        </w:behaviors>
        <w:guid w:val="{CC74616E-76CA-46BF-B179-998D4E6B6C5F}"/>
      </w:docPartPr>
      <w:docPartBody>
        <w:p w:rsidR="007A6DD7" w:rsidRDefault="00AF0EEA" w:rsidP="00AF0EEA">
          <w:pPr>
            <w:pStyle w:val="7249591738994FE9B66D20F59A6B25001"/>
          </w:pPr>
          <w:r w:rsidRPr="00CA4531">
            <w:rPr>
              <w:rStyle w:val="Platzhaltertext"/>
              <w:color w:val="8496B0" w:themeColor="text2" w:themeTint="99"/>
            </w:rPr>
            <w:t>Klicken oder tippen Sie hier, um Text einzugeben.</w:t>
          </w:r>
        </w:p>
      </w:docPartBody>
    </w:docPart>
    <w:docPart>
      <w:docPartPr>
        <w:name w:val="B85F65FA78CC4EDAB90F6A98C59309DD"/>
        <w:category>
          <w:name w:val="Allgemein"/>
          <w:gallery w:val="placeholder"/>
        </w:category>
        <w:types>
          <w:type w:val="bbPlcHdr"/>
        </w:types>
        <w:behaviors>
          <w:behavior w:val="content"/>
        </w:behaviors>
        <w:guid w:val="{16C555F4-FDA6-46C9-A8EA-AFBEC49B4572}"/>
      </w:docPartPr>
      <w:docPartBody>
        <w:p w:rsidR="007A6DD7" w:rsidRDefault="00AF0EEA" w:rsidP="00AF0EEA">
          <w:pPr>
            <w:pStyle w:val="B85F65FA78CC4EDAB90F6A98C59309DD1"/>
          </w:pPr>
          <w:r w:rsidRPr="004A2DB2">
            <w:rPr>
              <w:rStyle w:val="Platzhaltertext"/>
              <w:color w:val="8496B0" w:themeColor="text2" w:themeTint="99"/>
            </w:rPr>
            <w:t>Klicken oder tippen Sie hier, um Text einzugeben.</w:t>
          </w:r>
        </w:p>
      </w:docPartBody>
    </w:docPart>
    <w:docPart>
      <w:docPartPr>
        <w:name w:val="4522A059F1564E069575BF0434608990"/>
        <w:category>
          <w:name w:val="Allgemein"/>
          <w:gallery w:val="placeholder"/>
        </w:category>
        <w:types>
          <w:type w:val="bbPlcHdr"/>
        </w:types>
        <w:behaviors>
          <w:behavior w:val="content"/>
        </w:behaviors>
        <w:guid w:val="{AA88AD07-2ACB-48FD-80B9-4C636608736A}"/>
      </w:docPartPr>
      <w:docPartBody>
        <w:p w:rsidR="007A6DD7" w:rsidRDefault="00AF0EEA" w:rsidP="00AF0EEA">
          <w:pPr>
            <w:pStyle w:val="4522A059F1564E069575BF04346089901"/>
          </w:pPr>
          <w:r w:rsidRPr="004A2DB2">
            <w:rPr>
              <w:rStyle w:val="Platzhaltertext"/>
              <w:color w:val="8496B0" w:themeColor="text2" w:themeTint="99"/>
            </w:rPr>
            <w:t>Klicken oder tippen Sie hier, um Text einzugeben.</w:t>
          </w:r>
        </w:p>
      </w:docPartBody>
    </w:docPart>
    <w:docPart>
      <w:docPartPr>
        <w:name w:val="CC94A5942E094B2EA43A91FA884753EE"/>
        <w:category>
          <w:name w:val="Allgemein"/>
          <w:gallery w:val="placeholder"/>
        </w:category>
        <w:types>
          <w:type w:val="bbPlcHdr"/>
        </w:types>
        <w:behaviors>
          <w:behavior w:val="content"/>
        </w:behaviors>
        <w:guid w:val="{BE391D11-E72E-431F-B076-CDDB7C1C3CB3}"/>
      </w:docPartPr>
      <w:docPartBody>
        <w:p w:rsidR="007A6DD7" w:rsidRDefault="00AF0EEA" w:rsidP="00AF0EEA">
          <w:pPr>
            <w:pStyle w:val="CC94A5942E094B2EA43A91FA884753EE1"/>
          </w:pPr>
          <w:r w:rsidRPr="00485A71">
            <w:rPr>
              <w:color w:val="8496B0" w:themeColor="text2" w:themeTint="99"/>
            </w:rPr>
            <w:t>Zahl</w:t>
          </w:r>
        </w:p>
      </w:docPartBody>
    </w:docPart>
    <w:docPart>
      <w:docPartPr>
        <w:name w:val="E70166C8EDD34DEBAF3C23A38FB948B0"/>
        <w:category>
          <w:name w:val="Allgemein"/>
          <w:gallery w:val="placeholder"/>
        </w:category>
        <w:types>
          <w:type w:val="bbPlcHdr"/>
        </w:types>
        <w:behaviors>
          <w:behavior w:val="content"/>
        </w:behaviors>
        <w:guid w:val="{A3C27BCE-E9A1-4EEC-A2F3-A81B9E559BBA}"/>
      </w:docPartPr>
      <w:docPartBody>
        <w:p w:rsidR="007A6DD7" w:rsidRDefault="00AF0EEA" w:rsidP="00AF0EEA">
          <w:pPr>
            <w:pStyle w:val="E70166C8EDD34DEBAF3C23A38FB948B01"/>
          </w:pPr>
          <w:r w:rsidRPr="00485A71">
            <w:rPr>
              <w:color w:val="8496B0" w:themeColor="text2" w:themeTint="99"/>
            </w:rPr>
            <w:t>Zahl</w:t>
          </w:r>
        </w:p>
      </w:docPartBody>
    </w:docPart>
    <w:docPart>
      <w:docPartPr>
        <w:name w:val="7D6C198DCFDD435AB9AB0D65A2767BF7"/>
        <w:category>
          <w:name w:val="Allgemein"/>
          <w:gallery w:val="placeholder"/>
        </w:category>
        <w:types>
          <w:type w:val="bbPlcHdr"/>
        </w:types>
        <w:behaviors>
          <w:behavior w:val="content"/>
        </w:behaviors>
        <w:guid w:val="{4E85523C-E749-478A-B725-F194FD5647CC}"/>
      </w:docPartPr>
      <w:docPartBody>
        <w:p w:rsidR="007A6DD7" w:rsidRDefault="00AF0EEA" w:rsidP="00AF0EEA">
          <w:pPr>
            <w:pStyle w:val="7D6C198DCFDD435AB9AB0D65A2767BF71"/>
          </w:pPr>
          <w:r w:rsidRPr="00485A71">
            <w:rPr>
              <w:color w:val="8496B0" w:themeColor="text2" w:themeTint="99"/>
            </w:rPr>
            <w:t>Zahl</w:t>
          </w:r>
        </w:p>
      </w:docPartBody>
    </w:docPart>
    <w:docPart>
      <w:docPartPr>
        <w:name w:val="D3170993BE87402BBC2129C0BF0ED745"/>
        <w:category>
          <w:name w:val="Allgemein"/>
          <w:gallery w:val="placeholder"/>
        </w:category>
        <w:types>
          <w:type w:val="bbPlcHdr"/>
        </w:types>
        <w:behaviors>
          <w:behavior w:val="content"/>
        </w:behaviors>
        <w:guid w:val="{BC7F7EDD-3EF1-48BC-B939-5704826966A9}"/>
      </w:docPartPr>
      <w:docPartBody>
        <w:p w:rsidR="007A6DD7" w:rsidRDefault="00AF0EEA" w:rsidP="00AF0EEA">
          <w:pPr>
            <w:pStyle w:val="D3170993BE87402BBC2129C0BF0ED7451"/>
          </w:pPr>
          <w:r w:rsidRPr="00485A71">
            <w:rPr>
              <w:color w:val="8496B0" w:themeColor="text2" w:themeTint="99"/>
            </w:rPr>
            <w:t>Zahl</w:t>
          </w:r>
        </w:p>
      </w:docPartBody>
    </w:docPart>
    <w:docPart>
      <w:docPartPr>
        <w:name w:val="5AAB411085894976B94B113B91A570F5"/>
        <w:category>
          <w:name w:val="Allgemein"/>
          <w:gallery w:val="placeholder"/>
        </w:category>
        <w:types>
          <w:type w:val="bbPlcHdr"/>
        </w:types>
        <w:behaviors>
          <w:behavior w:val="content"/>
        </w:behaviors>
        <w:guid w:val="{F6EAE50F-6DB0-412E-8B2D-4C6A60F0041D}"/>
      </w:docPartPr>
      <w:docPartBody>
        <w:p w:rsidR="007A6DD7" w:rsidRDefault="00AF0EEA" w:rsidP="00AF0EEA">
          <w:pPr>
            <w:pStyle w:val="5AAB411085894976B94B113B91A570F51"/>
          </w:pPr>
          <w:r w:rsidRPr="004A2DB2">
            <w:rPr>
              <w:rStyle w:val="Platzhaltertext"/>
              <w:color w:val="8496B0" w:themeColor="text2" w:themeTint="99"/>
            </w:rPr>
            <w:t>Klicken oder tippen Sie hier, um Text einzugeben.</w:t>
          </w:r>
        </w:p>
      </w:docPartBody>
    </w:docPart>
    <w:docPart>
      <w:docPartPr>
        <w:name w:val="97F018B716AD4972834EAA0C82760FC8"/>
        <w:category>
          <w:name w:val="Allgemein"/>
          <w:gallery w:val="placeholder"/>
        </w:category>
        <w:types>
          <w:type w:val="bbPlcHdr"/>
        </w:types>
        <w:behaviors>
          <w:behavior w:val="content"/>
        </w:behaviors>
        <w:guid w:val="{661C7636-880E-457B-A3A5-4EF073D93420}"/>
      </w:docPartPr>
      <w:docPartBody>
        <w:p w:rsidR="007A6DD7" w:rsidRDefault="00AF0EEA" w:rsidP="00AF0EEA">
          <w:pPr>
            <w:pStyle w:val="97F018B716AD4972834EAA0C82760FC81"/>
          </w:pPr>
          <w:r w:rsidRPr="004A2DB2">
            <w:rPr>
              <w:rStyle w:val="Platzhaltertext"/>
              <w:color w:val="8496B0" w:themeColor="text2" w:themeTint="99"/>
            </w:rPr>
            <w:t>Klicken oder tippen Sie hier, um Text einzugeben.</w:t>
          </w:r>
        </w:p>
      </w:docPartBody>
    </w:docPart>
    <w:docPart>
      <w:docPartPr>
        <w:name w:val="677535100FE34201AB8B885CEB676018"/>
        <w:category>
          <w:name w:val="Allgemein"/>
          <w:gallery w:val="placeholder"/>
        </w:category>
        <w:types>
          <w:type w:val="bbPlcHdr"/>
        </w:types>
        <w:behaviors>
          <w:behavior w:val="content"/>
        </w:behaviors>
        <w:guid w:val="{6D3F709A-FDE7-4270-9868-021121423E59}"/>
      </w:docPartPr>
      <w:docPartBody>
        <w:p w:rsidR="007A6DD7" w:rsidRDefault="00AF0EEA" w:rsidP="00AF0EEA">
          <w:pPr>
            <w:pStyle w:val="677535100FE34201AB8B885CEB6760181"/>
          </w:pPr>
          <w:r w:rsidRPr="004A2DB2">
            <w:rPr>
              <w:rStyle w:val="Platzhaltertext"/>
              <w:color w:val="8496B0" w:themeColor="text2" w:themeTint="99"/>
            </w:rPr>
            <w:t>Klicken oder tippen Sie hier, um Text einzugeben.</w:t>
          </w:r>
        </w:p>
      </w:docPartBody>
    </w:docPart>
    <w:docPart>
      <w:docPartPr>
        <w:name w:val="03A10822866742148F6F612CE701C1AA"/>
        <w:category>
          <w:name w:val="Allgemein"/>
          <w:gallery w:val="placeholder"/>
        </w:category>
        <w:types>
          <w:type w:val="bbPlcHdr"/>
        </w:types>
        <w:behaviors>
          <w:behavior w:val="content"/>
        </w:behaviors>
        <w:guid w:val="{68FBECEE-BD48-4B5E-BC44-9E69ECECC597}"/>
      </w:docPartPr>
      <w:docPartBody>
        <w:p w:rsidR="007A6DD7" w:rsidRDefault="00AF0EEA" w:rsidP="00AF0EEA">
          <w:pPr>
            <w:pStyle w:val="03A10822866742148F6F612CE701C1AA1"/>
          </w:pPr>
          <w:r w:rsidRPr="004A2DB2">
            <w:rPr>
              <w:rStyle w:val="Platzhaltertext"/>
              <w:color w:val="8496B0" w:themeColor="text2" w:themeTint="99"/>
            </w:rPr>
            <w:t>Klicken oder tippen Sie hier, um Text einzugeben.</w:t>
          </w:r>
        </w:p>
      </w:docPartBody>
    </w:docPart>
    <w:docPart>
      <w:docPartPr>
        <w:name w:val="85FB72AB787144EBAF06F7F01990B6A9"/>
        <w:category>
          <w:name w:val="Allgemein"/>
          <w:gallery w:val="placeholder"/>
        </w:category>
        <w:types>
          <w:type w:val="bbPlcHdr"/>
        </w:types>
        <w:behaviors>
          <w:behavior w:val="content"/>
        </w:behaviors>
        <w:guid w:val="{54E6E2E2-842C-4240-8E04-595BFB11679E}"/>
      </w:docPartPr>
      <w:docPartBody>
        <w:p w:rsidR="00783303" w:rsidRDefault="00AF0EEA" w:rsidP="00AF0EEA">
          <w:pPr>
            <w:pStyle w:val="85FB72AB787144EBAF06F7F01990B6A91"/>
          </w:pPr>
          <w:r w:rsidRPr="00485A71">
            <w:rPr>
              <w:rStyle w:val="Anz"/>
              <w:color w:val="8496B0" w:themeColor="text2" w:themeTint="99"/>
            </w:rPr>
            <w:t>Anz.</w:t>
          </w:r>
        </w:p>
      </w:docPartBody>
    </w:docPart>
    <w:docPart>
      <w:docPartPr>
        <w:name w:val="B0D1CFA3EAAC4A3B8563E7CF9362596D"/>
        <w:category>
          <w:name w:val="Allgemein"/>
          <w:gallery w:val="placeholder"/>
        </w:category>
        <w:types>
          <w:type w:val="bbPlcHdr"/>
        </w:types>
        <w:behaviors>
          <w:behavior w:val="content"/>
        </w:behaviors>
        <w:guid w:val="{9F0A9580-D7D3-4CC4-9EDF-055A5989C648}"/>
      </w:docPartPr>
      <w:docPartBody>
        <w:p w:rsidR="00783303" w:rsidRDefault="00AF0EEA" w:rsidP="00AF0EEA">
          <w:pPr>
            <w:pStyle w:val="B0D1CFA3EAAC4A3B8563E7CF9362596D1"/>
          </w:pPr>
          <w:r w:rsidRPr="00485A71">
            <w:rPr>
              <w:rStyle w:val="Platzhaltertext"/>
              <w:color w:val="8496B0" w:themeColor="text2" w:themeTint="99"/>
            </w:rPr>
            <w:t>Klicken oder tippen Sie hier, um Text einzugeben.</w:t>
          </w:r>
        </w:p>
      </w:docPartBody>
    </w:docPart>
    <w:docPart>
      <w:docPartPr>
        <w:name w:val="FD49DB24359F44ECB4854FA0A67B8B0C"/>
        <w:category>
          <w:name w:val="Allgemein"/>
          <w:gallery w:val="placeholder"/>
        </w:category>
        <w:types>
          <w:type w:val="bbPlcHdr"/>
        </w:types>
        <w:behaviors>
          <w:behavior w:val="content"/>
        </w:behaviors>
        <w:guid w:val="{48E949E8-2AD6-4EED-AF6B-DEB55EC17A7E}"/>
      </w:docPartPr>
      <w:docPartBody>
        <w:p w:rsidR="00783303" w:rsidRDefault="00AF0EEA" w:rsidP="00AF0EEA">
          <w:pPr>
            <w:pStyle w:val="FD49DB24359F44ECB4854FA0A67B8B0C1"/>
          </w:pPr>
          <w:r w:rsidRPr="00485A71">
            <w:rPr>
              <w:rStyle w:val="Anz"/>
              <w:color w:val="8496B0" w:themeColor="text2" w:themeTint="99"/>
            </w:rPr>
            <w:t>Anz.</w:t>
          </w:r>
        </w:p>
      </w:docPartBody>
    </w:docPart>
    <w:docPart>
      <w:docPartPr>
        <w:name w:val="E4385BB5F34342DD8F3743EAA9F1F611"/>
        <w:category>
          <w:name w:val="Allgemein"/>
          <w:gallery w:val="placeholder"/>
        </w:category>
        <w:types>
          <w:type w:val="bbPlcHdr"/>
        </w:types>
        <w:behaviors>
          <w:behavior w:val="content"/>
        </w:behaviors>
        <w:guid w:val="{A230044C-1CDC-4CC8-9C18-5DA31C1F8E10}"/>
      </w:docPartPr>
      <w:docPartBody>
        <w:p w:rsidR="00783303" w:rsidRDefault="00AF0EEA" w:rsidP="00AF0EEA">
          <w:pPr>
            <w:pStyle w:val="E4385BB5F34342DD8F3743EAA9F1F6111"/>
          </w:pPr>
          <w:r w:rsidRPr="00485A71">
            <w:rPr>
              <w:rStyle w:val="Platzhaltertext"/>
              <w:color w:val="8496B0" w:themeColor="text2" w:themeTint="99"/>
            </w:rPr>
            <w:t>Klicken oder tippen Sie hier, um Text einzugeben.</w:t>
          </w:r>
        </w:p>
      </w:docPartBody>
    </w:docPart>
    <w:docPart>
      <w:docPartPr>
        <w:name w:val="7D9B0F8155CA47BF890D8B979AFD0FDD"/>
        <w:category>
          <w:name w:val="Allgemein"/>
          <w:gallery w:val="placeholder"/>
        </w:category>
        <w:types>
          <w:type w:val="bbPlcHdr"/>
        </w:types>
        <w:behaviors>
          <w:behavior w:val="content"/>
        </w:behaviors>
        <w:guid w:val="{927459B7-198F-4BAB-9B9D-5A1EF0584414}"/>
      </w:docPartPr>
      <w:docPartBody>
        <w:p w:rsidR="00783303" w:rsidRDefault="00AF0EEA" w:rsidP="00AF0EEA">
          <w:pPr>
            <w:pStyle w:val="7D9B0F8155CA47BF890D8B979AFD0FDD1"/>
          </w:pPr>
          <w:r w:rsidRPr="00485A71">
            <w:rPr>
              <w:rStyle w:val="Anz"/>
              <w:color w:val="8496B0" w:themeColor="text2" w:themeTint="99"/>
            </w:rPr>
            <w:t>Anz.</w:t>
          </w:r>
        </w:p>
      </w:docPartBody>
    </w:docPart>
    <w:docPart>
      <w:docPartPr>
        <w:name w:val="F26F7DC30FDF48C3A334D3DCFE8005AB"/>
        <w:category>
          <w:name w:val="Allgemein"/>
          <w:gallery w:val="placeholder"/>
        </w:category>
        <w:types>
          <w:type w:val="bbPlcHdr"/>
        </w:types>
        <w:behaviors>
          <w:behavior w:val="content"/>
        </w:behaviors>
        <w:guid w:val="{408F1B5D-A9CD-4E56-94F2-10B5D1CC37A3}"/>
      </w:docPartPr>
      <w:docPartBody>
        <w:p w:rsidR="00783303" w:rsidRDefault="00AF0EEA" w:rsidP="00AF0EEA">
          <w:pPr>
            <w:pStyle w:val="F26F7DC30FDF48C3A334D3DCFE8005AB1"/>
          </w:pPr>
          <w:r w:rsidRPr="00485A71">
            <w:rPr>
              <w:rStyle w:val="Platzhaltertext"/>
              <w:color w:val="8496B0" w:themeColor="text2" w:themeTint="99"/>
            </w:rPr>
            <w:t>Klicken oder tippen Sie hier, um Text einzugeben.</w:t>
          </w:r>
        </w:p>
      </w:docPartBody>
    </w:docPart>
    <w:docPart>
      <w:docPartPr>
        <w:name w:val="8145CDF0E92C4B8D8597FA4C9AFDC804"/>
        <w:category>
          <w:name w:val="Allgemein"/>
          <w:gallery w:val="placeholder"/>
        </w:category>
        <w:types>
          <w:type w:val="bbPlcHdr"/>
        </w:types>
        <w:behaviors>
          <w:behavior w:val="content"/>
        </w:behaviors>
        <w:guid w:val="{6AE5560C-DBAB-4BF4-8ED1-B1B6FC4F5626}"/>
      </w:docPartPr>
      <w:docPartBody>
        <w:p w:rsidR="00783303" w:rsidRDefault="00AF0EEA" w:rsidP="00AF0EEA">
          <w:pPr>
            <w:pStyle w:val="8145CDF0E92C4B8D8597FA4C9AFDC8041"/>
          </w:pPr>
          <w:r w:rsidRPr="00485A71">
            <w:rPr>
              <w:rStyle w:val="Anz"/>
              <w:color w:val="8496B0" w:themeColor="text2" w:themeTint="99"/>
            </w:rPr>
            <w:t>Anz.</w:t>
          </w:r>
        </w:p>
      </w:docPartBody>
    </w:docPart>
    <w:docPart>
      <w:docPartPr>
        <w:name w:val="EBF2C2C03FF84209AB002ED8D6FF34FB"/>
        <w:category>
          <w:name w:val="Allgemein"/>
          <w:gallery w:val="placeholder"/>
        </w:category>
        <w:types>
          <w:type w:val="bbPlcHdr"/>
        </w:types>
        <w:behaviors>
          <w:behavior w:val="content"/>
        </w:behaviors>
        <w:guid w:val="{F2B949F1-8A41-4B22-BC99-90755D05245E}"/>
      </w:docPartPr>
      <w:docPartBody>
        <w:p w:rsidR="00783303" w:rsidRDefault="00AF0EEA" w:rsidP="00AF0EEA">
          <w:pPr>
            <w:pStyle w:val="EBF2C2C03FF84209AB002ED8D6FF34FB1"/>
          </w:pPr>
          <w:r w:rsidRPr="00485A71">
            <w:rPr>
              <w:rStyle w:val="Platzhaltertext"/>
              <w:color w:val="8496B0" w:themeColor="text2" w:themeTint="99"/>
            </w:rPr>
            <w:t>Klicken oder tippen Sie hier, um Text einzugeben.</w:t>
          </w:r>
        </w:p>
      </w:docPartBody>
    </w:docPart>
    <w:docPart>
      <w:docPartPr>
        <w:name w:val="A9CCD7C5CCBE49A2B20AA8FB4BE58E6F"/>
        <w:category>
          <w:name w:val="Allgemein"/>
          <w:gallery w:val="placeholder"/>
        </w:category>
        <w:types>
          <w:type w:val="bbPlcHdr"/>
        </w:types>
        <w:behaviors>
          <w:behavior w:val="content"/>
        </w:behaviors>
        <w:guid w:val="{1CF01E83-B70D-440F-ACC7-10C923FB6013}"/>
      </w:docPartPr>
      <w:docPartBody>
        <w:p w:rsidR="00783303" w:rsidRDefault="00AF0EEA" w:rsidP="00AF0EEA">
          <w:pPr>
            <w:pStyle w:val="A9CCD7C5CCBE49A2B20AA8FB4BE58E6F1"/>
          </w:pPr>
          <w:r w:rsidRPr="00485A71">
            <w:rPr>
              <w:rStyle w:val="Anz"/>
              <w:color w:val="8496B0" w:themeColor="text2" w:themeTint="99"/>
            </w:rPr>
            <w:t>Anz.</w:t>
          </w:r>
        </w:p>
      </w:docPartBody>
    </w:docPart>
    <w:docPart>
      <w:docPartPr>
        <w:name w:val="FBFB0491C7274C0ABA9D518DAB6388EE"/>
        <w:category>
          <w:name w:val="Allgemein"/>
          <w:gallery w:val="placeholder"/>
        </w:category>
        <w:types>
          <w:type w:val="bbPlcHdr"/>
        </w:types>
        <w:behaviors>
          <w:behavior w:val="content"/>
        </w:behaviors>
        <w:guid w:val="{E50F791A-C648-43B9-898E-B0077A704798}"/>
      </w:docPartPr>
      <w:docPartBody>
        <w:p w:rsidR="00783303" w:rsidRDefault="00AF0EEA" w:rsidP="00AF0EEA">
          <w:pPr>
            <w:pStyle w:val="FBFB0491C7274C0ABA9D518DAB6388EE1"/>
          </w:pPr>
          <w:r w:rsidRPr="00485A71">
            <w:rPr>
              <w:rStyle w:val="Platzhaltertext"/>
              <w:color w:val="8496B0" w:themeColor="text2" w:themeTint="99"/>
            </w:rPr>
            <w:t>Klicken oder tippen Sie hier, um Text einzugeben.</w:t>
          </w:r>
        </w:p>
      </w:docPartBody>
    </w:docPart>
    <w:docPart>
      <w:docPartPr>
        <w:name w:val="A8FB1F94AE1D4203B7CEB9B1760BF3DF"/>
        <w:category>
          <w:name w:val="Allgemein"/>
          <w:gallery w:val="placeholder"/>
        </w:category>
        <w:types>
          <w:type w:val="bbPlcHdr"/>
        </w:types>
        <w:behaviors>
          <w:behavior w:val="content"/>
        </w:behaviors>
        <w:guid w:val="{48311740-AAED-456A-99AD-560871FD78F7}"/>
      </w:docPartPr>
      <w:docPartBody>
        <w:p w:rsidR="00783303" w:rsidRDefault="00AF0EEA" w:rsidP="00AF0EEA">
          <w:pPr>
            <w:pStyle w:val="A8FB1F94AE1D4203B7CEB9B1760BF3DF1"/>
          </w:pPr>
          <w:r w:rsidRPr="00485A71">
            <w:rPr>
              <w:rStyle w:val="Anz"/>
              <w:color w:val="8496B0" w:themeColor="text2" w:themeTint="99"/>
            </w:rPr>
            <w:t>Anz.</w:t>
          </w:r>
        </w:p>
      </w:docPartBody>
    </w:docPart>
    <w:docPart>
      <w:docPartPr>
        <w:name w:val="588844C6DF374E6D9EE559883D257924"/>
        <w:category>
          <w:name w:val="Allgemein"/>
          <w:gallery w:val="placeholder"/>
        </w:category>
        <w:types>
          <w:type w:val="bbPlcHdr"/>
        </w:types>
        <w:behaviors>
          <w:behavior w:val="content"/>
        </w:behaviors>
        <w:guid w:val="{7EBCB989-2C5D-4E16-9F2F-A1C93DCA1737}"/>
      </w:docPartPr>
      <w:docPartBody>
        <w:p w:rsidR="00783303" w:rsidRDefault="00AF0EEA" w:rsidP="00AF0EEA">
          <w:pPr>
            <w:pStyle w:val="588844C6DF374E6D9EE559883D2579241"/>
          </w:pPr>
          <w:r w:rsidRPr="00485A71">
            <w:rPr>
              <w:rStyle w:val="Platzhaltertext"/>
              <w:color w:val="8496B0" w:themeColor="text2" w:themeTint="99"/>
            </w:rPr>
            <w:t>Klicken oder tippen Sie hier, um Text einzugeben.</w:t>
          </w:r>
        </w:p>
      </w:docPartBody>
    </w:docPart>
    <w:docPart>
      <w:docPartPr>
        <w:name w:val="A3505F6C335547C699D50CE7566700D3"/>
        <w:category>
          <w:name w:val="Allgemein"/>
          <w:gallery w:val="placeholder"/>
        </w:category>
        <w:types>
          <w:type w:val="bbPlcHdr"/>
        </w:types>
        <w:behaviors>
          <w:behavior w:val="content"/>
        </w:behaviors>
        <w:guid w:val="{049EBB2A-19D2-42D1-AD7D-74FEF6D3843A}"/>
      </w:docPartPr>
      <w:docPartBody>
        <w:p w:rsidR="00783303" w:rsidRDefault="00AF0EEA" w:rsidP="00AF0EEA">
          <w:pPr>
            <w:pStyle w:val="A3505F6C335547C699D50CE7566700D31"/>
          </w:pPr>
          <w:r w:rsidRPr="00485A71">
            <w:rPr>
              <w:rStyle w:val="Anz"/>
              <w:color w:val="8496B0" w:themeColor="text2" w:themeTint="99"/>
            </w:rPr>
            <w:t>Anz.</w:t>
          </w:r>
        </w:p>
      </w:docPartBody>
    </w:docPart>
    <w:docPart>
      <w:docPartPr>
        <w:name w:val="865CA59ADAE34E2496EF875724918E09"/>
        <w:category>
          <w:name w:val="Allgemein"/>
          <w:gallery w:val="placeholder"/>
        </w:category>
        <w:types>
          <w:type w:val="bbPlcHdr"/>
        </w:types>
        <w:behaviors>
          <w:behavior w:val="content"/>
        </w:behaviors>
        <w:guid w:val="{9B516E4D-EAEE-4982-B718-56FF8F2CC83F}"/>
      </w:docPartPr>
      <w:docPartBody>
        <w:p w:rsidR="00783303" w:rsidRDefault="00AF0EEA" w:rsidP="00AF0EEA">
          <w:pPr>
            <w:pStyle w:val="865CA59ADAE34E2496EF875724918E091"/>
          </w:pPr>
          <w:r w:rsidRPr="00485A71">
            <w:rPr>
              <w:rStyle w:val="Platzhaltertext"/>
              <w:color w:val="8496B0" w:themeColor="text2" w:themeTint="99"/>
            </w:rPr>
            <w:t>Klicken oder tippen Sie hier, um Text einzugeben.</w:t>
          </w:r>
        </w:p>
      </w:docPartBody>
    </w:docPart>
    <w:docPart>
      <w:docPartPr>
        <w:name w:val="E0C4E3A6955145BC866CBF573352961A"/>
        <w:category>
          <w:name w:val="Allgemein"/>
          <w:gallery w:val="placeholder"/>
        </w:category>
        <w:types>
          <w:type w:val="bbPlcHdr"/>
        </w:types>
        <w:behaviors>
          <w:behavior w:val="content"/>
        </w:behaviors>
        <w:guid w:val="{5B9EB093-4F12-4760-89D0-AD4134E50E19}"/>
      </w:docPartPr>
      <w:docPartBody>
        <w:p w:rsidR="00783303" w:rsidRDefault="00AF0EEA" w:rsidP="00AF0EEA">
          <w:pPr>
            <w:pStyle w:val="E0C4E3A6955145BC866CBF573352961A1"/>
          </w:pPr>
          <w:r w:rsidRPr="00485A71">
            <w:rPr>
              <w:rStyle w:val="Anz"/>
              <w:color w:val="8496B0" w:themeColor="text2" w:themeTint="99"/>
            </w:rPr>
            <w:t>Jahr</w:t>
          </w:r>
        </w:p>
      </w:docPartBody>
    </w:docPart>
    <w:docPart>
      <w:docPartPr>
        <w:name w:val="100339144C8D4B0DA36FBCDA09FF8E9C"/>
        <w:category>
          <w:name w:val="Allgemein"/>
          <w:gallery w:val="placeholder"/>
        </w:category>
        <w:types>
          <w:type w:val="bbPlcHdr"/>
        </w:types>
        <w:behaviors>
          <w:behavior w:val="content"/>
        </w:behaviors>
        <w:guid w:val="{8F6FB982-DBA6-4B17-8040-96793BE650C7}"/>
      </w:docPartPr>
      <w:docPartBody>
        <w:p w:rsidR="00783303" w:rsidRDefault="00AF0EEA" w:rsidP="00AF0EEA">
          <w:pPr>
            <w:pStyle w:val="100339144C8D4B0DA36FBCDA09FF8E9C1"/>
          </w:pPr>
          <w:r w:rsidRPr="00485A71">
            <w:rPr>
              <w:rStyle w:val="Platzhaltertext"/>
              <w:color w:val="8496B0" w:themeColor="text2" w:themeTint="99"/>
            </w:rPr>
            <w:t>Klicken oder tippen Sie hier, um Text einzugeben.</w:t>
          </w:r>
        </w:p>
      </w:docPartBody>
    </w:docPart>
    <w:docPart>
      <w:docPartPr>
        <w:name w:val="D3E7512F2AD845BC8CB12FE6505B918D"/>
        <w:category>
          <w:name w:val="Allgemein"/>
          <w:gallery w:val="placeholder"/>
        </w:category>
        <w:types>
          <w:type w:val="bbPlcHdr"/>
        </w:types>
        <w:behaviors>
          <w:behavior w:val="content"/>
        </w:behaviors>
        <w:guid w:val="{9BD2F061-DB51-4AAD-A10C-471C7CFA9FD4}"/>
      </w:docPartPr>
      <w:docPartBody>
        <w:p w:rsidR="00783303" w:rsidRDefault="00AF0EEA" w:rsidP="00AF0EEA">
          <w:pPr>
            <w:pStyle w:val="D3E7512F2AD845BC8CB12FE6505B918D1"/>
          </w:pPr>
          <w:r w:rsidRPr="00485A71">
            <w:rPr>
              <w:rStyle w:val="Anz"/>
              <w:color w:val="8496B0" w:themeColor="text2" w:themeTint="99"/>
            </w:rPr>
            <w:t>Jahr</w:t>
          </w:r>
        </w:p>
      </w:docPartBody>
    </w:docPart>
    <w:docPart>
      <w:docPartPr>
        <w:name w:val="83060FA184DE4E5A843B0791D0BFEED9"/>
        <w:category>
          <w:name w:val="Allgemein"/>
          <w:gallery w:val="placeholder"/>
        </w:category>
        <w:types>
          <w:type w:val="bbPlcHdr"/>
        </w:types>
        <w:behaviors>
          <w:behavior w:val="content"/>
        </w:behaviors>
        <w:guid w:val="{D8686A86-40B9-4DB9-AFEE-0F1804504A60}"/>
      </w:docPartPr>
      <w:docPartBody>
        <w:p w:rsidR="00783303" w:rsidRDefault="00AF0EEA" w:rsidP="00AF0EEA">
          <w:pPr>
            <w:pStyle w:val="83060FA184DE4E5A843B0791D0BFEED91"/>
          </w:pPr>
          <w:r w:rsidRPr="00485A71">
            <w:rPr>
              <w:rStyle w:val="Platzhaltertext"/>
              <w:color w:val="8496B0" w:themeColor="text2" w:themeTint="99"/>
            </w:rPr>
            <w:t>Klicken oder tippen Sie hier, um Text einzugeben.</w:t>
          </w:r>
        </w:p>
      </w:docPartBody>
    </w:docPart>
    <w:docPart>
      <w:docPartPr>
        <w:name w:val="6392DBC7CE1A4A49AA677CC2D8132A74"/>
        <w:category>
          <w:name w:val="Allgemein"/>
          <w:gallery w:val="placeholder"/>
        </w:category>
        <w:types>
          <w:type w:val="bbPlcHdr"/>
        </w:types>
        <w:behaviors>
          <w:behavior w:val="content"/>
        </w:behaviors>
        <w:guid w:val="{50CC4D2E-93D5-4A23-B2F0-9FDD736D778E}"/>
      </w:docPartPr>
      <w:docPartBody>
        <w:p w:rsidR="00783303" w:rsidRDefault="00AF0EEA" w:rsidP="00AF0EEA">
          <w:pPr>
            <w:pStyle w:val="6392DBC7CE1A4A49AA677CC2D8132A741"/>
          </w:pPr>
          <w:r w:rsidRPr="00485A71">
            <w:rPr>
              <w:rStyle w:val="Anz"/>
              <w:color w:val="8496B0" w:themeColor="text2" w:themeTint="99"/>
            </w:rPr>
            <w:t>Jahr</w:t>
          </w:r>
        </w:p>
      </w:docPartBody>
    </w:docPart>
    <w:docPart>
      <w:docPartPr>
        <w:name w:val="203EAE1D5AAA49489ABCAD91E4F82F2E"/>
        <w:category>
          <w:name w:val="Allgemein"/>
          <w:gallery w:val="placeholder"/>
        </w:category>
        <w:types>
          <w:type w:val="bbPlcHdr"/>
        </w:types>
        <w:behaviors>
          <w:behavior w:val="content"/>
        </w:behaviors>
        <w:guid w:val="{DE7519E0-1069-42BA-B7CA-4172F0B82EFB}"/>
      </w:docPartPr>
      <w:docPartBody>
        <w:p w:rsidR="00783303" w:rsidRDefault="00AF0EEA" w:rsidP="00AF0EEA">
          <w:pPr>
            <w:pStyle w:val="203EAE1D5AAA49489ABCAD91E4F82F2E1"/>
          </w:pPr>
          <w:r w:rsidRPr="00485A71">
            <w:rPr>
              <w:rStyle w:val="Platzhaltertext"/>
              <w:color w:val="8496B0" w:themeColor="text2" w:themeTint="99"/>
            </w:rPr>
            <w:t>Klicken oder tippen Sie hier, um Text einzugeben.</w:t>
          </w:r>
        </w:p>
      </w:docPartBody>
    </w:docPart>
    <w:docPart>
      <w:docPartPr>
        <w:name w:val="0D75880AF8BA459CBDED7883DF72EC41"/>
        <w:category>
          <w:name w:val="Allgemein"/>
          <w:gallery w:val="placeholder"/>
        </w:category>
        <w:types>
          <w:type w:val="bbPlcHdr"/>
        </w:types>
        <w:behaviors>
          <w:behavior w:val="content"/>
        </w:behaviors>
        <w:guid w:val="{A01AB790-398D-44A9-9CB3-039C2A2333B3}"/>
      </w:docPartPr>
      <w:docPartBody>
        <w:p w:rsidR="00783303" w:rsidRDefault="00AF0EEA" w:rsidP="00AF0EEA">
          <w:pPr>
            <w:pStyle w:val="0D75880AF8BA459CBDED7883DF72EC411"/>
          </w:pPr>
          <w:r w:rsidRPr="006834BE">
            <w:rPr>
              <w:rStyle w:val="Anz"/>
              <w:color w:val="8496B0" w:themeColor="text2" w:themeTint="99"/>
            </w:rPr>
            <w:t>Anz.</w:t>
          </w:r>
        </w:p>
      </w:docPartBody>
    </w:docPart>
    <w:docPart>
      <w:docPartPr>
        <w:name w:val="4DE4F897E63847D49DF55ECD02D77029"/>
        <w:category>
          <w:name w:val="Allgemein"/>
          <w:gallery w:val="placeholder"/>
        </w:category>
        <w:types>
          <w:type w:val="bbPlcHdr"/>
        </w:types>
        <w:behaviors>
          <w:behavior w:val="content"/>
        </w:behaviors>
        <w:guid w:val="{232AD97F-872E-4ACA-B80A-CD961132E974}"/>
      </w:docPartPr>
      <w:docPartBody>
        <w:p w:rsidR="00783303" w:rsidRDefault="00AF0EEA" w:rsidP="00AF0EEA">
          <w:pPr>
            <w:pStyle w:val="4DE4F897E63847D49DF55ECD02D770291"/>
          </w:pPr>
          <w:r w:rsidRPr="006834BE">
            <w:rPr>
              <w:rStyle w:val="Platzhaltertext"/>
              <w:color w:val="8496B0" w:themeColor="text2" w:themeTint="99"/>
            </w:rPr>
            <w:t>Klicken oder tippen Sie hier, um Text einzugeben.</w:t>
          </w:r>
        </w:p>
      </w:docPartBody>
    </w:docPart>
    <w:docPart>
      <w:docPartPr>
        <w:name w:val="69BFE1030CCC4BED8C47318241DA97AC"/>
        <w:category>
          <w:name w:val="Allgemein"/>
          <w:gallery w:val="placeholder"/>
        </w:category>
        <w:types>
          <w:type w:val="bbPlcHdr"/>
        </w:types>
        <w:behaviors>
          <w:behavior w:val="content"/>
        </w:behaviors>
        <w:guid w:val="{D2C6466D-839C-4FBA-BBE8-2A72CDA36711}"/>
      </w:docPartPr>
      <w:docPartBody>
        <w:p w:rsidR="00783303" w:rsidRDefault="00AF0EEA" w:rsidP="00AF0EEA">
          <w:pPr>
            <w:pStyle w:val="69BFE1030CCC4BED8C47318241DA97AC1"/>
          </w:pPr>
          <w:r w:rsidRPr="006834BE">
            <w:rPr>
              <w:rStyle w:val="Anz"/>
              <w:color w:val="8496B0" w:themeColor="text2" w:themeTint="99"/>
            </w:rPr>
            <w:t>Anz.</w:t>
          </w:r>
        </w:p>
      </w:docPartBody>
    </w:docPart>
    <w:docPart>
      <w:docPartPr>
        <w:name w:val="8E7240BBA43643719441F8E92E797AF6"/>
        <w:category>
          <w:name w:val="Allgemein"/>
          <w:gallery w:val="placeholder"/>
        </w:category>
        <w:types>
          <w:type w:val="bbPlcHdr"/>
        </w:types>
        <w:behaviors>
          <w:behavior w:val="content"/>
        </w:behaviors>
        <w:guid w:val="{5750E4BB-045D-4F47-BCAF-F536BAFEFDA1}"/>
      </w:docPartPr>
      <w:docPartBody>
        <w:p w:rsidR="00783303" w:rsidRDefault="00AF0EEA" w:rsidP="00AF0EEA">
          <w:pPr>
            <w:pStyle w:val="8E7240BBA43643719441F8E92E797AF61"/>
          </w:pPr>
          <w:r w:rsidRPr="006834BE">
            <w:rPr>
              <w:rStyle w:val="Platzhaltertext"/>
              <w:color w:val="8496B0" w:themeColor="text2" w:themeTint="99"/>
            </w:rPr>
            <w:t>Klicken oder tippen Sie hier, um Text einzugeben.</w:t>
          </w:r>
        </w:p>
      </w:docPartBody>
    </w:docPart>
    <w:docPart>
      <w:docPartPr>
        <w:name w:val="EA30EEE78E7A45F68B8BE0FAC6593C22"/>
        <w:category>
          <w:name w:val="Allgemein"/>
          <w:gallery w:val="placeholder"/>
        </w:category>
        <w:types>
          <w:type w:val="bbPlcHdr"/>
        </w:types>
        <w:behaviors>
          <w:behavior w:val="content"/>
        </w:behaviors>
        <w:guid w:val="{7F95D1D3-7126-4650-A32C-CEDB63B9C4EE}"/>
      </w:docPartPr>
      <w:docPartBody>
        <w:p w:rsidR="00783303" w:rsidRDefault="00AF0EEA" w:rsidP="00AF0EEA">
          <w:pPr>
            <w:pStyle w:val="EA30EEE78E7A45F68B8BE0FAC6593C221"/>
          </w:pPr>
          <w:r w:rsidRPr="006834BE">
            <w:rPr>
              <w:rStyle w:val="Anz"/>
              <w:color w:val="8496B0" w:themeColor="text2" w:themeTint="99"/>
            </w:rPr>
            <w:t>Anz.</w:t>
          </w:r>
        </w:p>
      </w:docPartBody>
    </w:docPart>
    <w:docPart>
      <w:docPartPr>
        <w:name w:val="6B752DE5E6CB49518112566218116FAF"/>
        <w:category>
          <w:name w:val="Allgemein"/>
          <w:gallery w:val="placeholder"/>
        </w:category>
        <w:types>
          <w:type w:val="bbPlcHdr"/>
        </w:types>
        <w:behaviors>
          <w:behavior w:val="content"/>
        </w:behaviors>
        <w:guid w:val="{1575B0DE-6C9B-4366-B09A-22A7CE8E8FC0}"/>
      </w:docPartPr>
      <w:docPartBody>
        <w:p w:rsidR="00783303" w:rsidRDefault="00AF0EEA" w:rsidP="00AF0EEA">
          <w:pPr>
            <w:pStyle w:val="6B752DE5E6CB49518112566218116FAF1"/>
          </w:pPr>
          <w:r w:rsidRPr="006834BE">
            <w:rPr>
              <w:rStyle w:val="Platzhaltertext"/>
              <w:color w:val="8496B0" w:themeColor="text2" w:themeTint="99"/>
            </w:rPr>
            <w:t>Klicken oder tippen Sie hier, um Text einzugeben.</w:t>
          </w:r>
        </w:p>
      </w:docPartBody>
    </w:docPart>
    <w:docPart>
      <w:docPartPr>
        <w:name w:val="F1A0A53C675F4E4AB826325C31B0EAC8"/>
        <w:category>
          <w:name w:val="Allgemein"/>
          <w:gallery w:val="placeholder"/>
        </w:category>
        <w:types>
          <w:type w:val="bbPlcHdr"/>
        </w:types>
        <w:behaviors>
          <w:behavior w:val="content"/>
        </w:behaviors>
        <w:guid w:val="{B1CE62F1-A345-4223-A085-F54EFBC2A6C2}"/>
      </w:docPartPr>
      <w:docPartBody>
        <w:p w:rsidR="00783303" w:rsidRDefault="00AF0EEA" w:rsidP="00AF0EEA">
          <w:pPr>
            <w:pStyle w:val="F1A0A53C675F4E4AB826325C31B0EAC81"/>
          </w:pPr>
          <w:r w:rsidRPr="006834BE">
            <w:rPr>
              <w:rStyle w:val="Anz"/>
              <w:color w:val="8496B0" w:themeColor="text2" w:themeTint="99"/>
            </w:rPr>
            <w:t>Anz.</w:t>
          </w:r>
        </w:p>
      </w:docPartBody>
    </w:docPart>
    <w:docPart>
      <w:docPartPr>
        <w:name w:val="FE77FC60213343668954DC326F53E48A"/>
        <w:category>
          <w:name w:val="Allgemein"/>
          <w:gallery w:val="placeholder"/>
        </w:category>
        <w:types>
          <w:type w:val="bbPlcHdr"/>
        </w:types>
        <w:behaviors>
          <w:behavior w:val="content"/>
        </w:behaviors>
        <w:guid w:val="{9BC5C59C-9CC8-4C45-8A47-078F11E766A6}"/>
      </w:docPartPr>
      <w:docPartBody>
        <w:p w:rsidR="00783303" w:rsidRDefault="00AF0EEA" w:rsidP="00AF0EEA">
          <w:pPr>
            <w:pStyle w:val="FE77FC60213343668954DC326F53E48A1"/>
          </w:pPr>
          <w:r w:rsidRPr="006834BE">
            <w:rPr>
              <w:rStyle w:val="Platzhaltertext"/>
              <w:color w:val="8496B0" w:themeColor="text2" w:themeTint="99"/>
            </w:rPr>
            <w:t>Klicken oder tippen Sie hier, um Text einzugeben.</w:t>
          </w:r>
        </w:p>
      </w:docPartBody>
    </w:docPart>
    <w:docPart>
      <w:docPartPr>
        <w:name w:val="D77AA3B6122A4E9783E78A59E8F56B5C"/>
        <w:category>
          <w:name w:val="Allgemein"/>
          <w:gallery w:val="placeholder"/>
        </w:category>
        <w:types>
          <w:type w:val="bbPlcHdr"/>
        </w:types>
        <w:behaviors>
          <w:behavior w:val="content"/>
        </w:behaviors>
        <w:guid w:val="{1D22D395-682D-4B5A-BB88-97E53D81E599}"/>
      </w:docPartPr>
      <w:docPartBody>
        <w:p w:rsidR="00783303" w:rsidRDefault="00AF0EEA" w:rsidP="00AF0EEA">
          <w:pPr>
            <w:pStyle w:val="D77AA3B6122A4E9783E78A59E8F56B5C1"/>
          </w:pPr>
          <w:r w:rsidRPr="006834BE">
            <w:rPr>
              <w:rStyle w:val="Anz"/>
              <w:color w:val="8496B0" w:themeColor="text2" w:themeTint="99"/>
            </w:rPr>
            <w:t>Anz.</w:t>
          </w:r>
        </w:p>
      </w:docPartBody>
    </w:docPart>
    <w:docPart>
      <w:docPartPr>
        <w:name w:val="9E02A83C1D4E46DB9B28A6CA1F036531"/>
        <w:category>
          <w:name w:val="Allgemein"/>
          <w:gallery w:val="placeholder"/>
        </w:category>
        <w:types>
          <w:type w:val="bbPlcHdr"/>
        </w:types>
        <w:behaviors>
          <w:behavior w:val="content"/>
        </w:behaviors>
        <w:guid w:val="{EFC170A1-E48B-4EF5-8B8D-99D07F1CCB65}"/>
      </w:docPartPr>
      <w:docPartBody>
        <w:p w:rsidR="00783303" w:rsidRDefault="00AF0EEA" w:rsidP="00AF0EEA">
          <w:pPr>
            <w:pStyle w:val="9E02A83C1D4E46DB9B28A6CA1F0365311"/>
          </w:pPr>
          <w:r w:rsidRPr="006834BE">
            <w:rPr>
              <w:rStyle w:val="Platzhaltertext"/>
              <w:color w:val="8496B0" w:themeColor="text2" w:themeTint="99"/>
            </w:rPr>
            <w:t>Klicken oder tippen Sie hier, um Text einzugeben.</w:t>
          </w:r>
        </w:p>
      </w:docPartBody>
    </w:docPart>
    <w:docPart>
      <w:docPartPr>
        <w:name w:val="29CAB9455D4A4BD99103CB220244E89E"/>
        <w:category>
          <w:name w:val="Allgemein"/>
          <w:gallery w:val="placeholder"/>
        </w:category>
        <w:types>
          <w:type w:val="bbPlcHdr"/>
        </w:types>
        <w:behaviors>
          <w:behavior w:val="content"/>
        </w:behaviors>
        <w:guid w:val="{C398123A-6A00-498A-93F3-666FE268BA13}"/>
      </w:docPartPr>
      <w:docPartBody>
        <w:p w:rsidR="00783303" w:rsidRDefault="00AF0EEA" w:rsidP="00AF0EEA">
          <w:pPr>
            <w:pStyle w:val="29CAB9455D4A4BD99103CB220244E89E1"/>
          </w:pPr>
          <w:r w:rsidRPr="006834BE">
            <w:rPr>
              <w:rStyle w:val="Anz"/>
              <w:color w:val="8496B0" w:themeColor="text2" w:themeTint="99"/>
            </w:rPr>
            <w:t>Anz.</w:t>
          </w:r>
        </w:p>
      </w:docPartBody>
    </w:docPart>
    <w:docPart>
      <w:docPartPr>
        <w:name w:val="1990D9F0E03C4CA7BDBCBB58183EB7DF"/>
        <w:category>
          <w:name w:val="Allgemein"/>
          <w:gallery w:val="placeholder"/>
        </w:category>
        <w:types>
          <w:type w:val="bbPlcHdr"/>
        </w:types>
        <w:behaviors>
          <w:behavior w:val="content"/>
        </w:behaviors>
        <w:guid w:val="{A643E749-AE67-4191-97F4-65BFBFADCD10}"/>
      </w:docPartPr>
      <w:docPartBody>
        <w:p w:rsidR="00783303" w:rsidRDefault="00AF0EEA" w:rsidP="00AF0EEA">
          <w:pPr>
            <w:pStyle w:val="1990D9F0E03C4CA7BDBCBB58183EB7DF1"/>
          </w:pPr>
          <w:r w:rsidRPr="006834BE">
            <w:rPr>
              <w:rStyle w:val="Platzhaltertext"/>
              <w:color w:val="8496B0" w:themeColor="text2" w:themeTint="99"/>
            </w:rPr>
            <w:t>Klicken oder tippen Sie hier, um Text einzugeben.</w:t>
          </w:r>
        </w:p>
      </w:docPartBody>
    </w:docPart>
    <w:docPart>
      <w:docPartPr>
        <w:name w:val="F2BD7273FCFD41FDAFE2B918EA453EDA"/>
        <w:category>
          <w:name w:val="Allgemein"/>
          <w:gallery w:val="placeholder"/>
        </w:category>
        <w:types>
          <w:type w:val="bbPlcHdr"/>
        </w:types>
        <w:behaviors>
          <w:behavior w:val="content"/>
        </w:behaviors>
        <w:guid w:val="{2C0CFFD5-981D-46DB-9EF0-9CAE72CACC41}"/>
      </w:docPartPr>
      <w:docPartBody>
        <w:p w:rsidR="00783303" w:rsidRDefault="00AF0EEA" w:rsidP="00AF0EEA">
          <w:pPr>
            <w:pStyle w:val="F2BD7273FCFD41FDAFE2B918EA453EDA1"/>
          </w:pPr>
          <w:r w:rsidRPr="006834BE">
            <w:rPr>
              <w:rStyle w:val="Anz"/>
              <w:color w:val="8496B0" w:themeColor="text2" w:themeTint="99"/>
            </w:rPr>
            <w:t>Anz.</w:t>
          </w:r>
        </w:p>
      </w:docPartBody>
    </w:docPart>
    <w:docPart>
      <w:docPartPr>
        <w:name w:val="95F75D77906B4E41BA9C1094E31F257F"/>
        <w:category>
          <w:name w:val="Allgemein"/>
          <w:gallery w:val="placeholder"/>
        </w:category>
        <w:types>
          <w:type w:val="bbPlcHdr"/>
        </w:types>
        <w:behaviors>
          <w:behavior w:val="content"/>
        </w:behaviors>
        <w:guid w:val="{C416A1D6-4DCC-40B6-9360-10B8A93DC2EE}"/>
      </w:docPartPr>
      <w:docPartBody>
        <w:p w:rsidR="00783303" w:rsidRDefault="00AF0EEA" w:rsidP="00AF0EEA">
          <w:pPr>
            <w:pStyle w:val="95F75D77906B4E41BA9C1094E31F257F1"/>
          </w:pPr>
          <w:r w:rsidRPr="006834BE">
            <w:rPr>
              <w:rStyle w:val="Platzhaltertext"/>
              <w:color w:val="8496B0" w:themeColor="text2" w:themeTint="99"/>
            </w:rPr>
            <w:t>Klicken oder tippen Sie hier, um Text einzugeben.</w:t>
          </w:r>
        </w:p>
      </w:docPartBody>
    </w:docPart>
    <w:docPart>
      <w:docPartPr>
        <w:name w:val="85CCA00B6F3E4FA39A11267EA61B51AD"/>
        <w:category>
          <w:name w:val="Allgemein"/>
          <w:gallery w:val="placeholder"/>
        </w:category>
        <w:types>
          <w:type w:val="bbPlcHdr"/>
        </w:types>
        <w:behaviors>
          <w:behavior w:val="content"/>
        </w:behaviors>
        <w:guid w:val="{43240F70-2184-4FDF-ADD8-8855D079E26C}"/>
      </w:docPartPr>
      <w:docPartBody>
        <w:p w:rsidR="00783303" w:rsidRDefault="00AF0EEA" w:rsidP="00AF0EEA">
          <w:pPr>
            <w:pStyle w:val="85CCA00B6F3E4FA39A11267EA61B51AD1"/>
          </w:pPr>
          <w:r w:rsidRPr="006834BE">
            <w:rPr>
              <w:rStyle w:val="Anz"/>
              <w:color w:val="8496B0" w:themeColor="text2" w:themeTint="99"/>
            </w:rPr>
            <w:t>Jahr</w:t>
          </w:r>
        </w:p>
      </w:docPartBody>
    </w:docPart>
    <w:docPart>
      <w:docPartPr>
        <w:name w:val="DC3B839FBE994B059352F003368395EA"/>
        <w:category>
          <w:name w:val="Allgemein"/>
          <w:gallery w:val="placeholder"/>
        </w:category>
        <w:types>
          <w:type w:val="bbPlcHdr"/>
        </w:types>
        <w:behaviors>
          <w:behavior w:val="content"/>
        </w:behaviors>
        <w:guid w:val="{FC7EA07D-7D57-4977-AF53-071339E25AF3}"/>
      </w:docPartPr>
      <w:docPartBody>
        <w:p w:rsidR="00783303" w:rsidRDefault="00AF0EEA" w:rsidP="00AF0EEA">
          <w:pPr>
            <w:pStyle w:val="DC3B839FBE994B059352F003368395EA1"/>
          </w:pPr>
          <w:r w:rsidRPr="006834BE">
            <w:rPr>
              <w:rStyle w:val="Platzhaltertext"/>
              <w:color w:val="8496B0" w:themeColor="text2" w:themeTint="99"/>
            </w:rPr>
            <w:t>Klicken oder tippen Sie hier, um Text einzugeben.</w:t>
          </w:r>
        </w:p>
      </w:docPartBody>
    </w:docPart>
    <w:docPart>
      <w:docPartPr>
        <w:name w:val="C74577CDE3A746AABC2A133A4508636A"/>
        <w:category>
          <w:name w:val="Allgemein"/>
          <w:gallery w:val="placeholder"/>
        </w:category>
        <w:types>
          <w:type w:val="bbPlcHdr"/>
        </w:types>
        <w:behaviors>
          <w:behavior w:val="content"/>
        </w:behaviors>
        <w:guid w:val="{6D2E93E7-D1AB-4024-B9DF-1CEB889864F0}"/>
      </w:docPartPr>
      <w:docPartBody>
        <w:p w:rsidR="00783303" w:rsidRDefault="00AF0EEA" w:rsidP="00AF0EEA">
          <w:pPr>
            <w:pStyle w:val="C74577CDE3A746AABC2A133A4508636A1"/>
          </w:pPr>
          <w:r w:rsidRPr="006834BE">
            <w:rPr>
              <w:rStyle w:val="Anz"/>
              <w:color w:val="8496B0" w:themeColor="text2" w:themeTint="99"/>
            </w:rPr>
            <w:t>Jahr</w:t>
          </w:r>
        </w:p>
      </w:docPartBody>
    </w:docPart>
    <w:docPart>
      <w:docPartPr>
        <w:name w:val="CC1DD201E9B54543B9BB1E4E4C2B2B28"/>
        <w:category>
          <w:name w:val="Allgemein"/>
          <w:gallery w:val="placeholder"/>
        </w:category>
        <w:types>
          <w:type w:val="bbPlcHdr"/>
        </w:types>
        <w:behaviors>
          <w:behavior w:val="content"/>
        </w:behaviors>
        <w:guid w:val="{280D2228-3CE1-4F6D-9494-769982A5153F}"/>
      </w:docPartPr>
      <w:docPartBody>
        <w:p w:rsidR="00783303" w:rsidRDefault="00AF0EEA" w:rsidP="00AF0EEA">
          <w:pPr>
            <w:pStyle w:val="CC1DD201E9B54543B9BB1E4E4C2B2B281"/>
          </w:pPr>
          <w:r w:rsidRPr="006834BE">
            <w:rPr>
              <w:rStyle w:val="Platzhaltertext"/>
              <w:color w:val="8496B0" w:themeColor="text2" w:themeTint="99"/>
            </w:rPr>
            <w:t>Klicken oder tippen Sie hier, um Text einzugeben.</w:t>
          </w:r>
        </w:p>
      </w:docPartBody>
    </w:docPart>
    <w:docPart>
      <w:docPartPr>
        <w:name w:val="E1BFD1359BD841A0A1478E54F3775C26"/>
        <w:category>
          <w:name w:val="Allgemein"/>
          <w:gallery w:val="placeholder"/>
        </w:category>
        <w:types>
          <w:type w:val="bbPlcHdr"/>
        </w:types>
        <w:behaviors>
          <w:behavior w:val="content"/>
        </w:behaviors>
        <w:guid w:val="{7FCDDDC3-2CA3-4F34-B935-92B9EFBBF4BA}"/>
      </w:docPartPr>
      <w:docPartBody>
        <w:p w:rsidR="00783303" w:rsidRDefault="00AF0EEA" w:rsidP="00AF0EEA">
          <w:pPr>
            <w:pStyle w:val="E1BFD1359BD841A0A1478E54F3775C261"/>
          </w:pPr>
          <w:r w:rsidRPr="006834BE">
            <w:rPr>
              <w:rStyle w:val="Anz"/>
              <w:color w:val="8496B0" w:themeColor="text2" w:themeTint="99"/>
            </w:rPr>
            <w:t>Jahr</w:t>
          </w:r>
        </w:p>
      </w:docPartBody>
    </w:docPart>
    <w:docPart>
      <w:docPartPr>
        <w:name w:val="A72E4FBB01C24609A21330C84E52426E"/>
        <w:category>
          <w:name w:val="Allgemein"/>
          <w:gallery w:val="placeholder"/>
        </w:category>
        <w:types>
          <w:type w:val="bbPlcHdr"/>
        </w:types>
        <w:behaviors>
          <w:behavior w:val="content"/>
        </w:behaviors>
        <w:guid w:val="{2EE30722-C836-418E-85F8-9F2169B2FAAD}"/>
      </w:docPartPr>
      <w:docPartBody>
        <w:p w:rsidR="00783303" w:rsidRDefault="00AF0EEA" w:rsidP="00AF0EEA">
          <w:pPr>
            <w:pStyle w:val="A72E4FBB01C24609A21330C84E52426E1"/>
          </w:pPr>
          <w:r w:rsidRPr="006834BE">
            <w:rPr>
              <w:rStyle w:val="Platzhaltertext"/>
              <w:color w:val="8496B0" w:themeColor="text2" w:themeTint="99"/>
            </w:rPr>
            <w:t>Klicken oder tippen Sie hier, um Text einzugeben.</w:t>
          </w:r>
        </w:p>
      </w:docPartBody>
    </w:docPart>
    <w:docPart>
      <w:docPartPr>
        <w:name w:val="E5225EE809A8445284ED7DD0693F1C85"/>
        <w:category>
          <w:name w:val="Allgemein"/>
          <w:gallery w:val="placeholder"/>
        </w:category>
        <w:types>
          <w:type w:val="bbPlcHdr"/>
        </w:types>
        <w:behaviors>
          <w:behavior w:val="content"/>
        </w:behaviors>
        <w:guid w:val="{82ADBC91-5D9C-4F6C-A199-8F948ADB0B4A}"/>
      </w:docPartPr>
      <w:docPartBody>
        <w:p w:rsidR="000B39C3" w:rsidRDefault="00AF0EEA" w:rsidP="00AF0EEA">
          <w:pPr>
            <w:pStyle w:val="E5225EE809A8445284ED7DD0693F1C851"/>
          </w:pPr>
          <w:r w:rsidRPr="004A2DB2">
            <w:rPr>
              <w:color w:val="8496B0" w:themeColor="text2" w:themeTint="99"/>
            </w:rPr>
            <w:t>Klicken oder tippen Sie hier, um Text einzugeben.</w:t>
          </w:r>
        </w:p>
      </w:docPartBody>
    </w:docPart>
    <w:docPart>
      <w:docPartPr>
        <w:name w:val="3780C83556D44FE7B4F7777B7AF7BEB2"/>
        <w:category>
          <w:name w:val="Allgemein"/>
          <w:gallery w:val="placeholder"/>
        </w:category>
        <w:types>
          <w:type w:val="bbPlcHdr"/>
        </w:types>
        <w:behaviors>
          <w:behavior w:val="content"/>
        </w:behaviors>
        <w:guid w:val="{2CFF3ECF-E63B-41E8-89BD-7A1816F53A91}"/>
      </w:docPartPr>
      <w:docPartBody>
        <w:p w:rsidR="000B39C3" w:rsidRDefault="00AF0EEA" w:rsidP="00AF0EEA">
          <w:pPr>
            <w:pStyle w:val="3780C83556D44FE7B4F7777B7AF7BEB21"/>
          </w:pPr>
          <w:r w:rsidRPr="004A2DB2">
            <w:rPr>
              <w:color w:val="8496B0" w:themeColor="text2" w:themeTint="99"/>
            </w:rPr>
            <w:t>Klicken oder tippen Sie hier, um Text einzugeben.</w:t>
          </w:r>
        </w:p>
      </w:docPartBody>
    </w:docPart>
    <w:docPart>
      <w:docPartPr>
        <w:name w:val="43248DB1374A479798C42CBB231176ED"/>
        <w:category>
          <w:name w:val="Allgemein"/>
          <w:gallery w:val="placeholder"/>
        </w:category>
        <w:types>
          <w:type w:val="bbPlcHdr"/>
        </w:types>
        <w:behaviors>
          <w:behavior w:val="content"/>
        </w:behaviors>
        <w:guid w:val="{5A7E0D38-E3C2-46E4-82F2-521F0D7E8593}"/>
      </w:docPartPr>
      <w:docPartBody>
        <w:p w:rsidR="000B39C3" w:rsidRDefault="00AF0EEA" w:rsidP="00AF0EEA">
          <w:pPr>
            <w:pStyle w:val="43248DB1374A479798C42CBB231176ED1"/>
          </w:pPr>
          <w:r w:rsidRPr="006834BE">
            <w:rPr>
              <w:color w:val="8496B0" w:themeColor="text2" w:themeTint="99"/>
            </w:rPr>
            <w:t>Klicken oder tippen Sie hier, um Text einzugeben.</w:t>
          </w:r>
        </w:p>
      </w:docPartBody>
    </w:docPart>
    <w:docPart>
      <w:docPartPr>
        <w:name w:val="9E50905E6FB44897960ED1E25CCE8CFA"/>
        <w:category>
          <w:name w:val="Allgemein"/>
          <w:gallery w:val="placeholder"/>
        </w:category>
        <w:types>
          <w:type w:val="bbPlcHdr"/>
        </w:types>
        <w:behaviors>
          <w:behavior w:val="content"/>
        </w:behaviors>
        <w:guid w:val="{EE68AC82-53A6-47CB-8F47-97141BF63A24}"/>
      </w:docPartPr>
      <w:docPartBody>
        <w:p w:rsidR="000B39C3" w:rsidRDefault="00AF0EEA" w:rsidP="00AF0EEA">
          <w:pPr>
            <w:pStyle w:val="9E50905E6FB44897960ED1E25CCE8CFA1"/>
          </w:pPr>
          <w:r w:rsidRPr="004A2DB2">
            <w:rPr>
              <w:color w:val="8496B0" w:themeColor="text2" w:themeTint="99"/>
            </w:rPr>
            <w:t>Klicken oder tippen Sie hier, um Text einzugeben.</w:t>
          </w:r>
        </w:p>
      </w:docPartBody>
    </w:docPart>
    <w:docPart>
      <w:docPartPr>
        <w:name w:val="AC5DFAF236964E2882A808913C719F15"/>
        <w:category>
          <w:name w:val="Allgemein"/>
          <w:gallery w:val="placeholder"/>
        </w:category>
        <w:types>
          <w:type w:val="bbPlcHdr"/>
        </w:types>
        <w:behaviors>
          <w:behavior w:val="content"/>
        </w:behaviors>
        <w:guid w:val="{9116E6FB-87F0-45AD-9913-B164A824F6C5}"/>
      </w:docPartPr>
      <w:docPartBody>
        <w:p w:rsidR="000B39C3" w:rsidRDefault="00AF0EEA" w:rsidP="00AF0EEA">
          <w:pPr>
            <w:pStyle w:val="AC5DFAF236964E2882A808913C719F151"/>
          </w:pPr>
          <w:r w:rsidRPr="004A2DB2">
            <w:rPr>
              <w:color w:val="8496B0" w:themeColor="text2" w:themeTint="99"/>
            </w:rPr>
            <w:t>Klicken oder tippen Sie hier, um Text einzugeben.</w:t>
          </w:r>
        </w:p>
      </w:docPartBody>
    </w:docPart>
    <w:docPart>
      <w:docPartPr>
        <w:name w:val="A4D113DBF72D4FCC8F5E8B018CE985B4"/>
        <w:category>
          <w:name w:val="Allgemein"/>
          <w:gallery w:val="placeholder"/>
        </w:category>
        <w:types>
          <w:type w:val="bbPlcHdr"/>
        </w:types>
        <w:behaviors>
          <w:behavior w:val="content"/>
        </w:behaviors>
        <w:guid w:val="{06DA414F-55F1-49DB-8C43-95E252286E86}"/>
      </w:docPartPr>
      <w:docPartBody>
        <w:p w:rsidR="000B39C3" w:rsidRDefault="00AF0EEA" w:rsidP="00AF0EEA">
          <w:pPr>
            <w:pStyle w:val="A4D113DBF72D4FCC8F5E8B018CE985B41"/>
          </w:pPr>
          <w:r w:rsidRPr="004A2DB2">
            <w:rPr>
              <w:color w:val="8496B0" w:themeColor="text2" w:themeTint="99"/>
            </w:rPr>
            <w:t>Klicken oder tippen Sie hier, um Text einzugeben.</w:t>
          </w:r>
        </w:p>
      </w:docPartBody>
    </w:docPart>
    <w:docPart>
      <w:docPartPr>
        <w:name w:val="97FF3E2338384F1DAC55D8D412AFA06C"/>
        <w:category>
          <w:name w:val="Allgemein"/>
          <w:gallery w:val="placeholder"/>
        </w:category>
        <w:types>
          <w:type w:val="bbPlcHdr"/>
        </w:types>
        <w:behaviors>
          <w:behavior w:val="content"/>
        </w:behaviors>
        <w:guid w:val="{34C688B0-E45C-45A8-A91D-CF52E2756ACE}"/>
      </w:docPartPr>
      <w:docPartBody>
        <w:p w:rsidR="000B39C3" w:rsidRDefault="00AF0EEA" w:rsidP="00AF0EEA">
          <w:pPr>
            <w:pStyle w:val="97FF3E2338384F1DAC55D8D412AFA06C1"/>
          </w:pPr>
          <w:r w:rsidRPr="004A2DB2">
            <w:rPr>
              <w:color w:val="8496B0" w:themeColor="text2" w:themeTint="99"/>
            </w:rPr>
            <w:t>Klicken oder tippen Sie hier, um Text einzugeben.</w:t>
          </w:r>
        </w:p>
      </w:docPartBody>
    </w:docPart>
    <w:docPart>
      <w:docPartPr>
        <w:name w:val="01D6E105093D4CBCA2641EE136F8F413"/>
        <w:category>
          <w:name w:val="Allgemein"/>
          <w:gallery w:val="placeholder"/>
        </w:category>
        <w:types>
          <w:type w:val="bbPlcHdr"/>
        </w:types>
        <w:behaviors>
          <w:behavior w:val="content"/>
        </w:behaviors>
        <w:guid w:val="{DF1027DD-4C33-40F0-9CB4-F09F44782980}"/>
      </w:docPartPr>
      <w:docPartBody>
        <w:p w:rsidR="000B39C3" w:rsidRDefault="00AF0EEA" w:rsidP="00AF0EEA">
          <w:pPr>
            <w:pStyle w:val="01D6E105093D4CBCA2641EE136F8F4131"/>
          </w:pPr>
          <w:r w:rsidRPr="004A2DB2">
            <w:rPr>
              <w:color w:val="8496B0" w:themeColor="text2" w:themeTint="99"/>
            </w:rPr>
            <w:t>Klicken oder tippen Sie hier, um Text einzugeben.</w:t>
          </w:r>
        </w:p>
      </w:docPartBody>
    </w:docPart>
    <w:docPart>
      <w:docPartPr>
        <w:name w:val="D0AA9EB124D64923AA3340736BFDEF71"/>
        <w:category>
          <w:name w:val="Allgemein"/>
          <w:gallery w:val="placeholder"/>
        </w:category>
        <w:types>
          <w:type w:val="bbPlcHdr"/>
        </w:types>
        <w:behaviors>
          <w:behavior w:val="content"/>
        </w:behaviors>
        <w:guid w:val="{505AB908-0A32-4E4E-B609-429700E734A5}"/>
      </w:docPartPr>
      <w:docPartBody>
        <w:p w:rsidR="000B39C3" w:rsidRDefault="00AF0EEA" w:rsidP="00AF0EEA">
          <w:pPr>
            <w:pStyle w:val="D0AA9EB124D64923AA3340736BFDEF711"/>
          </w:pPr>
          <w:r w:rsidRPr="004A2DB2">
            <w:rPr>
              <w:color w:val="8496B0" w:themeColor="text2" w:themeTint="99"/>
            </w:rPr>
            <w:t>Klicken oder tippen Sie hier, um Text einzugeben.</w:t>
          </w:r>
        </w:p>
      </w:docPartBody>
    </w:docPart>
    <w:docPart>
      <w:docPartPr>
        <w:name w:val="33CBC4E5BEF74F24A1676202C54CB99E"/>
        <w:category>
          <w:name w:val="Allgemein"/>
          <w:gallery w:val="placeholder"/>
        </w:category>
        <w:types>
          <w:type w:val="bbPlcHdr"/>
        </w:types>
        <w:behaviors>
          <w:behavior w:val="content"/>
        </w:behaviors>
        <w:guid w:val="{72CA151E-8818-4793-94A5-793745E89502}"/>
      </w:docPartPr>
      <w:docPartBody>
        <w:p w:rsidR="000B39C3" w:rsidRDefault="00AF0EEA" w:rsidP="00AF0EEA">
          <w:pPr>
            <w:pStyle w:val="33CBC4E5BEF74F24A1676202C54CB99E1"/>
          </w:pPr>
          <w:r w:rsidRPr="004A2DB2">
            <w:rPr>
              <w:color w:val="8496B0" w:themeColor="text2" w:themeTint="99"/>
            </w:rPr>
            <w:t>Klicken oder tippen Sie hier, um Text einzugeben.</w:t>
          </w:r>
        </w:p>
      </w:docPartBody>
    </w:docPart>
    <w:docPart>
      <w:docPartPr>
        <w:name w:val="74CE1C10A768416F92E92A651BFE040B"/>
        <w:category>
          <w:name w:val="Allgemein"/>
          <w:gallery w:val="placeholder"/>
        </w:category>
        <w:types>
          <w:type w:val="bbPlcHdr"/>
        </w:types>
        <w:behaviors>
          <w:behavior w:val="content"/>
        </w:behaviors>
        <w:guid w:val="{F4E4D177-1915-4161-9221-54A53D806E67}"/>
      </w:docPartPr>
      <w:docPartBody>
        <w:p w:rsidR="000B39C3" w:rsidRDefault="00AF0EEA" w:rsidP="00AF0EEA">
          <w:pPr>
            <w:pStyle w:val="74CE1C10A768416F92E92A651BFE040B1"/>
          </w:pPr>
          <w:r w:rsidRPr="004A2DB2">
            <w:rPr>
              <w:color w:val="8496B0" w:themeColor="text2" w:themeTint="99"/>
            </w:rPr>
            <w:t>Klicken oder tippen Sie hier, um Text einzugeben.</w:t>
          </w:r>
        </w:p>
      </w:docPartBody>
    </w:docPart>
    <w:docPart>
      <w:docPartPr>
        <w:name w:val="471710A619604D3CA7897847DE1A0921"/>
        <w:category>
          <w:name w:val="Allgemein"/>
          <w:gallery w:val="placeholder"/>
        </w:category>
        <w:types>
          <w:type w:val="bbPlcHdr"/>
        </w:types>
        <w:behaviors>
          <w:behavior w:val="content"/>
        </w:behaviors>
        <w:guid w:val="{740FF7FF-6966-4098-AF5D-63ABACCF61F5}"/>
      </w:docPartPr>
      <w:docPartBody>
        <w:p w:rsidR="000B39C3" w:rsidRDefault="00AF0EEA" w:rsidP="00AF0EEA">
          <w:pPr>
            <w:pStyle w:val="471710A619604D3CA7897847DE1A09211"/>
          </w:pPr>
          <w:r w:rsidRPr="004A2DB2">
            <w:rPr>
              <w:color w:val="8496B0" w:themeColor="text2" w:themeTint="99"/>
            </w:rPr>
            <w:t>Klicken oder tippen Sie hier, um Text einzugeben.</w:t>
          </w:r>
        </w:p>
      </w:docPartBody>
    </w:docPart>
    <w:docPart>
      <w:docPartPr>
        <w:name w:val="99933247E19645C5AA3FB969EB767E46"/>
        <w:category>
          <w:name w:val="Allgemein"/>
          <w:gallery w:val="placeholder"/>
        </w:category>
        <w:types>
          <w:type w:val="bbPlcHdr"/>
        </w:types>
        <w:behaviors>
          <w:behavior w:val="content"/>
        </w:behaviors>
        <w:guid w:val="{0B7E350D-D736-46FF-8436-FB98B5588F40}"/>
      </w:docPartPr>
      <w:docPartBody>
        <w:p w:rsidR="000B39C3" w:rsidRDefault="00AF0EEA" w:rsidP="00AF0EEA">
          <w:pPr>
            <w:pStyle w:val="99933247E19645C5AA3FB969EB767E461"/>
          </w:pPr>
          <w:r w:rsidRPr="004A2DB2">
            <w:rPr>
              <w:color w:val="8496B0" w:themeColor="text2" w:themeTint="99"/>
            </w:rPr>
            <w:t>Klicken oder tippen Sie hier, um Text einzugeben.</w:t>
          </w:r>
        </w:p>
      </w:docPartBody>
    </w:docPart>
    <w:docPart>
      <w:docPartPr>
        <w:name w:val="E96F40A9B523422895E1E7E1CF486747"/>
        <w:category>
          <w:name w:val="Allgemein"/>
          <w:gallery w:val="placeholder"/>
        </w:category>
        <w:types>
          <w:type w:val="bbPlcHdr"/>
        </w:types>
        <w:behaviors>
          <w:behavior w:val="content"/>
        </w:behaviors>
        <w:guid w:val="{711833AD-9E52-44C2-8868-2578EF720295}"/>
      </w:docPartPr>
      <w:docPartBody>
        <w:p w:rsidR="000B39C3" w:rsidRDefault="00AF0EEA" w:rsidP="00AF0EEA">
          <w:pPr>
            <w:pStyle w:val="E96F40A9B523422895E1E7E1CF4867471"/>
          </w:pPr>
          <w:r w:rsidRPr="006834BE">
            <w:rPr>
              <w:color w:val="8496B0" w:themeColor="text2" w:themeTint="99"/>
            </w:rPr>
            <w:t>Klicken oder tippen Sie hier, um Text einzugeben.</w:t>
          </w:r>
        </w:p>
      </w:docPartBody>
    </w:docPart>
    <w:docPart>
      <w:docPartPr>
        <w:name w:val="A5CE58D710794E17827D752D6E162BB1"/>
        <w:category>
          <w:name w:val="Allgemein"/>
          <w:gallery w:val="placeholder"/>
        </w:category>
        <w:types>
          <w:type w:val="bbPlcHdr"/>
        </w:types>
        <w:behaviors>
          <w:behavior w:val="content"/>
        </w:behaviors>
        <w:guid w:val="{CB7B24D6-579D-4896-93A9-B8F50E6ABD6C}"/>
      </w:docPartPr>
      <w:docPartBody>
        <w:p w:rsidR="000B39C3" w:rsidRDefault="00AF0EEA" w:rsidP="00AF0EEA">
          <w:pPr>
            <w:pStyle w:val="A5CE58D710794E17827D752D6E162BB11"/>
          </w:pPr>
          <w:r w:rsidRPr="004A2DB2">
            <w:rPr>
              <w:color w:val="8496B0" w:themeColor="text2" w:themeTint="99"/>
            </w:rPr>
            <w:t>Klicken oder tippen Sie hier, um Text einzugeben.</w:t>
          </w:r>
        </w:p>
      </w:docPartBody>
    </w:docPart>
    <w:docPart>
      <w:docPartPr>
        <w:name w:val="6EEE18B8B310447AA357948EA1FCA00E"/>
        <w:category>
          <w:name w:val="Allgemein"/>
          <w:gallery w:val="placeholder"/>
        </w:category>
        <w:types>
          <w:type w:val="bbPlcHdr"/>
        </w:types>
        <w:behaviors>
          <w:behavior w:val="content"/>
        </w:behaviors>
        <w:guid w:val="{0B21B169-A879-4B18-BE78-38E688C1B561}"/>
      </w:docPartPr>
      <w:docPartBody>
        <w:p w:rsidR="000B39C3" w:rsidRDefault="00AF0EEA" w:rsidP="00AF0EEA">
          <w:pPr>
            <w:pStyle w:val="6EEE18B8B310447AA357948EA1FCA00E1"/>
          </w:pPr>
          <w:r w:rsidRPr="004A2DB2">
            <w:rPr>
              <w:color w:val="8496B0" w:themeColor="text2" w:themeTint="99"/>
            </w:rPr>
            <w:t>Klicken oder tippen Sie hier, um Text einzugeben.</w:t>
          </w:r>
        </w:p>
      </w:docPartBody>
    </w:docPart>
    <w:docPart>
      <w:docPartPr>
        <w:name w:val="737F0B1BD9BE442591D4F2C7CA169B16"/>
        <w:category>
          <w:name w:val="Allgemein"/>
          <w:gallery w:val="placeholder"/>
        </w:category>
        <w:types>
          <w:type w:val="bbPlcHdr"/>
        </w:types>
        <w:behaviors>
          <w:behavior w:val="content"/>
        </w:behaviors>
        <w:guid w:val="{EEBE4EA5-927E-4B6F-81A4-A77C7450DDAA}"/>
      </w:docPartPr>
      <w:docPartBody>
        <w:p w:rsidR="000B39C3" w:rsidRDefault="00AF0EEA" w:rsidP="00AF0EEA">
          <w:pPr>
            <w:pStyle w:val="737F0B1BD9BE442591D4F2C7CA169B161"/>
          </w:pPr>
          <w:r w:rsidRPr="004A2DB2">
            <w:rPr>
              <w:color w:val="8496B0" w:themeColor="text2" w:themeTint="99"/>
            </w:rPr>
            <w:t>Klicken oder tippen Sie hier, um Text einzugeben.</w:t>
          </w:r>
        </w:p>
      </w:docPartBody>
    </w:docPart>
    <w:docPart>
      <w:docPartPr>
        <w:name w:val="8355D5ACE7CF4FB18265DCE1A816EE81"/>
        <w:category>
          <w:name w:val="Allgemein"/>
          <w:gallery w:val="placeholder"/>
        </w:category>
        <w:types>
          <w:type w:val="bbPlcHdr"/>
        </w:types>
        <w:behaviors>
          <w:behavior w:val="content"/>
        </w:behaviors>
        <w:guid w:val="{BC3342C3-DDC1-4A09-B979-1CABCEAC9232}"/>
      </w:docPartPr>
      <w:docPartBody>
        <w:p w:rsidR="000B39C3" w:rsidRDefault="00AF0EEA" w:rsidP="00AF0EEA">
          <w:pPr>
            <w:pStyle w:val="8355D5ACE7CF4FB18265DCE1A816EE811"/>
          </w:pPr>
          <w:r w:rsidRPr="004A2DB2">
            <w:rPr>
              <w:color w:val="8496B0" w:themeColor="text2" w:themeTint="99"/>
            </w:rPr>
            <w:t>Klicken oder tippen Sie hier, um Text einzugeben.</w:t>
          </w:r>
        </w:p>
      </w:docPartBody>
    </w:docPart>
    <w:docPart>
      <w:docPartPr>
        <w:name w:val="F61058ADE66549BCBA4FAE448A39958C"/>
        <w:category>
          <w:name w:val="Allgemein"/>
          <w:gallery w:val="placeholder"/>
        </w:category>
        <w:types>
          <w:type w:val="bbPlcHdr"/>
        </w:types>
        <w:behaviors>
          <w:behavior w:val="content"/>
        </w:behaviors>
        <w:guid w:val="{7CC287FA-77CE-4128-9927-E2A5DB0F9A8D}"/>
      </w:docPartPr>
      <w:docPartBody>
        <w:p w:rsidR="000B39C3" w:rsidRDefault="00AF0EEA" w:rsidP="00AF0EEA">
          <w:pPr>
            <w:pStyle w:val="F61058ADE66549BCBA4FAE448A39958C1"/>
          </w:pPr>
          <w:r w:rsidRPr="004A2DB2">
            <w:rPr>
              <w:color w:val="8496B0" w:themeColor="text2" w:themeTint="99"/>
            </w:rPr>
            <w:t>Klicken oder tippen Sie hier, um Text einzugeben.</w:t>
          </w:r>
        </w:p>
      </w:docPartBody>
    </w:docPart>
    <w:docPart>
      <w:docPartPr>
        <w:name w:val="9277B98CE7FB4D6C841D305E292204A3"/>
        <w:category>
          <w:name w:val="Allgemein"/>
          <w:gallery w:val="placeholder"/>
        </w:category>
        <w:types>
          <w:type w:val="bbPlcHdr"/>
        </w:types>
        <w:behaviors>
          <w:behavior w:val="content"/>
        </w:behaviors>
        <w:guid w:val="{0CF97BF1-6AF8-4950-AAC1-A5341B9A1047}"/>
      </w:docPartPr>
      <w:docPartBody>
        <w:p w:rsidR="000B39C3" w:rsidRDefault="00AF0EEA" w:rsidP="00AF0EEA">
          <w:pPr>
            <w:pStyle w:val="9277B98CE7FB4D6C841D305E292204A31"/>
          </w:pPr>
          <w:r w:rsidRPr="004A2DB2">
            <w:rPr>
              <w:color w:val="8496B0" w:themeColor="text2" w:themeTint="99"/>
            </w:rPr>
            <w:t>Klicken oder tippen Sie hier, um Text einzugeben.</w:t>
          </w:r>
        </w:p>
      </w:docPartBody>
    </w:docPart>
    <w:docPart>
      <w:docPartPr>
        <w:name w:val="F02FBC449DD346EC99B9497DA81847D0"/>
        <w:category>
          <w:name w:val="Allgemein"/>
          <w:gallery w:val="placeholder"/>
        </w:category>
        <w:types>
          <w:type w:val="bbPlcHdr"/>
        </w:types>
        <w:behaviors>
          <w:behavior w:val="content"/>
        </w:behaviors>
        <w:guid w:val="{FF985CEC-92EA-4806-8563-A831FC79A602}"/>
      </w:docPartPr>
      <w:docPartBody>
        <w:p w:rsidR="000B39C3" w:rsidRDefault="00AF0EEA" w:rsidP="00AF0EEA">
          <w:pPr>
            <w:pStyle w:val="F02FBC449DD346EC99B9497DA81847D01"/>
          </w:pPr>
          <w:r w:rsidRPr="004A2DB2">
            <w:rPr>
              <w:color w:val="8496B0" w:themeColor="text2" w:themeTint="99"/>
            </w:rPr>
            <w:t>Klicken oder tippen Sie hier, um Text einzugeben.</w:t>
          </w:r>
        </w:p>
      </w:docPartBody>
    </w:docPart>
    <w:docPart>
      <w:docPartPr>
        <w:name w:val="3AC9E470BD46442193D1323AB17D8E00"/>
        <w:category>
          <w:name w:val="Allgemein"/>
          <w:gallery w:val="placeholder"/>
        </w:category>
        <w:types>
          <w:type w:val="bbPlcHdr"/>
        </w:types>
        <w:behaviors>
          <w:behavior w:val="content"/>
        </w:behaviors>
        <w:guid w:val="{10C6D15E-377F-4014-B14E-0BE63FFEB91D}"/>
      </w:docPartPr>
      <w:docPartBody>
        <w:p w:rsidR="000B39C3" w:rsidRDefault="00AF0EEA" w:rsidP="00AF0EEA">
          <w:pPr>
            <w:pStyle w:val="3AC9E470BD46442193D1323AB17D8E001"/>
          </w:pPr>
          <w:r w:rsidRPr="004A2DB2">
            <w:rPr>
              <w:color w:val="8496B0" w:themeColor="text2" w:themeTint="99"/>
            </w:rPr>
            <w:t>Klicken oder tippen Sie hier, um Text einzugeben.</w:t>
          </w:r>
        </w:p>
      </w:docPartBody>
    </w:docPart>
    <w:docPart>
      <w:docPartPr>
        <w:name w:val="CADAE755AABE4FED94E0454AE753083F"/>
        <w:category>
          <w:name w:val="Allgemein"/>
          <w:gallery w:val="placeholder"/>
        </w:category>
        <w:types>
          <w:type w:val="bbPlcHdr"/>
        </w:types>
        <w:behaviors>
          <w:behavior w:val="content"/>
        </w:behaviors>
        <w:guid w:val="{1889F7A6-CAA8-4D05-8F34-A6266AF6B40E}"/>
      </w:docPartPr>
      <w:docPartBody>
        <w:p w:rsidR="000B39C3" w:rsidRDefault="00AF0EEA" w:rsidP="00AF0EEA">
          <w:pPr>
            <w:pStyle w:val="CADAE755AABE4FED94E0454AE753083F1"/>
          </w:pPr>
          <w:r w:rsidRPr="004A2DB2">
            <w:rPr>
              <w:color w:val="8496B0" w:themeColor="text2" w:themeTint="99"/>
            </w:rPr>
            <w:t>Klicken oder tippen Sie hier, um Text einzugeben.</w:t>
          </w:r>
        </w:p>
      </w:docPartBody>
    </w:docPart>
    <w:docPart>
      <w:docPartPr>
        <w:name w:val="4107FDDDE02B4F22B0B1AEB8AE19D683"/>
        <w:category>
          <w:name w:val="Allgemein"/>
          <w:gallery w:val="placeholder"/>
        </w:category>
        <w:types>
          <w:type w:val="bbPlcHdr"/>
        </w:types>
        <w:behaviors>
          <w:behavior w:val="content"/>
        </w:behaviors>
        <w:guid w:val="{C93CE609-3E63-468E-A5EB-0A66D17314C1}"/>
      </w:docPartPr>
      <w:docPartBody>
        <w:p w:rsidR="000B39C3" w:rsidRDefault="00AF0EEA" w:rsidP="00AF0EEA">
          <w:pPr>
            <w:pStyle w:val="4107FDDDE02B4F22B0B1AEB8AE19D6831"/>
          </w:pPr>
          <w:r w:rsidRPr="004A2DB2">
            <w:rPr>
              <w:color w:val="8496B0" w:themeColor="text2" w:themeTint="99"/>
            </w:rPr>
            <w:t>Klicken oder tippen Sie hier, um Text einzugeben.</w:t>
          </w:r>
        </w:p>
      </w:docPartBody>
    </w:docPart>
    <w:docPart>
      <w:docPartPr>
        <w:name w:val="84FC04D2A4FD426E829988F991941060"/>
        <w:category>
          <w:name w:val="Allgemein"/>
          <w:gallery w:val="placeholder"/>
        </w:category>
        <w:types>
          <w:type w:val="bbPlcHdr"/>
        </w:types>
        <w:behaviors>
          <w:behavior w:val="content"/>
        </w:behaviors>
        <w:guid w:val="{9786C049-B4CB-45D8-A157-7C3A0904C674}"/>
      </w:docPartPr>
      <w:docPartBody>
        <w:p w:rsidR="000B39C3" w:rsidRDefault="00AF0EEA" w:rsidP="00AF0EEA">
          <w:pPr>
            <w:pStyle w:val="84FC04D2A4FD426E829988F9919410601"/>
          </w:pPr>
          <w:r w:rsidRPr="004A2DB2">
            <w:rPr>
              <w:color w:val="8496B0" w:themeColor="text2" w:themeTint="99"/>
            </w:rPr>
            <w:t>Klicken oder tippen Sie hier, um Text einzugeben.</w:t>
          </w:r>
        </w:p>
      </w:docPartBody>
    </w:docPart>
    <w:docPart>
      <w:docPartPr>
        <w:name w:val="3B9F86DDD5C94270B958BEE320FEA709"/>
        <w:category>
          <w:name w:val="Allgemein"/>
          <w:gallery w:val="placeholder"/>
        </w:category>
        <w:types>
          <w:type w:val="bbPlcHdr"/>
        </w:types>
        <w:behaviors>
          <w:behavior w:val="content"/>
        </w:behaviors>
        <w:guid w:val="{2F0AAF86-6ED7-40CC-A4E1-7C44DDD58431}"/>
      </w:docPartPr>
      <w:docPartBody>
        <w:p w:rsidR="000B39C3" w:rsidRDefault="00AF0EEA" w:rsidP="00AF0EEA">
          <w:pPr>
            <w:pStyle w:val="3B9F86DDD5C94270B958BEE320FEA7091"/>
          </w:pPr>
          <w:r w:rsidRPr="004A2DB2">
            <w:rPr>
              <w:color w:val="8496B0" w:themeColor="text2" w:themeTint="99"/>
            </w:rPr>
            <w:t>Klicken oder tippen Sie hier, um Text einzugeben.</w:t>
          </w:r>
        </w:p>
      </w:docPartBody>
    </w:docPart>
    <w:docPart>
      <w:docPartPr>
        <w:name w:val="07F38B8FA8D343C08A36E3A6AF535CE7"/>
        <w:category>
          <w:name w:val="Allgemein"/>
          <w:gallery w:val="placeholder"/>
        </w:category>
        <w:types>
          <w:type w:val="bbPlcHdr"/>
        </w:types>
        <w:behaviors>
          <w:behavior w:val="content"/>
        </w:behaviors>
        <w:guid w:val="{34BC0798-169C-4EAC-AB75-F2671C5CA8AE}"/>
      </w:docPartPr>
      <w:docPartBody>
        <w:p w:rsidR="000B39C3" w:rsidRDefault="00AF0EEA" w:rsidP="00AF0EEA">
          <w:pPr>
            <w:pStyle w:val="07F38B8FA8D343C08A36E3A6AF535CE71"/>
          </w:pPr>
          <w:r w:rsidRPr="004A2DB2">
            <w:rPr>
              <w:color w:val="8496B0" w:themeColor="text2" w:themeTint="99"/>
            </w:rPr>
            <w:t>Klicken oder tippen Sie hier, um Text einzugeben.</w:t>
          </w:r>
        </w:p>
      </w:docPartBody>
    </w:docPart>
    <w:docPart>
      <w:docPartPr>
        <w:name w:val="45403BF1A207481E9680EB0638615566"/>
        <w:category>
          <w:name w:val="Allgemein"/>
          <w:gallery w:val="placeholder"/>
        </w:category>
        <w:types>
          <w:type w:val="bbPlcHdr"/>
        </w:types>
        <w:behaviors>
          <w:behavior w:val="content"/>
        </w:behaviors>
        <w:guid w:val="{5435AB79-B9A8-47FF-A60B-9EA9D8BCE509}"/>
      </w:docPartPr>
      <w:docPartBody>
        <w:p w:rsidR="009F3926" w:rsidRDefault="00AF0EEA" w:rsidP="00AF0EEA">
          <w:pPr>
            <w:pStyle w:val="45403BF1A207481E9680EB06386155661"/>
          </w:pPr>
          <w:r w:rsidRPr="00367FA3">
            <w:rPr>
              <w:color w:val="8496B0" w:themeColor="text2" w:themeTint="99"/>
            </w:rPr>
            <w:t>Klicken oder tippen Sie hier, um Text einzugeben.</w:t>
          </w:r>
        </w:p>
      </w:docPartBody>
    </w:docPart>
    <w:docPart>
      <w:docPartPr>
        <w:name w:val="B418A516E7AA498189268E1E9F2034D7"/>
        <w:category>
          <w:name w:val="Allgemein"/>
          <w:gallery w:val="placeholder"/>
        </w:category>
        <w:types>
          <w:type w:val="bbPlcHdr"/>
        </w:types>
        <w:behaviors>
          <w:behavior w:val="content"/>
        </w:behaviors>
        <w:guid w:val="{9827E5A5-5EEC-4491-B40D-43C155B47EDB}"/>
      </w:docPartPr>
      <w:docPartBody>
        <w:p w:rsidR="00C031FD" w:rsidRDefault="00AF0EEA" w:rsidP="00AF0EEA">
          <w:pPr>
            <w:pStyle w:val="B418A516E7AA498189268E1E9F2034D71"/>
          </w:pPr>
          <w:r w:rsidRPr="00485A71">
            <w:rPr>
              <w:rStyle w:val="Platzhaltertext"/>
              <w:color w:val="8496B0" w:themeColor="text2" w:themeTint="99"/>
            </w:rPr>
            <w:t>Klicken oder tippen Sie hier, um Text einzugeben.</w:t>
          </w:r>
        </w:p>
      </w:docPartBody>
    </w:docPart>
    <w:docPart>
      <w:docPartPr>
        <w:name w:val="623968D945AA40D79C6EE9D8744AB70E"/>
        <w:category>
          <w:name w:val="Allgemein"/>
          <w:gallery w:val="placeholder"/>
        </w:category>
        <w:types>
          <w:type w:val="bbPlcHdr"/>
        </w:types>
        <w:behaviors>
          <w:behavior w:val="content"/>
        </w:behaviors>
        <w:guid w:val="{52FE45B3-EE1A-4213-944F-55FE475229E2}"/>
      </w:docPartPr>
      <w:docPartBody>
        <w:p w:rsidR="00C031FD" w:rsidRDefault="00AF0EEA" w:rsidP="00AF0EEA">
          <w:pPr>
            <w:pStyle w:val="623968D945AA40D79C6EE9D8744AB70E1"/>
          </w:pPr>
          <w:r w:rsidRPr="004A2DB2">
            <w:rPr>
              <w:rStyle w:val="Platzhaltertext"/>
              <w:color w:val="8496B0" w:themeColor="text2" w:themeTint="99"/>
            </w:rPr>
            <w:t>Klicken oder tippen Sie hier, um Text einzugeben.</w:t>
          </w:r>
        </w:p>
      </w:docPartBody>
    </w:docPart>
    <w:docPart>
      <w:docPartPr>
        <w:name w:val="A6BB4CF9049E47B3A6E6E5C48AA9196E"/>
        <w:category>
          <w:name w:val="Allgemein"/>
          <w:gallery w:val="placeholder"/>
        </w:category>
        <w:types>
          <w:type w:val="bbPlcHdr"/>
        </w:types>
        <w:behaviors>
          <w:behavior w:val="content"/>
        </w:behaviors>
        <w:guid w:val="{E2D3D6CE-516F-4AF4-B2A8-2BD7D035DD07}"/>
      </w:docPartPr>
      <w:docPartBody>
        <w:p w:rsidR="00C031FD" w:rsidRDefault="00AF0EEA" w:rsidP="00AF0EEA">
          <w:pPr>
            <w:pStyle w:val="A6BB4CF9049E47B3A6E6E5C48AA9196E1"/>
          </w:pPr>
          <w:r w:rsidRPr="006834BE">
            <w:rPr>
              <w:rStyle w:val="Anz"/>
              <w:color w:val="8496B0" w:themeColor="text2" w:themeTint="99"/>
            </w:rPr>
            <w:t>Anz.</w:t>
          </w:r>
        </w:p>
      </w:docPartBody>
    </w:docPart>
    <w:docPart>
      <w:docPartPr>
        <w:name w:val="41ABAB7CDC2D45798F761B0B06EBFEE7"/>
        <w:category>
          <w:name w:val="Allgemein"/>
          <w:gallery w:val="placeholder"/>
        </w:category>
        <w:types>
          <w:type w:val="bbPlcHdr"/>
        </w:types>
        <w:behaviors>
          <w:behavior w:val="content"/>
        </w:behaviors>
        <w:guid w:val="{D1A28159-96A2-4EEE-BE0F-ECAE0EFF760D}"/>
      </w:docPartPr>
      <w:docPartBody>
        <w:p w:rsidR="00C031FD" w:rsidRDefault="00AF0EEA" w:rsidP="00AF0EEA">
          <w:pPr>
            <w:pStyle w:val="41ABAB7CDC2D45798F761B0B06EBFEE71"/>
          </w:pPr>
          <w:r w:rsidRPr="006834BE">
            <w:rPr>
              <w:rStyle w:val="Platzhaltertext"/>
              <w:color w:val="8496B0" w:themeColor="text2" w:themeTint="99"/>
            </w:rPr>
            <w:t>Klicken oder tippen Sie hier, um Text einzugeben.</w:t>
          </w:r>
        </w:p>
      </w:docPartBody>
    </w:docPart>
    <w:docPart>
      <w:docPartPr>
        <w:name w:val="37B843FBD6A24D5088AD3126B6B21AC8"/>
        <w:category>
          <w:name w:val="Allgemein"/>
          <w:gallery w:val="placeholder"/>
        </w:category>
        <w:types>
          <w:type w:val="bbPlcHdr"/>
        </w:types>
        <w:behaviors>
          <w:behavior w:val="content"/>
        </w:behaviors>
        <w:guid w:val="{E27FC281-C335-42BC-8F84-461065DE9B31}"/>
      </w:docPartPr>
      <w:docPartBody>
        <w:p w:rsidR="00C031FD" w:rsidRDefault="00AF0EEA" w:rsidP="00AF0EEA">
          <w:pPr>
            <w:pStyle w:val="37B843FBD6A24D5088AD3126B6B21AC81"/>
          </w:pPr>
          <w:r w:rsidRPr="006834BE">
            <w:rPr>
              <w:rStyle w:val="Anz"/>
              <w:color w:val="8496B0" w:themeColor="text2" w:themeTint="99"/>
            </w:rPr>
            <w:t>Anz.</w:t>
          </w:r>
        </w:p>
      </w:docPartBody>
    </w:docPart>
    <w:docPart>
      <w:docPartPr>
        <w:name w:val="D78B4C9109734442A3B1B538FF088B99"/>
        <w:category>
          <w:name w:val="Allgemein"/>
          <w:gallery w:val="placeholder"/>
        </w:category>
        <w:types>
          <w:type w:val="bbPlcHdr"/>
        </w:types>
        <w:behaviors>
          <w:behavior w:val="content"/>
        </w:behaviors>
        <w:guid w:val="{F9E8B9AA-A3F8-44A2-80CE-FB6368D2C2C5}"/>
      </w:docPartPr>
      <w:docPartBody>
        <w:p w:rsidR="00C031FD" w:rsidRDefault="00AF0EEA" w:rsidP="00AF0EEA">
          <w:pPr>
            <w:pStyle w:val="D78B4C9109734442A3B1B538FF088B991"/>
          </w:pPr>
          <w:r w:rsidRPr="006834BE">
            <w:rPr>
              <w:rStyle w:val="Platzhaltertext"/>
              <w:color w:val="8496B0" w:themeColor="text2" w:themeTint="99"/>
            </w:rPr>
            <w:t>Klicken oder tippen Sie hier, um Text einzugeben.</w:t>
          </w:r>
        </w:p>
      </w:docPartBody>
    </w:docPart>
    <w:docPart>
      <w:docPartPr>
        <w:name w:val="7973811C55EE48CCA9ED20A21AB909B8"/>
        <w:category>
          <w:name w:val="Allgemein"/>
          <w:gallery w:val="placeholder"/>
        </w:category>
        <w:types>
          <w:type w:val="bbPlcHdr"/>
        </w:types>
        <w:behaviors>
          <w:behavior w:val="content"/>
        </w:behaviors>
        <w:guid w:val="{B1DDD8C8-07C3-42C4-8081-087D05A412CE}"/>
      </w:docPartPr>
      <w:docPartBody>
        <w:p w:rsidR="00C031FD" w:rsidRDefault="00AF0EEA" w:rsidP="00AF0EEA">
          <w:pPr>
            <w:pStyle w:val="7973811C55EE48CCA9ED20A21AB909B81"/>
          </w:pPr>
          <w:r w:rsidRPr="006834BE">
            <w:rPr>
              <w:rStyle w:val="Anz"/>
              <w:color w:val="8496B0" w:themeColor="text2" w:themeTint="99"/>
            </w:rPr>
            <w:t>Anz.</w:t>
          </w:r>
        </w:p>
      </w:docPartBody>
    </w:docPart>
    <w:docPart>
      <w:docPartPr>
        <w:name w:val="242DB6B88BB74E928F8727A34FC8F7CA"/>
        <w:category>
          <w:name w:val="Allgemein"/>
          <w:gallery w:val="placeholder"/>
        </w:category>
        <w:types>
          <w:type w:val="bbPlcHdr"/>
        </w:types>
        <w:behaviors>
          <w:behavior w:val="content"/>
        </w:behaviors>
        <w:guid w:val="{EE25D208-C56F-4DBC-93D7-EEF95CE75CF1}"/>
      </w:docPartPr>
      <w:docPartBody>
        <w:p w:rsidR="00C031FD" w:rsidRDefault="00AF0EEA" w:rsidP="00AF0EEA">
          <w:pPr>
            <w:pStyle w:val="242DB6B88BB74E928F8727A34FC8F7CA1"/>
          </w:pPr>
          <w:r w:rsidRPr="006834BE">
            <w:rPr>
              <w:rStyle w:val="Platzhaltertext"/>
              <w:color w:val="8496B0" w:themeColor="text2" w:themeTint="99"/>
            </w:rPr>
            <w:t>Klicken oder tippen Sie hier, um Text einzugeben.</w:t>
          </w:r>
        </w:p>
      </w:docPartBody>
    </w:docPart>
    <w:docPart>
      <w:docPartPr>
        <w:name w:val="5D28D84843CD49C381B395AC94BE0BFD"/>
        <w:category>
          <w:name w:val="Allgemein"/>
          <w:gallery w:val="placeholder"/>
        </w:category>
        <w:types>
          <w:type w:val="bbPlcHdr"/>
        </w:types>
        <w:behaviors>
          <w:behavior w:val="content"/>
        </w:behaviors>
        <w:guid w:val="{8058B20F-9C7C-4389-A206-1DDBDEC712CC}"/>
      </w:docPartPr>
      <w:docPartBody>
        <w:p w:rsidR="00C031FD" w:rsidRDefault="00AF0EEA" w:rsidP="00AF0EEA">
          <w:pPr>
            <w:pStyle w:val="5D28D84843CD49C381B395AC94BE0BFD1"/>
          </w:pPr>
          <w:r w:rsidRPr="006834BE">
            <w:rPr>
              <w:rStyle w:val="Anz"/>
              <w:color w:val="8496B0" w:themeColor="text2" w:themeTint="99"/>
            </w:rPr>
            <w:t>Anz.</w:t>
          </w:r>
        </w:p>
      </w:docPartBody>
    </w:docPart>
    <w:docPart>
      <w:docPartPr>
        <w:name w:val="08DA4EE1C25348669ABCF9BEB3AB5C4A"/>
        <w:category>
          <w:name w:val="Allgemein"/>
          <w:gallery w:val="placeholder"/>
        </w:category>
        <w:types>
          <w:type w:val="bbPlcHdr"/>
        </w:types>
        <w:behaviors>
          <w:behavior w:val="content"/>
        </w:behaviors>
        <w:guid w:val="{10E0C996-8BBD-4170-977F-74CB15402B74}"/>
      </w:docPartPr>
      <w:docPartBody>
        <w:p w:rsidR="00C031FD" w:rsidRDefault="00AF0EEA" w:rsidP="00AF0EEA">
          <w:pPr>
            <w:pStyle w:val="08DA4EE1C25348669ABCF9BEB3AB5C4A1"/>
          </w:pPr>
          <w:r w:rsidRPr="006834BE">
            <w:rPr>
              <w:rStyle w:val="Platzhaltertext"/>
              <w:color w:val="8496B0" w:themeColor="text2" w:themeTint="99"/>
            </w:rPr>
            <w:t>Klicken oder tippen Sie hier, um Text einzugeben.</w:t>
          </w:r>
        </w:p>
      </w:docPartBody>
    </w:docPart>
    <w:docPart>
      <w:docPartPr>
        <w:name w:val="86AA220596C64ADC8C1518C9891B5A8A"/>
        <w:category>
          <w:name w:val="Allgemein"/>
          <w:gallery w:val="placeholder"/>
        </w:category>
        <w:types>
          <w:type w:val="bbPlcHdr"/>
        </w:types>
        <w:behaviors>
          <w:behavior w:val="content"/>
        </w:behaviors>
        <w:guid w:val="{D87E2960-CE42-4573-9870-2B966665BFFC}"/>
      </w:docPartPr>
      <w:docPartBody>
        <w:p w:rsidR="00C031FD" w:rsidRDefault="00AF0EEA" w:rsidP="00AF0EEA">
          <w:pPr>
            <w:pStyle w:val="86AA220596C64ADC8C1518C9891B5A8A1"/>
          </w:pPr>
          <w:r w:rsidRPr="006834BE">
            <w:rPr>
              <w:rStyle w:val="Anz"/>
              <w:color w:val="8496B0" w:themeColor="text2" w:themeTint="99"/>
            </w:rPr>
            <w:t>Anz.</w:t>
          </w:r>
        </w:p>
      </w:docPartBody>
    </w:docPart>
    <w:docPart>
      <w:docPartPr>
        <w:name w:val="67C2F2D3E24C4B0593E041311ED4C2E5"/>
        <w:category>
          <w:name w:val="Allgemein"/>
          <w:gallery w:val="placeholder"/>
        </w:category>
        <w:types>
          <w:type w:val="bbPlcHdr"/>
        </w:types>
        <w:behaviors>
          <w:behavior w:val="content"/>
        </w:behaviors>
        <w:guid w:val="{E5D2FF10-189E-40FF-8538-A31682FE4B7E}"/>
      </w:docPartPr>
      <w:docPartBody>
        <w:p w:rsidR="00C031FD" w:rsidRDefault="00AF0EEA" w:rsidP="00AF0EEA">
          <w:pPr>
            <w:pStyle w:val="67C2F2D3E24C4B0593E041311ED4C2E51"/>
          </w:pPr>
          <w:r w:rsidRPr="006834BE">
            <w:rPr>
              <w:rStyle w:val="Platzhaltertext"/>
              <w:color w:val="8496B0" w:themeColor="text2" w:themeTint="99"/>
            </w:rPr>
            <w:t>Klicken oder tippen Sie hier, um Text einzugeben.</w:t>
          </w:r>
        </w:p>
      </w:docPartBody>
    </w:docPart>
    <w:docPart>
      <w:docPartPr>
        <w:name w:val="DD7C54E6FA944FE880A7F1B1F7147AD5"/>
        <w:category>
          <w:name w:val="Allgemein"/>
          <w:gallery w:val="placeholder"/>
        </w:category>
        <w:types>
          <w:type w:val="bbPlcHdr"/>
        </w:types>
        <w:behaviors>
          <w:behavior w:val="content"/>
        </w:behaviors>
        <w:guid w:val="{499A592D-44C5-43E9-B8A8-7A644A7D8B55}"/>
      </w:docPartPr>
      <w:docPartBody>
        <w:p w:rsidR="00C031FD" w:rsidRDefault="00AF0EEA" w:rsidP="00AF0EEA">
          <w:pPr>
            <w:pStyle w:val="DD7C54E6FA944FE880A7F1B1F7147AD51"/>
          </w:pPr>
          <w:r w:rsidRPr="006834BE">
            <w:rPr>
              <w:rStyle w:val="Anz"/>
              <w:color w:val="8496B0" w:themeColor="text2" w:themeTint="99"/>
            </w:rPr>
            <w:t>Anz.</w:t>
          </w:r>
        </w:p>
      </w:docPartBody>
    </w:docPart>
    <w:docPart>
      <w:docPartPr>
        <w:name w:val="85C2B047FB0A435EB9F2977CD278C73B"/>
        <w:category>
          <w:name w:val="Allgemein"/>
          <w:gallery w:val="placeholder"/>
        </w:category>
        <w:types>
          <w:type w:val="bbPlcHdr"/>
        </w:types>
        <w:behaviors>
          <w:behavior w:val="content"/>
        </w:behaviors>
        <w:guid w:val="{C265FDB6-8EE7-44EF-ACF2-14CE69737ADA}"/>
      </w:docPartPr>
      <w:docPartBody>
        <w:p w:rsidR="00C031FD" w:rsidRDefault="00AF0EEA" w:rsidP="00AF0EEA">
          <w:pPr>
            <w:pStyle w:val="85C2B047FB0A435EB9F2977CD278C73B1"/>
          </w:pPr>
          <w:r w:rsidRPr="006834BE">
            <w:rPr>
              <w:rStyle w:val="Platzhaltertext"/>
              <w:color w:val="8496B0" w:themeColor="text2" w:themeTint="99"/>
            </w:rPr>
            <w:t>Klicken oder tippen Sie hier, um Text einzugeben.</w:t>
          </w:r>
        </w:p>
      </w:docPartBody>
    </w:docPart>
    <w:docPart>
      <w:docPartPr>
        <w:name w:val="89D2A627CCA74C36AF144C47ECC86B19"/>
        <w:category>
          <w:name w:val="Allgemein"/>
          <w:gallery w:val="placeholder"/>
        </w:category>
        <w:types>
          <w:type w:val="bbPlcHdr"/>
        </w:types>
        <w:behaviors>
          <w:behavior w:val="content"/>
        </w:behaviors>
        <w:guid w:val="{0EAA0C74-2F71-4516-BC89-CC443E06E04C}"/>
      </w:docPartPr>
      <w:docPartBody>
        <w:p w:rsidR="00C031FD" w:rsidRDefault="00AF0EEA" w:rsidP="00AF0EEA">
          <w:pPr>
            <w:pStyle w:val="89D2A627CCA74C36AF144C47ECC86B191"/>
          </w:pPr>
          <w:r w:rsidRPr="006834BE">
            <w:rPr>
              <w:rStyle w:val="Anz"/>
              <w:color w:val="8496B0" w:themeColor="text2" w:themeTint="99"/>
            </w:rPr>
            <w:t>Anz.</w:t>
          </w:r>
        </w:p>
      </w:docPartBody>
    </w:docPart>
    <w:docPart>
      <w:docPartPr>
        <w:name w:val="A77864E90BA74312A0F80334CA31F243"/>
        <w:category>
          <w:name w:val="Allgemein"/>
          <w:gallery w:val="placeholder"/>
        </w:category>
        <w:types>
          <w:type w:val="bbPlcHdr"/>
        </w:types>
        <w:behaviors>
          <w:behavior w:val="content"/>
        </w:behaviors>
        <w:guid w:val="{369795ED-1101-4A20-82E1-9F2FA6397F0B}"/>
      </w:docPartPr>
      <w:docPartBody>
        <w:p w:rsidR="00C031FD" w:rsidRDefault="00AF0EEA" w:rsidP="00AF0EEA">
          <w:pPr>
            <w:pStyle w:val="A77864E90BA74312A0F80334CA31F2431"/>
          </w:pPr>
          <w:r w:rsidRPr="006834BE">
            <w:rPr>
              <w:rStyle w:val="Platzhaltertext"/>
              <w:color w:val="8496B0" w:themeColor="text2" w:themeTint="99"/>
            </w:rPr>
            <w:t>Klicken oder tippen Sie hier, um Text einzugeben.</w:t>
          </w:r>
        </w:p>
      </w:docPartBody>
    </w:docPart>
    <w:docPart>
      <w:docPartPr>
        <w:name w:val="33FFAE55ACFC458985EA5C1026DDEA40"/>
        <w:category>
          <w:name w:val="Allgemein"/>
          <w:gallery w:val="placeholder"/>
        </w:category>
        <w:types>
          <w:type w:val="bbPlcHdr"/>
        </w:types>
        <w:behaviors>
          <w:behavior w:val="content"/>
        </w:behaviors>
        <w:guid w:val="{FACA0074-2094-48B6-ACBE-E133ECAA084B}"/>
      </w:docPartPr>
      <w:docPartBody>
        <w:p w:rsidR="00C031FD" w:rsidRDefault="00AF0EEA" w:rsidP="00AF0EEA">
          <w:pPr>
            <w:pStyle w:val="33FFAE55ACFC458985EA5C1026DDEA401"/>
          </w:pPr>
          <w:r w:rsidRPr="006834BE">
            <w:rPr>
              <w:rStyle w:val="Anz"/>
              <w:color w:val="8496B0" w:themeColor="text2" w:themeTint="99"/>
            </w:rPr>
            <w:t>Jahr</w:t>
          </w:r>
        </w:p>
      </w:docPartBody>
    </w:docPart>
    <w:docPart>
      <w:docPartPr>
        <w:name w:val="FEC0207A30154D458BC6A7B1E54F0833"/>
        <w:category>
          <w:name w:val="Allgemein"/>
          <w:gallery w:val="placeholder"/>
        </w:category>
        <w:types>
          <w:type w:val="bbPlcHdr"/>
        </w:types>
        <w:behaviors>
          <w:behavior w:val="content"/>
        </w:behaviors>
        <w:guid w:val="{853C3619-90FD-424F-953D-410213BA72AF}"/>
      </w:docPartPr>
      <w:docPartBody>
        <w:p w:rsidR="00C031FD" w:rsidRDefault="00AF0EEA" w:rsidP="00AF0EEA">
          <w:pPr>
            <w:pStyle w:val="FEC0207A30154D458BC6A7B1E54F08331"/>
          </w:pPr>
          <w:r w:rsidRPr="006834BE">
            <w:rPr>
              <w:rStyle w:val="Platzhaltertext"/>
              <w:color w:val="8496B0" w:themeColor="text2" w:themeTint="99"/>
            </w:rPr>
            <w:t>Klicken oder tippen Sie hier, um Text einzugeben.</w:t>
          </w:r>
        </w:p>
      </w:docPartBody>
    </w:docPart>
    <w:docPart>
      <w:docPartPr>
        <w:name w:val="631A9493EB4A4E978E4366B2E8054E53"/>
        <w:category>
          <w:name w:val="Allgemein"/>
          <w:gallery w:val="placeholder"/>
        </w:category>
        <w:types>
          <w:type w:val="bbPlcHdr"/>
        </w:types>
        <w:behaviors>
          <w:behavior w:val="content"/>
        </w:behaviors>
        <w:guid w:val="{A6CFC4A7-9A11-47E7-98C9-347CB701B453}"/>
      </w:docPartPr>
      <w:docPartBody>
        <w:p w:rsidR="00C031FD" w:rsidRDefault="00AF0EEA" w:rsidP="00AF0EEA">
          <w:pPr>
            <w:pStyle w:val="631A9493EB4A4E978E4366B2E8054E531"/>
          </w:pPr>
          <w:r w:rsidRPr="006834BE">
            <w:rPr>
              <w:rStyle w:val="Anz"/>
              <w:color w:val="8496B0" w:themeColor="text2" w:themeTint="99"/>
            </w:rPr>
            <w:t>Jahr</w:t>
          </w:r>
        </w:p>
      </w:docPartBody>
    </w:docPart>
    <w:docPart>
      <w:docPartPr>
        <w:name w:val="53013FEA8803478A94F9EE6FD5E39EFB"/>
        <w:category>
          <w:name w:val="Allgemein"/>
          <w:gallery w:val="placeholder"/>
        </w:category>
        <w:types>
          <w:type w:val="bbPlcHdr"/>
        </w:types>
        <w:behaviors>
          <w:behavior w:val="content"/>
        </w:behaviors>
        <w:guid w:val="{98EE8244-A491-457A-8A15-9BA231BEFF2D}"/>
      </w:docPartPr>
      <w:docPartBody>
        <w:p w:rsidR="00C031FD" w:rsidRDefault="00AF0EEA" w:rsidP="00AF0EEA">
          <w:pPr>
            <w:pStyle w:val="53013FEA8803478A94F9EE6FD5E39EFB1"/>
          </w:pPr>
          <w:r w:rsidRPr="006834BE">
            <w:rPr>
              <w:rStyle w:val="Platzhaltertext"/>
              <w:color w:val="8496B0" w:themeColor="text2" w:themeTint="99"/>
            </w:rPr>
            <w:t>Klicken oder tippen Sie hier, um Text einzugeben.</w:t>
          </w:r>
        </w:p>
      </w:docPartBody>
    </w:docPart>
    <w:docPart>
      <w:docPartPr>
        <w:name w:val="E4E69F77984948B1A91182A9556D1DF3"/>
        <w:category>
          <w:name w:val="Allgemein"/>
          <w:gallery w:val="placeholder"/>
        </w:category>
        <w:types>
          <w:type w:val="bbPlcHdr"/>
        </w:types>
        <w:behaviors>
          <w:behavior w:val="content"/>
        </w:behaviors>
        <w:guid w:val="{1F69E7B3-E076-42F8-A300-9E1023874985}"/>
      </w:docPartPr>
      <w:docPartBody>
        <w:p w:rsidR="00C031FD" w:rsidRDefault="00AF0EEA" w:rsidP="00AF0EEA">
          <w:pPr>
            <w:pStyle w:val="E4E69F77984948B1A91182A9556D1DF31"/>
          </w:pPr>
          <w:r w:rsidRPr="006834BE">
            <w:rPr>
              <w:rStyle w:val="Anz"/>
              <w:color w:val="8496B0" w:themeColor="text2" w:themeTint="99"/>
            </w:rPr>
            <w:t>Jahr</w:t>
          </w:r>
        </w:p>
      </w:docPartBody>
    </w:docPart>
    <w:docPart>
      <w:docPartPr>
        <w:name w:val="E935536D92F14C1CB599886A1ECAD0B0"/>
        <w:category>
          <w:name w:val="Allgemein"/>
          <w:gallery w:val="placeholder"/>
        </w:category>
        <w:types>
          <w:type w:val="bbPlcHdr"/>
        </w:types>
        <w:behaviors>
          <w:behavior w:val="content"/>
        </w:behaviors>
        <w:guid w:val="{6167B9EE-8DFB-4D1F-BECF-EA40D6358190}"/>
      </w:docPartPr>
      <w:docPartBody>
        <w:p w:rsidR="00C031FD" w:rsidRDefault="00AF0EEA" w:rsidP="00AF0EEA">
          <w:pPr>
            <w:pStyle w:val="E935536D92F14C1CB599886A1ECAD0B01"/>
          </w:pPr>
          <w:r w:rsidRPr="006834BE">
            <w:rPr>
              <w:rStyle w:val="Platzhaltertext"/>
              <w:color w:val="8496B0" w:themeColor="text2" w:themeTint="99"/>
            </w:rPr>
            <w:t>Klicken oder tippen Sie hier, um Text einzugeben.</w:t>
          </w:r>
        </w:p>
      </w:docPartBody>
    </w:docPart>
    <w:docPart>
      <w:docPartPr>
        <w:name w:val="1697383A28B84002A02C80607C3A9139"/>
        <w:category>
          <w:name w:val="Allgemein"/>
          <w:gallery w:val="placeholder"/>
        </w:category>
        <w:types>
          <w:type w:val="bbPlcHdr"/>
        </w:types>
        <w:behaviors>
          <w:behavior w:val="content"/>
        </w:behaviors>
        <w:guid w:val="{F951F465-5736-4617-8ECF-912D3CF8050C}"/>
      </w:docPartPr>
      <w:docPartBody>
        <w:p w:rsidR="00C031FD" w:rsidRDefault="00AF0EEA" w:rsidP="00AF0EEA">
          <w:pPr>
            <w:pStyle w:val="1697383A28B84002A02C80607C3A91391"/>
          </w:pPr>
          <w:r w:rsidRPr="004A2DB2">
            <w:rPr>
              <w:rStyle w:val="Platzhaltertext"/>
              <w:color w:val="8496B0" w:themeColor="text2" w:themeTint="99"/>
            </w:rPr>
            <w:t>Klicken oder tippen Sie hier, um Text einzugeben.</w:t>
          </w:r>
        </w:p>
      </w:docPartBody>
    </w:docPart>
    <w:docPart>
      <w:docPartPr>
        <w:name w:val="B4CFA8750FE54A3EBC8758746E0CA07D"/>
        <w:category>
          <w:name w:val="Allgemein"/>
          <w:gallery w:val="placeholder"/>
        </w:category>
        <w:types>
          <w:type w:val="bbPlcHdr"/>
        </w:types>
        <w:behaviors>
          <w:behavior w:val="content"/>
        </w:behaviors>
        <w:guid w:val="{8E904567-8DDD-4DAD-B2EB-59319399E503}"/>
      </w:docPartPr>
      <w:docPartBody>
        <w:p w:rsidR="00C031FD" w:rsidRDefault="00AF0EEA" w:rsidP="00AF0EEA">
          <w:pPr>
            <w:pStyle w:val="B4CFA8750FE54A3EBC8758746E0CA07D1"/>
          </w:pPr>
          <w:r w:rsidRPr="00485A71">
            <w:rPr>
              <w:rStyle w:val="Platzhaltertext"/>
              <w:color w:val="8496B0" w:themeColor="text2" w:themeTint="99"/>
            </w:rPr>
            <w:t>Klicken oder tippen Sie hier, um Text einzugeben.</w:t>
          </w:r>
        </w:p>
      </w:docPartBody>
    </w:docPart>
    <w:docPart>
      <w:docPartPr>
        <w:name w:val="433DA0A0955B4A4E9D80A4A01E6FB3B0"/>
        <w:category>
          <w:name w:val="Allgemein"/>
          <w:gallery w:val="placeholder"/>
        </w:category>
        <w:types>
          <w:type w:val="bbPlcHdr"/>
        </w:types>
        <w:behaviors>
          <w:behavior w:val="content"/>
        </w:behaviors>
        <w:guid w:val="{02F72F41-BB98-42A0-B139-7BAAFEC71215}"/>
      </w:docPartPr>
      <w:docPartBody>
        <w:p w:rsidR="00C031FD" w:rsidRDefault="00AF0EEA" w:rsidP="00AF0EEA">
          <w:pPr>
            <w:pStyle w:val="433DA0A0955B4A4E9D80A4A01E6FB3B01"/>
          </w:pPr>
          <w:r w:rsidRPr="004A2DB2">
            <w:rPr>
              <w:rStyle w:val="Platzhaltertext"/>
              <w:color w:val="8496B0" w:themeColor="text2" w:themeTint="99"/>
            </w:rPr>
            <w:t>Klicken oder tippen Sie hier, um Text einzugeben.</w:t>
          </w:r>
        </w:p>
      </w:docPartBody>
    </w:docPart>
    <w:docPart>
      <w:docPartPr>
        <w:name w:val="C9DABC6EB466492C8613F32CF96E22C8"/>
        <w:category>
          <w:name w:val="Allgemein"/>
          <w:gallery w:val="placeholder"/>
        </w:category>
        <w:types>
          <w:type w:val="bbPlcHdr"/>
        </w:types>
        <w:behaviors>
          <w:behavior w:val="content"/>
        </w:behaviors>
        <w:guid w:val="{A13A579E-A404-4DC6-8C2C-62EFC915E50C}"/>
      </w:docPartPr>
      <w:docPartBody>
        <w:p w:rsidR="00C031FD" w:rsidRDefault="00AF0EEA" w:rsidP="00AF0EEA">
          <w:pPr>
            <w:pStyle w:val="C9DABC6EB466492C8613F32CF96E22C81"/>
          </w:pPr>
          <w:r w:rsidRPr="006834BE">
            <w:rPr>
              <w:rStyle w:val="Anz"/>
              <w:color w:val="8496B0" w:themeColor="text2" w:themeTint="99"/>
            </w:rPr>
            <w:t>Anz.</w:t>
          </w:r>
        </w:p>
      </w:docPartBody>
    </w:docPart>
    <w:docPart>
      <w:docPartPr>
        <w:name w:val="BD17A1FA0EA948B6B55BF42D9DD846AC"/>
        <w:category>
          <w:name w:val="Allgemein"/>
          <w:gallery w:val="placeholder"/>
        </w:category>
        <w:types>
          <w:type w:val="bbPlcHdr"/>
        </w:types>
        <w:behaviors>
          <w:behavior w:val="content"/>
        </w:behaviors>
        <w:guid w:val="{E33E642B-F706-450D-8AA4-6E39DC6E8454}"/>
      </w:docPartPr>
      <w:docPartBody>
        <w:p w:rsidR="00C031FD" w:rsidRDefault="00AF0EEA" w:rsidP="00AF0EEA">
          <w:pPr>
            <w:pStyle w:val="BD17A1FA0EA948B6B55BF42D9DD846AC1"/>
          </w:pPr>
          <w:r w:rsidRPr="006834BE">
            <w:rPr>
              <w:rStyle w:val="Platzhaltertext"/>
              <w:color w:val="8496B0" w:themeColor="text2" w:themeTint="99"/>
            </w:rPr>
            <w:t>Klicken oder tippen Sie hier, um Text einzugeben.</w:t>
          </w:r>
        </w:p>
      </w:docPartBody>
    </w:docPart>
    <w:docPart>
      <w:docPartPr>
        <w:name w:val="B97031C192FB44FF825C12DF143051EE"/>
        <w:category>
          <w:name w:val="Allgemein"/>
          <w:gallery w:val="placeholder"/>
        </w:category>
        <w:types>
          <w:type w:val="bbPlcHdr"/>
        </w:types>
        <w:behaviors>
          <w:behavior w:val="content"/>
        </w:behaviors>
        <w:guid w:val="{233956E5-5876-4357-9829-9D33FB533E6B}"/>
      </w:docPartPr>
      <w:docPartBody>
        <w:p w:rsidR="00C031FD" w:rsidRDefault="00AF0EEA" w:rsidP="00AF0EEA">
          <w:pPr>
            <w:pStyle w:val="B97031C192FB44FF825C12DF143051EE1"/>
          </w:pPr>
          <w:r w:rsidRPr="006834BE">
            <w:rPr>
              <w:rStyle w:val="Anz"/>
              <w:color w:val="8496B0" w:themeColor="text2" w:themeTint="99"/>
            </w:rPr>
            <w:t>Anz.</w:t>
          </w:r>
        </w:p>
      </w:docPartBody>
    </w:docPart>
    <w:docPart>
      <w:docPartPr>
        <w:name w:val="67F1D4FDA1C542CCBB89A76B6DDCC3CC"/>
        <w:category>
          <w:name w:val="Allgemein"/>
          <w:gallery w:val="placeholder"/>
        </w:category>
        <w:types>
          <w:type w:val="bbPlcHdr"/>
        </w:types>
        <w:behaviors>
          <w:behavior w:val="content"/>
        </w:behaviors>
        <w:guid w:val="{0C26415B-7B27-4F3A-AD44-7F499A96A818}"/>
      </w:docPartPr>
      <w:docPartBody>
        <w:p w:rsidR="00C031FD" w:rsidRDefault="00AF0EEA" w:rsidP="00AF0EEA">
          <w:pPr>
            <w:pStyle w:val="67F1D4FDA1C542CCBB89A76B6DDCC3CC1"/>
          </w:pPr>
          <w:r w:rsidRPr="006834BE">
            <w:rPr>
              <w:rStyle w:val="Platzhaltertext"/>
              <w:color w:val="8496B0" w:themeColor="text2" w:themeTint="99"/>
            </w:rPr>
            <w:t>Klicken oder tippen Sie hier, um Text einzugeben.</w:t>
          </w:r>
        </w:p>
      </w:docPartBody>
    </w:docPart>
    <w:docPart>
      <w:docPartPr>
        <w:name w:val="618D20DFDB79495D8A803A73FAD20FFD"/>
        <w:category>
          <w:name w:val="Allgemein"/>
          <w:gallery w:val="placeholder"/>
        </w:category>
        <w:types>
          <w:type w:val="bbPlcHdr"/>
        </w:types>
        <w:behaviors>
          <w:behavior w:val="content"/>
        </w:behaviors>
        <w:guid w:val="{A101784E-A01C-4D98-878A-D204D3DBF7A7}"/>
      </w:docPartPr>
      <w:docPartBody>
        <w:p w:rsidR="00C031FD" w:rsidRDefault="00AF0EEA" w:rsidP="00AF0EEA">
          <w:pPr>
            <w:pStyle w:val="618D20DFDB79495D8A803A73FAD20FFD1"/>
          </w:pPr>
          <w:r w:rsidRPr="006834BE">
            <w:rPr>
              <w:rStyle w:val="Anz"/>
              <w:color w:val="8496B0" w:themeColor="text2" w:themeTint="99"/>
            </w:rPr>
            <w:t>Anz.</w:t>
          </w:r>
        </w:p>
      </w:docPartBody>
    </w:docPart>
    <w:docPart>
      <w:docPartPr>
        <w:name w:val="40089777CBC14F18B6A3A9880117886A"/>
        <w:category>
          <w:name w:val="Allgemein"/>
          <w:gallery w:val="placeholder"/>
        </w:category>
        <w:types>
          <w:type w:val="bbPlcHdr"/>
        </w:types>
        <w:behaviors>
          <w:behavior w:val="content"/>
        </w:behaviors>
        <w:guid w:val="{153B9559-7138-4D91-95D7-B16970CF19FC}"/>
      </w:docPartPr>
      <w:docPartBody>
        <w:p w:rsidR="00C031FD" w:rsidRDefault="00AF0EEA" w:rsidP="00AF0EEA">
          <w:pPr>
            <w:pStyle w:val="40089777CBC14F18B6A3A9880117886A1"/>
          </w:pPr>
          <w:r w:rsidRPr="006834BE">
            <w:rPr>
              <w:rStyle w:val="Platzhaltertext"/>
              <w:color w:val="8496B0" w:themeColor="text2" w:themeTint="99"/>
            </w:rPr>
            <w:t>Klicken oder tippen Sie hier, um Text einzugeben.</w:t>
          </w:r>
        </w:p>
      </w:docPartBody>
    </w:docPart>
    <w:docPart>
      <w:docPartPr>
        <w:name w:val="6E223CEFE5084E3E99BABF687C02A249"/>
        <w:category>
          <w:name w:val="Allgemein"/>
          <w:gallery w:val="placeholder"/>
        </w:category>
        <w:types>
          <w:type w:val="bbPlcHdr"/>
        </w:types>
        <w:behaviors>
          <w:behavior w:val="content"/>
        </w:behaviors>
        <w:guid w:val="{4B49B59D-B882-43F8-84DD-8A51EA542638}"/>
      </w:docPartPr>
      <w:docPartBody>
        <w:p w:rsidR="00C031FD" w:rsidRDefault="00AF0EEA" w:rsidP="00AF0EEA">
          <w:pPr>
            <w:pStyle w:val="6E223CEFE5084E3E99BABF687C02A2491"/>
          </w:pPr>
          <w:r w:rsidRPr="006834BE">
            <w:rPr>
              <w:rStyle w:val="Anz"/>
              <w:color w:val="8496B0" w:themeColor="text2" w:themeTint="99"/>
            </w:rPr>
            <w:t>Anz.</w:t>
          </w:r>
        </w:p>
      </w:docPartBody>
    </w:docPart>
    <w:docPart>
      <w:docPartPr>
        <w:name w:val="221B79F5033A41C5B265193BC3684908"/>
        <w:category>
          <w:name w:val="Allgemein"/>
          <w:gallery w:val="placeholder"/>
        </w:category>
        <w:types>
          <w:type w:val="bbPlcHdr"/>
        </w:types>
        <w:behaviors>
          <w:behavior w:val="content"/>
        </w:behaviors>
        <w:guid w:val="{0F36B742-4A46-4DA7-96E0-AC66F9615A2E}"/>
      </w:docPartPr>
      <w:docPartBody>
        <w:p w:rsidR="00C031FD" w:rsidRDefault="00AF0EEA" w:rsidP="00AF0EEA">
          <w:pPr>
            <w:pStyle w:val="221B79F5033A41C5B265193BC36849081"/>
          </w:pPr>
          <w:r w:rsidRPr="006834BE">
            <w:rPr>
              <w:rStyle w:val="Platzhaltertext"/>
              <w:color w:val="8496B0" w:themeColor="text2" w:themeTint="99"/>
            </w:rPr>
            <w:t>Klicken oder tippen Sie hier, um Text einzugeben.</w:t>
          </w:r>
        </w:p>
      </w:docPartBody>
    </w:docPart>
    <w:docPart>
      <w:docPartPr>
        <w:name w:val="D4D655FBCA434EB5B59D77CC34DD42F2"/>
        <w:category>
          <w:name w:val="Allgemein"/>
          <w:gallery w:val="placeholder"/>
        </w:category>
        <w:types>
          <w:type w:val="bbPlcHdr"/>
        </w:types>
        <w:behaviors>
          <w:behavior w:val="content"/>
        </w:behaviors>
        <w:guid w:val="{0E42C394-7D31-43BD-B418-BAA25B18ADB6}"/>
      </w:docPartPr>
      <w:docPartBody>
        <w:p w:rsidR="00C031FD" w:rsidRDefault="00AF0EEA" w:rsidP="00AF0EEA">
          <w:pPr>
            <w:pStyle w:val="D4D655FBCA434EB5B59D77CC34DD42F21"/>
          </w:pPr>
          <w:r w:rsidRPr="006834BE">
            <w:rPr>
              <w:rStyle w:val="Anz"/>
              <w:color w:val="8496B0" w:themeColor="text2" w:themeTint="99"/>
            </w:rPr>
            <w:t>Anz.</w:t>
          </w:r>
        </w:p>
      </w:docPartBody>
    </w:docPart>
    <w:docPart>
      <w:docPartPr>
        <w:name w:val="D330C4C6C4FD4B71A8DEE53F94519901"/>
        <w:category>
          <w:name w:val="Allgemein"/>
          <w:gallery w:val="placeholder"/>
        </w:category>
        <w:types>
          <w:type w:val="bbPlcHdr"/>
        </w:types>
        <w:behaviors>
          <w:behavior w:val="content"/>
        </w:behaviors>
        <w:guid w:val="{AC30AC09-D482-4B38-A61E-C51F9B49C289}"/>
      </w:docPartPr>
      <w:docPartBody>
        <w:p w:rsidR="00C031FD" w:rsidRDefault="00AF0EEA" w:rsidP="00AF0EEA">
          <w:pPr>
            <w:pStyle w:val="D330C4C6C4FD4B71A8DEE53F945199011"/>
          </w:pPr>
          <w:r w:rsidRPr="006834BE">
            <w:rPr>
              <w:rStyle w:val="Platzhaltertext"/>
              <w:color w:val="8496B0" w:themeColor="text2" w:themeTint="99"/>
            </w:rPr>
            <w:t>Klicken oder tippen Sie hier, um Text einzugeben.</w:t>
          </w:r>
        </w:p>
      </w:docPartBody>
    </w:docPart>
    <w:docPart>
      <w:docPartPr>
        <w:name w:val="B81E45FB74EC404386F875E6D5EA803E"/>
        <w:category>
          <w:name w:val="Allgemein"/>
          <w:gallery w:val="placeholder"/>
        </w:category>
        <w:types>
          <w:type w:val="bbPlcHdr"/>
        </w:types>
        <w:behaviors>
          <w:behavior w:val="content"/>
        </w:behaviors>
        <w:guid w:val="{53653109-A313-44CF-BF34-4D2A8895E220}"/>
      </w:docPartPr>
      <w:docPartBody>
        <w:p w:rsidR="00C031FD" w:rsidRDefault="00AF0EEA" w:rsidP="00AF0EEA">
          <w:pPr>
            <w:pStyle w:val="B81E45FB74EC404386F875E6D5EA803E1"/>
          </w:pPr>
          <w:r w:rsidRPr="006834BE">
            <w:rPr>
              <w:rStyle w:val="Anz"/>
              <w:color w:val="8496B0" w:themeColor="text2" w:themeTint="99"/>
            </w:rPr>
            <w:t>Anz.</w:t>
          </w:r>
        </w:p>
      </w:docPartBody>
    </w:docPart>
    <w:docPart>
      <w:docPartPr>
        <w:name w:val="909DB3F6CB6F49798D79DA1A926AA16D"/>
        <w:category>
          <w:name w:val="Allgemein"/>
          <w:gallery w:val="placeholder"/>
        </w:category>
        <w:types>
          <w:type w:val="bbPlcHdr"/>
        </w:types>
        <w:behaviors>
          <w:behavior w:val="content"/>
        </w:behaviors>
        <w:guid w:val="{B0451FAA-3283-4258-9595-29F13A5A90A0}"/>
      </w:docPartPr>
      <w:docPartBody>
        <w:p w:rsidR="00C031FD" w:rsidRDefault="00AF0EEA" w:rsidP="00AF0EEA">
          <w:pPr>
            <w:pStyle w:val="909DB3F6CB6F49798D79DA1A926AA16D1"/>
          </w:pPr>
          <w:r w:rsidRPr="006834BE">
            <w:rPr>
              <w:rStyle w:val="Platzhaltertext"/>
              <w:color w:val="8496B0" w:themeColor="text2" w:themeTint="99"/>
            </w:rPr>
            <w:t>Klicken oder tippen Sie hier, um Text einzugeben.</w:t>
          </w:r>
        </w:p>
      </w:docPartBody>
    </w:docPart>
    <w:docPart>
      <w:docPartPr>
        <w:name w:val="4CFB72B36B514BE0850CB76F6B22A30B"/>
        <w:category>
          <w:name w:val="Allgemein"/>
          <w:gallery w:val="placeholder"/>
        </w:category>
        <w:types>
          <w:type w:val="bbPlcHdr"/>
        </w:types>
        <w:behaviors>
          <w:behavior w:val="content"/>
        </w:behaviors>
        <w:guid w:val="{32D47A09-7CD7-4D9D-8E57-0D372DDBEB0C}"/>
      </w:docPartPr>
      <w:docPartBody>
        <w:p w:rsidR="00C031FD" w:rsidRDefault="00AF0EEA" w:rsidP="00AF0EEA">
          <w:pPr>
            <w:pStyle w:val="4CFB72B36B514BE0850CB76F6B22A30B1"/>
          </w:pPr>
          <w:r w:rsidRPr="006834BE">
            <w:rPr>
              <w:rStyle w:val="Anz"/>
              <w:color w:val="8496B0" w:themeColor="text2" w:themeTint="99"/>
            </w:rPr>
            <w:t>Anz.</w:t>
          </w:r>
        </w:p>
      </w:docPartBody>
    </w:docPart>
    <w:docPart>
      <w:docPartPr>
        <w:name w:val="3627FFC1122D4BA09DFD51FCE666C2FC"/>
        <w:category>
          <w:name w:val="Allgemein"/>
          <w:gallery w:val="placeholder"/>
        </w:category>
        <w:types>
          <w:type w:val="bbPlcHdr"/>
        </w:types>
        <w:behaviors>
          <w:behavior w:val="content"/>
        </w:behaviors>
        <w:guid w:val="{3E5BEC82-7537-4819-B106-1F712AF32F4F}"/>
      </w:docPartPr>
      <w:docPartBody>
        <w:p w:rsidR="00C031FD" w:rsidRDefault="00AF0EEA" w:rsidP="00AF0EEA">
          <w:pPr>
            <w:pStyle w:val="3627FFC1122D4BA09DFD51FCE666C2FC1"/>
          </w:pPr>
          <w:r w:rsidRPr="006834BE">
            <w:rPr>
              <w:rStyle w:val="Platzhaltertext"/>
              <w:color w:val="8496B0" w:themeColor="text2" w:themeTint="99"/>
            </w:rPr>
            <w:t>Klicken oder tippen Sie hier, um Text einzugeben.</w:t>
          </w:r>
        </w:p>
      </w:docPartBody>
    </w:docPart>
    <w:docPart>
      <w:docPartPr>
        <w:name w:val="CEDD16AEBC244578847EDB54EDB89693"/>
        <w:category>
          <w:name w:val="Allgemein"/>
          <w:gallery w:val="placeholder"/>
        </w:category>
        <w:types>
          <w:type w:val="bbPlcHdr"/>
        </w:types>
        <w:behaviors>
          <w:behavior w:val="content"/>
        </w:behaviors>
        <w:guid w:val="{46FB8A0B-1303-4F04-BFAE-E135C261BE19}"/>
      </w:docPartPr>
      <w:docPartBody>
        <w:p w:rsidR="00C031FD" w:rsidRDefault="00AF0EEA" w:rsidP="00AF0EEA">
          <w:pPr>
            <w:pStyle w:val="CEDD16AEBC244578847EDB54EDB896931"/>
          </w:pPr>
          <w:r w:rsidRPr="006834BE">
            <w:rPr>
              <w:rStyle w:val="Anz"/>
              <w:color w:val="8496B0" w:themeColor="text2" w:themeTint="99"/>
            </w:rPr>
            <w:t>Jahr</w:t>
          </w:r>
        </w:p>
      </w:docPartBody>
    </w:docPart>
    <w:docPart>
      <w:docPartPr>
        <w:name w:val="C66A470986E347BF98005E744BAC7A0B"/>
        <w:category>
          <w:name w:val="Allgemein"/>
          <w:gallery w:val="placeholder"/>
        </w:category>
        <w:types>
          <w:type w:val="bbPlcHdr"/>
        </w:types>
        <w:behaviors>
          <w:behavior w:val="content"/>
        </w:behaviors>
        <w:guid w:val="{B0D68296-2B43-45F3-A150-E2FA82ADBAAF}"/>
      </w:docPartPr>
      <w:docPartBody>
        <w:p w:rsidR="00C031FD" w:rsidRDefault="00AF0EEA" w:rsidP="00AF0EEA">
          <w:pPr>
            <w:pStyle w:val="C66A470986E347BF98005E744BAC7A0B1"/>
          </w:pPr>
          <w:r w:rsidRPr="006834BE">
            <w:rPr>
              <w:rStyle w:val="Platzhaltertext"/>
              <w:color w:val="8496B0" w:themeColor="text2" w:themeTint="99"/>
            </w:rPr>
            <w:t>Klicken oder tippen Sie hier, um Text einzugeben.</w:t>
          </w:r>
        </w:p>
      </w:docPartBody>
    </w:docPart>
    <w:docPart>
      <w:docPartPr>
        <w:name w:val="2440471B1F6B4AEF9D4704490412C65A"/>
        <w:category>
          <w:name w:val="Allgemein"/>
          <w:gallery w:val="placeholder"/>
        </w:category>
        <w:types>
          <w:type w:val="bbPlcHdr"/>
        </w:types>
        <w:behaviors>
          <w:behavior w:val="content"/>
        </w:behaviors>
        <w:guid w:val="{4394DF95-E726-4441-9CD6-C1F22CD7F55E}"/>
      </w:docPartPr>
      <w:docPartBody>
        <w:p w:rsidR="00C031FD" w:rsidRDefault="00AF0EEA" w:rsidP="00AF0EEA">
          <w:pPr>
            <w:pStyle w:val="2440471B1F6B4AEF9D4704490412C65A1"/>
          </w:pPr>
          <w:r w:rsidRPr="006834BE">
            <w:rPr>
              <w:rStyle w:val="Anz"/>
              <w:color w:val="8496B0" w:themeColor="text2" w:themeTint="99"/>
            </w:rPr>
            <w:t>Jahr</w:t>
          </w:r>
        </w:p>
      </w:docPartBody>
    </w:docPart>
    <w:docPart>
      <w:docPartPr>
        <w:name w:val="A447EF326261420C83CAFE110A54B483"/>
        <w:category>
          <w:name w:val="Allgemein"/>
          <w:gallery w:val="placeholder"/>
        </w:category>
        <w:types>
          <w:type w:val="bbPlcHdr"/>
        </w:types>
        <w:behaviors>
          <w:behavior w:val="content"/>
        </w:behaviors>
        <w:guid w:val="{36C178A7-50F6-4200-915F-984C89D9A290}"/>
      </w:docPartPr>
      <w:docPartBody>
        <w:p w:rsidR="00C031FD" w:rsidRDefault="00AF0EEA" w:rsidP="00AF0EEA">
          <w:pPr>
            <w:pStyle w:val="A447EF326261420C83CAFE110A54B4831"/>
          </w:pPr>
          <w:r w:rsidRPr="006834BE">
            <w:rPr>
              <w:rStyle w:val="Platzhaltertext"/>
              <w:color w:val="8496B0" w:themeColor="text2" w:themeTint="99"/>
            </w:rPr>
            <w:t>Klicken oder tippen Sie hier, um Text einzugeben.</w:t>
          </w:r>
        </w:p>
      </w:docPartBody>
    </w:docPart>
    <w:docPart>
      <w:docPartPr>
        <w:name w:val="10B497DC268C4500B97290A3ADFFC1B0"/>
        <w:category>
          <w:name w:val="Allgemein"/>
          <w:gallery w:val="placeholder"/>
        </w:category>
        <w:types>
          <w:type w:val="bbPlcHdr"/>
        </w:types>
        <w:behaviors>
          <w:behavior w:val="content"/>
        </w:behaviors>
        <w:guid w:val="{17DDFACE-42B1-4139-AE66-1D258B007E34}"/>
      </w:docPartPr>
      <w:docPartBody>
        <w:p w:rsidR="00C031FD" w:rsidRDefault="00AF0EEA" w:rsidP="00AF0EEA">
          <w:pPr>
            <w:pStyle w:val="10B497DC268C4500B97290A3ADFFC1B01"/>
          </w:pPr>
          <w:r w:rsidRPr="006834BE">
            <w:rPr>
              <w:rStyle w:val="Anz"/>
              <w:color w:val="8496B0" w:themeColor="text2" w:themeTint="99"/>
            </w:rPr>
            <w:t>Jahr</w:t>
          </w:r>
        </w:p>
      </w:docPartBody>
    </w:docPart>
    <w:docPart>
      <w:docPartPr>
        <w:name w:val="376A8BAFB21F4F0788204F8F852CFC84"/>
        <w:category>
          <w:name w:val="Allgemein"/>
          <w:gallery w:val="placeholder"/>
        </w:category>
        <w:types>
          <w:type w:val="bbPlcHdr"/>
        </w:types>
        <w:behaviors>
          <w:behavior w:val="content"/>
        </w:behaviors>
        <w:guid w:val="{EC4588E2-CBF4-4949-ABD7-D60222BB6D79}"/>
      </w:docPartPr>
      <w:docPartBody>
        <w:p w:rsidR="00C031FD" w:rsidRDefault="00AF0EEA" w:rsidP="00AF0EEA">
          <w:pPr>
            <w:pStyle w:val="376A8BAFB21F4F0788204F8F852CFC841"/>
          </w:pPr>
          <w:r w:rsidRPr="006834BE">
            <w:rPr>
              <w:rStyle w:val="Platzhaltertext"/>
              <w:color w:val="8496B0" w:themeColor="text2" w:themeTint="99"/>
            </w:rPr>
            <w:t>Klicken oder tippen Sie hier, um Text einzugeben.</w:t>
          </w:r>
        </w:p>
      </w:docPartBody>
    </w:docPart>
    <w:docPart>
      <w:docPartPr>
        <w:name w:val="269C826CAAAB407FA84BBE6F525C0F0D"/>
        <w:category>
          <w:name w:val="Allgemein"/>
          <w:gallery w:val="placeholder"/>
        </w:category>
        <w:types>
          <w:type w:val="bbPlcHdr"/>
        </w:types>
        <w:behaviors>
          <w:behavior w:val="content"/>
        </w:behaviors>
        <w:guid w:val="{933457E6-FE39-48F1-80FE-0E24F752E766}"/>
      </w:docPartPr>
      <w:docPartBody>
        <w:p w:rsidR="00C031FD" w:rsidRDefault="00AF0EEA" w:rsidP="00AF0EEA">
          <w:pPr>
            <w:pStyle w:val="269C826CAAAB407FA84BBE6F525C0F0D1"/>
          </w:pPr>
          <w:r w:rsidRPr="004A2DB2">
            <w:rPr>
              <w:rStyle w:val="Platzhaltertext"/>
              <w:color w:val="8496B0" w:themeColor="text2" w:themeTint="99"/>
            </w:rPr>
            <w:t>Klicken oder tippen Sie hier, um Text einzugeben.</w:t>
          </w:r>
        </w:p>
      </w:docPartBody>
    </w:docPart>
    <w:docPart>
      <w:docPartPr>
        <w:name w:val="ED20A30E9A4E46E59B605D5BE1ECD58F"/>
        <w:category>
          <w:name w:val="Allgemein"/>
          <w:gallery w:val="placeholder"/>
        </w:category>
        <w:types>
          <w:type w:val="bbPlcHdr"/>
        </w:types>
        <w:behaviors>
          <w:behavior w:val="content"/>
        </w:behaviors>
        <w:guid w:val="{97166932-40CB-4169-8EE9-D94DE38B4A82}"/>
      </w:docPartPr>
      <w:docPartBody>
        <w:p w:rsidR="00C031FD" w:rsidRDefault="00AF0EEA" w:rsidP="00AF0EEA">
          <w:pPr>
            <w:pStyle w:val="ED20A30E9A4E46E59B605D5BE1ECD58F1"/>
          </w:pPr>
          <w:r w:rsidRPr="00485A71">
            <w:rPr>
              <w:rStyle w:val="Platzhaltertext"/>
              <w:color w:val="8496B0" w:themeColor="text2" w:themeTint="99"/>
            </w:rPr>
            <w:t>Klicken oder tippen Sie hier, um Text einzugeben.</w:t>
          </w:r>
        </w:p>
      </w:docPartBody>
    </w:docPart>
    <w:docPart>
      <w:docPartPr>
        <w:name w:val="533E6171261B4E058810A8DA83D36C3A"/>
        <w:category>
          <w:name w:val="Allgemein"/>
          <w:gallery w:val="placeholder"/>
        </w:category>
        <w:types>
          <w:type w:val="bbPlcHdr"/>
        </w:types>
        <w:behaviors>
          <w:behavior w:val="content"/>
        </w:behaviors>
        <w:guid w:val="{71FE687D-3AF0-4157-89C8-559780C97D24}"/>
      </w:docPartPr>
      <w:docPartBody>
        <w:p w:rsidR="00C031FD" w:rsidRDefault="00AF0EEA" w:rsidP="00AF0EEA">
          <w:pPr>
            <w:pStyle w:val="533E6171261B4E058810A8DA83D36C3A1"/>
          </w:pPr>
          <w:r w:rsidRPr="004A2DB2">
            <w:rPr>
              <w:rStyle w:val="Platzhaltertext"/>
              <w:color w:val="8496B0" w:themeColor="text2" w:themeTint="99"/>
            </w:rPr>
            <w:t>Klicken oder tippen Sie hier, um Text einzugeben.</w:t>
          </w:r>
        </w:p>
      </w:docPartBody>
    </w:docPart>
    <w:docPart>
      <w:docPartPr>
        <w:name w:val="D51C9FDF9219433B8D3010490FD836AB"/>
        <w:category>
          <w:name w:val="Allgemein"/>
          <w:gallery w:val="placeholder"/>
        </w:category>
        <w:types>
          <w:type w:val="bbPlcHdr"/>
        </w:types>
        <w:behaviors>
          <w:behavior w:val="content"/>
        </w:behaviors>
        <w:guid w:val="{7260A671-50FB-46A7-B43E-A92FAF87FE15}"/>
      </w:docPartPr>
      <w:docPartBody>
        <w:p w:rsidR="00C031FD" w:rsidRDefault="00AF0EEA" w:rsidP="00AF0EEA">
          <w:pPr>
            <w:pStyle w:val="D51C9FDF9219433B8D3010490FD836AB1"/>
          </w:pPr>
          <w:r w:rsidRPr="006834BE">
            <w:rPr>
              <w:rStyle w:val="Anz"/>
              <w:color w:val="8496B0" w:themeColor="text2" w:themeTint="99"/>
            </w:rPr>
            <w:t>Anz.</w:t>
          </w:r>
        </w:p>
      </w:docPartBody>
    </w:docPart>
    <w:docPart>
      <w:docPartPr>
        <w:name w:val="AC392C1CD9CC4A0C8F1E09DA44AF0A13"/>
        <w:category>
          <w:name w:val="Allgemein"/>
          <w:gallery w:val="placeholder"/>
        </w:category>
        <w:types>
          <w:type w:val="bbPlcHdr"/>
        </w:types>
        <w:behaviors>
          <w:behavior w:val="content"/>
        </w:behaviors>
        <w:guid w:val="{04A7A9DC-9A1B-4757-9E5A-064938481C18}"/>
      </w:docPartPr>
      <w:docPartBody>
        <w:p w:rsidR="00C031FD" w:rsidRDefault="00AF0EEA" w:rsidP="00AF0EEA">
          <w:pPr>
            <w:pStyle w:val="AC392C1CD9CC4A0C8F1E09DA44AF0A131"/>
          </w:pPr>
          <w:r w:rsidRPr="006834BE">
            <w:rPr>
              <w:rStyle w:val="Platzhaltertext"/>
              <w:color w:val="8496B0" w:themeColor="text2" w:themeTint="99"/>
            </w:rPr>
            <w:t>Klicken oder tippen Sie hier, um Text einzugeben.</w:t>
          </w:r>
        </w:p>
      </w:docPartBody>
    </w:docPart>
    <w:docPart>
      <w:docPartPr>
        <w:name w:val="65618DF18526415CB828552525CE852F"/>
        <w:category>
          <w:name w:val="Allgemein"/>
          <w:gallery w:val="placeholder"/>
        </w:category>
        <w:types>
          <w:type w:val="bbPlcHdr"/>
        </w:types>
        <w:behaviors>
          <w:behavior w:val="content"/>
        </w:behaviors>
        <w:guid w:val="{C79B6485-972F-47CD-A41C-0FD2B404AA07}"/>
      </w:docPartPr>
      <w:docPartBody>
        <w:p w:rsidR="00C031FD" w:rsidRDefault="00AF0EEA" w:rsidP="00AF0EEA">
          <w:pPr>
            <w:pStyle w:val="65618DF18526415CB828552525CE852F1"/>
          </w:pPr>
          <w:r w:rsidRPr="006834BE">
            <w:rPr>
              <w:rStyle w:val="Anz"/>
              <w:color w:val="8496B0" w:themeColor="text2" w:themeTint="99"/>
            </w:rPr>
            <w:t>Anz.</w:t>
          </w:r>
        </w:p>
      </w:docPartBody>
    </w:docPart>
    <w:docPart>
      <w:docPartPr>
        <w:name w:val="E198BD6F60514AF79B1EA2485E0A1B4D"/>
        <w:category>
          <w:name w:val="Allgemein"/>
          <w:gallery w:val="placeholder"/>
        </w:category>
        <w:types>
          <w:type w:val="bbPlcHdr"/>
        </w:types>
        <w:behaviors>
          <w:behavior w:val="content"/>
        </w:behaviors>
        <w:guid w:val="{42E18A74-3DE2-46FC-A6CF-30C4BEA0DBD2}"/>
      </w:docPartPr>
      <w:docPartBody>
        <w:p w:rsidR="00C031FD" w:rsidRDefault="00AF0EEA" w:rsidP="00AF0EEA">
          <w:pPr>
            <w:pStyle w:val="E198BD6F60514AF79B1EA2485E0A1B4D1"/>
          </w:pPr>
          <w:r w:rsidRPr="006834BE">
            <w:rPr>
              <w:rStyle w:val="Platzhaltertext"/>
              <w:color w:val="8496B0" w:themeColor="text2" w:themeTint="99"/>
            </w:rPr>
            <w:t>Klicken oder tippen Sie hier, um Text einzugeben.</w:t>
          </w:r>
        </w:p>
      </w:docPartBody>
    </w:docPart>
    <w:docPart>
      <w:docPartPr>
        <w:name w:val="15500DDD76C140EDBB4AF1F44C1DEFC8"/>
        <w:category>
          <w:name w:val="Allgemein"/>
          <w:gallery w:val="placeholder"/>
        </w:category>
        <w:types>
          <w:type w:val="bbPlcHdr"/>
        </w:types>
        <w:behaviors>
          <w:behavior w:val="content"/>
        </w:behaviors>
        <w:guid w:val="{D5CEB99D-1820-4C1A-9B10-454346D96A5F}"/>
      </w:docPartPr>
      <w:docPartBody>
        <w:p w:rsidR="00C031FD" w:rsidRDefault="00AF0EEA" w:rsidP="00AF0EEA">
          <w:pPr>
            <w:pStyle w:val="15500DDD76C140EDBB4AF1F44C1DEFC81"/>
          </w:pPr>
          <w:r w:rsidRPr="006834BE">
            <w:rPr>
              <w:rStyle w:val="Anz"/>
              <w:color w:val="8496B0" w:themeColor="text2" w:themeTint="99"/>
            </w:rPr>
            <w:t>Anz.</w:t>
          </w:r>
        </w:p>
      </w:docPartBody>
    </w:docPart>
    <w:docPart>
      <w:docPartPr>
        <w:name w:val="4F1A01A57A584CE7ADDD5A0C8EDA7A2E"/>
        <w:category>
          <w:name w:val="Allgemein"/>
          <w:gallery w:val="placeholder"/>
        </w:category>
        <w:types>
          <w:type w:val="bbPlcHdr"/>
        </w:types>
        <w:behaviors>
          <w:behavior w:val="content"/>
        </w:behaviors>
        <w:guid w:val="{D564A02D-752E-4D3D-A076-FF87ECF047ED}"/>
      </w:docPartPr>
      <w:docPartBody>
        <w:p w:rsidR="00C031FD" w:rsidRDefault="00AF0EEA" w:rsidP="00AF0EEA">
          <w:pPr>
            <w:pStyle w:val="4F1A01A57A584CE7ADDD5A0C8EDA7A2E1"/>
          </w:pPr>
          <w:r w:rsidRPr="006834BE">
            <w:rPr>
              <w:rStyle w:val="Platzhaltertext"/>
              <w:color w:val="8496B0" w:themeColor="text2" w:themeTint="99"/>
            </w:rPr>
            <w:t>Klicken oder tippen Sie hier, um Text einzugeben.</w:t>
          </w:r>
        </w:p>
      </w:docPartBody>
    </w:docPart>
    <w:docPart>
      <w:docPartPr>
        <w:name w:val="A3B27CAC92B648C18DAEA6BE2BD932E1"/>
        <w:category>
          <w:name w:val="Allgemein"/>
          <w:gallery w:val="placeholder"/>
        </w:category>
        <w:types>
          <w:type w:val="bbPlcHdr"/>
        </w:types>
        <w:behaviors>
          <w:behavior w:val="content"/>
        </w:behaviors>
        <w:guid w:val="{4754FEF0-845D-45ED-B884-5C4DB7A84B9F}"/>
      </w:docPartPr>
      <w:docPartBody>
        <w:p w:rsidR="00C031FD" w:rsidRDefault="00AF0EEA" w:rsidP="00AF0EEA">
          <w:pPr>
            <w:pStyle w:val="A3B27CAC92B648C18DAEA6BE2BD932E11"/>
          </w:pPr>
          <w:r w:rsidRPr="006834BE">
            <w:rPr>
              <w:rStyle w:val="Anz"/>
              <w:color w:val="8496B0" w:themeColor="text2" w:themeTint="99"/>
            </w:rPr>
            <w:t>Anz.</w:t>
          </w:r>
        </w:p>
      </w:docPartBody>
    </w:docPart>
    <w:docPart>
      <w:docPartPr>
        <w:name w:val="E66D48C585AC44DDAAB280D0DD761578"/>
        <w:category>
          <w:name w:val="Allgemein"/>
          <w:gallery w:val="placeholder"/>
        </w:category>
        <w:types>
          <w:type w:val="bbPlcHdr"/>
        </w:types>
        <w:behaviors>
          <w:behavior w:val="content"/>
        </w:behaviors>
        <w:guid w:val="{8E738D5C-E0F1-4116-A29C-762D9E1A5BF1}"/>
      </w:docPartPr>
      <w:docPartBody>
        <w:p w:rsidR="00C031FD" w:rsidRDefault="00AF0EEA" w:rsidP="00AF0EEA">
          <w:pPr>
            <w:pStyle w:val="E66D48C585AC44DDAAB280D0DD7615781"/>
          </w:pPr>
          <w:r w:rsidRPr="006834BE">
            <w:rPr>
              <w:rStyle w:val="Platzhaltertext"/>
              <w:color w:val="8496B0" w:themeColor="text2" w:themeTint="99"/>
            </w:rPr>
            <w:t>Klicken oder tippen Sie hier, um Text einzugeben.</w:t>
          </w:r>
        </w:p>
      </w:docPartBody>
    </w:docPart>
    <w:docPart>
      <w:docPartPr>
        <w:name w:val="54EC6B9817B143D5824FDC6212ACBCE2"/>
        <w:category>
          <w:name w:val="Allgemein"/>
          <w:gallery w:val="placeholder"/>
        </w:category>
        <w:types>
          <w:type w:val="bbPlcHdr"/>
        </w:types>
        <w:behaviors>
          <w:behavior w:val="content"/>
        </w:behaviors>
        <w:guid w:val="{301D2AB2-A7BC-4E84-BE11-A5A212B1BD2B}"/>
      </w:docPartPr>
      <w:docPartBody>
        <w:p w:rsidR="00C031FD" w:rsidRDefault="00AF0EEA" w:rsidP="00AF0EEA">
          <w:pPr>
            <w:pStyle w:val="54EC6B9817B143D5824FDC6212ACBCE21"/>
          </w:pPr>
          <w:r w:rsidRPr="006834BE">
            <w:rPr>
              <w:rStyle w:val="Anz"/>
              <w:color w:val="8496B0" w:themeColor="text2" w:themeTint="99"/>
            </w:rPr>
            <w:t>Anz.</w:t>
          </w:r>
        </w:p>
      </w:docPartBody>
    </w:docPart>
    <w:docPart>
      <w:docPartPr>
        <w:name w:val="8E8004E5EA394DD09A40CD64B29CE9FD"/>
        <w:category>
          <w:name w:val="Allgemein"/>
          <w:gallery w:val="placeholder"/>
        </w:category>
        <w:types>
          <w:type w:val="bbPlcHdr"/>
        </w:types>
        <w:behaviors>
          <w:behavior w:val="content"/>
        </w:behaviors>
        <w:guid w:val="{DF218FB6-B757-4746-88B0-719C58E33BB3}"/>
      </w:docPartPr>
      <w:docPartBody>
        <w:p w:rsidR="00C031FD" w:rsidRDefault="00AF0EEA" w:rsidP="00AF0EEA">
          <w:pPr>
            <w:pStyle w:val="8E8004E5EA394DD09A40CD64B29CE9FD1"/>
          </w:pPr>
          <w:r w:rsidRPr="006834BE">
            <w:rPr>
              <w:rStyle w:val="Platzhaltertext"/>
              <w:color w:val="8496B0" w:themeColor="text2" w:themeTint="99"/>
            </w:rPr>
            <w:t>Klicken oder tippen Sie hier, um Text einzugeben.</w:t>
          </w:r>
        </w:p>
      </w:docPartBody>
    </w:docPart>
    <w:docPart>
      <w:docPartPr>
        <w:name w:val="46D8977A5AE24FD9AD37E697243F74A2"/>
        <w:category>
          <w:name w:val="Allgemein"/>
          <w:gallery w:val="placeholder"/>
        </w:category>
        <w:types>
          <w:type w:val="bbPlcHdr"/>
        </w:types>
        <w:behaviors>
          <w:behavior w:val="content"/>
        </w:behaviors>
        <w:guid w:val="{71AE7C1F-2EE5-4A0C-8900-B38434CB0DBE}"/>
      </w:docPartPr>
      <w:docPartBody>
        <w:p w:rsidR="00C031FD" w:rsidRDefault="00AF0EEA" w:rsidP="00AF0EEA">
          <w:pPr>
            <w:pStyle w:val="46D8977A5AE24FD9AD37E697243F74A21"/>
          </w:pPr>
          <w:r w:rsidRPr="006834BE">
            <w:rPr>
              <w:rStyle w:val="Anz"/>
              <w:color w:val="8496B0" w:themeColor="text2" w:themeTint="99"/>
            </w:rPr>
            <w:t>Anz.</w:t>
          </w:r>
        </w:p>
      </w:docPartBody>
    </w:docPart>
    <w:docPart>
      <w:docPartPr>
        <w:name w:val="B5C7FCBE375D4DFAB969BB390E3216B7"/>
        <w:category>
          <w:name w:val="Allgemein"/>
          <w:gallery w:val="placeholder"/>
        </w:category>
        <w:types>
          <w:type w:val="bbPlcHdr"/>
        </w:types>
        <w:behaviors>
          <w:behavior w:val="content"/>
        </w:behaviors>
        <w:guid w:val="{7037C1B5-353F-43EC-9EED-C743C9F9F96C}"/>
      </w:docPartPr>
      <w:docPartBody>
        <w:p w:rsidR="00C031FD" w:rsidRDefault="00AF0EEA" w:rsidP="00AF0EEA">
          <w:pPr>
            <w:pStyle w:val="B5C7FCBE375D4DFAB969BB390E3216B71"/>
          </w:pPr>
          <w:r w:rsidRPr="006834BE">
            <w:rPr>
              <w:rStyle w:val="Platzhaltertext"/>
              <w:color w:val="8496B0" w:themeColor="text2" w:themeTint="99"/>
            </w:rPr>
            <w:t>Klicken oder tippen Sie hier, um Text einzugeben.</w:t>
          </w:r>
        </w:p>
      </w:docPartBody>
    </w:docPart>
    <w:docPart>
      <w:docPartPr>
        <w:name w:val="9D0276EA9D3D449AA9194FA1AFC1A75D"/>
        <w:category>
          <w:name w:val="Allgemein"/>
          <w:gallery w:val="placeholder"/>
        </w:category>
        <w:types>
          <w:type w:val="bbPlcHdr"/>
        </w:types>
        <w:behaviors>
          <w:behavior w:val="content"/>
        </w:behaviors>
        <w:guid w:val="{A7BEFD26-CA5E-4243-8F28-50D0C7FCA5F3}"/>
      </w:docPartPr>
      <w:docPartBody>
        <w:p w:rsidR="00C031FD" w:rsidRDefault="00AF0EEA" w:rsidP="00AF0EEA">
          <w:pPr>
            <w:pStyle w:val="9D0276EA9D3D449AA9194FA1AFC1A75D1"/>
          </w:pPr>
          <w:r w:rsidRPr="006834BE">
            <w:rPr>
              <w:rStyle w:val="Anz"/>
              <w:color w:val="8496B0" w:themeColor="text2" w:themeTint="99"/>
            </w:rPr>
            <w:t>Anz.</w:t>
          </w:r>
        </w:p>
      </w:docPartBody>
    </w:docPart>
    <w:docPart>
      <w:docPartPr>
        <w:name w:val="D5CDDD1F061D4DF0ACBFBAFFFC017490"/>
        <w:category>
          <w:name w:val="Allgemein"/>
          <w:gallery w:val="placeholder"/>
        </w:category>
        <w:types>
          <w:type w:val="bbPlcHdr"/>
        </w:types>
        <w:behaviors>
          <w:behavior w:val="content"/>
        </w:behaviors>
        <w:guid w:val="{9D30F92C-C543-479D-96CB-0BD78E4C7F4F}"/>
      </w:docPartPr>
      <w:docPartBody>
        <w:p w:rsidR="00C031FD" w:rsidRDefault="00AF0EEA" w:rsidP="00AF0EEA">
          <w:pPr>
            <w:pStyle w:val="D5CDDD1F061D4DF0ACBFBAFFFC0174901"/>
          </w:pPr>
          <w:r w:rsidRPr="006834BE">
            <w:rPr>
              <w:rStyle w:val="Platzhaltertext"/>
              <w:color w:val="8496B0" w:themeColor="text2" w:themeTint="99"/>
            </w:rPr>
            <w:t>Klicken oder tippen Sie hier, um Text einzugeben.</w:t>
          </w:r>
        </w:p>
      </w:docPartBody>
    </w:docPart>
    <w:docPart>
      <w:docPartPr>
        <w:name w:val="B73C1345B9A243B9B90F684B9AD952F8"/>
        <w:category>
          <w:name w:val="Allgemein"/>
          <w:gallery w:val="placeholder"/>
        </w:category>
        <w:types>
          <w:type w:val="bbPlcHdr"/>
        </w:types>
        <w:behaviors>
          <w:behavior w:val="content"/>
        </w:behaviors>
        <w:guid w:val="{ED63FFA9-23EB-44D1-9F3A-558E3362C7E2}"/>
      </w:docPartPr>
      <w:docPartBody>
        <w:p w:rsidR="00C031FD" w:rsidRDefault="00AF0EEA" w:rsidP="00AF0EEA">
          <w:pPr>
            <w:pStyle w:val="B73C1345B9A243B9B90F684B9AD952F81"/>
          </w:pPr>
          <w:r w:rsidRPr="006834BE">
            <w:rPr>
              <w:rStyle w:val="Anz"/>
              <w:color w:val="8496B0" w:themeColor="text2" w:themeTint="99"/>
            </w:rPr>
            <w:t>Jahr</w:t>
          </w:r>
        </w:p>
      </w:docPartBody>
    </w:docPart>
    <w:docPart>
      <w:docPartPr>
        <w:name w:val="BD240B08F66A479DBA3323A01A473FA7"/>
        <w:category>
          <w:name w:val="Allgemein"/>
          <w:gallery w:val="placeholder"/>
        </w:category>
        <w:types>
          <w:type w:val="bbPlcHdr"/>
        </w:types>
        <w:behaviors>
          <w:behavior w:val="content"/>
        </w:behaviors>
        <w:guid w:val="{758F83CF-06E9-404C-82B1-ECD0837F9207}"/>
      </w:docPartPr>
      <w:docPartBody>
        <w:p w:rsidR="00C031FD" w:rsidRDefault="00AF0EEA" w:rsidP="00AF0EEA">
          <w:pPr>
            <w:pStyle w:val="BD240B08F66A479DBA3323A01A473FA71"/>
          </w:pPr>
          <w:r w:rsidRPr="006834BE">
            <w:rPr>
              <w:rStyle w:val="Platzhaltertext"/>
              <w:color w:val="8496B0" w:themeColor="text2" w:themeTint="99"/>
            </w:rPr>
            <w:t>Klicken oder tippen Sie hier, um Text einzugeben.</w:t>
          </w:r>
        </w:p>
      </w:docPartBody>
    </w:docPart>
    <w:docPart>
      <w:docPartPr>
        <w:name w:val="C5DD8CF4D92D4AE6A7046064F8287AF8"/>
        <w:category>
          <w:name w:val="Allgemein"/>
          <w:gallery w:val="placeholder"/>
        </w:category>
        <w:types>
          <w:type w:val="bbPlcHdr"/>
        </w:types>
        <w:behaviors>
          <w:behavior w:val="content"/>
        </w:behaviors>
        <w:guid w:val="{A00EACB2-FB5F-4444-9F0D-9B8624CF97BE}"/>
      </w:docPartPr>
      <w:docPartBody>
        <w:p w:rsidR="00C031FD" w:rsidRDefault="00AF0EEA" w:rsidP="00AF0EEA">
          <w:pPr>
            <w:pStyle w:val="C5DD8CF4D92D4AE6A7046064F8287AF81"/>
          </w:pPr>
          <w:r w:rsidRPr="006834BE">
            <w:rPr>
              <w:rStyle w:val="Anz"/>
              <w:color w:val="8496B0" w:themeColor="text2" w:themeTint="99"/>
            </w:rPr>
            <w:t>Jahr</w:t>
          </w:r>
        </w:p>
      </w:docPartBody>
    </w:docPart>
    <w:docPart>
      <w:docPartPr>
        <w:name w:val="8795C20BF4AA4B278A70D7D65052CB79"/>
        <w:category>
          <w:name w:val="Allgemein"/>
          <w:gallery w:val="placeholder"/>
        </w:category>
        <w:types>
          <w:type w:val="bbPlcHdr"/>
        </w:types>
        <w:behaviors>
          <w:behavior w:val="content"/>
        </w:behaviors>
        <w:guid w:val="{766C7396-7AFB-4B6D-8930-CDC965FB3A9F}"/>
      </w:docPartPr>
      <w:docPartBody>
        <w:p w:rsidR="00C031FD" w:rsidRDefault="00AF0EEA" w:rsidP="00AF0EEA">
          <w:pPr>
            <w:pStyle w:val="8795C20BF4AA4B278A70D7D65052CB791"/>
          </w:pPr>
          <w:r w:rsidRPr="006834BE">
            <w:rPr>
              <w:rStyle w:val="Platzhaltertext"/>
              <w:color w:val="8496B0" w:themeColor="text2" w:themeTint="99"/>
            </w:rPr>
            <w:t>Klicken oder tippen Sie hier, um Text einzugeben.</w:t>
          </w:r>
        </w:p>
      </w:docPartBody>
    </w:docPart>
    <w:docPart>
      <w:docPartPr>
        <w:name w:val="378D215EE66B403ABD8DBA5DBE1CFE5E"/>
        <w:category>
          <w:name w:val="Allgemein"/>
          <w:gallery w:val="placeholder"/>
        </w:category>
        <w:types>
          <w:type w:val="bbPlcHdr"/>
        </w:types>
        <w:behaviors>
          <w:behavior w:val="content"/>
        </w:behaviors>
        <w:guid w:val="{18EA227B-2425-47D4-AB2E-A5AAB9E18C6C}"/>
      </w:docPartPr>
      <w:docPartBody>
        <w:p w:rsidR="00C031FD" w:rsidRDefault="00AF0EEA" w:rsidP="00AF0EEA">
          <w:pPr>
            <w:pStyle w:val="378D215EE66B403ABD8DBA5DBE1CFE5E1"/>
          </w:pPr>
          <w:r w:rsidRPr="006834BE">
            <w:rPr>
              <w:rStyle w:val="Anz"/>
              <w:color w:val="8496B0" w:themeColor="text2" w:themeTint="99"/>
            </w:rPr>
            <w:t>Jahr</w:t>
          </w:r>
        </w:p>
      </w:docPartBody>
    </w:docPart>
    <w:docPart>
      <w:docPartPr>
        <w:name w:val="63E6969E1D3E48BF9060D6C64009A12E"/>
        <w:category>
          <w:name w:val="Allgemein"/>
          <w:gallery w:val="placeholder"/>
        </w:category>
        <w:types>
          <w:type w:val="bbPlcHdr"/>
        </w:types>
        <w:behaviors>
          <w:behavior w:val="content"/>
        </w:behaviors>
        <w:guid w:val="{587AF947-4022-40CB-9CE9-149E7986D2D3}"/>
      </w:docPartPr>
      <w:docPartBody>
        <w:p w:rsidR="00C031FD" w:rsidRDefault="00AF0EEA" w:rsidP="00AF0EEA">
          <w:pPr>
            <w:pStyle w:val="63E6969E1D3E48BF9060D6C64009A12E1"/>
          </w:pPr>
          <w:r w:rsidRPr="006834BE">
            <w:rPr>
              <w:rStyle w:val="Platzhaltertext"/>
              <w:color w:val="8496B0" w:themeColor="text2" w:themeTint="99"/>
            </w:rPr>
            <w:t>Klicken oder tippen Sie hier, um Text einzugeben.</w:t>
          </w:r>
        </w:p>
      </w:docPartBody>
    </w:docPart>
    <w:docPart>
      <w:docPartPr>
        <w:name w:val="354B1F179A4046399F0E1883B4B52839"/>
        <w:category>
          <w:name w:val="Allgemein"/>
          <w:gallery w:val="placeholder"/>
        </w:category>
        <w:types>
          <w:type w:val="bbPlcHdr"/>
        </w:types>
        <w:behaviors>
          <w:behavior w:val="content"/>
        </w:behaviors>
        <w:guid w:val="{1AC6EEB5-180B-4C0F-A19D-D361EF8413C0}"/>
      </w:docPartPr>
      <w:docPartBody>
        <w:p w:rsidR="00C031FD" w:rsidRDefault="00AF0EEA" w:rsidP="00AF0EEA">
          <w:pPr>
            <w:pStyle w:val="354B1F179A4046399F0E1883B4B528391"/>
          </w:pPr>
          <w:r w:rsidRPr="004A2DB2">
            <w:rPr>
              <w:rStyle w:val="Platzhaltertext"/>
              <w:color w:val="8496B0" w:themeColor="text2" w:themeTint="99"/>
            </w:rPr>
            <w:t>Klicken oder tippen Sie hier, um Text einzugeben.</w:t>
          </w:r>
        </w:p>
      </w:docPartBody>
    </w:docPart>
    <w:docPart>
      <w:docPartPr>
        <w:name w:val="6FACF42DF35546EA8E0F08B3E7B1636D"/>
        <w:category>
          <w:name w:val="Allgemein"/>
          <w:gallery w:val="placeholder"/>
        </w:category>
        <w:types>
          <w:type w:val="bbPlcHdr"/>
        </w:types>
        <w:behaviors>
          <w:behavior w:val="content"/>
        </w:behaviors>
        <w:guid w:val="{D98B9D56-12BA-4E78-8977-FAB78C2E1FFC}"/>
      </w:docPartPr>
      <w:docPartBody>
        <w:p w:rsidR="00C031FD" w:rsidRDefault="00AF0EEA" w:rsidP="00AF0EEA">
          <w:pPr>
            <w:pStyle w:val="6FACF42DF35546EA8E0F08B3E7B1636D1"/>
          </w:pPr>
          <w:r w:rsidRPr="00485A71">
            <w:rPr>
              <w:rStyle w:val="Platzhaltertext"/>
              <w:color w:val="8496B0" w:themeColor="text2" w:themeTint="99"/>
            </w:rPr>
            <w:t>Klicken oder tippen Sie hier, um Text einzugeben.</w:t>
          </w:r>
        </w:p>
      </w:docPartBody>
    </w:docPart>
    <w:docPart>
      <w:docPartPr>
        <w:name w:val="EB270C4644374D6BB3586E184CB9CC84"/>
        <w:category>
          <w:name w:val="Allgemein"/>
          <w:gallery w:val="placeholder"/>
        </w:category>
        <w:types>
          <w:type w:val="bbPlcHdr"/>
        </w:types>
        <w:behaviors>
          <w:behavior w:val="content"/>
        </w:behaviors>
        <w:guid w:val="{E759C38F-EE40-446B-8A68-FBC4F72A1060}"/>
      </w:docPartPr>
      <w:docPartBody>
        <w:p w:rsidR="00C031FD" w:rsidRDefault="00AF0EEA" w:rsidP="00AF0EEA">
          <w:pPr>
            <w:pStyle w:val="EB270C4644374D6BB3586E184CB9CC841"/>
          </w:pPr>
          <w:r w:rsidRPr="004A2DB2">
            <w:rPr>
              <w:rStyle w:val="Platzhaltertext"/>
              <w:color w:val="8496B0" w:themeColor="text2" w:themeTint="99"/>
            </w:rPr>
            <w:t>Klicken oder tippen Sie hier, um Text einzugeben.</w:t>
          </w:r>
        </w:p>
      </w:docPartBody>
    </w:docPart>
    <w:docPart>
      <w:docPartPr>
        <w:name w:val="9B40565262044EC3865B06FBF8380E81"/>
        <w:category>
          <w:name w:val="Allgemein"/>
          <w:gallery w:val="placeholder"/>
        </w:category>
        <w:types>
          <w:type w:val="bbPlcHdr"/>
        </w:types>
        <w:behaviors>
          <w:behavior w:val="content"/>
        </w:behaviors>
        <w:guid w:val="{DB05DC3D-8920-4A15-92B6-A349A51936A4}"/>
      </w:docPartPr>
      <w:docPartBody>
        <w:p w:rsidR="00C031FD" w:rsidRDefault="00AF0EEA" w:rsidP="00AF0EEA">
          <w:pPr>
            <w:pStyle w:val="9B40565262044EC3865B06FBF8380E811"/>
          </w:pPr>
          <w:r w:rsidRPr="006834BE">
            <w:rPr>
              <w:rStyle w:val="Anz"/>
              <w:color w:val="8496B0" w:themeColor="text2" w:themeTint="99"/>
            </w:rPr>
            <w:t>Anz.</w:t>
          </w:r>
        </w:p>
      </w:docPartBody>
    </w:docPart>
    <w:docPart>
      <w:docPartPr>
        <w:name w:val="5C114305CDAC4745A2AA7B3D276E6FC3"/>
        <w:category>
          <w:name w:val="Allgemein"/>
          <w:gallery w:val="placeholder"/>
        </w:category>
        <w:types>
          <w:type w:val="bbPlcHdr"/>
        </w:types>
        <w:behaviors>
          <w:behavior w:val="content"/>
        </w:behaviors>
        <w:guid w:val="{B8D4C17D-3FC4-47C9-B956-E3AD5049C431}"/>
      </w:docPartPr>
      <w:docPartBody>
        <w:p w:rsidR="00C031FD" w:rsidRDefault="00AF0EEA" w:rsidP="00AF0EEA">
          <w:pPr>
            <w:pStyle w:val="5C114305CDAC4745A2AA7B3D276E6FC31"/>
          </w:pPr>
          <w:r w:rsidRPr="006834BE">
            <w:rPr>
              <w:rStyle w:val="Platzhaltertext"/>
              <w:color w:val="8496B0" w:themeColor="text2" w:themeTint="99"/>
            </w:rPr>
            <w:t>Klicken oder tippen Sie hier, um Text einzugeben.</w:t>
          </w:r>
        </w:p>
      </w:docPartBody>
    </w:docPart>
    <w:docPart>
      <w:docPartPr>
        <w:name w:val="4EB5B98412E340859229B9FC0A669562"/>
        <w:category>
          <w:name w:val="Allgemein"/>
          <w:gallery w:val="placeholder"/>
        </w:category>
        <w:types>
          <w:type w:val="bbPlcHdr"/>
        </w:types>
        <w:behaviors>
          <w:behavior w:val="content"/>
        </w:behaviors>
        <w:guid w:val="{3C72E9F5-4EDD-4ED3-AB0A-74A3C8DB579D}"/>
      </w:docPartPr>
      <w:docPartBody>
        <w:p w:rsidR="00C031FD" w:rsidRDefault="00AF0EEA" w:rsidP="00AF0EEA">
          <w:pPr>
            <w:pStyle w:val="4EB5B98412E340859229B9FC0A6695621"/>
          </w:pPr>
          <w:r w:rsidRPr="006834BE">
            <w:rPr>
              <w:rStyle w:val="Anz"/>
              <w:color w:val="8496B0" w:themeColor="text2" w:themeTint="99"/>
            </w:rPr>
            <w:t>Anz.</w:t>
          </w:r>
        </w:p>
      </w:docPartBody>
    </w:docPart>
    <w:docPart>
      <w:docPartPr>
        <w:name w:val="77817B28770448B2879B6A8A4833464D"/>
        <w:category>
          <w:name w:val="Allgemein"/>
          <w:gallery w:val="placeholder"/>
        </w:category>
        <w:types>
          <w:type w:val="bbPlcHdr"/>
        </w:types>
        <w:behaviors>
          <w:behavior w:val="content"/>
        </w:behaviors>
        <w:guid w:val="{2B005201-CD49-44BA-9C90-6F0A6552FD2A}"/>
      </w:docPartPr>
      <w:docPartBody>
        <w:p w:rsidR="00C031FD" w:rsidRDefault="00AF0EEA" w:rsidP="00AF0EEA">
          <w:pPr>
            <w:pStyle w:val="77817B28770448B2879B6A8A4833464D1"/>
          </w:pPr>
          <w:r w:rsidRPr="006834BE">
            <w:rPr>
              <w:rStyle w:val="Platzhaltertext"/>
              <w:color w:val="8496B0" w:themeColor="text2" w:themeTint="99"/>
            </w:rPr>
            <w:t>Klicken oder tippen Sie hier, um Text einzugeben.</w:t>
          </w:r>
        </w:p>
      </w:docPartBody>
    </w:docPart>
    <w:docPart>
      <w:docPartPr>
        <w:name w:val="FC31732CDADF446CB56766A35D6C702D"/>
        <w:category>
          <w:name w:val="Allgemein"/>
          <w:gallery w:val="placeholder"/>
        </w:category>
        <w:types>
          <w:type w:val="bbPlcHdr"/>
        </w:types>
        <w:behaviors>
          <w:behavior w:val="content"/>
        </w:behaviors>
        <w:guid w:val="{705AE340-8100-4116-B607-2DE3C608B750}"/>
      </w:docPartPr>
      <w:docPartBody>
        <w:p w:rsidR="00C031FD" w:rsidRDefault="00AF0EEA" w:rsidP="00AF0EEA">
          <w:pPr>
            <w:pStyle w:val="FC31732CDADF446CB56766A35D6C702D1"/>
          </w:pPr>
          <w:r w:rsidRPr="006834BE">
            <w:rPr>
              <w:rStyle w:val="Anz"/>
              <w:color w:val="8496B0" w:themeColor="text2" w:themeTint="99"/>
            </w:rPr>
            <w:t>Anz.</w:t>
          </w:r>
        </w:p>
      </w:docPartBody>
    </w:docPart>
    <w:docPart>
      <w:docPartPr>
        <w:name w:val="3705038DBD8D485D821646E609B24440"/>
        <w:category>
          <w:name w:val="Allgemein"/>
          <w:gallery w:val="placeholder"/>
        </w:category>
        <w:types>
          <w:type w:val="bbPlcHdr"/>
        </w:types>
        <w:behaviors>
          <w:behavior w:val="content"/>
        </w:behaviors>
        <w:guid w:val="{A5CEC65C-9F7D-4048-AFEC-BBC62479179A}"/>
      </w:docPartPr>
      <w:docPartBody>
        <w:p w:rsidR="00C031FD" w:rsidRDefault="00AF0EEA" w:rsidP="00AF0EEA">
          <w:pPr>
            <w:pStyle w:val="3705038DBD8D485D821646E609B244401"/>
          </w:pPr>
          <w:r w:rsidRPr="006834BE">
            <w:rPr>
              <w:rStyle w:val="Platzhaltertext"/>
              <w:color w:val="8496B0" w:themeColor="text2" w:themeTint="99"/>
            </w:rPr>
            <w:t>Klicken oder tippen Sie hier, um Text einzugeben.</w:t>
          </w:r>
        </w:p>
      </w:docPartBody>
    </w:docPart>
    <w:docPart>
      <w:docPartPr>
        <w:name w:val="B484A647096A456D82C737D8133FCB7C"/>
        <w:category>
          <w:name w:val="Allgemein"/>
          <w:gallery w:val="placeholder"/>
        </w:category>
        <w:types>
          <w:type w:val="bbPlcHdr"/>
        </w:types>
        <w:behaviors>
          <w:behavior w:val="content"/>
        </w:behaviors>
        <w:guid w:val="{F08C2297-4CAE-4FE7-9A7F-782FA7616FFE}"/>
      </w:docPartPr>
      <w:docPartBody>
        <w:p w:rsidR="00C031FD" w:rsidRDefault="00AF0EEA" w:rsidP="00AF0EEA">
          <w:pPr>
            <w:pStyle w:val="B484A647096A456D82C737D8133FCB7C1"/>
          </w:pPr>
          <w:r w:rsidRPr="006834BE">
            <w:rPr>
              <w:rStyle w:val="Anz"/>
              <w:color w:val="8496B0" w:themeColor="text2" w:themeTint="99"/>
            </w:rPr>
            <w:t>Anz.</w:t>
          </w:r>
        </w:p>
      </w:docPartBody>
    </w:docPart>
    <w:docPart>
      <w:docPartPr>
        <w:name w:val="85810C810A494DFA90B1E75D219DDC58"/>
        <w:category>
          <w:name w:val="Allgemein"/>
          <w:gallery w:val="placeholder"/>
        </w:category>
        <w:types>
          <w:type w:val="bbPlcHdr"/>
        </w:types>
        <w:behaviors>
          <w:behavior w:val="content"/>
        </w:behaviors>
        <w:guid w:val="{F8133FBA-3BD0-4384-A7C1-BE2897C45323}"/>
      </w:docPartPr>
      <w:docPartBody>
        <w:p w:rsidR="00C031FD" w:rsidRDefault="00AF0EEA" w:rsidP="00AF0EEA">
          <w:pPr>
            <w:pStyle w:val="85810C810A494DFA90B1E75D219DDC581"/>
          </w:pPr>
          <w:r w:rsidRPr="006834BE">
            <w:rPr>
              <w:rStyle w:val="Platzhaltertext"/>
              <w:color w:val="8496B0" w:themeColor="text2" w:themeTint="99"/>
            </w:rPr>
            <w:t>Klicken oder tippen Sie hier, um Text einzugeben.</w:t>
          </w:r>
        </w:p>
      </w:docPartBody>
    </w:docPart>
    <w:docPart>
      <w:docPartPr>
        <w:name w:val="0C6471F5C4804E4DBD6AD6F0D09820FE"/>
        <w:category>
          <w:name w:val="Allgemein"/>
          <w:gallery w:val="placeholder"/>
        </w:category>
        <w:types>
          <w:type w:val="bbPlcHdr"/>
        </w:types>
        <w:behaviors>
          <w:behavior w:val="content"/>
        </w:behaviors>
        <w:guid w:val="{7B4B0AF5-DF19-4239-BCA9-473E7E14CD6F}"/>
      </w:docPartPr>
      <w:docPartBody>
        <w:p w:rsidR="00C031FD" w:rsidRDefault="00AF0EEA" w:rsidP="00AF0EEA">
          <w:pPr>
            <w:pStyle w:val="0C6471F5C4804E4DBD6AD6F0D09820FE1"/>
          </w:pPr>
          <w:r w:rsidRPr="006834BE">
            <w:rPr>
              <w:rStyle w:val="Anz"/>
              <w:color w:val="8496B0" w:themeColor="text2" w:themeTint="99"/>
            </w:rPr>
            <w:t>Anz.</w:t>
          </w:r>
        </w:p>
      </w:docPartBody>
    </w:docPart>
    <w:docPart>
      <w:docPartPr>
        <w:name w:val="4BCAC6643F1047028CC8A715B74B642B"/>
        <w:category>
          <w:name w:val="Allgemein"/>
          <w:gallery w:val="placeholder"/>
        </w:category>
        <w:types>
          <w:type w:val="bbPlcHdr"/>
        </w:types>
        <w:behaviors>
          <w:behavior w:val="content"/>
        </w:behaviors>
        <w:guid w:val="{DF2D0F7E-AB68-4390-B01B-8F727B4C4F55}"/>
      </w:docPartPr>
      <w:docPartBody>
        <w:p w:rsidR="00C031FD" w:rsidRDefault="00AF0EEA" w:rsidP="00AF0EEA">
          <w:pPr>
            <w:pStyle w:val="4BCAC6643F1047028CC8A715B74B642B1"/>
          </w:pPr>
          <w:r w:rsidRPr="006834BE">
            <w:rPr>
              <w:rStyle w:val="Platzhaltertext"/>
              <w:color w:val="8496B0" w:themeColor="text2" w:themeTint="99"/>
            </w:rPr>
            <w:t>Klicken oder tippen Sie hier, um Text einzugeben.</w:t>
          </w:r>
        </w:p>
      </w:docPartBody>
    </w:docPart>
    <w:docPart>
      <w:docPartPr>
        <w:name w:val="6FF6C6EF748A4B2A8967C8E8262B7084"/>
        <w:category>
          <w:name w:val="Allgemein"/>
          <w:gallery w:val="placeholder"/>
        </w:category>
        <w:types>
          <w:type w:val="bbPlcHdr"/>
        </w:types>
        <w:behaviors>
          <w:behavior w:val="content"/>
        </w:behaviors>
        <w:guid w:val="{979DAE01-648B-4A67-BAA2-6C79710F848D}"/>
      </w:docPartPr>
      <w:docPartBody>
        <w:p w:rsidR="00C031FD" w:rsidRDefault="00AF0EEA" w:rsidP="00AF0EEA">
          <w:pPr>
            <w:pStyle w:val="6FF6C6EF748A4B2A8967C8E8262B70841"/>
          </w:pPr>
          <w:r w:rsidRPr="006834BE">
            <w:rPr>
              <w:rStyle w:val="Anz"/>
              <w:color w:val="8496B0" w:themeColor="text2" w:themeTint="99"/>
            </w:rPr>
            <w:t>Anz.</w:t>
          </w:r>
        </w:p>
      </w:docPartBody>
    </w:docPart>
    <w:docPart>
      <w:docPartPr>
        <w:name w:val="6C22FB0AE03F433EA58EF7539B9465E5"/>
        <w:category>
          <w:name w:val="Allgemein"/>
          <w:gallery w:val="placeholder"/>
        </w:category>
        <w:types>
          <w:type w:val="bbPlcHdr"/>
        </w:types>
        <w:behaviors>
          <w:behavior w:val="content"/>
        </w:behaviors>
        <w:guid w:val="{0D25CC4B-4DCD-46FF-BB68-228A43F3D456}"/>
      </w:docPartPr>
      <w:docPartBody>
        <w:p w:rsidR="00C031FD" w:rsidRDefault="00AF0EEA" w:rsidP="00AF0EEA">
          <w:pPr>
            <w:pStyle w:val="6C22FB0AE03F433EA58EF7539B9465E51"/>
          </w:pPr>
          <w:r w:rsidRPr="006834BE">
            <w:rPr>
              <w:rStyle w:val="Platzhaltertext"/>
              <w:color w:val="8496B0" w:themeColor="text2" w:themeTint="99"/>
            </w:rPr>
            <w:t>Klicken oder tippen Sie hier, um Text einzugeben.</w:t>
          </w:r>
        </w:p>
      </w:docPartBody>
    </w:docPart>
    <w:docPart>
      <w:docPartPr>
        <w:name w:val="6B5AADDA6C7C45C1AB4DFF5D0C799537"/>
        <w:category>
          <w:name w:val="Allgemein"/>
          <w:gallery w:val="placeholder"/>
        </w:category>
        <w:types>
          <w:type w:val="bbPlcHdr"/>
        </w:types>
        <w:behaviors>
          <w:behavior w:val="content"/>
        </w:behaviors>
        <w:guid w:val="{E18AB7C6-05CD-420B-AA00-C209D14BBAC9}"/>
      </w:docPartPr>
      <w:docPartBody>
        <w:p w:rsidR="00C031FD" w:rsidRDefault="00AF0EEA" w:rsidP="00AF0EEA">
          <w:pPr>
            <w:pStyle w:val="6B5AADDA6C7C45C1AB4DFF5D0C7995371"/>
          </w:pPr>
          <w:r w:rsidRPr="006834BE">
            <w:rPr>
              <w:rStyle w:val="Anz"/>
              <w:color w:val="8496B0" w:themeColor="text2" w:themeTint="99"/>
            </w:rPr>
            <w:t>Anz.</w:t>
          </w:r>
        </w:p>
      </w:docPartBody>
    </w:docPart>
    <w:docPart>
      <w:docPartPr>
        <w:name w:val="BC035427BE06420B8473381AFA4BDC7D"/>
        <w:category>
          <w:name w:val="Allgemein"/>
          <w:gallery w:val="placeholder"/>
        </w:category>
        <w:types>
          <w:type w:val="bbPlcHdr"/>
        </w:types>
        <w:behaviors>
          <w:behavior w:val="content"/>
        </w:behaviors>
        <w:guid w:val="{BA2BA1D7-4828-460B-88A7-EBA357C256B0}"/>
      </w:docPartPr>
      <w:docPartBody>
        <w:p w:rsidR="00C031FD" w:rsidRDefault="00AF0EEA" w:rsidP="00AF0EEA">
          <w:pPr>
            <w:pStyle w:val="BC035427BE06420B8473381AFA4BDC7D1"/>
          </w:pPr>
          <w:r w:rsidRPr="006834BE">
            <w:rPr>
              <w:rStyle w:val="Platzhaltertext"/>
              <w:color w:val="8496B0" w:themeColor="text2" w:themeTint="99"/>
            </w:rPr>
            <w:t>Klicken oder tippen Sie hier, um Text einzugeben.</w:t>
          </w:r>
        </w:p>
      </w:docPartBody>
    </w:docPart>
    <w:docPart>
      <w:docPartPr>
        <w:name w:val="301B93B2A0C34E47ACEA2EE1C00BD9BB"/>
        <w:category>
          <w:name w:val="Allgemein"/>
          <w:gallery w:val="placeholder"/>
        </w:category>
        <w:types>
          <w:type w:val="bbPlcHdr"/>
        </w:types>
        <w:behaviors>
          <w:behavior w:val="content"/>
        </w:behaviors>
        <w:guid w:val="{C0E5CCBF-71DB-441C-ADA5-545E5AD1CD28}"/>
      </w:docPartPr>
      <w:docPartBody>
        <w:p w:rsidR="00C031FD" w:rsidRDefault="00AF0EEA" w:rsidP="00AF0EEA">
          <w:pPr>
            <w:pStyle w:val="301B93B2A0C34E47ACEA2EE1C00BD9BB1"/>
          </w:pPr>
          <w:r w:rsidRPr="006834BE">
            <w:rPr>
              <w:rStyle w:val="Anz"/>
              <w:color w:val="8496B0" w:themeColor="text2" w:themeTint="99"/>
            </w:rPr>
            <w:t>Jahr</w:t>
          </w:r>
        </w:p>
      </w:docPartBody>
    </w:docPart>
    <w:docPart>
      <w:docPartPr>
        <w:name w:val="722DD6B20FD242E68191171F6C8E05A2"/>
        <w:category>
          <w:name w:val="Allgemein"/>
          <w:gallery w:val="placeholder"/>
        </w:category>
        <w:types>
          <w:type w:val="bbPlcHdr"/>
        </w:types>
        <w:behaviors>
          <w:behavior w:val="content"/>
        </w:behaviors>
        <w:guid w:val="{98AE183A-46A2-4F43-80EA-46ECA57E781C}"/>
      </w:docPartPr>
      <w:docPartBody>
        <w:p w:rsidR="00C031FD" w:rsidRDefault="00AF0EEA" w:rsidP="00AF0EEA">
          <w:pPr>
            <w:pStyle w:val="722DD6B20FD242E68191171F6C8E05A21"/>
          </w:pPr>
          <w:r w:rsidRPr="006834BE">
            <w:rPr>
              <w:rStyle w:val="Platzhaltertext"/>
              <w:color w:val="8496B0" w:themeColor="text2" w:themeTint="99"/>
            </w:rPr>
            <w:t>Klicken oder tippen Sie hier, um Text einzugeben.</w:t>
          </w:r>
        </w:p>
      </w:docPartBody>
    </w:docPart>
    <w:docPart>
      <w:docPartPr>
        <w:name w:val="5AA0FFE59CF844EA97509CF10507B4B9"/>
        <w:category>
          <w:name w:val="Allgemein"/>
          <w:gallery w:val="placeholder"/>
        </w:category>
        <w:types>
          <w:type w:val="bbPlcHdr"/>
        </w:types>
        <w:behaviors>
          <w:behavior w:val="content"/>
        </w:behaviors>
        <w:guid w:val="{6A9E0533-9392-496F-940B-69F32DC04DD3}"/>
      </w:docPartPr>
      <w:docPartBody>
        <w:p w:rsidR="00C031FD" w:rsidRDefault="00AF0EEA" w:rsidP="00AF0EEA">
          <w:pPr>
            <w:pStyle w:val="5AA0FFE59CF844EA97509CF10507B4B91"/>
          </w:pPr>
          <w:r w:rsidRPr="006834BE">
            <w:rPr>
              <w:rStyle w:val="Anz"/>
              <w:color w:val="8496B0" w:themeColor="text2" w:themeTint="99"/>
            </w:rPr>
            <w:t>Jahr</w:t>
          </w:r>
        </w:p>
      </w:docPartBody>
    </w:docPart>
    <w:docPart>
      <w:docPartPr>
        <w:name w:val="D80994F6E7374F8BB7AAED1D8382BDB3"/>
        <w:category>
          <w:name w:val="Allgemein"/>
          <w:gallery w:val="placeholder"/>
        </w:category>
        <w:types>
          <w:type w:val="bbPlcHdr"/>
        </w:types>
        <w:behaviors>
          <w:behavior w:val="content"/>
        </w:behaviors>
        <w:guid w:val="{EBEC9F00-2974-4BD6-8006-06ADC2B62EA9}"/>
      </w:docPartPr>
      <w:docPartBody>
        <w:p w:rsidR="00C031FD" w:rsidRDefault="00AF0EEA" w:rsidP="00AF0EEA">
          <w:pPr>
            <w:pStyle w:val="D80994F6E7374F8BB7AAED1D8382BDB31"/>
          </w:pPr>
          <w:r w:rsidRPr="006834BE">
            <w:rPr>
              <w:rStyle w:val="Platzhaltertext"/>
              <w:color w:val="8496B0" w:themeColor="text2" w:themeTint="99"/>
            </w:rPr>
            <w:t>Klicken oder tippen Sie hier, um Text einzugeben.</w:t>
          </w:r>
        </w:p>
      </w:docPartBody>
    </w:docPart>
    <w:docPart>
      <w:docPartPr>
        <w:name w:val="F753B12FBD6542B984CC1AAC318F6798"/>
        <w:category>
          <w:name w:val="Allgemein"/>
          <w:gallery w:val="placeholder"/>
        </w:category>
        <w:types>
          <w:type w:val="bbPlcHdr"/>
        </w:types>
        <w:behaviors>
          <w:behavior w:val="content"/>
        </w:behaviors>
        <w:guid w:val="{8EB519DA-93D7-4696-8ABF-E58E9576A571}"/>
      </w:docPartPr>
      <w:docPartBody>
        <w:p w:rsidR="00C031FD" w:rsidRDefault="00AF0EEA" w:rsidP="00AF0EEA">
          <w:pPr>
            <w:pStyle w:val="F753B12FBD6542B984CC1AAC318F67981"/>
          </w:pPr>
          <w:r w:rsidRPr="006834BE">
            <w:rPr>
              <w:rStyle w:val="Anz"/>
              <w:color w:val="8496B0" w:themeColor="text2" w:themeTint="99"/>
            </w:rPr>
            <w:t>Jahr</w:t>
          </w:r>
        </w:p>
      </w:docPartBody>
    </w:docPart>
    <w:docPart>
      <w:docPartPr>
        <w:name w:val="445ED3168B314E3CA110B0037DB0E743"/>
        <w:category>
          <w:name w:val="Allgemein"/>
          <w:gallery w:val="placeholder"/>
        </w:category>
        <w:types>
          <w:type w:val="bbPlcHdr"/>
        </w:types>
        <w:behaviors>
          <w:behavior w:val="content"/>
        </w:behaviors>
        <w:guid w:val="{5D0C82F2-AD07-497E-9C23-94852297B2B8}"/>
      </w:docPartPr>
      <w:docPartBody>
        <w:p w:rsidR="00C031FD" w:rsidRDefault="00AF0EEA" w:rsidP="00AF0EEA">
          <w:pPr>
            <w:pStyle w:val="445ED3168B314E3CA110B0037DB0E7431"/>
          </w:pPr>
          <w:r w:rsidRPr="006834BE">
            <w:rPr>
              <w:rStyle w:val="Platzhaltertext"/>
              <w:color w:val="8496B0" w:themeColor="text2" w:themeTint="99"/>
            </w:rPr>
            <w:t>Klicken oder tippen Sie hier, um Text einzugeben.</w:t>
          </w:r>
        </w:p>
      </w:docPartBody>
    </w:docPart>
    <w:docPart>
      <w:docPartPr>
        <w:name w:val="11A5906532AF4A1FA0A1E32BD02CA1D5"/>
        <w:category>
          <w:name w:val="Allgemein"/>
          <w:gallery w:val="placeholder"/>
        </w:category>
        <w:types>
          <w:type w:val="bbPlcHdr"/>
        </w:types>
        <w:behaviors>
          <w:behavior w:val="content"/>
        </w:behaviors>
        <w:guid w:val="{9A0C96F5-9C5F-4CD2-AFB0-188DF5131EC6}"/>
      </w:docPartPr>
      <w:docPartBody>
        <w:p w:rsidR="00C031FD" w:rsidRDefault="00AF0EEA" w:rsidP="00AF0EEA">
          <w:pPr>
            <w:pStyle w:val="11A5906532AF4A1FA0A1E32BD02CA1D51"/>
          </w:pPr>
          <w:r w:rsidRPr="004A2DB2">
            <w:rPr>
              <w:rStyle w:val="Platzhaltertext"/>
              <w:color w:val="8496B0" w:themeColor="text2" w:themeTint="99"/>
            </w:rPr>
            <w:t>Klicken oder tippen Sie hier, um Text einzugeben.</w:t>
          </w:r>
        </w:p>
      </w:docPartBody>
    </w:docPart>
    <w:docPart>
      <w:docPartPr>
        <w:name w:val="DCF34AF1D5DF4C1EBB81142286530530"/>
        <w:category>
          <w:name w:val="Allgemein"/>
          <w:gallery w:val="placeholder"/>
        </w:category>
        <w:types>
          <w:type w:val="bbPlcHdr"/>
        </w:types>
        <w:behaviors>
          <w:behavior w:val="content"/>
        </w:behaviors>
        <w:guid w:val="{8D115637-42D5-4171-AEDB-5BAC7EFD7086}"/>
      </w:docPartPr>
      <w:docPartBody>
        <w:p w:rsidR="00C031FD" w:rsidRDefault="00AF0EEA" w:rsidP="00AF0EEA">
          <w:pPr>
            <w:pStyle w:val="DCF34AF1D5DF4C1EBB811422865305301"/>
          </w:pPr>
          <w:r w:rsidRPr="00485A71">
            <w:rPr>
              <w:rStyle w:val="Platzhaltertext"/>
              <w:color w:val="8496B0" w:themeColor="text2" w:themeTint="99"/>
            </w:rPr>
            <w:t>Klicken oder tippen Sie hier, um Text einzugeben.</w:t>
          </w:r>
        </w:p>
      </w:docPartBody>
    </w:docPart>
    <w:docPart>
      <w:docPartPr>
        <w:name w:val="928687897964432C9C5F95016613966C"/>
        <w:category>
          <w:name w:val="Allgemein"/>
          <w:gallery w:val="placeholder"/>
        </w:category>
        <w:types>
          <w:type w:val="bbPlcHdr"/>
        </w:types>
        <w:behaviors>
          <w:behavior w:val="content"/>
        </w:behaviors>
        <w:guid w:val="{11A4AFF0-B142-4E3A-B1AE-CD459AF023C9}"/>
      </w:docPartPr>
      <w:docPartBody>
        <w:p w:rsidR="00C031FD" w:rsidRDefault="00AF0EEA" w:rsidP="00AF0EEA">
          <w:pPr>
            <w:pStyle w:val="928687897964432C9C5F95016613966C1"/>
          </w:pPr>
          <w:r w:rsidRPr="004A2DB2">
            <w:rPr>
              <w:rStyle w:val="Platzhaltertext"/>
              <w:color w:val="8496B0" w:themeColor="text2" w:themeTint="99"/>
            </w:rPr>
            <w:t>Klicken oder tippen Sie hier, um Text einzugeben.</w:t>
          </w:r>
        </w:p>
      </w:docPartBody>
    </w:docPart>
    <w:docPart>
      <w:docPartPr>
        <w:name w:val="D41CB7B91E0C4D6E9900FD7754821B03"/>
        <w:category>
          <w:name w:val="Allgemein"/>
          <w:gallery w:val="placeholder"/>
        </w:category>
        <w:types>
          <w:type w:val="bbPlcHdr"/>
        </w:types>
        <w:behaviors>
          <w:behavior w:val="content"/>
        </w:behaviors>
        <w:guid w:val="{A04F567A-2E52-4541-9963-A98C5308DDB8}"/>
      </w:docPartPr>
      <w:docPartBody>
        <w:p w:rsidR="00C031FD" w:rsidRDefault="00AF0EEA" w:rsidP="00AF0EEA">
          <w:pPr>
            <w:pStyle w:val="D41CB7B91E0C4D6E9900FD7754821B031"/>
          </w:pPr>
          <w:r w:rsidRPr="006834BE">
            <w:rPr>
              <w:rStyle w:val="Anz"/>
              <w:color w:val="8496B0" w:themeColor="text2" w:themeTint="99"/>
            </w:rPr>
            <w:t>Anz.</w:t>
          </w:r>
        </w:p>
      </w:docPartBody>
    </w:docPart>
    <w:docPart>
      <w:docPartPr>
        <w:name w:val="FC82FB1CB3D340E28FE2C4B7840CDF82"/>
        <w:category>
          <w:name w:val="Allgemein"/>
          <w:gallery w:val="placeholder"/>
        </w:category>
        <w:types>
          <w:type w:val="bbPlcHdr"/>
        </w:types>
        <w:behaviors>
          <w:behavior w:val="content"/>
        </w:behaviors>
        <w:guid w:val="{6500146C-ABA7-439F-998D-B5BC78ED6A90}"/>
      </w:docPartPr>
      <w:docPartBody>
        <w:p w:rsidR="00C031FD" w:rsidRDefault="00AF0EEA" w:rsidP="00AF0EEA">
          <w:pPr>
            <w:pStyle w:val="FC82FB1CB3D340E28FE2C4B7840CDF821"/>
          </w:pPr>
          <w:r w:rsidRPr="006834BE">
            <w:rPr>
              <w:rStyle w:val="Platzhaltertext"/>
              <w:color w:val="8496B0" w:themeColor="text2" w:themeTint="99"/>
            </w:rPr>
            <w:t>Klicken oder tippen Sie hier, um Text einzugeben.</w:t>
          </w:r>
        </w:p>
      </w:docPartBody>
    </w:docPart>
    <w:docPart>
      <w:docPartPr>
        <w:name w:val="B2B782ED68994E0EA4D70A933056F6E5"/>
        <w:category>
          <w:name w:val="Allgemein"/>
          <w:gallery w:val="placeholder"/>
        </w:category>
        <w:types>
          <w:type w:val="bbPlcHdr"/>
        </w:types>
        <w:behaviors>
          <w:behavior w:val="content"/>
        </w:behaviors>
        <w:guid w:val="{FC521E2B-6B9C-4634-8BF4-1FFA2A9074C8}"/>
      </w:docPartPr>
      <w:docPartBody>
        <w:p w:rsidR="00C031FD" w:rsidRDefault="00AF0EEA" w:rsidP="00AF0EEA">
          <w:pPr>
            <w:pStyle w:val="B2B782ED68994E0EA4D70A933056F6E51"/>
          </w:pPr>
          <w:r w:rsidRPr="006834BE">
            <w:rPr>
              <w:rStyle w:val="Anz"/>
              <w:color w:val="8496B0" w:themeColor="text2" w:themeTint="99"/>
            </w:rPr>
            <w:t>Anz.</w:t>
          </w:r>
        </w:p>
      </w:docPartBody>
    </w:docPart>
    <w:docPart>
      <w:docPartPr>
        <w:name w:val="904342D935364D24AE1CB4AF43553B1F"/>
        <w:category>
          <w:name w:val="Allgemein"/>
          <w:gallery w:val="placeholder"/>
        </w:category>
        <w:types>
          <w:type w:val="bbPlcHdr"/>
        </w:types>
        <w:behaviors>
          <w:behavior w:val="content"/>
        </w:behaviors>
        <w:guid w:val="{071388B6-9387-45B7-98BC-A5190D17A0F0}"/>
      </w:docPartPr>
      <w:docPartBody>
        <w:p w:rsidR="00C031FD" w:rsidRDefault="00AF0EEA" w:rsidP="00AF0EEA">
          <w:pPr>
            <w:pStyle w:val="904342D935364D24AE1CB4AF43553B1F1"/>
          </w:pPr>
          <w:r w:rsidRPr="006834BE">
            <w:rPr>
              <w:rStyle w:val="Platzhaltertext"/>
              <w:color w:val="8496B0" w:themeColor="text2" w:themeTint="99"/>
            </w:rPr>
            <w:t>Klicken oder tippen Sie hier, um Text einzugeben.</w:t>
          </w:r>
        </w:p>
      </w:docPartBody>
    </w:docPart>
    <w:docPart>
      <w:docPartPr>
        <w:name w:val="64404125B7E64E068E6DB153D05BFFDA"/>
        <w:category>
          <w:name w:val="Allgemein"/>
          <w:gallery w:val="placeholder"/>
        </w:category>
        <w:types>
          <w:type w:val="bbPlcHdr"/>
        </w:types>
        <w:behaviors>
          <w:behavior w:val="content"/>
        </w:behaviors>
        <w:guid w:val="{9512D84B-84B9-4543-BFF3-A981D8636FE1}"/>
      </w:docPartPr>
      <w:docPartBody>
        <w:p w:rsidR="00C031FD" w:rsidRDefault="00AF0EEA" w:rsidP="00AF0EEA">
          <w:pPr>
            <w:pStyle w:val="64404125B7E64E068E6DB153D05BFFDA1"/>
          </w:pPr>
          <w:r w:rsidRPr="006834BE">
            <w:rPr>
              <w:rStyle w:val="Anz"/>
              <w:color w:val="8496B0" w:themeColor="text2" w:themeTint="99"/>
            </w:rPr>
            <w:t>Anz.</w:t>
          </w:r>
        </w:p>
      </w:docPartBody>
    </w:docPart>
    <w:docPart>
      <w:docPartPr>
        <w:name w:val="3AE90C84C9A04FF19486F78A2195D0F7"/>
        <w:category>
          <w:name w:val="Allgemein"/>
          <w:gallery w:val="placeholder"/>
        </w:category>
        <w:types>
          <w:type w:val="bbPlcHdr"/>
        </w:types>
        <w:behaviors>
          <w:behavior w:val="content"/>
        </w:behaviors>
        <w:guid w:val="{33554496-3E6E-4036-836D-2958D889A3E1}"/>
      </w:docPartPr>
      <w:docPartBody>
        <w:p w:rsidR="00C031FD" w:rsidRDefault="00AF0EEA" w:rsidP="00AF0EEA">
          <w:pPr>
            <w:pStyle w:val="3AE90C84C9A04FF19486F78A2195D0F71"/>
          </w:pPr>
          <w:r w:rsidRPr="006834BE">
            <w:rPr>
              <w:rStyle w:val="Platzhaltertext"/>
              <w:color w:val="8496B0" w:themeColor="text2" w:themeTint="99"/>
            </w:rPr>
            <w:t>Klicken oder tippen Sie hier, um Text einzugeben.</w:t>
          </w:r>
        </w:p>
      </w:docPartBody>
    </w:docPart>
    <w:docPart>
      <w:docPartPr>
        <w:name w:val="06687BFE2D7848B29EEF2BB4DD7CA5C3"/>
        <w:category>
          <w:name w:val="Allgemein"/>
          <w:gallery w:val="placeholder"/>
        </w:category>
        <w:types>
          <w:type w:val="bbPlcHdr"/>
        </w:types>
        <w:behaviors>
          <w:behavior w:val="content"/>
        </w:behaviors>
        <w:guid w:val="{C4799C41-4474-42F4-8CB9-D188FA88D870}"/>
      </w:docPartPr>
      <w:docPartBody>
        <w:p w:rsidR="00C031FD" w:rsidRDefault="00AF0EEA" w:rsidP="00AF0EEA">
          <w:pPr>
            <w:pStyle w:val="06687BFE2D7848B29EEF2BB4DD7CA5C31"/>
          </w:pPr>
          <w:r w:rsidRPr="006834BE">
            <w:rPr>
              <w:rStyle w:val="Anz"/>
              <w:color w:val="8496B0" w:themeColor="text2" w:themeTint="99"/>
            </w:rPr>
            <w:t>Anz.</w:t>
          </w:r>
        </w:p>
      </w:docPartBody>
    </w:docPart>
    <w:docPart>
      <w:docPartPr>
        <w:name w:val="CDD98E3BA60046A694E17163678E4297"/>
        <w:category>
          <w:name w:val="Allgemein"/>
          <w:gallery w:val="placeholder"/>
        </w:category>
        <w:types>
          <w:type w:val="bbPlcHdr"/>
        </w:types>
        <w:behaviors>
          <w:behavior w:val="content"/>
        </w:behaviors>
        <w:guid w:val="{D01ECC94-048A-404A-807B-52335E6A7095}"/>
      </w:docPartPr>
      <w:docPartBody>
        <w:p w:rsidR="00C031FD" w:rsidRDefault="00AF0EEA" w:rsidP="00AF0EEA">
          <w:pPr>
            <w:pStyle w:val="CDD98E3BA60046A694E17163678E42971"/>
          </w:pPr>
          <w:r w:rsidRPr="006834BE">
            <w:rPr>
              <w:rStyle w:val="Platzhaltertext"/>
              <w:color w:val="8496B0" w:themeColor="text2" w:themeTint="99"/>
            </w:rPr>
            <w:t>Klicken oder tippen Sie hier, um Text einzugeben.</w:t>
          </w:r>
        </w:p>
      </w:docPartBody>
    </w:docPart>
    <w:docPart>
      <w:docPartPr>
        <w:name w:val="C7C1824892B347358E77FBD632E121EE"/>
        <w:category>
          <w:name w:val="Allgemein"/>
          <w:gallery w:val="placeholder"/>
        </w:category>
        <w:types>
          <w:type w:val="bbPlcHdr"/>
        </w:types>
        <w:behaviors>
          <w:behavior w:val="content"/>
        </w:behaviors>
        <w:guid w:val="{55B74F03-281A-45CC-BD7B-555F64110D84}"/>
      </w:docPartPr>
      <w:docPartBody>
        <w:p w:rsidR="00C031FD" w:rsidRDefault="00AF0EEA" w:rsidP="00AF0EEA">
          <w:pPr>
            <w:pStyle w:val="C7C1824892B347358E77FBD632E121EE1"/>
          </w:pPr>
          <w:r w:rsidRPr="006834BE">
            <w:rPr>
              <w:rStyle w:val="Anz"/>
              <w:color w:val="8496B0" w:themeColor="text2" w:themeTint="99"/>
            </w:rPr>
            <w:t>Anz.</w:t>
          </w:r>
        </w:p>
      </w:docPartBody>
    </w:docPart>
    <w:docPart>
      <w:docPartPr>
        <w:name w:val="F9E3B276C0EB4016A2898A61D59691A2"/>
        <w:category>
          <w:name w:val="Allgemein"/>
          <w:gallery w:val="placeholder"/>
        </w:category>
        <w:types>
          <w:type w:val="bbPlcHdr"/>
        </w:types>
        <w:behaviors>
          <w:behavior w:val="content"/>
        </w:behaviors>
        <w:guid w:val="{92F071D0-DA31-48BE-B12E-E34BB7084348}"/>
      </w:docPartPr>
      <w:docPartBody>
        <w:p w:rsidR="00C031FD" w:rsidRDefault="00AF0EEA" w:rsidP="00AF0EEA">
          <w:pPr>
            <w:pStyle w:val="F9E3B276C0EB4016A2898A61D59691A21"/>
          </w:pPr>
          <w:r w:rsidRPr="006834BE">
            <w:rPr>
              <w:rStyle w:val="Platzhaltertext"/>
              <w:color w:val="8496B0" w:themeColor="text2" w:themeTint="99"/>
            </w:rPr>
            <w:t>Klicken oder tippen Sie hier, um Text einzugeben.</w:t>
          </w:r>
        </w:p>
      </w:docPartBody>
    </w:docPart>
    <w:docPart>
      <w:docPartPr>
        <w:name w:val="0F0227BAB450483B8A99C2F53432069A"/>
        <w:category>
          <w:name w:val="Allgemein"/>
          <w:gallery w:val="placeholder"/>
        </w:category>
        <w:types>
          <w:type w:val="bbPlcHdr"/>
        </w:types>
        <w:behaviors>
          <w:behavior w:val="content"/>
        </w:behaviors>
        <w:guid w:val="{3E380C0E-F608-47B3-B231-A3BBA57E8C70}"/>
      </w:docPartPr>
      <w:docPartBody>
        <w:p w:rsidR="00C031FD" w:rsidRDefault="00AF0EEA" w:rsidP="00AF0EEA">
          <w:pPr>
            <w:pStyle w:val="0F0227BAB450483B8A99C2F53432069A1"/>
          </w:pPr>
          <w:r w:rsidRPr="006834BE">
            <w:rPr>
              <w:rStyle w:val="Anz"/>
              <w:color w:val="8496B0" w:themeColor="text2" w:themeTint="99"/>
            </w:rPr>
            <w:t>Anz.</w:t>
          </w:r>
        </w:p>
      </w:docPartBody>
    </w:docPart>
    <w:docPart>
      <w:docPartPr>
        <w:name w:val="806B1DB0CBF94D759E20461F941A5CBC"/>
        <w:category>
          <w:name w:val="Allgemein"/>
          <w:gallery w:val="placeholder"/>
        </w:category>
        <w:types>
          <w:type w:val="bbPlcHdr"/>
        </w:types>
        <w:behaviors>
          <w:behavior w:val="content"/>
        </w:behaviors>
        <w:guid w:val="{10E710A4-A315-4F34-94AA-C1BD87C2FFA2}"/>
      </w:docPartPr>
      <w:docPartBody>
        <w:p w:rsidR="00C031FD" w:rsidRDefault="00AF0EEA" w:rsidP="00AF0EEA">
          <w:pPr>
            <w:pStyle w:val="806B1DB0CBF94D759E20461F941A5CBC1"/>
          </w:pPr>
          <w:r w:rsidRPr="006834BE">
            <w:rPr>
              <w:rStyle w:val="Platzhaltertext"/>
              <w:color w:val="8496B0" w:themeColor="text2" w:themeTint="99"/>
            </w:rPr>
            <w:t>Klicken oder tippen Sie hier, um Text einzugeben.</w:t>
          </w:r>
        </w:p>
      </w:docPartBody>
    </w:docPart>
    <w:docPart>
      <w:docPartPr>
        <w:name w:val="504B15B532454A3EBC16B8853D99910A"/>
        <w:category>
          <w:name w:val="Allgemein"/>
          <w:gallery w:val="placeholder"/>
        </w:category>
        <w:types>
          <w:type w:val="bbPlcHdr"/>
        </w:types>
        <w:behaviors>
          <w:behavior w:val="content"/>
        </w:behaviors>
        <w:guid w:val="{DA84E171-9540-41D2-862A-FF7E24F5801B}"/>
      </w:docPartPr>
      <w:docPartBody>
        <w:p w:rsidR="00C031FD" w:rsidRDefault="00AF0EEA" w:rsidP="00AF0EEA">
          <w:pPr>
            <w:pStyle w:val="504B15B532454A3EBC16B8853D99910A1"/>
          </w:pPr>
          <w:r w:rsidRPr="006834BE">
            <w:rPr>
              <w:rStyle w:val="Anz"/>
              <w:color w:val="8496B0" w:themeColor="text2" w:themeTint="99"/>
            </w:rPr>
            <w:t>Anz.</w:t>
          </w:r>
        </w:p>
      </w:docPartBody>
    </w:docPart>
    <w:docPart>
      <w:docPartPr>
        <w:name w:val="48B545F084344034952D2C56E63281C6"/>
        <w:category>
          <w:name w:val="Allgemein"/>
          <w:gallery w:val="placeholder"/>
        </w:category>
        <w:types>
          <w:type w:val="bbPlcHdr"/>
        </w:types>
        <w:behaviors>
          <w:behavior w:val="content"/>
        </w:behaviors>
        <w:guid w:val="{0EE20845-C85E-4FF7-9B77-7B1C987EAD5B}"/>
      </w:docPartPr>
      <w:docPartBody>
        <w:p w:rsidR="00C031FD" w:rsidRDefault="00AF0EEA" w:rsidP="00AF0EEA">
          <w:pPr>
            <w:pStyle w:val="48B545F084344034952D2C56E63281C61"/>
          </w:pPr>
          <w:r w:rsidRPr="006834BE">
            <w:rPr>
              <w:rStyle w:val="Platzhaltertext"/>
              <w:color w:val="8496B0" w:themeColor="text2" w:themeTint="99"/>
            </w:rPr>
            <w:t>Klicken oder tippen Sie hier, um Text einzugeben.</w:t>
          </w:r>
        </w:p>
      </w:docPartBody>
    </w:docPart>
    <w:docPart>
      <w:docPartPr>
        <w:name w:val="06816E163E114E70A6B0539F09CD92A3"/>
        <w:category>
          <w:name w:val="Allgemein"/>
          <w:gallery w:val="placeholder"/>
        </w:category>
        <w:types>
          <w:type w:val="bbPlcHdr"/>
        </w:types>
        <w:behaviors>
          <w:behavior w:val="content"/>
        </w:behaviors>
        <w:guid w:val="{CBFE948B-ACDC-4B64-9659-1D49070BF0F4}"/>
      </w:docPartPr>
      <w:docPartBody>
        <w:p w:rsidR="00C031FD" w:rsidRDefault="00AF0EEA" w:rsidP="00AF0EEA">
          <w:pPr>
            <w:pStyle w:val="06816E163E114E70A6B0539F09CD92A31"/>
          </w:pPr>
          <w:r w:rsidRPr="006834BE">
            <w:rPr>
              <w:rStyle w:val="Anz"/>
              <w:color w:val="8496B0" w:themeColor="text2" w:themeTint="99"/>
            </w:rPr>
            <w:t>Jahr</w:t>
          </w:r>
        </w:p>
      </w:docPartBody>
    </w:docPart>
    <w:docPart>
      <w:docPartPr>
        <w:name w:val="D187A621F36F48D6A654AC1C26D02054"/>
        <w:category>
          <w:name w:val="Allgemein"/>
          <w:gallery w:val="placeholder"/>
        </w:category>
        <w:types>
          <w:type w:val="bbPlcHdr"/>
        </w:types>
        <w:behaviors>
          <w:behavior w:val="content"/>
        </w:behaviors>
        <w:guid w:val="{424512FC-D7AB-47CA-A5A5-C478C34C5483}"/>
      </w:docPartPr>
      <w:docPartBody>
        <w:p w:rsidR="00C031FD" w:rsidRDefault="00AF0EEA" w:rsidP="00AF0EEA">
          <w:pPr>
            <w:pStyle w:val="D187A621F36F48D6A654AC1C26D020541"/>
          </w:pPr>
          <w:r w:rsidRPr="006834BE">
            <w:rPr>
              <w:rStyle w:val="Platzhaltertext"/>
              <w:color w:val="8496B0" w:themeColor="text2" w:themeTint="99"/>
            </w:rPr>
            <w:t>Klicken oder tippen Sie hier, um Text einzugeben.</w:t>
          </w:r>
        </w:p>
      </w:docPartBody>
    </w:docPart>
    <w:docPart>
      <w:docPartPr>
        <w:name w:val="AD9C5838D1C940228775B9C2980AD23C"/>
        <w:category>
          <w:name w:val="Allgemein"/>
          <w:gallery w:val="placeholder"/>
        </w:category>
        <w:types>
          <w:type w:val="bbPlcHdr"/>
        </w:types>
        <w:behaviors>
          <w:behavior w:val="content"/>
        </w:behaviors>
        <w:guid w:val="{C7D47CCA-606C-4825-84FB-75CF45A7F124}"/>
      </w:docPartPr>
      <w:docPartBody>
        <w:p w:rsidR="00C031FD" w:rsidRDefault="00AF0EEA" w:rsidP="00AF0EEA">
          <w:pPr>
            <w:pStyle w:val="AD9C5838D1C940228775B9C2980AD23C1"/>
          </w:pPr>
          <w:r w:rsidRPr="006834BE">
            <w:rPr>
              <w:rStyle w:val="Anz"/>
              <w:color w:val="8496B0" w:themeColor="text2" w:themeTint="99"/>
            </w:rPr>
            <w:t>Jahr</w:t>
          </w:r>
        </w:p>
      </w:docPartBody>
    </w:docPart>
    <w:docPart>
      <w:docPartPr>
        <w:name w:val="C74ACB8E4C224D5699B8E748F8FB1E5F"/>
        <w:category>
          <w:name w:val="Allgemein"/>
          <w:gallery w:val="placeholder"/>
        </w:category>
        <w:types>
          <w:type w:val="bbPlcHdr"/>
        </w:types>
        <w:behaviors>
          <w:behavior w:val="content"/>
        </w:behaviors>
        <w:guid w:val="{F9B5C633-C3D9-420A-9E12-3B2D6D907CA0}"/>
      </w:docPartPr>
      <w:docPartBody>
        <w:p w:rsidR="00C031FD" w:rsidRDefault="00AF0EEA" w:rsidP="00AF0EEA">
          <w:pPr>
            <w:pStyle w:val="C74ACB8E4C224D5699B8E748F8FB1E5F1"/>
          </w:pPr>
          <w:r w:rsidRPr="006834BE">
            <w:rPr>
              <w:rStyle w:val="Platzhaltertext"/>
              <w:color w:val="8496B0" w:themeColor="text2" w:themeTint="99"/>
            </w:rPr>
            <w:t>Klicken oder tippen Sie hier, um Text einzugeben.</w:t>
          </w:r>
        </w:p>
      </w:docPartBody>
    </w:docPart>
    <w:docPart>
      <w:docPartPr>
        <w:name w:val="4E08382A5CD54C498CC1FC17EFBA15BF"/>
        <w:category>
          <w:name w:val="Allgemein"/>
          <w:gallery w:val="placeholder"/>
        </w:category>
        <w:types>
          <w:type w:val="bbPlcHdr"/>
        </w:types>
        <w:behaviors>
          <w:behavior w:val="content"/>
        </w:behaviors>
        <w:guid w:val="{22923090-0903-4886-B7A4-C065C8A06B23}"/>
      </w:docPartPr>
      <w:docPartBody>
        <w:p w:rsidR="00C031FD" w:rsidRDefault="00AF0EEA" w:rsidP="00AF0EEA">
          <w:pPr>
            <w:pStyle w:val="4E08382A5CD54C498CC1FC17EFBA15BF1"/>
          </w:pPr>
          <w:r w:rsidRPr="006834BE">
            <w:rPr>
              <w:rStyle w:val="Anz"/>
              <w:color w:val="8496B0" w:themeColor="text2" w:themeTint="99"/>
            </w:rPr>
            <w:t>Jahr</w:t>
          </w:r>
        </w:p>
      </w:docPartBody>
    </w:docPart>
    <w:docPart>
      <w:docPartPr>
        <w:name w:val="51C9E9BD64D64826AC41F68A598A49FA"/>
        <w:category>
          <w:name w:val="Allgemein"/>
          <w:gallery w:val="placeholder"/>
        </w:category>
        <w:types>
          <w:type w:val="bbPlcHdr"/>
        </w:types>
        <w:behaviors>
          <w:behavior w:val="content"/>
        </w:behaviors>
        <w:guid w:val="{9DAA7625-A896-43EF-877F-56C9B1ACD769}"/>
      </w:docPartPr>
      <w:docPartBody>
        <w:p w:rsidR="00C031FD" w:rsidRDefault="00AF0EEA" w:rsidP="00AF0EEA">
          <w:pPr>
            <w:pStyle w:val="51C9E9BD64D64826AC41F68A598A49FA1"/>
          </w:pPr>
          <w:r w:rsidRPr="006834BE">
            <w:rPr>
              <w:rStyle w:val="Platzhaltertext"/>
              <w:color w:val="8496B0" w:themeColor="text2" w:themeTint="99"/>
            </w:rPr>
            <w:t>Klicken oder tippen Sie hier, um Text einzugeben.</w:t>
          </w:r>
        </w:p>
      </w:docPartBody>
    </w:docPart>
    <w:docPart>
      <w:docPartPr>
        <w:name w:val="37DB2FACAD124CD9890C50A1E62C78F9"/>
        <w:category>
          <w:name w:val="Allgemein"/>
          <w:gallery w:val="placeholder"/>
        </w:category>
        <w:types>
          <w:type w:val="bbPlcHdr"/>
        </w:types>
        <w:behaviors>
          <w:behavior w:val="content"/>
        </w:behaviors>
        <w:guid w:val="{5F250EB6-8678-49B1-AC52-9353C00595AA}"/>
      </w:docPartPr>
      <w:docPartBody>
        <w:p w:rsidR="00C031FD" w:rsidRDefault="00AF0EEA" w:rsidP="00AF0EEA">
          <w:pPr>
            <w:pStyle w:val="37DB2FACAD124CD9890C50A1E62C78F91"/>
          </w:pPr>
          <w:r w:rsidRPr="004A2DB2">
            <w:rPr>
              <w:rStyle w:val="Platzhaltertext"/>
              <w:color w:val="8496B0" w:themeColor="text2" w:themeTint="99"/>
            </w:rPr>
            <w:t>Klicken oder tippen Sie hier, um Text einzugeben.</w:t>
          </w:r>
        </w:p>
      </w:docPartBody>
    </w:docPart>
    <w:docPart>
      <w:docPartPr>
        <w:name w:val="9D0F0F046AE64804B52322DE39EF37DB"/>
        <w:category>
          <w:name w:val="Allgemein"/>
          <w:gallery w:val="placeholder"/>
        </w:category>
        <w:types>
          <w:type w:val="bbPlcHdr"/>
        </w:types>
        <w:behaviors>
          <w:behavior w:val="content"/>
        </w:behaviors>
        <w:guid w:val="{6A9EBCB0-E82B-42D9-AEF5-A3D4BC7C6E89}"/>
      </w:docPartPr>
      <w:docPartBody>
        <w:p w:rsidR="00C031FD" w:rsidRDefault="00AF0EEA" w:rsidP="00AF0EEA">
          <w:pPr>
            <w:pStyle w:val="9D0F0F046AE64804B52322DE39EF37DB1"/>
          </w:pPr>
          <w:r w:rsidRPr="00485A71">
            <w:rPr>
              <w:rStyle w:val="Platzhaltertext"/>
              <w:color w:val="8496B0" w:themeColor="text2" w:themeTint="99"/>
            </w:rPr>
            <w:t>Klicken oder tippen Sie hier, um Text einzugeben.</w:t>
          </w:r>
        </w:p>
      </w:docPartBody>
    </w:docPart>
    <w:docPart>
      <w:docPartPr>
        <w:name w:val="D0973F6E4D2041D2946E739D763E441F"/>
        <w:category>
          <w:name w:val="Allgemein"/>
          <w:gallery w:val="placeholder"/>
        </w:category>
        <w:types>
          <w:type w:val="bbPlcHdr"/>
        </w:types>
        <w:behaviors>
          <w:behavior w:val="content"/>
        </w:behaviors>
        <w:guid w:val="{1DC2B4D8-71DA-4EC9-921E-99502592CD63}"/>
      </w:docPartPr>
      <w:docPartBody>
        <w:p w:rsidR="00C031FD" w:rsidRDefault="00AF0EEA" w:rsidP="00AF0EEA">
          <w:pPr>
            <w:pStyle w:val="D0973F6E4D2041D2946E739D763E441F1"/>
          </w:pPr>
          <w:r w:rsidRPr="004A2DB2">
            <w:rPr>
              <w:rStyle w:val="Platzhaltertext"/>
              <w:color w:val="8496B0" w:themeColor="text2" w:themeTint="99"/>
            </w:rPr>
            <w:t>Klicken oder tippen Sie hier, um Text einzugeben.</w:t>
          </w:r>
        </w:p>
      </w:docPartBody>
    </w:docPart>
    <w:docPart>
      <w:docPartPr>
        <w:name w:val="88A84BF072054E97B2EC8D9D2F744D23"/>
        <w:category>
          <w:name w:val="Allgemein"/>
          <w:gallery w:val="placeholder"/>
        </w:category>
        <w:types>
          <w:type w:val="bbPlcHdr"/>
        </w:types>
        <w:behaviors>
          <w:behavior w:val="content"/>
        </w:behaviors>
        <w:guid w:val="{50B5B0EE-9F13-4A92-99A8-2AB99742C0B8}"/>
      </w:docPartPr>
      <w:docPartBody>
        <w:p w:rsidR="00C031FD" w:rsidRDefault="00AF0EEA" w:rsidP="00AF0EEA">
          <w:pPr>
            <w:pStyle w:val="88A84BF072054E97B2EC8D9D2F744D231"/>
          </w:pPr>
          <w:r w:rsidRPr="006834BE">
            <w:rPr>
              <w:rStyle w:val="Anz"/>
              <w:color w:val="8496B0" w:themeColor="text2" w:themeTint="99"/>
            </w:rPr>
            <w:t>Anz.</w:t>
          </w:r>
        </w:p>
      </w:docPartBody>
    </w:docPart>
    <w:docPart>
      <w:docPartPr>
        <w:name w:val="0C8317E8476B421CA3E724A13530A153"/>
        <w:category>
          <w:name w:val="Allgemein"/>
          <w:gallery w:val="placeholder"/>
        </w:category>
        <w:types>
          <w:type w:val="bbPlcHdr"/>
        </w:types>
        <w:behaviors>
          <w:behavior w:val="content"/>
        </w:behaviors>
        <w:guid w:val="{1CA6EA90-F89E-4056-A41D-8311F4A74370}"/>
      </w:docPartPr>
      <w:docPartBody>
        <w:p w:rsidR="00C031FD" w:rsidRDefault="00AF0EEA" w:rsidP="00AF0EEA">
          <w:pPr>
            <w:pStyle w:val="0C8317E8476B421CA3E724A13530A1531"/>
          </w:pPr>
          <w:r w:rsidRPr="006834BE">
            <w:rPr>
              <w:rStyle w:val="Platzhaltertext"/>
              <w:color w:val="8496B0" w:themeColor="text2" w:themeTint="99"/>
            </w:rPr>
            <w:t>Klicken oder tippen Sie hier, um Text einzugeben.</w:t>
          </w:r>
        </w:p>
      </w:docPartBody>
    </w:docPart>
    <w:docPart>
      <w:docPartPr>
        <w:name w:val="4921A49A117A43A2B2C644F1041F6F65"/>
        <w:category>
          <w:name w:val="Allgemein"/>
          <w:gallery w:val="placeholder"/>
        </w:category>
        <w:types>
          <w:type w:val="bbPlcHdr"/>
        </w:types>
        <w:behaviors>
          <w:behavior w:val="content"/>
        </w:behaviors>
        <w:guid w:val="{C6747FE7-5500-4D12-8BAC-476A258B98D6}"/>
      </w:docPartPr>
      <w:docPartBody>
        <w:p w:rsidR="00C031FD" w:rsidRDefault="00AF0EEA" w:rsidP="00AF0EEA">
          <w:pPr>
            <w:pStyle w:val="4921A49A117A43A2B2C644F1041F6F651"/>
          </w:pPr>
          <w:r w:rsidRPr="006834BE">
            <w:rPr>
              <w:rStyle w:val="Anz"/>
              <w:color w:val="8496B0" w:themeColor="text2" w:themeTint="99"/>
            </w:rPr>
            <w:t>Anz.</w:t>
          </w:r>
        </w:p>
      </w:docPartBody>
    </w:docPart>
    <w:docPart>
      <w:docPartPr>
        <w:name w:val="C9EABA81FF454166A545138A69C74862"/>
        <w:category>
          <w:name w:val="Allgemein"/>
          <w:gallery w:val="placeholder"/>
        </w:category>
        <w:types>
          <w:type w:val="bbPlcHdr"/>
        </w:types>
        <w:behaviors>
          <w:behavior w:val="content"/>
        </w:behaviors>
        <w:guid w:val="{A7ACF588-8D29-43BB-8617-20910DDBBB33}"/>
      </w:docPartPr>
      <w:docPartBody>
        <w:p w:rsidR="00C031FD" w:rsidRDefault="00AF0EEA" w:rsidP="00AF0EEA">
          <w:pPr>
            <w:pStyle w:val="C9EABA81FF454166A545138A69C748621"/>
          </w:pPr>
          <w:r w:rsidRPr="006834BE">
            <w:rPr>
              <w:rStyle w:val="Platzhaltertext"/>
              <w:color w:val="8496B0" w:themeColor="text2" w:themeTint="99"/>
            </w:rPr>
            <w:t>Klicken oder tippen Sie hier, um Text einzugeben.</w:t>
          </w:r>
        </w:p>
      </w:docPartBody>
    </w:docPart>
    <w:docPart>
      <w:docPartPr>
        <w:name w:val="9F756BF74891450E8BA8589A7C974A17"/>
        <w:category>
          <w:name w:val="Allgemein"/>
          <w:gallery w:val="placeholder"/>
        </w:category>
        <w:types>
          <w:type w:val="bbPlcHdr"/>
        </w:types>
        <w:behaviors>
          <w:behavior w:val="content"/>
        </w:behaviors>
        <w:guid w:val="{EB04C37F-83C5-46BA-83BA-E3B650C96407}"/>
      </w:docPartPr>
      <w:docPartBody>
        <w:p w:rsidR="00C031FD" w:rsidRDefault="00AF0EEA" w:rsidP="00AF0EEA">
          <w:pPr>
            <w:pStyle w:val="9F756BF74891450E8BA8589A7C974A171"/>
          </w:pPr>
          <w:r w:rsidRPr="006834BE">
            <w:rPr>
              <w:rStyle w:val="Anz"/>
              <w:color w:val="8496B0" w:themeColor="text2" w:themeTint="99"/>
            </w:rPr>
            <w:t>Anz.</w:t>
          </w:r>
        </w:p>
      </w:docPartBody>
    </w:docPart>
    <w:docPart>
      <w:docPartPr>
        <w:name w:val="F8585EE517CB421990E21EA6CAC7C0CC"/>
        <w:category>
          <w:name w:val="Allgemein"/>
          <w:gallery w:val="placeholder"/>
        </w:category>
        <w:types>
          <w:type w:val="bbPlcHdr"/>
        </w:types>
        <w:behaviors>
          <w:behavior w:val="content"/>
        </w:behaviors>
        <w:guid w:val="{7B80744C-342B-415B-9E35-58553D097550}"/>
      </w:docPartPr>
      <w:docPartBody>
        <w:p w:rsidR="00C031FD" w:rsidRDefault="00AF0EEA" w:rsidP="00AF0EEA">
          <w:pPr>
            <w:pStyle w:val="F8585EE517CB421990E21EA6CAC7C0CC1"/>
          </w:pPr>
          <w:r w:rsidRPr="006834BE">
            <w:rPr>
              <w:rStyle w:val="Platzhaltertext"/>
              <w:color w:val="8496B0" w:themeColor="text2" w:themeTint="99"/>
            </w:rPr>
            <w:t>Klicken oder tippen Sie hier, um Text einzugeben.</w:t>
          </w:r>
        </w:p>
      </w:docPartBody>
    </w:docPart>
    <w:docPart>
      <w:docPartPr>
        <w:name w:val="2B7DAFD764C7409E9723C1079E884739"/>
        <w:category>
          <w:name w:val="Allgemein"/>
          <w:gallery w:val="placeholder"/>
        </w:category>
        <w:types>
          <w:type w:val="bbPlcHdr"/>
        </w:types>
        <w:behaviors>
          <w:behavior w:val="content"/>
        </w:behaviors>
        <w:guid w:val="{C52D9621-3E88-4B07-89DF-C4EEA7574663}"/>
      </w:docPartPr>
      <w:docPartBody>
        <w:p w:rsidR="00C031FD" w:rsidRDefault="00AF0EEA" w:rsidP="00AF0EEA">
          <w:pPr>
            <w:pStyle w:val="2B7DAFD764C7409E9723C1079E8847391"/>
          </w:pPr>
          <w:r w:rsidRPr="006834BE">
            <w:rPr>
              <w:rStyle w:val="Anz"/>
              <w:color w:val="8496B0" w:themeColor="text2" w:themeTint="99"/>
            </w:rPr>
            <w:t>Anz.</w:t>
          </w:r>
        </w:p>
      </w:docPartBody>
    </w:docPart>
    <w:docPart>
      <w:docPartPr>
        <w:name w:val="46BBED58D7DD40198CA714D5A2E4CE4F"/>
        <w:category>
          <w:name w:val="Allgemein"/>
          <w:gallery w:val="placeholder"/>
        </w:category>
        <w:types>
          <w:type w:val="bbPlcHdr"/>
        </w:types>
        <w:behaviors>
          <w:behavior w:val="content"/>
        </w:behaviors>
        <w:guid w:val="{5B8E7527-3D8E-4DF5-8701-7759AC3F3395}"/>
      </w:docPartPr>
      <w:docPartBody>
        <w:p w:rsidR="00C031FD" w:rsidRDefault="00AF0EEA" w:rsidP="00AF0EEA">
          <w:pPr>
            <w:pStyle w:val="46BBED58D7DD40198CA714D5A2E4CE4F1"/>
          </w:pPr>
          <w:r w:rsidRPr="006834BE">
            <w:rPr>
              <w:rStyle w:val="Platzhaltertext"/>
              <w:color w:val="8496B0" w:themeColor="text2" w:themeTint="99"/>
            </w:rPr>
            <w:t>Klicken oder tippen Sie hier, um Text einzugeben.</w:t>
          </w:r>
        </w:p>
      </w:docPartBody>
    </w:docPart>
    <w:docPart>
      <w:docPartPr>
        <w:name w:val="D30155E94606433790460379A1C92476"/>
        <w:category>
          <w:name w:val="Allgemein"/>
          <w:gallery w:val="placeholder"/>
        </w:category>
        <w:types>
          <w:type w:val="bbPlcHdr"/>
        </w:types>
        <w:behaviors>
          <w:behavior w:val="content"/>
        </w:behaviors>
        <w:guid w:val="{E1D6ACA9-948B-403D-B89A-3A2325DE271E}"/>
      </w:docPartPr>
      <w:docPartBody>
        <w:p w:rsidR="00C031FD" w:rsidRDefault="00AF0EEA" w:rsidP="00AF0EEA">
          <w:pPr>
            <w:pStyle w:val="D30155E94606433790460379A1C924761"/>
          </w:pPr>
          <w:r w:rsidRPr="006834BE">
            <w:rPr>
              <w:rStyle w:val="Anz"/>
              <w:color w:val="8496B0" w:themeColor="text2" w:themeTint="99"/>
            </w:rPr>
            <w:t>Anz.</w:t>
          </w:r>
        </w:p>
      </w:docPartBody>
    </w:docPart>
    <w:docPart>
      <w:docPartPr>
        <w:name w:val="A190339BE61E4461A7C17A0F543BDF2A"/>
        <w:category>
          <w:name w:val="Allgemein"/>
          <w:gallery w:val="placeholder"/>
        </w:category>
        <w:types>
          <w:type w:val="bbPlcHdr"/>
        </w:types>
        <w:behaviors>
          <w:behavior w:val="content"/>
        </w:behaviors>
        <w:guid w:val="{0AF4DEA2-9367-43A9-944F-ED67194F0578}"/>
      </w:docPartPr>
      <w:docPartBody>
        <w:p w:rsidR="00C031FD" w:rsidRDefault="00AF0EEA" w:rsidP="00AF0EEA">
          <w:pPr>
            <w:pStyle w:val="A190339BE61E4461A7C17A0F543BDF2A1"/>
          </w:pPr>
          <w:r w:rsidRPr="006834BE">
            <w:rPr>
              <w:rStyle w:val="Platzhaltertext"/>
              <w:color w:val="8496B0" w:themeColor="text2" w:themeTint="99"/>
            </w:rPr>
            <w:t>Klicken oder tippen Sie hier, um Text einzugeben.</w:t>
          </w:r>
        </w:p>
      </w:docPartBody>
    </w:docPart>
    <w:docPart>
      <w:docPartPr>
        <w:name w:val="43D6BEF877234040B706AD6C353A2610"/>
        <w:category>
          <w:name w:val="Allgemein"/>
          <w:gallery w:val="placeholder"/>
        </w:category>
        <w:types>
          <w:type w:val="bbPlcHdr"/>
        </w:types>
        <w:behaviors>
          <w:behavior w:val="content"/>
        </w:behaviors>
        <w:guid w:val="{AC3870DB-DD5D-4722-A2AB-684A3404E093}"/>
      </w:docPartPr>
      <w:docPartBody>
        <w:p w:rsidR="00C031FD" w:rsidRDefault="00AF0EEA" w:rsidP="00AF0EEA">
          <w:pPr>
            <w:pStyle w:val="43D6BEF877234040B706AD6C353A26101"/>
          </w:pPr>
          <w:r w:rsidRPr="006834BE">
            <w:rPr>
              <w:rStyle w:val="Anz"/>
              <w:color w:val="8496B0" w:themeColor="text2" w:themeTint="99"/>
            </w:rPr>
            <w:t>Anz.</w:t>
          </w:r>
        </w:p>
      </w:docPartBody>
    </w:docPart>
    <w:docPart>
      <w:docPartPr>
        <w:name w:val="B0F76FE4A1B148DCB361B80ED3686508"/>
        <w:category>
          <w:name w:val="Allgemein"/>
          <w:gallery w:val="placeholder"/>
        </w:category>
        <w:types>
          <w:type w:val="bbPlcHdr"/>
        </w:types>
        <w:behaviors>
          <w:behavior w:val="content"/>
        </w:behaviors>
        <w:guid w:val="{1FBC3175-7655-4813-821D-12A6B9C36DEA}"/>
      </w:docPartPr>
      <w:docPartBody>
        <w:p w:rsidR="00C031FD" w:rsidRDefault="00AF0EEA" w:rsidP="00AF0EEA">
          <w:pPr>
            <w:pStyle w:val="B0F76FE4A1B148DCB361B80ED36865081"/>
          </w:pPr>
          <w:r w:rsidRPr="006834BE">
            <w:rPr>
              <w:rStyle w:val="Platzhaltertext"/>
              <w:color w:val="8496B0" w:themeColor="text2" w:themeTint="99"/>
            </w:rPr>
            <w:t>Klicken oder tippen Sie hier, um Text einzugeben.</w:t>
          </w:r>
        </w:p>
      </w:docPartBody>
    </w:docPart>
    <w:docPart>
      <w:docPartPr>
        <w:name w:val="9F4A9E68ED7145418C7CF1296CF94C28"/>
        <w:category>
          <w:name w:val="Allgemein"/>
          <w:gallery w:val="placeholder"/>
        </w:category>
        <w:types>
          <w:type w:val="bbPlcHdr"/>
        </w:types>
        <w:behaviors>
          <w:behavior w:val="content"/>
        </w:behaviors>
        <w:guid w:val="{5471FB28-6946-459D-B80F-763E8C5DCA41}"/>
      </w:docPartPr>
      <w:docPartBody>
        <w:p w:rsidR="00C031FD" w:rsidRDefault="00AF0EEA" w:rsidP="00AF0EEA">
          <w:pPr>
            <w:pStyle w:val="9F4A9E68ED7145418C7CF1296CF94C281"/>
          </w:pPr>
          <w:r w:rsidRPr="006834BE">
            <w:rPr>
              <w:rStyle w:val="Anz"/>
              <w:color w:val="8496B0" w:themeColor="text2" w:themeTint="99"/>
            </w:rPr>
            <w:t>Anz.</w:t>
          </w:r>
        </w:p>
      </w:docPartBody>
    </w:docPart>
    <w:docPart>
      <w:docPartPr>
        <w:name w:val="3801F3DA591340CA8004A1AA61633201"/>
        <w:category>
          <w:name w:val="Allgemein"/>
          <w:gallery w:val="placeholder"/>
        </w:category>
        <w:types>
          <w:type w:val="bbPlcHdr"/>
        </w:types>
        <w:behaviors>
          <w:behavior w:val="content"/>
        </w:behaviors>
        <w:guid w:val="{E4159A49-4501-4254-A51E-D96471FD0A50}"/>
      </w:docPartPr>
      <w:docPartBody>
        <w:p w:rsidR="00C031FD" w:rsidRDefault="00AF0EEA" w:rsidP="00AF0EEA">
          <w:pPr>
            <w:pStyle w:val="3801F3DA591340CA8004A1AA616332011"/>
          </w:pPr>
          <w:r w:rsidRPr="006834BE">
            <w:rPr>
              <w:rStyle w:val="Platzhaltertext"/>
              <w:color w:val="8496B0" w:themeColor="text2" w:themeTint="99"/>
            </w:rPr>
            <w:t>Klicken oder tippen Sie hier, um Text einzugeben.</w:t>
          </w:r>
        </w:p>
      </w:docPartBody>
    </w:docPart>
    <w:docPart>
      <w:docPartPr>
        <w:name w:val="DBCD1397D30A4090B6B1DA6BCCC96447"/>
        <w:category>
          <w:name w:val="Allgemein"/>
          <w:gallery w:val="placeholder"/>
        </w:category>
        <w:types>
          <w:type w:val="bbPlcHdr"/>
        </w:types>
        <w:behaviors>
          <w:behavior w:val="content"/>
        </w:behaviors>
        <w:guid w:val="{40EF9AC6-BE37-4130-BB01-CCA305A4E349}"/>
      </w:docPartPr>
      <w:docPartBody>
        <w:p w:rsidR="00C031FD" w:rsidRDefault="00AF0EEA" w:rsidP="00AF0EEA">
          <w:pPr>
            <w:pStyle w:val="DBCD1397D30A4090B6B1DA6BCCC964471"/>
          </w:pPr>
          <w:r w:rsidRPr="006834BE">
            <w:rPr>
              <w:rStyle w:val="Anz"/>
              <w:color w:val="8496B0" w:themeColor="text2" w:themeTint="99"/>
            </w:rPr>
            <w:t>Jahr</w:t>
          </w:r>
        </w:p>
      </w:docPartBody>
    </w:docPart>
    <w:docPart>
      <w:docPartPr>
        <w:name w:val="8EDBF99A3B04424B8A3CC6CD5DF00DF5"/>
        <w:category>
          <w:name w:val="Allgemein"/>
          <w:gallery w:val="placeholder"/>
        </w:category>
        <w:types>
          <w:type w:val="bbPlcHdr"/>
        </w:types>
        <w:behaviors>
          <w:behavior w:val="content"/>
        </w:behaviors>
        <w:guid w:val="{F7C26FF0-206A-4477-B460-0964AF155F97}"/>
      </w:docPartPr>
      <w:docPartBody>
        <w:p w:rsidR="00C031FD" w:rsidRDefault="00AF0EEA" w:rsidP="00AF0EEA">
          <w:pPr>
            <w:pStyle w:val="8EDBF99A3B04424B8A3CC6CD5DF00DF51"/>
          </w:pPr>
          <w:r w:rsidRPr="006834BE">
            <w:rPr>
              <w:rStyle w:val="Platzhaltertext"/>
              <w:color w:val="8496B0" w:themeColor="text2" w:themeTint="99"/>
            </w:rPr>
            <w:t>Klicken oder tippen Sie hier, um Text einzugeben.</w:t>
          </w:r>
        </w:p>
      </w:docPartBody>
    </w:docPart>
    <w:docPart>
      <w:docPartPr>
        <w:name w:val="34C2D27CF932496CBCD2D0A406B3AA2D"/>
        <w:category>
          <w:name w:val="Allgemein"/>
          <w:gallery w:val="placeholder"/>
        </w:category>
        <w:types>
          <w:type w:val="bbPlcHdr"/>
        </w:types>
        <w:behaviors>
          <w:behavior w:val="content"/>
        </w:behaviors>
        <w:guid w:val="{D68AD080-13E2-4104-B962-6916CBFF82EA}"/>
      </w:docPartPr>
      <w:docPartBody>
        <w:p w:rsidR="00C031FD" w:rsidRDefault="00AF0EEA" w:rsidP="00AF0EEA">
          <w:pPr>
            <w:pStyle w:val="34C2D27CF932496CBCD2D0A406B3AA2D1"/>
          </w:pPr>
          <w:r w:rsidRPr="006834BE">
            <w:rPr>
              <w:rStyle w:val="Anz"/>
              <w:color w:val="8496B0" w:themeColor="text2" w:themeTint="99"/>
            </w:rPr>
            <w:t>Jahr</w:t>
          </w:r>
        </w:p>
      </w:docPartBody>
    </w:docPart>
    <w:docPart>
      <w:docPartPr>
        <w:name w:val="A71DFF2832EC44F0953C0D9D2CB8A663"/>
        <w:category>
          <w:name w:val="Allgemein"/>
          <w:gallery w:val="placeholder"/>
        </w:category>
        <w:types>
          <w:type w:val="bbPlcHdr"/>
        </w:types>
        <w:behaviors>
          <w:behavior w:val="content"/>
        </w:behaviors>
        <w:guid w:val="{8B2351FF-6BE4-4F07-BD85-E75E77AB535E}"/>
      </w:docPartPr>
      <w:docPartBody>
        <w:p w:rsidR="00C031FD" w:rsidRDefault="00AF0EEA" w:rsidP="00AF0EEA">
          <w:pPr>
            <w:pStyle w:val="A71DFF2832EC44F0953C0D9D2CB8A6631"/>
          </w:pPr>
          <w:r w:rsidRPr="006834BE">
            <w:rPr>
              <w:rStyle w:val="Platzhaltertext"/>
              <w:color w:val="8496B0" w:themeColor="text2" w:themeTint="99"/>
            </w:rPr>
            <w:t>Klicken oder tippen Sie hier, um Text einzugeben.</w:t>
          </w:r>
        </w:p>
      </w:docPartBody>
    </w:docPart>
    <w:docPart>
      <w:docPartPr>
        <w:name w:val="612A6C0C8C1F422D9CCE84ECE310EAD8"/>
        <w:category>
          <w:name w:val="Allgemein"/>
          <w:gallery w:val="placeholder"/>
        </w:category>
        <w:types>
          <w:type w:val="bbPlcHdr"/>
        </w:types>
        <w:behaviors>
          <w:behavior w:val="content"/>
        </w:behaviors>
        <w:guid w:val="{0DCE78B1-02EA-40CE-AFE4-7EA666A462FC}"/>
      </w:docPartPr>
      <w:docPartBody>
        <w:p w:rsidR="00C031FD" w:rsidRDefault="00AF0EEA" w:rsidP="00AF0EEA">
          <w:pPr>
            <w:pStyle w:val="612A6C0C8C1F422D9CCE84ECE310EAD81"/>
          </w:pPr>
          <w:r w:rsidRPr="006834BE">
            <w:rPr>
              <w:rStyle w:val="Anz"/>
              <w:color w:val="8496B0" w:themeColor="text2" w:themeTint="99"/>
            </w:rPr>
            <w:t>Jahr</w:t>
          </w:r>
        </w:p>
      </w:docPartBody>
    </w:docPart>
    <w:docPart>
      <w:docPartPr>
        <w:name w:val="7AFC9EBDE0A94F65804666051543A875"/>
        <w:category>
          <w:name w:val="Allgemein"/>
          <w:gallery w:val="placeholder"/>
        </w:category>
        <w:types>
          <w:type w:val="bbPlcHdr"/>
        </w:types>
        <w:behaviors>
          <w:behavior w:val="content"/>
        </w:behaviors>
        <w:guid w:val="{66B9F0B7-9D8A-4F06-B01F-655192FEE839}"/>
      </w:docPartPr>
      <w:docPartBody>
        <w:p w:rsidR="00C031FD" w:rsidRDefault="00AF0EEA" w:rsidP="00AF0EEA">
          <w:pPr>
            <w:pStyle w:val="7AFC9EBDE0A94F65804666051543A8751"/>
          </w:pPr>
          <w:r w:rsidRPr="006834BE">
            <w:rPr>
              <w:rStyle w:val="Platzhaltertext"/>
              <w:color w:val="8496B0" w:themeColor="text2" w:themeTint="99"/>
            </w:rPr>
            <w:t>Klicken oder tippen Sie hier, um Text einzugeben.</w:t>
          </w:r>
        </w:p>
      </w:docPartBody>
    </w:docPart>
    <w:docPart>
      <w:docPartPr>
        <w:name w:val="221A8EEBE8C646888C4783C79959CCE0"/>
        <w:category>
          <w:name w:val="Allgemein"/>
          <w:gallery w:val="placeholder"/>
        </w:category>
        <w:types>
          <w:type w:val="bbPlcHdr"/>
        </w:types>
        <w:behaviors>
          <w:behavior w:val="content"/>
        </w:behaviors>
        <w:guid w:val="{EB8CD891-5CD1-43AD-8D32-F649280899E9}"/>
      </w:docPartPr>
      <w:docPartBody>
        <w:p w:rsidR="00C031FD" w:rsidRDefault="00AF0EEA" w:rsidP="00AF0EEA">
          <w:pPr>
            <w:pStyle w:val="221A8EEBE8C646888C4783C79959CCE01"/>
          </w:pPr>
          <w:r w:rsidRPr="004A2DB2">
            <w:rPr>
              <w:rStyle w:val="Platzhaltertext"/>
              <w:color w:val="8496B0" w:themeColor="text2" w:themeTint="99"/>
            </w:rPr>
            <w:t>Klicken oder tippen Sie hier, um Text einzugeben.</w:t>
          </w:r>
        </w:p>
      </w:docPartBody>
    </w:docPart>
    <w:docPart>
      <w:docPartPr>
        <w:name w:val="8A1A749EA1784E9A8740E7819A721B9E"/>
        <w:category>
          <w:name w:val="Allgemein"/>
          <w:gallery w:val="placeholder"/>
        </w:category>
        <w:types>
          <w:type w:val="bbPlcHdr"/>
        </w:types>
        <w:behaviors>
          <w:behavior w:val="content"/>
        </w:behaviors>
        <w:guid w:val="{F6620450-0C3F-44C2-8FC4-52F58D3A1F6A}"/>
      </w:docPartPr>
      <w:docPartBody>
        <w:p w:rsidR="00C031FD" w:rsidRDefault="00AF0EEA" w:rsidP="00AF0EEA">
          <w:pPr>
            <w:pStyle w:val="8A1A749EA1784E9A8740E7819A721B9E1"/>
          </w:pPr>
          <w:r w:rsidRPr="00485A71">
            <w:rPr>
              <w:rStyle w:val="Platzhaltertext"/>
              <w:color w:val="8496B0" w:themeColor="text2" w:themeTint="99"/>
            </w:rPr>
            <w:t>Klicken oder tippen Sie hier, um Text einzugeben.</w:t>
          </w:r>
        </w:p>
      </w:docPartBody>
    </w:docPart>
    <w:docPart>
      <w:docPartPr>
        <w:name w:val="42364C405BCB4699B5495E1977360ED3"/>
        <w:category>
          <w:name w:val="Allgemein"/>
          <w:gallery w:val="placeholder"/>
        </w:category>
        <w:types>
          <w:type w:val="bbPlcHdr"/>
        </w:types>
        <w:behaviors>
          <w:behavior w:val="content"/>
        </w:behaviors>
        <w:guid w:val="{B3EF7F5D-F8AD-4237-9045-657E12E3ACD0}"/>
      </w:docPartPr>
      <w:docPartBody>
        <w:p w:rsidR="00C031FD" w:rsidRDefault="00AF0EEA" w:rsidP="00AF0EEA">
          <w:pPr>
            <w:pStyle w:val="42364C405BCB4699B5495E1977360ED31"/>
          </w:pPr>
          <w:r w:rsidRPr="004A2DB2">
            <w:rPr>
              <w:rStyle w:val="Platzhaltertext"/>
              <w:color w:val="8496B0" w:themeColor="text2" w:themeTint="99"/>
            </w:rPr>
            <w:t>Klicken oder tippen Sie hier, um Text einzugeben.</w:t>
          </w:r>
        </w:p>
      </w:docPartBody>
    </w:docPart>
    <w:docPart>
      <w:docPartPr>
        <w:name w:val="F770DB03FF574DA8A6A2629B97209389"/>
        <w:category>
          <w:name w:val="Allgemein"/>
          <w:gallery w:val="placeholder"/>
        </w:category>
        <w:types>
          <w:type w:val="bbPlcHdr"/>
        </w:types>
        <w:behaviors>
          <w:behavior w:val="content"/>
        </w:behaviors>
        <w:guid w:val="{07FB136A-B76D-418B-8C88-123BC4F5FC51}"/>
      </w:docPartPr>
      <w:docPartBody>
        <w:p w:rsidR="00C031FD" w:rsidRDefault="00AF0EEA" w:rsidP="00AF0EEA">
          <w:pPr>
            <w:pStyle w:val="F770DB03FF574DA8A6A2629B972093891"/>
          </w:pPr>
          <w:r w:rsidRPr="006834BE">
            <w:rPr>
              <w:rStyle w:val="Anz"/>
              <w:color w:val="8496B0" w:themeColor="text2" w:themeTint="99"/>
            </w:rPr>
            <w:t>Anz.</w:t>
          </w:r>
        </w:p>
      </w:docPartBody>
    </w:docPart>
    <w:docPart>
      <w:docPartPr>
        <w:name w:val="F25C5D12C59640BDB010EB12A5D69336"/>
        <w:category>
          <w:name w:val="Allgemein"/>
          <w:gallery w:val="placeholder"/>
        </w:category>
        <w:types>
          <w:type w:val="bbPlcHdr"/>
        </w:types>
        <w:behaviors>
          <w:behavior w:val="content"/>
        </w:behaviors>
        <w:guid w:val="{5329BD4C-4D88-450F-8505-CAD805FE9BB2}"/>
      </w:docPartPr>
      <w:docPartBody>
        <w:p w:rsidR="00C031FD" w:rsidRDefault="00AF0EEA" w:rsidP="00AF0EEA">
          <w:pPr>
            <w:pStyle w:val="F25C5D12C59640BDB010EB12A5D693361"/>
          </w:pPr>
          <w:r w:rsidRPr="006834BE">
            <w:rPr>
              <w:rStyle w:val="Platzhaltertext"/>
              <w:color w:val="8496B0" w:themeColor="text2" w:themeTint="99"/>
            </w:rPr>
            <w:t>Klicken oder tippen Sie hier, um Text einzugeben.</w:t>
          </w:r>
        </w:p>
      </w:docPartBody>
    </w:docPart>
    <w:docPart>
      <w:docPartPr>
        <w:name w:val="7B6EA91B8DD94B5682D4D2DDFB7BE39A"/>
        <w:category>
          <w:name w:val="Allgemein"/>
          <w:gallery w:val="placeholder"/>
        </w:category>
        <w:types>
          <w:type w:val="bbPlcHdr"/>
        </w:types>
        <w:behaviors>
          <w:behavior w:val="content"/>
        </w:behaviors>
        <w:guid w:val="{A7E0B965-1638-4368-9AAC-48D33182FDD7}"/>
      </w:docPartPr>
      <w:docPartBody>
        <w:p w:rsidR="00C031FD" w:rsidRDefault="00AF0EEA" w:rsidP="00AF0EEA">
          <w:pPr>
            <w:pStyle w:val="7B6EA91B8DD94B5682D4D2DDFB7BE39A1"/>
          </w:pPr>
          <w:r w:rsidRPr="006834BE">
            <w:rPr>
              <w:rStyle w:val="Anz"/>
              <w:color w:val="8496B0" w:themeColor="text2" w:themeTint="99"/>
            </w:rPr>
            <w:t>Anz.</w:t>
          </w:r>
        </w:p>
      </w:docPartBody>
    </w:docPart>
    <w:docPart>
      <w:docPartPr>
        <w:name w:val="E7FA0F31B5F84FD7B51912FDAD29648F"/>
        <w:category>
          <w:name w:val="Allgemein"/>
          <w:gallery w:val="placeholder"/>
        </w:category>
        <w:types>
          <w:type w:val="bbPlcHdr"/>
        </w:types>
        <w:behaviors>
          <w:behavior w:val="content"/>
        </w:behaviors>
        <w:guid w:val="{B289A7AD-7A0D-422E-AB79-8FDF013E8FFA}"/>
      </w:docPartPr>
      <w:docPartBody>
        <w:p w:rsidR="00C031FD" w:rsidRDefault="00AF0EEA" w:rsidP="00AF0EEA">
          <w:pPr>
            <w:pStyle w:val="E7FA0F31B5F84FD7B51912FDAD29648F1"/>
          </w:pPr>
          <w:r w:rsidRPr="006834BE">
            <w:rPr>
              <w:rStyle w:val="Platzhaltertext"/>
              <w:color w:val="8496B0" w:themeColor="text2" w:themeTint="99"/>
            </w:rPr>
            <w:t>Klicken oder tippen Sie hier, um Text einzugeben.</w:t>
          </w:r>
        </w:p>
      </w:docPartBody>
    </w:docPart>
    <w:docPart>
      <w:docPartPr>
        <w:name w:val="1F8A8CC3A15E42D7BC5EB85B28C2A7CB"/>
        <w:category>
          <w:name w:val="Allgemein"/>
          <w:gallery w:val="placeholder"/>
        </w:category>
        <w:types>
          <w:type w:val="bbPlcHdr"/>
        </w:types>
        <w:behaviors>
          <w:behavior w:val="content"/>
        </w:behaviors>
        <w:guid w:val="{E52356FD-75BE-42F1-8FF2-D1D77193926A}"/>
      </w:docPartPr>
      <w:docPartBody>
        <w:p w:rsidR="00C031FD" w:rsidRDefault="00AF0EEA" w:rsidP="00AF0EEA">
          <w:pPr>
            <w:pStyle w:val="1F8A8CC3A15E42D7BC5EB85B28C2A7CB1"/>
          </w:pPr>
          <w:r w:rsidRPr="006834BE">
            <w:rPr>
              <w:rStyle w:val="Anz"/>
              <w:color w:val="8496B0" w:themeColor="text2" w:themeTint="99"/>
            </w:rPr>
            <w:t>Anz.</w:t>
          </w:r>
        </w:p>
      </w:docPartBody>
    </w:docPart>
    <w:docPart>
      <w:docPartPr>
        <w:name w:val="E6FE89AE8DCB4CCBB04D50F3210A8A12"/>
        <w:category>
          <w:name w:val="Allgemein"/>
          <w:gallery w:val="placeholder"/>
        </w:category>
        <w:types>
          <w:type w:val="bbPlcHdr"/>
        </w:types>
        <w:behaviors>
          <w:behavior w:val="content"/>
        </w:behaviors>
        <w:guid w:val="{9139065F-6B13-487B-9C60-57458034BCF4}"/>
      </w:docPartPr>
      <w:docPartBody>
        <w:p w:rsidR="00C031FD" w:rsidRDefault="00AF0EEA" w:rsidP="00AF0EEA">
          <w:pPr>
            <w:pStyle w:val="E6FE89AE8DCB4CCBB04D50F3210A8A121"/>
          </w:pPr>
          <w:r w:rsidRPr="006834BE">
            <w:rPr>
              <w:rStyle w:val="Platzhaltertext"/>
              <w:color w:val="8496B0" w:themeColor="text2" w:themeTint="99"/>
            </w:rPr>
            <w:t>Klicken oder tippen Sie hier, um Text einzugeben.</w:t>
          </w:r>
        </w:p>
      </w:docPartBody>
    </w:docPart>
    <w:docPart>
      <w:docPartPr>
        <w:name w:val="39326DFFEE6B441ABECDEC27AAD55D02"/>
        <w:category>
          <w:name w:val="Allgemein"/>
          <w:gallery w:val="placeholder"/>
        </w:category>
        <w:types>
          <w:type w:val="bbPlcHdr"/>
        </w:types>
        <w:behaviors>
          <w:behavior w:val="content"/>
        </w:behaviors>
        <w:guid w:val="{818C1F71-CFE0-4212-999B-F25C958DD171}"/>
      </w:docPartPr>
      <w:docPartBody>
        <w:p w:rsidR="00C031FD" w:rsidRDefault="00AF0EEA" w:rsidP="00AF0EEA">
          <w:pPr>
            <w:pStyle w:val="39326DFFEE6B441ABECDEC27AAD55D021"/>
          </w:pPr>
          <w:r w:rsidRPr="006834BE">
            <w:rPr>
              <w:rStyle w:val="Anz"/>
              <w:color w:val="8496B0" w:themeColor="text2" w:themeTint="99"/>
            </w:rPr>
            <w:t>Anz.</w:t>
          </w:r>
        </w:p>
      </w:docPartBody>
    </w:docPart>
    <w:docPart>
      <w:docPartPr>
        <w:name w:val="9C7914BF3FF348E79A6408DB72F19E93"/>
        <w:category>
          <w:name w:val="Allgemein"/>
          <w:gallery w:val="placeholder"/>
        </w:category>
        <w:types>
          <w:type w:val="bbPlcHdr"/>
        </w:types>
        <w:behaviors>
          <w:behavior w:val="content"/>
        </w:behaviors>
        <w:guid w:val="{D495022D-A7BC-47E1-A275-002A8140F1C0}"/>
      </w:docPartPr>
      <w:docPartBody>
        <w:p w:rsidR="00C031FD" w:rsidRDefault="00AF0EEA" w:rsidP="00AF0EEA">
          <w:pPr>
            <w:pStyle w:val="9C7914BF3FF348E79A6408DB72F19E931"/>
          </w:pPr>
          <w:r w:rsidRPr="006834BE">
            <w:rPr>
              <w:rStyle w:val="Platzhaltertext"/>
              <w:color w:val="8496B0" w:themeColor="text2" w:themeTint="99"/>
            </w:rPr>
            <w:t>Klicken oder tippen Sie hier, um Text einzugeben.</w:t>
          </w:r>
        </w:p>
      </w:docPartBody>
    </w:docPart>
    <w:docPart>
      <w:docPartPr>
        <w:name w:val="DB8B861169324D939A601CD5A07934E5"/>
        <w:category>
          <w:name w:val="Allgemein"/>
          <w:gallery w:val="placeholder"/>
        </w:category>
        <w:types>
          <w:type w:val="bbPlcHdr"/>
        </w:types>
        <w:behaviors>
          <w:behavior w:val="content"/>
        </w:behaviors>
        <w:guid w:val="{12E9FA4D-49A4-42C0-B19C-FF7B371BAD81}"/>
      </w:docPartPr>
      <w:docPartBody>
        <w:p w:rsidR="00C031FD" w:rsidRDefault="00AF0EEA" w:rsidP="00AF0EEA">
          <w:pPr>
            <w:pStyle w:val="DB8B861169324D939A601CD5A07934E51"/>
          </w:pPr>
          <w:r w:rsidRPr="006834BE">
            <w:rPr>
              <w:rStyle w:val="Anz"/>
              <w:color w:val="8496B0" w:themeColor="text2" w:themeTint="99"/>
            </w:rPr>
            <w:t>Anz.</w:t>
          </w:r>
        </w:p>
      </w:docPartBody>
    </w:docPart>
    <w:docPart>
      <w:docPartPr>
        <w:name w:val="8AAC605697AF4A4FA2D7801B3D167A0E"/>
        <w:category>
          <w:name w:val="Allgemein"/>
          <w:gallery w:val="placeholder"/>
        </w:category>
        <w:types>
          <w:type w:val="bbPlcHdr"/>
        </w:types>
        <w:behaviors>
          <w:behavior w:val="content"/>
        </w:behaviors>
        <w:guid w:val="{EF0E7D79-14C9-431C-A75A-D03F6A413316}"/>
      </w:docPartPr>
      <w:docPartBody>
        <w:p w:rsidR="00C031FD" w:rsidRDefault="00AF0EEA" w:rsidP="00AF0EEA">
          <w:pPr>
            <w:pStyle w:val="8AAC605697AF4A4FA2D7801B3D167A0E1"/>
          </w:pPr>
          <w:r w:rsidRPr="006834BE">
            <w:rPr>
              <w:rStyle w:val="Platzhaltertext"/>
              <w:color w:val="8496B0" w:themeColor="text2" w:themeTint="99"/>
            </w:rPr>
            <w:t>Klicken oder tippen Sie hier, um Text einzugeben.</w:t>
          </w:r>
        </w:p>
      </w:docPartBody>
    </w:docPart>
    <w:docPart>
      <w:docPartPr>
        <w:name w:val="DF4A9097E27E4DC4BC0B079699508A83"/>
        <w:category>
          <w:name w:val="Allgemein"/>
          <w:gallery w:val="placeholder"/>
        </w:category>
        <w:types>
          <w:type w:val="bbPlcHdr"/>
        </w:types>
        <w:behaviors>
          <w:behavior w:val="content"/>
        </w:behaviors>
        <w:guid w:val="{1421349C-E264-4D61-B704-7274FB30ACB1}"/>
      </w:docPartPr>
      <w:docPartBody>
        <w:p w:rsidR="00C031FD" w:rsidRDefault="00AF0EEA" w:rsidP="00AF0EEA">
          <w:pPr>
            <w:pStyle w:val="DF4A9097E27E4DC4BC0B079699508A831"/>
          </w:pPr>
          <w:r w:rsidRPr="006834BE">
            <w:rPr>
              <w:rStyle w:val="Anz"/>
              <w:color w:val="8496B0" w:themeColor="text2" w:themeTint="99"/>
            </w:rPr>
            <w:t>Anz.</w:t>
          </w:r>
        </w:p>
      </w:docPartBody>
    </w:docPart>
    <w:docPart>
      <w:docPartPr>
        <w:name w:val="31FA1EB542AF4B3EB82D57A2EAD2F649"/>
        <w:category>
          <w:name w:val="Allgemein"/>
          <w:gallery w:val="placeholder"/>
        </w:category>
        <w:types>
          <w:type w:val="bbPlcHdr"/>
        </w:types>
        <w:behaviors>
          <w:behavior w:val="content"/>
        </w:behaviors>
        <w:guid w:val="{7A740214-D36A-4D11-80D9-5D2308DBEE87}"/>
      </w:docPartPr>
      <w:docPartBody>
        <w:p w:rsidR="00C031FD" w:rsidRDefault="00AF0EEA" w:rsidP="00AF0EEA">
          <w:pPr>
            <w:pStyle w:val="31FA1EB542AF4B3EB82D57A2EAD2F6491"/>
          </w:pPr>
          <w:r w:rsidRPr="006834BE">
            <w:rPr>
              <w:rStyle w:val="Platzhaltertext"/>
              <w:color w:val="8496B0" w:themeColor="text2" w:themeTint="99"/>
            </w:rPr>
            <w:t>Klicken oder tippen Sie hier, um Text einzugeben.</w:t>
          </w:r>
        </w:p>
      </w:docPartBody>
    </w:docPart>
    <w:docPart>
      <w:docPartPr>
        <w:name w:val="0CC9C20BF4EC4FD6BF22CF9E196F2AC5"/>
        <w:category>
          <w:name w:val="Allgemein"/>
          <w:gallery w:val="placeholder"/>
        </w:category>
        <w:types>
          <w:type w:val="bbPlcHdr"/>
        </w:types>
        <w:behaviors>
          <w:behavior w:val="content"/>
        </w:behaviors>
        <w:guid w:val="{90BF99E6-3FE1-4E82-8B6F-DB5053F33CEA}"/>
      </w:docPartPr>
      <w:docPartBody>
        <w:p w:rsidR="00C031FD" w:rsidRDefault="00AF0EEA" w:rsidP="00AF0EEA">
          <w:pPr>
            <w:pStyle w:val="0CC9C20BF4EC4FD6BF22CF9E196F2AC51"/>
          </w:pPr>
          <w:r w:rsidRPr="006834BE">
            <w:rPr>
              <w:rStyle w:val="Anz"/>
              <w:color w:val="8496B0" w:themeColor="text2" w:themeTint="99"/>
            </w:rPr>
            <w:t>Anz.</w:t>
          </w:r>
        </w:p>
      </w:docPartBody>
    </w:docPart>
    <w:docPart>
      <w:docPartPr>
        <w:name w:val="B21DF4D16D8F483CB57646E4DCFA3F56"/>
        <w:category>
          <w:name w:val="Allgemein"/>
          <w:gallery w:val="placeholder"/>
        </w:category>
        <w:types>
          <w:type w:val="bbPlcHdr"/>
        </w:types>
        <w:behaviors>
          <w:behavior w:val="content"/>
        </w:behaviors>
        <w:guid w:val="{8787F5CA-B7A4-4F0B-93FD-B01FCD7BAD1C}"/>
      </w:docPartPr>
      <w:docPartBody>
        <w:p w:rsidR="00C031FD" w:rsidRDefault="00AF0EEA" w:rsidP="00AF0EEA">
          <w:pPr>
            <w:pStyle w:val="B21DF4D16D8F483CB57646E4DCFA3F561"/>
          </w:pPr>
          <w:r w:rsidRPr="006834BE">
            <w:rPr>
              <w:rStyle w:val="Platzhaltertext"/>
              <w:color w:val="8496B0" w:themeColor="text2" w:themeTint="99"/>
            </w:rPr>
            <w:t>Klicken oder tippen Sie hier, um Text einzugeben.</w:t>
          </w:r>
        </w:p>
      </w:docPartBody>
    </w:docPart>
    <w:docPart>
      <w:docPartPr>
        <w:name w:val="66F221BC88F942ABA8EE9E7B2730A6FA"/>
        <w:category>
          <w:name w:val="Allgemein"/>
          <w:gallery w:val="placeholder"/>
        </w:category>
        <w:types>
          <w:type w:val="bbPlcHdr"/>
        </w:types>
        <w:behaviors>
          <w:behavior w:val="content"/>
        </w:behaviors>
        <w:guid w:val="{DEF6358F-9BD5-4A85-A10C-EEA3F19552AA}"/>
      </w:docPartPr>
      <w:docPartBody>
        <w:p w:rsidR="00C031FD" w:rsidRDefault="00AF0EEA" w:rsidP="00AF0EEA">
          <w:pPr>
            <w:pStyle w:val="66F221BC88F942ABA8EE9E7B2730A6FA1"/>
          </w:pPr>
          <w:r w:rsidRPr="006834BE">
            <w:rPr>
              <w:rStyle w:val="Anz"/>
              <w:color w:val="8496B0" w:themeColor="text2" w:themeTint="99"/>
            </w:rPr>
            <w:t>Jahr</w:t>
          </w:r>
        </w:p>
      </w:docPartBody>
    </w:docPart>
    <w:docPart>
      <w:docPartPr>
        <w:name w:val="8BB67B67EF474D1FA22B0436BDCAFA19"/>
        <w:category>
          <w:name w:val="Allgemein"/>
          <w:gallery w:val="placeholder"/>
        </w:category>
        <w:types>
          <w:type w:val="bbPlcHdr"/>
        </w:types>
        <w:behaviors>
          <w:behavior w:val="content"/>
        </w:behaviors>
        <w:guid w:val="{BEEBD281-86B2-4C35-A40B-030FF536EF1B}"/>
      </w:docPartPr>
      <w:docPartBody>
        <w:p w:rsidR="00C031FD" w:rsidRDefault="00AF0EEA" w:rsidP="00AF0EEA">
          <w:pPr>
            <w:pStyle w:val="8BB67B67EF474D1FA22B0436BDCAFA191"/>
          </w:pPr>
          <w:r w:rsidRPr="006834BE">
            <w:rPr>
              <w:rStyle w:val="Platzhaltertext"/>
              <w:color w:val="8496B0" w:themeColor="text2" w:themeTint="99"/>
            </w:rPr>
            <w:t>Klicken oder tippen Sie hier, um Text einzugeben.</w:t>
          </w:r>
        </w:p>
      </w:docPartBody>
    </w:docPart>
    <w:docPart>
      <w:docPartPr>
        <w:name w:val="0C1E784D9EC5464995A8896445A01131"/>
        <w:category>
          <w:name w:val="Allgemein"/>
          <w:gallery w:val="placeholder"/>
        </w:category>
        <w:types>
          <w:type w:val="bbPlcHdr"/>
        </w:types>
        <w:behaviors>
          <w:behavior w:val="content"/>
        </w:behaviors>
        <w:guid w:val="{DA3B1E13-29CA-464C-8C2B-F96AF0A09C51}"/>
      </w:docPartPr>
      <w:docPartBody>
        <w:p w:rsidR="00C031FD" w:rsidRDefault="00AF0EEA" w:rsidP="00AF0EEA">
          <w:pPr>
            <w:pStyle w:val="0C1E784D9EC5464995A8896445A011311"/>
          </w:pPr>
          <w:r w:rsidRPr="006834BE">
            <w:rPr>
              <w:rStyle w:val="Anz"/>
              <w:color w:val="8496B0" w:themeColor="text2" w:themeTint="99"/>
            </w:rPr>
            <w:t>Jahr</w:t>
          </w:r>
        </w:p>
      </w:docPartBody>
    </w:docPart>
    <w:docPart>
      <w:docPartPr>
        <w:name w:val="F9E2123C3D7D45FF88B2954DE98EA1C8"/>
        <w:category>
          <w:name w:val="Allgemein"/>
          <w:gallery w:val="placeholder"/>
        </w:category>
        <w:types>
          <w:type w:val="bbPlcHdr"/>
        </w:types>
        <w:behaviors>
          <w:behavior w:val="content"/>
        </w:behaviors>
        <w:guid w:val="{6389D5B6-C7D7-440A-87CE-AB5408875C00}"/>
      </w:docPartPr>
      <w:docPartBody>
        <w:p w:rsidR="00C031FD" w:rsidRDefault="00AF0EEA" w:rsidP="00AF0EEA">
          <w:pPr>
            <w:pStyle w:val="F9E2123C3D7D45FF88B2954DE98EA1C81"/>
          </w:pPr>
          <w:r w:rsidRPr="006834BE">
            <w:rPr>
              <w:rStyle w:val="Platzhaltertext"/>
              <w:color w:val="8496B0" w:themeColor="text2" w:themeTint="99"/>
            </w:rPr>
            <w:t>Klicken oder tippen Sie hier, um Text einzugeben.</w:t>
          </w:r>
        </w:p>
      </w:docPartBody>
    </w:docPart>
    <w:docPart>
      <w:docPartPr>
        <w:name w:val="ED50ACE0E00D4103BBD7DCF89E6C67E2"/>
        <w:category>
          <w:name w:val="Allgemein"/>
          <w:gallery w:val="placeholder"/>
        </w:category>
        <w:types>
          <w:type w:val="bbPlcHdr"/>
        </w:types>
        <w:behaviors>
          <w:behavior w:val="content"/>
        </w:behaviors>
        <w:guid w:val="{CADA69F7-A40B-4B65-B4F8-3CB89BDA513A}"/>
      </w:docPartPr>
      <w:docPartBody>
        <w:p w:rsidR="00C031FD" w:rsidRDefault="00AF0EEA" w:rsidP="00AF0EEA">
          <w:pPr>
            <w:pStyle w:val="ED50ACE0E00D4103BBD7DCF89E6C67E21"/>
          </w:pPr>
          <w:r w:rsidRPr="006834BE">
            <w:rPr>
              <w:rStyle w:val="Anz"/>
              <w:color w:val="8496B0" w:themeColor="text2" w:themeTint="99"/>
            </w:rPr>
            <w:t>Jahr</w:t>
          </w:r>
        </w:p>
      </w:docPartBody>
    </w:docPart>
    <w:docPart>
      <w:docPartPr>
        <w:name w:val="8212FFA53C8F41E19D4A46E173F2ADD3"/>
        <w:category>
          <w:name w:val="Allgemein"/>
          <w:gallery w:val="placeholder"/>
        </w:category>
        <w:types>
          <w:type w:val="bbPlcHdr"/>
        </w:types>
        <w:behaviors>
          <w:behavior w:val="content"/>
        </w:behaviors>
        <w:guid w:val="{4BAD6769-9F01-4ECF-B6E4-CF6752B4171D}"/>
      </w:docPartPr>
      <w:docPartBody>
        <w:p w:rsidR="00C031FD" w:rsidRDefault="00AF0EEA" w:rsidP="00AF0EEA">
          <w:pPr>
            <w:pStyle w:val="8212FFA53C8F41E19D4A46E173F2ADD31"/>
          </w:pPr>
          <w:r w:rsidRPr="006834BE">
            <w:rPr>
              <w:rStyle w:val="Platzhaltertext"/>
              <w:color w:val="8496B0" w:themeColor="text2" w:themeTint="99"/>
            </w:rPr>
            <w:t>Klicken oder tippen Sie hier, um Text einzugeben.</w:t>
          </w:r>
        </w:p>
      </w:docPartBody>
    </w:docPart>
    <w:docPart>
      <w:docPartPr>
        <w:name w:val="F2B5901249954DE0979C647AFD9780CD"/>
        <w:category>
          <w:name w:val="Allgemein"/>
          <w:gallery w:val="placeholder"/>
        </w:category>
        <w:types>
          <w:type w:val="bbPlcHdr"/>
        </w:types>
        <w:behaviors>
          <w:behavior w:val="content"/>
        </w:behaviors>
        <w:guid w:val="{0DCB2C5D-5DE8-4221-90EB-7107FD603730}"/>
      </w:docPartPr>
      <w:docPartBody>
        <w:p w:rsidR="00C031FD" w:rsidRDefault="00AF0EEA" w:rsidP="00AF0EEA">
          <w:pPr>
            <w:pStyle w:val="F2B5901249954DE0979C647AFD9780CD1"/>
          </w:pPr>
          <w:r w:rsidRPr="004A2DB2">
            <w:rPr>
              <w:rStyle w:val="Platzhaltertext"/>
              <w:color w:val="8496B0" w:themeColor="text2" w:themeTint="99"/>
            </w:rPr>
            <w:t>Klicken oder tippen Sie hier, um Text einzugeben.</w:t>
          </w:r>
        </w:p>
      </w:docPartBody>
    </w:docPart>
    <w:docPart>
      <w:docPartPr>
        <w:name w:val="2251E82EC05B42079501D40832F0F826"/>
        <w:category>
          <w:name w:val="Allgemein"/>
          <w:gallery w:val="placeholder"/>
        </w:category>
        <w:types>
          <w:type w:val="bbPlcHdr"/>
        </w:types>
        <w:behaviors>
          <w:behavior w:val="content"/>
        </w:behaviors>
        <w:guid w:val="{7F665788-8E28-4562-B9F3-282F6601B6E9}"/>
      </w:docPartPr>
      <w:docPartBody>
        <w:p w:rsidR="00C031FD" w:rsidRDefault="00AF0EEA" w:rsidP="00AF0EEA">
          <w:pPr>
            <w:pStyle w:val="2251E82EC05B42079501D40832F0F8261"/>
          </w:pPr>
          <w:r w:rsidRPr="00485A71">
            <w:rPr>
              <w:rStyle w:val="Platzhaltertext"/>
              <w:color w:val="8496B0" w:themeColor="text2" w:themeTint="99"/>
            </w:rPr>
            <w:t>Klicken oder tippen Sie hier, um Text einzugeben.</w:t>
          </w:r>
        </w:p>
      </w:docPartBody>
    </w:docPart>
    <w:docPart>
      <w:docPartPr>
        <w:name w:val="541CF8DC01BC4D3D99A2FB82EC411B7F"/>
        <w:category>
          <w:name w:val="Allgemein"/>
          <w:gallery w:val="placeholder"/>
        </w:category>
        <w:types>
          <w:type w:val="bbPlcHdr"/>
        </w:types>
        <w:behaviors>
          <w:behavior w:val="content"/>
        </w:behaviors>
        <w:guid w:val="{976B231D-D01C-438C-AD16-1C768CE0824F}"/>
      </w:docPartPr>
      <w:docPartBody>
        <w:p w:rsidR="00C031FD" w:rsidRDefault="00AF0EEA" w:rsidP="00AF0EEA">
          <w:pPr>
            <w:pStyle w:val="541CF8DC01BC4D3D99A2FB82EC411B7F1"/>
          </w:pPr>
          <w:r w:rsidRPr="004A2DB2">
            <w:rPr>
              <w:rStyle w:val="Platzhaltertext"/>
              <w:color w:val="8496B0" w:themeColor="text2" w:themeTint="99"/>
            </w:rPr>
            <w:t>Klicken oder tippen Sie hier, um Text einzugeben.</w:t>
          </w:r>
        </w:p>
      </w:docPartBody>
    </w:docPart>
    <w:docPart>
      <w:docPartPr>
        <w:name w:val="8B54996723F741898143D8D46C322ED1"/>
        <w:category>
          <w:name w:val="Allgemein"/>
          <w:gallery w:val="placeholder"/>
        </w:category>
        <w:types>
          <w:type w:val="bbPlcHdr"/>
        </w:types>
        <w:behaviors>
          <w:behavior w:val="content"/>
        </w:behaviors>
        <w:guid w:val="{924E6F20-2BA4-40EE-BB43-23B330D539AB}"/>
      </w:docPartPr>
      <w:docPartBody>
        <w:p w:rsidR="00C031FD" w:rsidRDefault="00AF0EEA" w:rsidP="00AF0EEA">
          <w:pPr>
            <w:pStyle w:val="8B54996723F741898143D8D46C322ED11"/>
          </w:pPr>
          <w:r w:rsidRPr="006834BE">
            <w:rPr>
              <w:rStyle w:val="Anz"/>
              <w:color w:val="8496B0" w:themeColor="text2" w:themeTint="99"/>
            </w:rPr>
            <w:t>Anz.</w:t>
          </w:r>
        </w:p>
      </w:docPartBody>
    </w:docPart>
    <w:docPart>
      <w:docPartPr>
        <w:name w:val="D2D4ED1CCECB450DA81445E114C74A8F"/>
        <w:category>
          <w:name w:val="Allgemein"/>
          <w:gallery w:val="placeholder"/>
        </w:category>
        <w:types>
          <w:type w:val="bbPlcHdr"/>
        </w:types>
        <w:behaviors>
          <w:behavior w:val="content"/>
        </w:behaviors>
        <w:guid w:val="{8BFF9825-07BE-48B6-AC29-B2483578C99B}"/>
      </w:docPartPr>
      <w:docPartBody>
        <w:p w:rsidR="00C031FD" w:rsidRDefault="00AF0EEA" w:rsidP="00AF0EEA">
          <w:pPr>
            <w:pStyle w:val="D2D4ED1CCECB450DA81445E114C74A8F1"/>
          </w:pPr>
          <w:r w:rsidRPr="006834BE">
            <w:rPr>
              <w:rStyle w:val="Platzhaltertext"/>
              <w:color w:val="8496B0" w:themeColor="text2" w:themeTint="99"/>
            </w:rPr>
            <w:t>Klicken oder tippen Sie hier, um Text einzugeben.</w:t>
          </w:r>
        </w:p>
      </w:docPartBody>
    </w:docPart>
    <w:docPart>
      <w:docPartPr>
        <w:name w:val="377CF84316934181A23252150C9EE468"/>
        <w:category>
          <w:name w:val="Allgemein"/>
          <w:gallery w:val="placeholder"/>
        </w:category>
        <w:types>
          <w:type w:val="bbPlcHdr"/>
        </w:types>
        <w:behaviors>
          <w:behavior w:val="content"/>
        </w:behaviors>
        <w:guid w:val="{9EFF8EC4-6001-499B-9F45-D36052D97973}"/>
      </w:docPartPr>
      <w:docPartBody>
        <w:p w:rsidR="00C031FD" w:rsidRDefault="00AF0EEA" w:rsidP="00AF0EEA">
          <w:pPr>
            <w:pStyle w:val="377CF84316934181A23252150C9EE4681"/>
          </w:pPr>
          <w:r w:rsidRPr="006834BE">
            <w:rPr>
              <w:rStyle w:val="Anz"/>
              <w:color w:val="8496B0" w:themeColor="text2" w:themeTint="99"/>
            </w:rPr>
            <w:t>Anz.</w:t>
          </w:r>
        </w:p>
      </w:docPartBody>
    </w:docPart>
    <w:docPart>
      <w:docPartPr>
        <w:name w:val="B4EB60DD67D8453CAE9A4E0462FF8EE0"/>
        <w:category>
          <w:name w:val="Allgemein"/>
          <w:gallery w:val="placeholder"/>
        </w:category>
        <w:types>
          <w:type w:val="bbPlcHdr"/>
        </w:types>
        <w:behaviors>
          <w:behavior w:val="content"/>
        </w:behaviors>
        <w:guid w:val="{93DFC193-5ED4-41A0-863C-7631FF68D57F}"/>
      </w:docPartPr>
      <w:docPartBody>
        <w:p w:rsidR="00C031FD" w:rsidRDefault="00AF0EEA" w:rsidP="00AF0EEA">
          <w:pPr>
            <w:pStyle w:val="B4EB60DD67D8453CAE9A4E0462FF8EE01"/>
          </w:pPr>
          <w:r w:rsidRPr="006834BE">
            <w:rPr>
              <w:rStyle w:val="Platzhaltertext"/>
              <w:color w:val="8496B0" w:themeColor="text2" w:themeTint="99"/>
            </w:rPr>
            <w:t>Klicken oder tippen Sie hier, um Text einzugeben.</w:t>
          </w:r>
        </w:p>
      </w:docPartBody>
    </w:docPart>
    <w:docPart>
      <w:docPartPr>
        <w:name w:val="358E507402E14BDD9AA55E2295665B1C"/>
        <w:category>
          <w:name w:val="Allgemein"/>
          <w:gallery w:val="placeholder"/>
        </w:category>
        <w:types>
          <w:type w:val="bbPlcHdr"/>
        </w:types>
        <w:behaviors>
          <w:behavior w:val="content"/>
        </w:behaviors>
        <w:guid w:val="{94E6A3D6-2042-4245-A0F5-0DEE3AEAF23A}"/>
      </w:docPartPr>
      <w:docPartBody>
        <w:p w:rsidR="00C031FD" w:rsidRDefault="00AF0EEA" w:rsidP="00AF0EEA">
          <w:pPr>
            <w:pStyle w:val="358E507402E14BDD9AA55E2295665B1C1"/>
          </w:pPr>
          <w:r w:rsidRPr="006834BE">
            <w:rPr>
              <w:rStyle w:val="Anz"/>
              <w:color w:val="8496B0" w:themeColor="text2" w:themeTint="99"/>
            </w:rPr>
            <w:t>Anz.</w:t>
          </w:r>
        </w:p>
      </w:docPartBody>
    </w:docPart>
    <w:docPart>
      <w:docPartPr>
        <w:name w:val="0AE35E62E8434F79B9FF0CF4B2A76FE8"/>
        <w:category>
          <w:name w:val="Allgemein"/>
          <w:gallery w:val="placeholder"/>
        </w:category>
        <w:types>
          <w:type w:val="bbPlcHdr"/>
        </w:types>
        <w:behaviors>
          <w:behavior w:val="content"/>
        </w:behaviors>
        <w:guid w:val="{C916EC83-10CC-4F16-9731-F8BE5D28EFC3}"/>
      </w:docPartPr>
      <w:docPartBody>
        <w:p w:rsidR="00C031FD" w:rsidRDefault="00AF0EEA" w:rsidP="00AF0EEA">
          <w:pPr>
            <w:pStyle w:val="0AE35E62E8434F79B9FF0CF4B2A76FE81"/>
          </w:pPr>
          <w:r w:rsidRPr="006834BE">
            <w:rPr>
              <w:rStyle w:val="Platzhaltertext"/>
              <w:color w:val="8496B0" w:themeColor="text2" w:themeTint="99"/>
            </w:rPr>
            <w:t>Klicken oder tippen Sie hier, um Text einzugeben.</w:t>
          </w:r>
        </w:p>
      </w:docPartBody>
    </w:docPart>
    <w:docPart>
      <w:docPartPr>
        <w:name w:val="13B11B75EF354708B274133E7F13AEA2"/>
        <w:category>
          <w:name w:val="Allgemein"/>
          <w:gallery w:val="placeholder"/>
        </w:category>
        <w:types>
          <w:type w:val="bbPlcHdr"/>
        </w:types>
        <w:behaviors>
          <w:behavior w:val="content"/>
        </w:behaviors>
        <w:guid w:val="{30628366-D544-4396-B345-377C25E5F0B2}"/>
      </w:docPartPr>
      <w:docPartBody>
        <w:p w:rsidR="00C031FD" w:rsidRDefault="00AF0EEA" w:rsidP="00AF0EEA">
          <w:pPr>
            <w:pStyle w:val="13B11B75EF354708B274133E7F13AEA21"/>
          </w:pPr>
          <w:r w:rsidRPr="006834BE">
            <w:rPr>
              <w:rStyle w:val="Anz"/>
              <w:color w:val="8496B0" w:themeColor="text2" w:themeTint="99"/>
            </w:rPr>
            <w:t>Anz.</w:t>
          </w:r>
        </w:p>
      </w:docPartBody>
    </w:docPart>
    <w:docPart>
      <w:docPartPr>
        <w:name w:val="5F2DD41EC00E497A86A7A54CF0F6B4FE"/>
        <w:category>
          <w:name w:val="Allgemein"/>
          <w:gallery w:val="placeholder"/>
        </w:category>
        <w:types>
          <w:type w:val="bbPlcHdr"/>
        </w:types>
        <w:behaviors>
          <w:behavior w:val="content"/>
        </w:behaviors>
        <w:guid w:val="{0E448B7C-2EED-4F06-99F9-55DB190877B1}"/>
      </w:docPartPr>
      <w:docPartBody>
        <w:p w:rsidR="00C031FD" w:rsidRDefault="00AF0EEA" w:rsidP="00AF0EEA">
          <w:pPr>
            <w:pStyle w:val="5F2DD41EC00E497A86A7A54CF0F6B4FE1"/>
          </w:pPr>
          <w:r w:rsidRPr="006834BE">
            <w:rPr>
              <w:rStyle w:val="Platzhaltertext"/>
              <w:color w:val="8496B0" w:themeColor="text2" w:themeTint="99"/>
            </w:rPr>
            <w:t>Klicken oder tippen Sie hier, um Text einzugeben.</w:t>
          </w:r>
        </w:p>
      </w:docPartBody>
    </w:docPart>
    <w:docPart>
      <w:docPartPr>
        <w:name w:val="F26E43756A2747088FFDE3EDB320A92E"/>
        <w:category>
          <w:name w:val="Allgemein"/>
          <w:gallery w:val="placeholder"/>
        </w:category>
        <w:types>
          <w:type w:val="bbPlcHdr"/>
        </w:types>
        <w:behaviors>
          <w:behavior w:val="content"/>
        </w:behaviors>
        <w:guid w:val="{02CB4FAD-2D94-4423-AC5D-F61D3BC54591}"/>
      </w:docPartPr>
      <w:docPartBody>
        <w:p w:rsidR="00C031FD" w:rsidRDefault="00AF0EEA" w:rsidP="00AF0EEA">
          <w:pPr>
            <w:pStyle w:val="F26E43756A2747088FFDE3EDB320A92E1"/>
          </w:pPr>
          <w:r w:rsidRPr="006834BE">
            <w:rPr>
              <w:rStyle w:val="Anz"/>
              <w:color w:val="8496B0" w:themeColor="text2" w:themeTint="99"/>
            </w:rPr>
            <w:t>Anz.</w:t>
          </w:r>
        </w:p>
      </w:docPartBody>
    </w:docPart>
    <w:docPart>
      <w:docPartPr>
        <w:name w:val="C9CB07C7E96B42A188AC2289724BDDFF"/>
        <w:category>
          <w:name w:val="Allgemein"/>
          <w:gallery w:val="placeholder"/>
        </w:category>
        <w:types>
          <w:type w:val="bbPlcHdr"/>
        </w:types>
        <w:behaviors>
          <w:behavior w:val="content"/>
        </w:behaviors>
        <w:guid w:val="{54C2735A-99FF-4BE6-8979-5E5E4E70A4F6}"/>
      </w:docPartPr>
      <w:docPartBody>
        <w:p w:rsidR="00C031FD" w:rsidRDefault="00AF0EEA" w:rsidP="00AF0EEA">
          <w:pPr>
            <w:pStyle w:val="C9CB07C7E96B42A188AC2289724BDDFF1"/>
          </w:pPr>
          <w:r w:rsidRPr="006834BE">
            <w:rPr>
              <w:rStyle w:val="Platzhaltertext"/>
              <w:color w:val="8496B0" w:themeColor="text2" w:themeTint="99"/>
            </w:rPr>
            <w:t>Klicken oder tippen Sie hier, um Text einzugeben.</w:t>
          </w:r>
        </w:p>
      </w:docPartBody>
    </w:docPart>
    <w:docPart>
      <w:docPartPr>
        <w:name w:val="5681BAB7643A4BFB9A7D3BC1FEC071D6"/>
        <w:category>
          <w:name w:val="Allgemein"/>
          <w:gallery w:val="placeholder"/>
        </w:category>
        <w:types>
          <w:type w:val="bbPlcHdr"/>
        </w:types>
        <w:behaviors>
          <w:behavior w:val="content"/>
        </w:behaviors>
        <w:guid w:val="{0A9D5106-1A41-4FB2-9B08-7A85F7D9FE0C}"/>
      </w:docPartPr>
      <w:docPartBody>
        <w:p w:rsidR="00C031FD" w:rsidRDefault="00AF0EEA" w:rsidP="00AF0EEA">
          <w:pPr>
            <w:pStyle w:val="5681BAB7643A4BFB9A7D3BC1FEC071D61"/>
          </w:pPr>
          <w:r w:rsidRPr="006834BE">
            <w:rPr>
              <w:rStyle w:val="Anz"/>
              <w:color w:val="8496B0" w:themeColor="text2" w:themeTint="99"/>
            </w:rPr>
            <w:t>Anz.</w:t>
          </w:r>
        </w:p>
      </w:docPartBody>
    </w:docPart>
    <w:docPart>
      <w:docPartPr>
        <w:name w:val="597CC955259243CBA04A16CC20362EBD"/>
        <w:category>
          <w:name w:val="Allgemein"/>
          <w:gallery w:val="placeholder"/>
        </w:category>
        <w:types>
          <w:type w:val="bbPlcHdr"/>
        </w:types>
        <w:behaviors>
          <w:behavior w:val="content"/>
        </w:behaviors>
        <w:guid w:val="{2339E454-0ADE-468F-8670-464349518E5B}"/>
      </w:docPartPr>
      <w:docPartBody>
        <w:p w:rsidR="00C031FD" w:rsidRDefault="00AF0EEA" w:rsidP="00AF0EEA">
          <w:pPr>
            <w:pStyle w:val="597CC955259243CBA04A16CC20362EBD1"/>
          </w:pPr>
          <w:r w:rsidRPr="006834BE">
            <w:rPr>
              <w:rStyle w:val="Platzhaltertext"/>
              <w:color w:val="8496B0" w:themeColor="text2" w:themeTint="99"/>
            </w:rPr>
            <w:t>Klicken oder tippen Sie hier, um Text einzugeben.</w:t>
          </w:r>
        </w:p>
      </w:docPartBody>
    </w:docPart>
    <w:docPart>
      <w:docPartPr>
        <w:name w:val="907926915A0B47BCBE3CEA3BA78A667F"/>
        <w:category>
          <w:name w:val="Allgemein"/>
          <w:gallery w:val="placeholder"/>
        </w:category>
        <w:types>
          <w:type w:val="bbPlcHdr"/>
        </w:types>
        <w:behaviors>
          <w:behavior w:val="content"/>
        </w:behaviors>
        <w:guid w:val="{FB695700-5913-47ED-9B03-D2FDB0317304}"/>
      </w:docPartPr>
      <w:docPartBody>
        <w:p w:rsidR="00C031FD" w:rsidRDefault="00AF0EEA" w:rsidP="00AF0EEA">
          <w:pPr>
            <w:pStyle w:val="907926915A0B47BCBE3CEA3BA78A667F1"/>
          </w:pPr>
          <w:r w:rsidRPr="006834BE">
            <w:rPr>
              <w:rStyle w:val="Anz"/>
              <w:color w:val="8496B0" w:themeColor="text2" w:themeTint="99"/>
            </w:rPr>
            <w:t>Anz.</w:t>
          </w:r>
        </w:p>
      </w:docPartBody>
    </w:docPart>
    <w:docPart>
      <w:docPartPr>
        <w:name w:val="60FBEF7EAFC942AFAFFA9517D981391A"/>
        <w:category>
          <w:name w:val="Allgemein"/>
          <w:gallery w:val="placeholder"/>
        </w:category>
        <w:types>
          <w:type w:val="bbPlcHdr"/>
        </w:types>
        <w:behaviors>
          <w:behavior w:val="content"/>
        </w:behaviors>
        <w:guid w:val="{5B65558E-3B05-4D74-B61A-1B29FEBA90BB}"/>
      </w:docPartPr>
      <w:docPartBody>
        <w:p w:rsidR="00C031FD" w:rsidRDefault="00AF0EEA" w:rsidP="00AF0EEA">
          <w:pPr>
            <w:pStyle w:val="60FBEF7EAFC942AFAFFA9517D981391A1"/>
          </w:pPr>
          <w:r w:rsidRPr="006834BE">
            <w:rPr>
              <w:rStyle w:val="Platzhaltertext"/>
              <w:color w:val="8496B0" w:themeColor="text2" w:themeTint="99"/>
            </w:rPr>
            <w:t>Klicken oder tippen Sie hier, um Text einzugeben.</w:t>
          </w:r>
        </w:p>
      </w:docPartBody>
    </w:docPart>
    <w:docPart>
      <w:docPartPr>
        <w:name w:val="58BD5D80E30647A5A191E4D924EB21C5"/>
        <w:category>
          <w:name w:val="Allgemein"/>
          <w:gallery w:val="placeholder"/>
        </w:category>
        <w:types>
          <w:type w:val="bbPlcHdr"/>
        </w:types>
        <w:behaviors>
          <w:behavior w:val="content"/>
        </w:behaviors>
        <w:guid w:val="{D95264E3-534F-4641-90BA-CF457B9F44D4}"/>
      </w:docPartPr>
      <w:docPartBody>
        <w:p w:rsidR="00C031FD" w:rsidRDefault="00AF0EEA" w:rsidP="00AF0EEA">
          <w:pPr>
            <w:pStyle w:val="58BD5D80E30647A5A191E4D924EB21C51"/>
          </w:pPr>
          <w:r w:rsidRPr="006834BE">
            <w:rPr>
              <w:rStyle w:val="Anz"/>
              <w:color w:val="8496B0" w:themeColor="text2" w:themeTint="99"/>
            </w:rPr>
            <w:t>Jahr</w:t>
          </w:r>
        </w:p>
      </w:docPartBody>
    </w:docPart>
    <w:docPart>
      <w:docPartPr>
        <w:name w:val="778D8AB174AA475381C78EB801BE72DB"/>
        <w:category>
          <w:name w:val="Allgemein"/>
          <w:gallery w:val="placeholder"/>
        </w:category>
        <w:types>
          <w:type w:val="bbPlcHdr"/>
        </w:types>
        <w:behaviors>
          <w:behavior w:val="content"/>
        </w:behaviors>
        <w:guid w:val="{9ED27D0E-97CC-4B59-949A-5941406305F0}"/>
      </w:docPartPr>
      <w:docPartBody>
        <w:p w:rsidR="00C031FD" w:rsidRDefault="00AF0EEA" w:rsidP="00AF0EEA">
          <w:pPr>
            <w:pStyle w:val="778D8AB174AA475381C78EB801BE72DB1"/>
          </w:pPr>
          <w:r w:rsidRPr="006834BE">
            <w:rPr>
              <w:rStyle w:val="Platzhaltertext"/>
              <w:color w:val="8496B0" w:themeColor="text2" w:themeTint="99"/>
            </w:rPr>
            <w:t>Klicken oder tippen Sie hier, um Text einzugeben.</w:t>
          </w:r>
        </w:p>
      </w:docPartBody>
    </w:docPart>
    <w:docPart>
      <w:docPartPr>
        <w:name w:val="C4AB8AEE8B424C39A4DD8867819BDD47"/>
        <w:category>
          <w:name w:val="Allgemein"/>
          <w:gallery w:val="placeholder"/>
        </w:category>
        <w:types>
          <w:type w:val="bbPlcHdr"/>
        </w:types>
        <w:behaviors>
          <w:behavior w:val="content"/>
        </w:behaviors>
        <w:guid w:val="{D476AE7B-F934-42E1-8B6B-B07EBF4375BF}"/>
      </w:docPartPr>
      <w:docPartBody>
        <w:p w:rsidR="00C031FD" w:rsidRDefault="00AF0EEA" w:rsidP="00AF0EEA">
          <w:pPr>
            <w:pStyle w:val="C4AB8AEE8B424C39A4DD8867819BDD471"/>
          </w:pPr>
          <w:r w:rsidRPr="006834BE">
            <w:rPr>
              <w:rStyle w:val="Anz"/>
              <w:color w:val="8496B0" w:themeColor="text2" w:themeTint="99"/>
            </w:rPr>
            <w:t>Jahr</w:t>
          </w:r>
        </w:p>
      </w:docPartBody>
    </w:docPart>
    <w:docPart>
      <w:docPartPr>
        <w:name w:val="88EEF118CDC84C67BAA6725539098367"/>
        <w:category>
          <w:name w:val="Allgemein"/>
          <w:gallery w:val="placeholder"/>
        </w:category>
        <w:types>
          <w:type w:val="bbPlcHdr"/>
        </w:types>
        <w:behaviors>
          <w:behavior w:val="content"/>
        </w:behaviors>
        <w:guid w:val="{14F5EAB5-178C-4835-B677-760A702FFE39}"/>
      </w:docPartPr>
      <w:docPartBody>
        <w:p w:rsidR="00C031FD" w:rsidRDefault="00AF0EEA" w:rsidP="00AF0EEA">
          <w:pPr>
            <w:pStyle w:val="88EEF118CDC84C67BAA67255390983671"/>
          </w:pPr>
          <w:r w:rsidRPr="006834BE">
            <w:rPr>
              <w:rStyle w:val="Platzhaltertext"/>
              <w:color w:val="8496B0" w:themeColor="text2" w:themeTint="99"/>
            </w:rPr>
            <w:t>Klicken oder tippen Sie hier, um Text einzugeben.</w:t>
          </w:r>
        </w:p>
      </w:docPartBody>
    </w:docPart>
    <w:docPart>
      <w:docPartPr>
        <w:name w:val="C595F932D41E4695BDCC003FAB230AE3"/>
        <w:category>
          <w:name w:val="Allgemein"/>
          <w:gallery w:val="placeholder"/>
        </w:category>
        <w:types>
          <w:type w:val="bbPlcHdr"/>
        </w:types>
        <w:behaviors>
          <w:behavior w:val="content"/>
        </w:behaviors>
        <w:guid w:val="{61E9696B-D6E9-4FAB-924D-684EA278450A}"/>
      </w:docPartPr>
      <w:docPartBody>
        <w:p w:rsidR="00C031FD" w:rsidRDefault="00AF0EEA" w:rsidP="00AF0EEA">
          <w:pPr>
            <w:pStyle w:val="C595F932D41E4695BDCC003FAB230AE31"/>
          </w:pPr>
          <w:r w:rsidRPr="006834BE">
            <w:rPr>
              <w:rStyle w:val="Anz"/>
              <w:color w:val="8496B0" w:themeColor="text2" w:themeTint="99"/>
            </w:rPr>
            <w:t>Jahr</w:t>
          </w:r>
        </w:p>
      </w:docPartBody>
    </w:docPart>
    <w:docPart>
      <w:docPartPr>
        <w:name w:val="855B3A8E91E9466DB8BCC68CFCD473AA"/>
        <w:category>
          <w:name w:val="Allgemein"/>
          <w:gallery w:val="placeholder"/>
        </w:category>
        <w:types>
          <w:type w:val="bbPlcHdr"/>
        </w:types>
        <w:behaviors>
          <w:behavior w:val="content"/>
        </w:behaviors>
        <w:guid w:val="{7959CD82-3482-46FF-AA50-1B743726F6A1}"/>
      </w:docPartPr>
      <w:docPartBody>
        <w:p w:rsidR="00C031FD" w:rsidRDefault="00AF0EEA" w:rsidP="00AF0EEA">
          <w:pPr>
            <w:pStyle w:val="855B3A8E91E9466DB8BCC68CFCD473AA1"/>
          </w:pPr>
          <w:r w:rsidRPr="006834BE">
            <w:rPr>
              <w:rStyle w:val="Platzhaltertext"/>
              <w:color w:val="8496B0" w:themeColor="text2" w:themeTint="99"/>
            </w:rPr>
            <w:t>Klicken oder tippen Sie hier, um Text einzugeben.</w:t>
          </w:r>
        </w:p>
      </w:docPartBody>
    </w:docPart>
    <w:docPart>
      <w:docPartPr>
        <w:name w:val="3A35622DAC55444A87C5A7D2C2BA264B"/>
        <w:category>
          <w:name w:val="Allgemein"/>
          <w:gallery w:val="placeholder"/>
        </w:category>
        <w:types>
          <w:type w:val="bbPlcHdr"/>
        </w:types>
        <w:behaviors>
          <w:behavior w:val="content"/>
        </w:behaviors>
        <w:guid w:val="{5524A0C3-BFD5-445B-BF74-A8E23D7AC712}"/>
      </w:docPartPr>
      <w:docPartBody>
        <w:p w:rsidR="00C031FD" w:rsidRDefault="00AF0EEA" w:rsidP="00AF0EEA">
          <w:pPr>
            <w:pStyle w:val="3A35622DAC55444A87C5A7D2C2BA264B1"/>
          </w:pPr>
          <w:r w:rsidRPr="004A2DB2">
            <w:rPr>
              <w:rStyle w:val="Platzhaltertext"/>
              <w:color w:val="8496B0" w:themeColor="text2" w:themeTint="99"/>
            </w:rPr>
            <w:t>Klicken oder tippen Sie hier, um Text einzugeben.</w:t>
          </w:r>
        </w:p>
      </w:docPartBody>
    </w:docPart>
    <w:docPart>
      <w:docPartPr>
        <w:name w:val="97D27941F25B4921A45FA98A7A3CE564"/>
        <w:category>
          <w:name w:val="Allgemein"/>
          <w:gallery w:val="placeholder"/>
        </w:category>
        <w:types>
          <w:type w:val="bbPlcHdr"/>
        </w:types>
        <w:behaviors>
          <w:behavior w:val="content"/>
        </w:behaviors>
        <w:guid w:val="{8625DEBE-A6BB-4E52-B6AD-F35A18BEEE5E}"/>
      </w:docPartPr>
      <w:docPartBody>
        <w:p w:rsidR="00C031FD" w:rsidRDefault="00AF0EEA" w:rsidP="00AF0EEA">
          <w:pPr>
            <w:pStyle w:val="97D27941F25B4921A45FA98A7A3CE5641"/>
          </w:pPr>
          <w:r w:rsidRPr="00485A71">
            <w:rPr>
              <w:rStyle w:val="Platzhaltertext"/>
              <w:color w:val="8496B0" w:themeColor="text2" w:themeTint="99"/>
            </w:rPr>
            <w:t>Klicken oder tippen Sie hier, um Text einzugeben.</w:t>
          </w:r>
        </w:p>
      </w:docPartBody>
    </w:docPart>
    <w:docPart>
      <w:docPartPr>
        <w:name w:val="285069A392D54991A57632E6AB8C11DD"/>
        <w:category>
          <w:name w:val="Allgemein"/>
          <w:gallery w:val="placeholder"/>
        </w:category>
        <w:types>
          <w:type w:val="bbPlcHdr"/>
        </w:types>
        <w:behaviors>
          <w:behavior w:val="content"/>
        </w:behaviors>
        <w:guid w:val="{23683720-9967-4ACC-8A62-C671FFD24C18}"/>
      </w:docPartPr>
      <w:docPartBody>
        <w:p w:rsidR="00C031FD" w:rsidRDefault="00AF0EEA" w:rsidP="00AF0EEA">
          <w:pPr>
            <w:pStyle w:val="285069A392D54991A57632E6AB8C11DD1"/>
          </w:pPr>
          <w:r w:rsidRPr="004A2DB2">
            <w:rPr>
              <w:rStyle w:val="Platzhaltertext"/>
              <w:color w:val="8496B0" w:themeColor="text2" w:themeTint="99"/>
            </w:rPr>
            <w:t>Klicken oder tippen Sie hier, um Text einzugeben.</w:t>
          </w:r>
        </w:p>
      </w:docPartBody>
    </w:docPart>
    <w:docPart>
      <w:docPartPr>
        <w:name w:val="22C5BB8DAF7F4477A1228FCE7DC9DBE1"/>
        <w:category>
          <w:name w:val="Allgemein"/>
          <w:gallery w:val="placeholder"/>
        </w:category>
        <w:types>
          <w:type w:val="bbPlcHdr"/>
        </w:types>
        <w:behaviors>
          <w:behavior w:val="content"/>
        </w:behaviors>
        <w:guid w:val="{B7520BA8-6B4D-4403-A5FA-1EDE21996CD3}"/>
      </w:docPartPr>
      <w:docPartBody>
        <w:p w:rsidR="00C031FD" w:rsidRDefault="00AF0EEA" w:rsidP="00AF0EEA">
          <w:pPr>
            <w:pStyle w:val="22C5BB8DAF7F4477A1228FCE7DC9DBE11"/>
          </w:pPr>
          <w:r w:rsidRPr="006834BE">
            <w:rPr>
              <w:rStyle w:val="Anz"/>
              <w:color w:val="8496B0" w:themeColor="text2" w:themeTint="99"/>
            </w:rPr>
            <w:t>Anz.</w:t>
          </w:r>
        </w:p>
      </w:docPartBody>
    </w:docPart>
    <w:docPart>
      <w:docPartPr>
        <w:name w:val="BD57989C85CA41259FF1D2184249273B"/>
        <w:category>
          <w:name w:val="Allgemein"/>
          <w:gallery w:val="placeholder"/>
        </w:category>
        <w:types>
          <w:type w:val="bbPlcHdr"/>
        </w:types>
        <w:behaviors>
          <w:behavior w:val="content"/>
        </w:behaviors>
        <w:guid w:val="{92568A9E-41B9-41CD-A57B-F2B4C7BCCAB1}"/>
      </w:docPartPr>
      <w:docPartBody>
        <w:p w:rsidR="00C031FD" w:rsidRDefault="00AF0EEA" w:rsidP="00AF0EEA">
          <w:pPr>
            <w:pStyle w:val="BD57989C85CA41259FF1D2184249273B1"/>
          </w:pPr>
          <w:r w:rsidRPr="006834BE">
            <w:rPr>
              <w:rStyle w:val="Platzhaltertext"/>
              <w:color w:val="8496B0" w:themeColor="text2" w:themeTint="99"/>
            </w:rPr>
            <w:t>Klicken oder tippen Sie hier, um Text einzugeben.</w:t>
          </w:r>
        </w:p>
      </w:docPartBody>
    </w:docPart>
    <w:docPart>
      <w:docPartPr>
        <w:name w:val="0EF638B5D361424383CCE6D6900CB0FE"/>
        <w:category>
          <w:name w:val="Allgemein"/>
          <w:gallery w:val="placeholder"/>
        </w:category>
        <w:types>
          <w:type w:val="bbPlcHdr"/>
        </w:types>
        <w:behaviors>
          <w:behavior w:val="content"/>
        </w:behaviors>
        <w:guid w:val="{BF56E491-5055-49DB-A332-3EC6039BC458}"/>
      </w:docPartPr>
      <w:docPartBody>
        <w:p w:rsidR="00C031FD" w:rsidRDefault="00AF0EEA" w:rsidP="00AF0EEA">
          <w:pPr>
            <w:pStyle w:val="0EF638B5D361424383CCE6D6900CB0FE1"/>
          </w:pPr>
          <w:r w:rsidRPr="006834BE">
            <w:rPr>
              <w:rStyle w:val="Anz"/>
              <w:color w:val="8496B0" w:themeColor="text2" w:themeTint="99"/>
            </w:rPr>
            <w:t>Anz.</w:t>
          </w:r>
        </w:p>
      </w:docPartBody>
    </w:docPart>
    <w:docPart>
      <w:docPartPr>
        <w:name w:val="4CCDC7808A7C4092BD7749039E4EEC6B"/>
        <w:category>
          <w:name w:val="Allgemein"/>
          <w:gallery w:val="placeholder"/>
        </w:category>
        <w:types>
          <w:type w:val="bbPlcHdr"/>
        </w:types>
        <w:behaviors>
          <w:behavior w:val="content"/>
        </w:behaviors>
        <w:guid w:val="{F91FD60A-BD2E-427F-AE83-3B56EB3D232F}"/>
      </w:docPartPr>
      <w:docPartBody>
        <w:p w:rsidR="00C031FD" w:rsidRDefault="00AF0EEA" w:rsidP="00AF0EEA">
          <w:pPr>
            <w:pStyle w:val="4CCDC7808A7C4092BD7749039E4EEC6B1"/>
          </w:pPr>
          <w:r w:rsidRPr="006834BE">
            <w:rPr>
              <w:rStyle w:val="Platzhaltertext"/>
              <w:color w:val="8496B0" w:themeColor="text2" w:themeTint="99"/>
            </w:rPr>
            <w:t>Klicken oder tippen Sie hier, um Text einzugeben.</w:t>
          </w:r>
        </w:p>
      </w:docPartBody>
    </w:docPart>
    <w:docPart>
      <w:docPartPr>
        <w:name w:val="7CAF73194FC44517A21712BBC6608503"/>
        <w:category>
          <w:name w:val="Allgemein"/>
          <w:gallery w:val="placeholder"/>
        </w:category>
        <w:types>
          <w:type w:val="bbPlcHdr"/>
        </w:types>
        <w:behaviors>
          <w:behavior w:val="content"/>
        </w:behaviors>
        <w:guid w:val="{D050CFCB-CDD1-47A6-8B13-CCA92570D835}"/>
      </w:docPartPr>
      <w:docPartBody>
        <w:p w:rsidR="00C031FD" w:rsidRDefault="00AF0EEA" w:rsidP="00AF0EEA">
          <w:pPr>
            <w:pStyle w:val="7CAF73194FC44517A21712BBC66085031"/>
          </w:pPr>
          <w:r w:rsidRPr="006834BE">
            <w:rPr>
              <w:rStyle w:val="Anz"/>
              <w:color w:val="8496B0" w:themeColor="text2" w:themeTint="99"/>
            </w:rPr>
            <w:t>Anz.</w:t>
          </w:r>
        </w:p>
      </w:docPartBody>
    </w:docPart>
    <w:docPart>
      <w:docPartPr>
        <w:name w:val="F60EE9E2B2AC43CFB7C9C63C08E72604"/>
        <w:category>
          <w:name w:val="Allgemein"/>
          <w:gallery w:val="placeholder"/>
        </w:category>
        <w:types>
          <w:type w:val="bbPlcHdr"/>
        </w:types>
        <w:behaviors>
          <w:behavior w:val="content"/>
        </w:behaviors>
        <w:guid w:val="{63C3866B-2E01-44F8-AE44-2B21B5F058D5}"/>
      </w:docPartPr>
      <w:docPartBody>
        <w:p w:rsidR="00C031FD" w:rsidRDefault="00AF0EEA" w:rsidP="00AF0EEA">
          <w:pPr>
            <w:pStyle w:val="F60EE9E2B2AC43CFB7C9C63C08E726041"/>
          </w:pPr>
          <w:r w:rsidRPr="006834BE">
            <w:rPr>
              <w:rStyle w:val="Platzhaltertext"/>
              <w:color w:val="8496B0" w:themeColor="text2" w:themeTint="99"/>
            </w:rPr>
            <w:t>Klicken oder tippen Sie hier, um Text einzugeben.</w:t>
          </w:r>
        </w:p>
      </w:docPartBody>
    </w:docPart>
    <w:docPart>
      <w:docPartPr>
        <w:name w:val="BF7564DA1BF849E1AFE9AC6BCE2A099E"/>
        <w:category>
          <w:name w:val="Allgemein"/>
          <w:gallery w:val="placeholder"/>
        </w:category>
        <w:types>
          <w:type w:val="bbPlcHdr"/>
        </w:types>
        <w:behaviors>
          <w:behavior w:val="content"/>
        </w:behaviors>
        <w:guid w:val="{AB303672-7B6C-4CAE-8E38-E88B7C564BA8}"/>
      </w:docPartPr>
      <w:docPartBody>
        <w:p w:rsidR="00C031FD" w:rsidRDefault="00AF0EEA" w:rsidP="00AF0EEA">
          <w:pPr>
            <w:pStyle w:val="BF7564DA1BF849E1AFE9AC6BCE2A099E1"/>
          </w:pPr>
          <w:r w:rsidRPr="006834BE">
            <w:rPr>
              <w:rStyle w:val="Anz"/>
              <w:color w:val="8496B0" w:themeColor="text2" w:themeTint="99"/>
            </w:rPr>
            <w:t>Anz.</w:t>
          </w:r>
        </w:p>
      </w:docPartBody>
    </w:docPart>
    <w:docPart>
      <w:docPartPr>
        <w:name w:val="3B0EC55084EE479AA5B7EF910D03FA48"/>
        <w:category>
          <w:name w:val="Allgemein"/>
          <w:gallery w:val="placeholder"/>
        </w:category>
        <w:types>
          <w:type w:val="bbPlcHdr"/>
        </w:types>
        <w:behaviors>
          <w:behavior w:val="content"/>
        </w:behaviors>
        <w:guid w:val="{3453BE31-EE16-4427-9E59-95D529135AD7}"/>
      </w:docPartPr>
      <w:docPartBody>
        <w:p w:rsidR="00C031FD" w:rsidRDefault="00AF0EEA" w:rsidP="00AF0EEA">
          <w:pPr>
            <w:pStyle w:val="3B0EC55084EE479AA5B7EF910D03FA481"/>
          </w:pPr>
          <w:r w:rsidRPr="006834BE">
            <w:rPr>
              <w:rStyle w:val="Platzhaltertext"/>
              <w:color w:val="8496B0" w:themeColor="text2" w:themeTint="99"/>
            </w:rPr>
            <w:t>Klicken oder tippen Sie hier, um Text einzugeben.</w:t>
          </w:r>
        </w:p>
      </w:docPartBody>
    </w:docPart>
    <w:docPart>
      <w:docPartPr>
        <w:name w:val="A36664B4A0F44410A87CF64EF9C63C21"/>
        <w:category>
          <w:name w:val="Allgemein"/>
          <w:gallery w:val="placeholder"/>
        </w:category>
        <w:types>
          <w:type w:val="bbPlcHdr"/>
        </w:types>
        <w:behaviors>
          <w:behavior w:val="content"/>
        </w:behaviors>
        <w:guid w:val="{488F39D3-4090-4B1B-AC94-90AB1F6314D6}"/>
      </w:docPartPr>
      <w:docPartBody>
        <w:p w:rsidR="00C031FD" w:rsidRDefault="00AF0EEA" w:rsidP="00AF0EEA">
          <w:pPr>
            <w:pStyle w:val="A36664B4A0F44410A87CF64EF9C63C211"/>
          </w:pPr>
          <w:r w:rsidRPr="006834BE">
            <w:rPr>
              <w:rStyle w:val="Anz"/>
              <w:color w:val="8496B0" w:themeColor="text2" w:themeTint="99"/>
            </w:rPr>
            <w:t>Anz.</w:t>
          </w:r>
        </w:p>
      </w:docPartBody>
    </w:docPart>
    <w:docPart>
      <w:docPartPr>
        <w:name w:val="F1C6676752CF4109A6C3AC2A43918674"/>
        <w:category>
          <w:name w:val="Allgemein"/>
          <w:gallery w:val="placeholder"/>
        </w:category>
        <w:types>
          <w:type w:val="bbPlcHdr"/>
        </w:types>
        <w:behaviors>
          <w:behavior w:val="content"/>
        </w:behaviors>
        <w:guid w:val="{0B9D0A2A-3090-412F-BAA3-69E46A9173A4}"/>
      </w:docPartPr>
      <w:docPartBody>
        <w:p w:rsidR="00C031FD" w:rsidRDefault="00AF0EEA" w:rsidP="00AF0EEA">
          <w:pPr>
            <w:pStyle w:val="F1C6676752CF4109A6C3AC2A439186741"/>
          </w:pPr>
          <w:r w:rsidRPr="006834BE">
            <w:rPr>
              <w:rStyle w:val="Platzhaltertext"/>
              <w:color w:val="8496B0" w:themeColor="text2" w:themeTint="99"/>
            </w:rPr>
            <w:t>Klicken oder tippen Sie hier, um Text einzugeben.</w:t>
          </w:r>
        </w:p>
      </w:docPartBody>
    </w:docPart>
    <w:docPart>
      <w:docPartPr>
        <w:name w:val="218BD402043547B28C448AF282B2CA70"/>
        <w:category>
          <w:name w:val="Allgemein"/>
          <w:gallery w:val="placeholder"/>
        </w:category>
        <w:types>
          <w:type w:val="bbPlcHdr"/>
        </w:types>
        <w:behaviors>
          <w:behavior w:val="content"/>
        </w:behaviors>
        <w:guid w:val="{D700B529-F5DB-4F3A-B613-778DD8993D9A}"/>
      </w:docPartPr>
      <w:docPartBody>
        <w:p w:rsidR="00C031FD" w:rsidRDefault="00AF0EEA" w:rsidP="00AF0EEA">
          <w:pPr>
            <w:pStyle w:val="218BD402043547B28C448AF282B2CA701"/>
          </w:pPr>
          <w:r w:rsidRPr="006834BE">
            <w:rPr>
              <w:rStyle w:val="Anz"/>
              <w:color w:val="8496B0" w:themeColor="text2" w:themeTint="99"/>
            </w:rPr>
            <w:t>Anz.</w:t>
          </w:r>
        </w:p>
      </w:docPartBody>
    </w:docPart>
    <w:docPart>
      <w:docPartPr>
        <w:name w:val="D14A5A03EA5E45CBABAF11F87D34EB11"/>
        <w:category>
          <w:name w:val="Allgemein"/>
          <w:gallery w:val="placeholder"/>
        </w:category>
        <w:types>
          <w:type w:val="bbPlcHdr"/>
        </w:types>
        <w:behaviors>
          <w:behavior w:val="content"/>
        </w:behaviors>
        <w:guid w:val="{436A2975-213F-4A94-923A-BE274C90EBE2}"/>
      </w:docPartPr>
      <w:docPartBody>
        <w:p w:rsidR="00C031FD" w:rsidRDefault="00AF0EEA" w:rsidP="00AF0EEA">
          <w:pPr>
            <w:pStyle w:val="D14A5A03EA5E45CBABAF11F87D34EB111"/>
          </w:pPr>
          <w:r w:rsidRPr="006834BE">
            <w:rPr>
              <w:rStyle w:val="Platzhaltertext"/>
              <w:color w:val="8496B0" w:themeColor="text2" w:themeTint="99"/>
            </w:rPr>
            <w:t>Klicken oder tippen Sie hier, um Text einzugeben.</w:t>
          </w:r>
        </w:p>
      </w:docPartBody>
    </w:docPart>
    <w:docPart>
      <w:docPartPr>
        <w:name w:val="E063EC0CC01F476EA63315EA9EA56D35"/>
        <w:category>
          <w:name w:val="Allgemein"/>
          <w:gallery w:val="placeholder"/>
        </w:category>
        <w:types>
          <w:type w:val="bbPlcHdr"/>
        </w:types>
        <w:behaviors>
          <w:behavior w:val="content"/>
        </w:behaviors>
        <w:guid w:val="{3EDFC9F4-5400-4FF4-9C7F-C20CDCEBFC33}"/>
      </w:docPartPr>
      <w:docPartBody>
        <w:p w:rsidR="00C031FD" w:rsidRDefault="00AF0EEA" w:rsidP="00AF0EEA">
          <w:pPr>
            <w:pStyle w:val="E063EC0CC01F476EA63315EA9EA56D351"/>
          </w:pPr>
          <w:r w:rsidRPr="006834BE">
            <w:rPr>
              <w:rStyle w:val="Anz"/>
              <w:color w:val="8496B0" w:themeColor="text2" w:themeTint="99"/>
            </w:rPr>
            <w:t>Anz.</w:t>
          </w:r>
        </w:p>
      </w:docPartBody>
    </w:docPart>
    <w:docPart>
      <w:docPartPr>
        <w:name w:val="E5D66648C25247A8A77BC7FEE1E687E7"/>
        <w:category>
          <w:name w:val="Allgemein"/>
          <w:gallery w:val="placeholder"/>
        </w:category>
        <w:types>
          <w:type w:val="bbPlcHdr"/>
        </w:types>
        <w:behaviors>
          <w:behavior w:val="content"/>
        </w:behaviors>
        <w:guid w:val="{F6BB41AA-4FB5-445F-8CA2-D121EE05506B}"/>
      </w:docPartPr>
      <w:docPartBody>
        <w:p w:rsidR="00C031FD" w:rsidRDefault="00AF0EEA" w:rsidP="00AF0EEA">
          <w:pPr>
            <w:pStyle w:val="E5D66648C25247A8A77BC7FEE1E687E71"/>
          </w:pPr>
          <w:r w:rsidRPr="006834BE">
            <w:rPr>
              <w:rStyle w:val="Platzhaltertext"/>
              <w:color w:val="8496B0" w:themeColor="text2" w:themeTint="99"/>
            </w:rPr>
            <w:t>Klicken oder tippen Sie hier, um Text einzugeben.</w:t>
          </w:r>
        </w:p>
      </w:docPartBody>
    </w:docPart>
    <w:docPart>
      <w:docPartPr>
        <w:name w:val="350EB121AF50405A88D9475A73DD7093"/>
        <w:category>
          <w:name w:val="Allgemein"/>
          <w:gallery w:val="placeholder"/>
        </w:category>
        <w:types>
          <w:type w:val="bbPlcHdr"/>
        </w:types>
        <w:behaviors>
          <w:behavior w:val="content"/>
        </w:behaviors>
        <w:guid w:val="{298E4F7E-F278-4BE5-B7F2-5717CF170B32}"/>
      </w:docPartPr>
      <w:docPartBody>
        <w:p w:rsidR="00C031FD" w:rsidRDefault="00AF0EEA" w:rsidP="00AF0EEA">
          <w:pPr>
            <w:pStyle w:val="350EB121AF50405A88D9475A73DD70931"/>
          </w:pPr>
          <w:r w:rsidRPr="006834BE">
            <w:rPr>
              <w:rStyle w:val="Anz"/>
              <w:color w:val="8496B0" w:themeColor="text2" w:themeTint="99"/>
            </w:rPr>
            <w:t>Jahr</w:t>
          </w:r>
        </w:p>
      </w:docPartBody>
    </w:docPart>
    <w:docPart>
      <w:docPartPr>
        <w:name w:val="A649427113F34BFEA03CDCA2F918E8CC"/>
        <w:category>
          <w:name w:val="Allgemein"/>
          <w:gallery w:val="placeholder"/>
        </w:category>
        <w:types>
          <w:type w:val="bbPlcHdr"/>
        </w:types>
        <w:behaviors>
          <w:behavior w:val="content"/>
        </w:behaviors>
        <w:guid w:val="{0A9CFFB5-9628-454B-8F23-B416CF32DFDD}"/>
      </w:docPartPr>
      <w:docPartBody>
        <w:p w:rsidR="00C031FD" w:rsidRDefault="00AF0EEA" w:rsidP="00AF0EEA">
          <w:pPr>
            <w:pStyle w:val="A649427113F34BFEA03CDCA2F918E8CC1"/>
          </w:pPr>
          <w:r w:rsidRPr="006834BE">
            <w:rPr>
              <w:rStyle w:val="Platzhaltertext"/>
              <w:color w:val="8496B0" w:themeColor="text2" w:themeTint="99"/>
            </w:rPr>
            <w:t>Klicken oder tippen Sie hier, um Text einzugeben.</w:t>
          </w:r>
        </w:p>
      </w:docPartBody>
    </w:docPart>
    <w:docPart>
      <w:docPartPr>
        <w:name w:val="750AE9493C7C43C8B0621B637189238C"/>
        <w:category>
          <w:name w:val="Allgemein"/>
          <w:gallery w:val="placeholder"/>
        </w:category>
        <w:types>
          <w:type w:val="bbPlcHdr"/>
        </w:types>
        <w:behaviors>
          <w:behavior w:val="content"/>
        </w:behaviors>
        <w:guid w:val="{8EF5F679-4C56-436A-9901-B07A4AA00D23}"/>
      </w:docPartPr>
      <w:docPartBody>
        <w:p w:rsidR="00C031FD" w:rsidRDefault="00AF0EEA" w:rsidP="00AF0EEA">
          <w:pPr>
            <w:pStyle w:val="750AE9493C7C43C8B0621B637189238C1"/>
          </w:pPr>
          <w:r w:rsidRPr="006834BE">
            <w:rPr>
              <w:rStyle w:val="Anz"/>
              <w:color w:val="8496B0" w:themeColor="text2" w:themeTint="99"/>
            </w:rPr>
            <w:t>Jahr</w:t>
          </w:r>
        </w:p>
      </w:docPartBody>
    </w:docPart>
    <w:docPart>
      <w:docPartPr>
        <w:name w:val="8A45071000594B1A91F2D2920F995176"/>
        <w:category>
          <w:name w:val="Allgemein"/>
          <w:gallery w:val="placeholder"/>
        </w:category>
        <w:types>
          <w:type w:val="bbPlcHdr"/>
        </w:types>
        <w:behaviors>
          <w:behavior w:val="content"/>
        </w:behaviors>
        <w:guid w:val="{38506C08-BA8C-4F87-A6C6-D7EA682526AF}"/>
      </w:docPartPr>
      <w:docPartBody>
        <w:p w:rsidR="00C031FD" w:rsidRDefault="00AF0EEA" w:rsidP="00AF0EEA">
          <w:pPr>
            <w:pStyle w:val="8A45071000594B1A91F2D2920F9951761"/>
          </w:pPr>
          <w:r w:rsidRPr="006834BE">
            <w:rPr>
              <w:rStyle w:val="Platzhaltertext"/>
              <w:color w:val="8496B0" w:themeColor="text2" w:themeTint="99"/>
            </w:rPr>
            <w:t>Klicken oder tippen Sie hier, um Text einzugeben.</w:t>
          </w:r>
        </w:p>
      </w:docPartBody>
    </w:docPart>
    <w:docPart>
      <w:docPartPr>
        <w:name w:val="58CA1D9769EB4503A8B6C23BFD653864"/>
        <w:category>
          <w:name w:val="Allgemein"/>
          <w:gallery w:val="placeholder"/>
        </w:category>
        <w:types>
          <w:type w:val="bbPlcHdr"/>
        </w:types>
        <w:behaviors>
          <w:behavior w:val="content"/>
        </w:behaviors>
        <w:guid w:val="{B5C4F608-3AD3-4303-AFFE-EB46B2D24A00}"/>
      </w:docPartPr>
      <w:docPartBody>
        <w:p w:rsidR="00C031FD" w:rsidRDefault="00AF0EEA" w:rsidP="00AF0EEA">
          <w:pPr>
            <w:pStyle w:val="58CA1D9769EB4503A8B6C23BFD6538641"/>
          </w:pPr>
          <w:r w:rsidRPr="006834BE">
            <w:rPr>
              <w:rStyle w:val="Anz"/>
              <w:color w:val="8496B0" w:themeColor="text2" w:themeTint="99"/>
            </w:rPr>
            <w:t>Jahr</w:t>
          </w:r>
        </w:p>
      </w:docPartBody>
    </w:docPart>
    <w:docPart>
      <w:docPartPr>
        <w:name w:val="2E98094D3A6D488A9E57A4B6BDC0C817"/>
        <w:category>
          <w:name w:val="Allgemein"/>
          <w:gallery w:val="placeholder"/>
        </w:category>
        <w:types>
          <w:type w:val="bbPlcHdr"/>
        </w:types>
        <w:behaviors>
          <w:behavior w:val="content"/>
        </w:behaviors>
        <w:guid w:val="{EA65EF24-D854-4D67-AE78-F748E467708A}"/>
      </w:docPartPr>
      <w:docPartBody>
        <w:p w:rsidR="00C031FD" w:rsidRDefault="00AF0EEA" w:rsidP="00AF0EEA">
          <w:pPr>
            <w:pStyle w:val="2E98094D3A6D488A9E57A4B6BDC0C8171"/>
          </w:pPr>
          <w:r w:rsidRPr="006834BE">
            <w:rPr>
              <w:rStyle w:val="Platzhaltertext"/>
              <w:color w:val="8496B0" w:themeColor="text2" w:themeTint="99"/>
            </w:rPr>
            <w:t>Klicken oder tippen Sie hier, um Text einzugeben.</w:t>
          </w:r>
        </w:p>
      </w:docPartBody>
    </w:docPart>
    <w:docPart>
      <w:docPartPr>
        <w:name w:val="1FA02225464F413D942929EC46784AB7"/>
        <w:category>
          <w:name w:val="Allgemein"/>
          <w:gallery w:val="placeholder"/>
        </w:category>
        <w:types>
          <w:type w:val="bbPlcHdr"/>
        </w:types>
        <w:behaviors>
          <w:behavior w:val="content"/>
        </w:behaviors>
        <w:guid w:val="{9BE4B872-5B77-460D-8353-2837BA992A34}"/>
      </w:docPartPr>
      <w:docPartBody>
        <w:p w:rsidR="00C031FD" w:rsidRDefault="00AF0EEA" w:rsidP="00AF0EEA">
          <w:pPr>
            <w:pStyle w:val="1FA02225464F413D942929EC46784AB71"/>
          </w:pPr>
          <w:r w:rsidRPr="004A2DB2">
            <w:rPr>
              <w:rStyle w:val="Platzhaltertext"/>
              <w:color w:val="8496B0" w:themeColor="text2" w:themeTint="99"/>
            </w:rPr>
            <w:t>Klicken oder tippen Sie hier, um Text einzugeben.</w:t>
          </w:r>
        </w:p>
      </w:docPartBody>
    </w:docPart>
    <w:docPart>
      <w:docPartPr>
        <w:name w:val="50B98A8AA5B44122887E710B9B59D3FF"/>
        <w:category>
          <w:name w:val="Allgemein"/>
          <w:gallery w:val="placeholder"/>
        </w:category>
        <w:types>
          <w:type w:val="bbPlcHdr"/>
        </w:types>
        <w:behaviors>
          <w:behavior w:val="content"/>
        </w:behaviors>
        <w:guid w:val="{614775FA-AA04-437B-8831-9F7A1149F4D3}"/>
      </w:docPartPr>
      <w:docPartBody>
        <w:p w:rsidR="00C031FD" w:rsidRDefault="00AF0EEA" w:rsidP="00AF0EEA">
          <w:pPr>
            <w:pStyle w:val="50B98A8AA5B44122887E710B9B59D3FF1"/>
          </w:pPr>
          <w:r w:rsidRPr="00485A71">
            <w:rPr>
              <w:rStyle w:val="Platzhaltertext"/>
              <w:color w:val="8496B0" w:themeColor="text2" w:themeTint="99"/>
            </w:rPr>
            <w:t>Klicken oder tippen Sie hier, um Text einzugeben.</w:t>
          </w:r>
        </w:p>
      </w:docPartBody>
    </w:docPart>
    <w:docPart>
      <w:docPartPr>
        <w:name w:val="CFC5B5A555DC4A058AC13D5B01F68BC1"/>
        <w:category>
          <w:name w:val="Allgemein"/>
          <w:gallery w:val="placeholder"/>
        </w:category>
        <w:types>
          <w:type w:val="bbPlcHdr"/>
        </w:types>
        <w:behaviors>
          <w:behavior w:val="content"/>
        </w:behaviors>
        <w:guid w:val="{155F4C55-353A-4464-8E1E-A0A54C8489D9}"/>
      </w:docPartPr>
      <w:docPartBody>
        <w:p w:rsidR="00C031FD" w:rsidRDefault="00AF0EEA" w:rsidP="00AF0EEA">
          <w:pPr>
            <w:pStyle w:val="CFC5B5A555DC4A058AC13D5B01F68BC11"/>
          </w:pPr>
          <w:r w:rsidRPr="004A2DB2">
            <w:rPr>
              <w:rStyle w:val="Platzhaltertext"/>
              <w:color w:val="8496B0" w:themeColor="text2" w:themeTint="99"/>
            </w:rPr>
            <w:t>Klicken oder tippen Sie hier, um Text einzugeben.</w:t>
          </w:r>
        </w:p>
      </w:docPartBody>
    </w:docPart>
    <w:docPart>
      <w:docPartPr>
        <w:name w:val="53815335376D4BF2B62CD31265C5AA09"/>
        <w:category>
          <w:name w:val="Allgemein"/>
          <w:gallery w:val="placeholder"/>
        </w:category>
        <w:types>
          <w:type w:val="bbPlcHdr"/>
        </w:types>
        <w:behaviors>
          <w:behavior w:val="content"/>
        </w:behaviors>
        <w:guid w:val="{E8BE6A5E-1D66-4198-9CA8-E55C3145CAF0}"/>
      </w:docPartPr>
      <w:docPartBody>
        <w:p w:rsidR="00C031FD" w:rsidRDefault="00AF0EEA" w:rsidP="00AF0EEA">
          <w:pPr>
            <w:pStyle w:val="53815335376D4BF2B62CD31265C5AA091"/>
          </w:pPr>
          <w:r w:rsidRPr="006834BE">
            <w:rPr>
              <w:rStyle w:val="Anz"/>
              <w:color w:val="8496B0" w:themeColor="text2" w:themeTint="99"/>
            </w:rPr>
            <w:t>Anz.</w:t>
          </w:r>
        </w:p>
      </w:docPartBody>
    </w:docPart>
    <w:docPart>
      <w:docPartPr>
        <w:name w:val="64C47CE70568471CA1CE2629883107A7"/>
        <w:category>
          <w:name w:val="Allgemein"/>
          <w:gallery w:val="placeholder"/>
        </w:category>
        <w:types>
          <w:type w:val="bbPlcHdr"/>
        </w:types>
        <w:behaviors>
          <w:behavior w:val="content"/>
        </w:behaviors>
        <w:guid w:val="{F6F5C511-E8A3-47E4-A531-6B3739BB0574}"/>
      </w:docPartPr>
      <w:docPartBody>
        <w:p w:rsidR="00C031FD" w:rsidRDefault="00AF0EEA" w:rsidP="00AF0EEA">
          <w:pPr>
            <w:pStyle w:val="64C47CE70568471CA1CE2629883107A71"/>
          </w:pPr>
          <w:r w:rsidRPr="006834BE">
            <w:rPr>
              <w:rStyle w:val="Platzhaltertext"/>
              <w:color w:val="8496B0" w:themeColor="text2" w:themeTint="99"/>
            </w:rPr>
            <w:t>Klicken oder tippen Sie hier, um Text einzugeben.</w:t>
          </w:r>
        </w:p>
      </w:docPartBody>
    </w:docPart>
    <w:docPart>
      <w:docPartPr>
        <w:name w:val="D9D96EA8F34D4E7E8A4AA4355A4DA865"/>
        <w:category>
          <w:name w:val="Allgemein"/>
          <w:gallery w:val="placeholder"/>
        </w:category>
        <w:types>
          <w:type w:val="bbPlcHdr"/>
        </w:types>
        <w:behaviors>
          <w:behavior w:val="content"/>
        </w:behaviors>
        <w:guid w:val="{B0DC56A9-BC12-4924-8E1C-AB0431A56EE5}"/>
      </w:docPartPr>
      <w:docPartBody>
        <w:p w:rsidR="00C031FD" w:rsidRDefault="00AF0EEA" w:rsidP="00AF0EEA">
          <w:pPr>
            <w:pStyle w:val="D9D96EA8F34D4E7E8A4AA4355A4DA8651"/>
          </w:pPr>
          <w:r w:rsidRPr="006834BE">
            <w:rPr>
              <w:rStyle w:val="Anz"/>
              <w:color w:val="8496B0" w:themeColor="text2" w:themeTint="99"/>
            </w:rPr>
            <w:t>Anz.</w:t>
          </w:r>
        </w:p>
      </w:docPartBody>
    </w:docPart>
    <w:docPart>
      <w:docPartPr>
        <w:name w:val="A3CC1CA8D2D742F7B34656CB438A30EB"/>
        <w:category>
          <w:name w:val="Allgemein"/>
          <w:gallery w:val="placeholder"/>
        </w:category>
        <w:types>
          <w:type w:val="bbPlcHdr"/>
        </w:types>
        <w:behaviors>
          <w:behavior w:val="content"/>
        </w:behaviors>
        <w:guid w:val="{1B843280-BDBA-401A-BC7D-932A13F3ADA9}"/>
      </w:docPartPr>
      <w:docPartBody>
        <w:p w:rsidR="00C031FD" w:rsidRDefault="00AF0EEA" w:rsidP="00AF0EEA">
          <w:pPr>
            <w:pStyle w:val="A3CC1CA8D2D742F7B34656CB438A30EB1"/>
          </w:pPr>
          <w:r w:rsidRPr="006834BE">
            <w:rPr>
              <w:rStyle w:val="Platzhaltertext"/>
              <w:color w:val="8496B0" w:themeColor="text2" w:themeTint="99"/>
            </w:rPr>
            <w:t>Klicken oder tippen Sie hier, um Text einzugeben.</w:t>
          </w:r>
        </w:p>
      </w:docPartBody>
    </w:docPart>
    <w:docPart>
      <w:docPartPr>
        <w:name w:val="979418F7760B439DA953AD1E2E8179CA"/>
        <w:category>
          <w:name w:val="Allgemein"/>
          <w:gallery w:val="placeholder"/>
        </w:category>
        <w:types>
          <w:type w:val="bbPlcHdr"/>
        </w:types>
        <w:behaviors>
          <w:behavior w:val="content"/>
        </w:behaviors>
        <w:guid w:val="{F1DF3051-6FCF-477D-8F92-B9A356FE86B9}"/>
      </w:docPartPr>
      <w:docPartBody>
        <w:p w:rsidR="00C031FD" w:rsidRDefault="00AF0EEA" w:rsidP="00AF0EEA">
          <w:pPr>
            <w:pStyle w:val="979418F7760B439DA953AD1E2E8179CA1"/>
          </w:pPr>
          <w:r w:rsidRPr="006834BE">
            <w:rPr>
              <w:rStyle w:val="Anz"/>
              <w:color w:val="8496B0" w:themeColor="text2" w:themeTint="99"/>
            </w:rPr>
            <w:t>Anz.</w:t>
          </w:r>
        </w:p>
      </w:docPartBody>
    </w:docPart>
    <w:docPart>
      <w:docPartPr>
        <w:name w:val="BE8F51F9F7264EF29F1AB9F9997DF4E1"/>
        <w:category>
          <w:name w:val="Allgemein"/>
          <w:gallery w:val="placeholder"/>
        </w:category>
        <w:types>
          <w:type w:val="bbPlcHdr"/>
        </w:types>
        <w:behaviors>
          <w:behavior w:val="content"/>
        </w:behaviors>
        <w:guid w:val="{E139610A-0019-4437-9D5C-8859682EB8F8}"/>
      </w:docPartPr>
      <w:docPartBody>
        <w:p w:rsidR="00C031FD" w:rsidRDefault="00AF0EEA" w:rsidP="00AF0EEA">
          <w:pPr>
            <w:pStyle w:val="BE8F51F9F7264EF29F1AB9F9997DF4E11"/>
          </w:pPr>
          <w:r w:rsidRPr="006834BE">
            <w:rPr>
              <w:rStyle w:val="Platzhaltertext"/>
              <w:color w:val="8496B0" w:themeColor="text2" w:themeTint="99"/>
            </w:rPr>
            <w:t>Klicken oder tippen Sie hier, um Text einzugeben.</w:t>
          </w:r>
        </w:p>
      </w:docPartBody>
    </w:docPart>
    <w:docPart>
      <w:docPartPr>
        <w:name w:val="2BC5E97EFB5C48869AF2FC5B17D60EF2"/>
        <w:category>
          <w:name w:val="Allgemein"/>
          <w:gallery w:val="placeholder"/>
        </w:category>
        <w:types>
          <w:type w:val="bbPlcHdr"/>
        </w:types>
        <w:behaviors>
          <w:behavior w:val="content"/>
        </w:behaviors>
        <w:guid w:val="{8CD398D8-B60D-49CB-8BD7-FA3BA449EA61}"/>
      </w:docPartPr>
      <w:docPartBody>
        <w:p w:rsidR="00C031FD" w:rsidRDefault="00AF0EEA" w:rsidP="00AF0EEA">
          <w:pPr>
            <w:pStyle w:val="2BC5E97EFB5C48869AF2FC5B17D60EF21"/>
          </w:pPr>
          <w:r w:rsidRPr="006834BE">
            <w:rPr>
              <w:rStyle w:val="Anz"/>
              <w:color w:val="8496B0" w:themeColor="text2" w:themeTint="99"/>
            </w:rPr>
            <w:t>Anz.</w:t>
          </w:r>
        </w:p>
      </w:docPartBody>
    </w:docPart>
    <w:docPart>
      <w:docPartPr>
        <w:name w:val="11758282B1734276B9BB61A0A45D6C2A"/>
        <w:category>
          <w:name w:val="Allgemein"/>
          <w:gallery w:val="placeholder"/>
        </w:category>
        <w:types>
          <w:type w:val="bbPlcHdr"/>
        </w:types>
        <w:behaviors>
          <w:behavior w:val="content"/>
        </w:behaviors>
        <w:guid w:val="{E4C72360-A1F5-4D90-A537-D5E4022AE6FE}"/>
      </w:docPartPr>
      <w:docPartBody>
        <w:p w:rsidR="00C031FD" w:rsidRDefault="00AF0EEA" w:rsidP="00AF0EEA">
          <w:pPr>
            <w:pStyle w:val="11758282B1734276B9BB61A0A45D6C2A1"/>
          </w:pPr>
          <w:r w:rsidRPr="006834BE">
            <w:rPr>
              <w:rStyle w:val="Platzhaltertext"/>
              <w:color w:val="8496B0" w:themeColor="text2" w:themeTint="99"/>
            </w:rPr>
            <w:t>Klicken oder tippen Sie hier, um Text einzugeben.</w:t>
          </w:r>
        </w:p>
      </w:docPartBody>
    </w:docPart>
    <w:docPart>
      <w:docPartPr>
        <w:name w:val="2D6EBB39E1504F07BE7A1FA6F9A22008"/>
        <w:category>
          <w:name w:val="Allgemein"/>
          <w:gallery w:val="placeholder"/>
        </w:category>
        <w:types>
          <w:type w:val="bbPlcHdr"/>
        </w:types>
        <w:behaviors>
          <w:behavior w:val="content"/>
        </w:behaviors>
        <w:guid w:val="{CD6A515A-D40E-4787-BB24-65583EECD495}"/>
      </w:docPartPr>
      <w:docPartBody>
        <w:p w:rsidR="00C031FD" w:rsidRDefault="00AF0EEA" w:rsidP="00AF0EEA">
          <w:pPr>
            <w:pStyle w:val="2D6EBB39E1504F07BE7A1FA6F9A220081"/>
          </w:pPr>
          <w:r w:rsidRPr="006834BE">
            <w:rPr>
              <w:rStyle w:val="Anz"/>
              <w:color w:val="8496B0" w:themeColor="text2" w:themeTint="99"/>
            </w:rPr>
            <w:t>Anz.</w:t>
          </w:r>
        </w:p>
      </w:docPartBody>
    </w:docPart>
    <w:docPart>
      <w:docPartPr>
        <w:name w:val="6E82C31CAC644D79B070B9F0B9EEBE2D"/>
        <w:category>
          <w:name w:val="Allgemein"/>
          <w:gallery w:val="placeholder"/>
        </w:category>
        <w:types>
          <w:type w:val="bbPlcHdr"/>
        </w:types>
        <w:behaviors>
          <w:behavior w:val="content"/>
        </w:behaviors>
        <w:guid w:val="{B96A6F5A-FDEF-4AC7-9545-AE93E27A9FBF}"/>
      </w:docPartPr>
      <w:docPartBody>
        <w:p w:rsidR="00C031FD" w:rsidRDefault="00AF0EEA" w:rsidP="00AF0EEA">
          <w:pPr>
            <w:pStyle w:val="6E82C31CAC644D79B070B9F0B9EEBE2D1"/>
          </w:pPr>
          <w:r w:rsidRPr="006834BE">
            <w:rPr>
              <w:rStyle w:val="Platzhaltertext"/>
              <w:color w:val="8496B0" w:themeColor="text2" w:themeTint="99"/>
            </w:rPr>
            <w:t>Klicken oder tippen Sie hier, um Text einzugeben.</w:t>
          </w:r>
        </w:p>
      </w:docPartBody>
    </w:docPart>
    <w:docPart>
      <w:docPartPr>
        <w:name w:val="480D573306CD4958B5659BF798EF80D5"/>
        <w:category>
          <w:name w:val="Allgemein"/>
          <w:gallery w:val="placeholder"/>
        </w:category>
        <w:types>
          <w:type w:val="bbPlcHdr"/>
        </w:types>
        <w:behaviors>
          <w:behavior w:val="content"/>
        </w:behaviors>
        <w:guid w:val="{4056740D-C043-488C-B7BB-ABDB6883B64D}"/>
      </w:docPartPr>
      <w:docPartBody>
        <w:p w:rsidR="00C031FD" w:rsidRDefault="00AF0EEA" w:rsidP="00AF0EEA">
          <w:pPr>
            <w:pStyle w:val="480D573306CD4958B5659BF798EF80D51"/>
          </w:pPr>
          <w:r w:rsidRPr="006834BE">
            <w:rPr>
              <w:rStyle w:val="Anz"/>
              <w:color w:val="8496B0" w:themeColor="text2" w:themeTint="99"/>
            </w:rPr>
            <w:t>Anz.</w:t>
          </w:r>
        </w:p>
      </w:docPartBody>
    </w:docPart>
    <w:docPart>
      <w:docPartPr>
        <w:name w:val="207694682E7145B9BCD1826C0CFEA048"/>
        <w:category>
          <w:name w:val="Allgemein"/>
          <w:gallery w:val="placeholder"/>
        </w:category>
        <w:types>
          <w:type w:val="bbPlcHdr"/>
        </w:types>
        <w:behaviors>
          <w:behavior w:val="content"/>
        </w:behaviors>
        <w:guid w:val="{9D4E3E23-012B-4F20-9897-E64854E0CFD8}"/>
      </w:docPartPr>
      <w:docPartBody>
        <w:p w:rsidR="00C031FD" w:rsidRDefault="00AF0EEA" w:rsidP="00AF0EEA">
          <w:pPr>
            <w:pStyle w:val="207694682E7145B9BCD1826C0CFEA0481"/>
          </w:pPr>
          <w:r w:rsidRPr="006834BE">
            <w:rPr>
              <w:rStyle w:val="Platzhaltertext"/>
              <w:color w:val="8496B0" w:themeColor="text2" w:themeTint="99"/>
            </w:rPr>
            <w:t>Klicken oder tippen Sie hier, um Text einzugeben.</w:t>
          </w:r>
        </w:p>
      </w:docPartBody>
    </w:docPart>
    <w:docPart>
      <w:docPartPr>
        <w:name w:val="2706BB72C6894FF78F6AD14C04588CF0"/>
        <w:category>
          <w:name w:val="Allgemein"/>
          <w:gallery w:val="placeholder"/>
        </w:category>
        <w:types>
          <w:type w:val="bbPlcHdr"/>
        </w:types>
        <w:behaviors>
          <w:behavior w:val="content"/>
        </w:behaviors>
        <w:guid w:val="{D5D374A9-B53D-4278-A495-C7C12874675B}"/>
      </w:docPartPr>
      <w:docPartBody>
        <w:p w:rsidR="00C031FD" w:rsidRDefault="00AF0EEA" w:rsidP="00AF0EEA">
          <w:pPr>
            <w:pStyle w:val="2706BB72C6894FF78F6AD14C04588CF01"/>
          </w:pPr>
          <w:r w:rsidRPr="006834BE">
            <w:rPr>
              <w:rStyle w:val="Anz"/>
              <w:color w:val="8496B0" w:themeColor="text2" w:themeTint="99"/>
            </w:rPr>
            <w:t>Anz.</w:t>
          </w:r>
        </w:p>
      </w:docPartBody>
    </w:docPart>
    <w:docPart>
      <w:docPartPr>
        <w:name w:val="C1C9C84B654C49C692C340874CA22EA5"/>
        <w:category>
          <w:name w:val="Allgemein"/>
          <w:gallery w:val="placeholder"/>
        </w:category>
        <w:types>
          <w:type w:val="bbPlcHdr"/>
        </w:types>
        <w:behaviors>
          <w:behavior w:val="content"/>
        </w:behaviors>
        <w:guid w:val="{5B7D23F0-3A60-49B0-8077-42CE800A0615}"/>
      </w:docPartPr>
      <w:docPartBody>
        <w:p w:rsidR="00C031FD" w:rsidRDefault="00AF0EEA" w:rsidP="00AF0EEA">
          <w:pPr>
            <w:pStyle w:val="C1C9C84B654C49C692C340874CA22EA51"/>
          </w:pPr>
          <w:r w:rsidRPr="006834BE">
            <w:rPr>
              <w:rStyle w:val="Platzhaltertext"/>
              <w:color w:val="8496B0" w:themeColor="text2" w:themeTint="99"/>
            </w:rPr>
            <w:t>Klicken oder tippen Sie hier, um Text einzugeben.</w:t>
          </w:r>
        </w:p>
      </w:docPartBody>
    </w:docPart>
    <w:docPart>
      <w:docPartPr>
        <w:name w:val="B4C7D8610CC745B0B9617FF9743BE74A"/>
        <w:category>
          <w:name w:val="Allgemein"/>
          <w:gallery w:val="placeholder"/>
        </w:category>
        <w:types>
          <w:type w:val="bbPlcHdr"/>
        </w:types>
        <w:behaviors>
          <w:behavior w:val="content"/>
        </w:behaviors>
        <w:guid w:val="{45D891D1-D6FD-4321-B820-707EC196822B}"/>
      </w:docPartPr>
      <w:docPartBody>
        <w:p w:rsidR="00C031FD" w:rsidRDefault="00AF0EEA" w:rsidP="00AF0EEA">
          <w:pPr>
            <w:pStyle w:val="B4C7D8610CC745B0B9617FF9743BE74A1"/>
          </w:pPr>
          <w:r w:rsidRPr="006834BE">
            <w:rPr>
              <w:rStyle w:val="Anz"/>
              <w:color w:val="8496B0" w:themeColor="text2" w:themeTint="99"/>
            </w:rPr>
            <w:t>Jahr</w:t>
          </w:r>
        </w:p>
      </w:docPartBody>
    </w:docPart>
    <w:docPart>
      <w:docPartPr>
        <w:name w:val="B1F88A26C70B4826ADBC28DFCA399C2D"/>
        <w:category>
          <w:name w:val="Allgemein"/>
          <w:gallery w:val="placeholder"/>
        </w:category>
        <w:types>
          <w:type w:val="bbPlcHdr"/>
        </w:types>
        <w:behaviors>
          <w:behavior w:val="content"/>
        </w:behaviors>
        <w:guid w:val="{A2C513EC-3E30-42D6-BD93-38D6E7BAFA98}"/>
      </w:docPartPr>
      <w:docPartBody>
        <w:p w:rsidR="00C031FD" w:rsidRDefault="00AF0EEA" w:rsidP="00AF0EEA">
          <w:pPr>
            <w:pStyle w:val="B1F88A26C70B4826ADBC28DFCA399C2D1"/>
          </w:pPr>
          <w:r w:rsidRPr="006834BE">
            <w:rPr>
              <w:rStyle w:val="Platzhaltertext"/>
              <w:color w:val="8496B0" w:themeColor="text2" w:themeTint="99"/>
            </w:rPr>
            <w:t>Klicken oder tippen Sie hier, um Text einzugeben.</w:t>
          </w:r>
        </w:p>
      </w:docPartBody>
    </w:docPart>
    <w:docPart>
      <w:docPartPr>
        <w:name w:val="86786D73877145A283115B1363A820C9"/>
        <w:category>
          <w:name w:val="Allgemein"/>
          <w:gallery w:val="placeholder"/>
        </w:category>
        <w:types>
          <w:type w:val="bbPlcHdr"/>
        </w:types>
        <w:behaviors>
          <w:behavior w:val="content"/>
        </w:behaviors>
        <w:guid w:val="{8A13E626-F2AC-446C-B718-17A0BF1CFCBD}"/>
      </w:docPartPr>
      <w:docPartBody>
        <w:p w:rsidR="00C031FD" w:rsidRDefault="00AF0EEA" w:rsidP="00AF0EEA">
          <w:pPr>
            <w:pStyle w:val="86786D73877145A283115B1363A820C91"/>
          </w:pPr>
          <w:r w:rsidRPr="006834BE">
            <w:rPr>
              <w:rStyle w:val="Anz"/>
              <w:color w:val="8496B0" w:themeColor="text2" w:themeTint="99"/>
            </w:rPr>
            <w:t>Jahr</w:t>
          </w:r>
        </w:p>
      </w:docPartBody>
    </w:docPart>
    <w:docPart>
      <w:docPartPr>
        <w:name w:val="4A2EDFD310564B92A9882DAB1296DCA5"/>
        <w:category>
          <w:name w:val="Allgemein"/>
          <w:gallery w:val="placeholder"/>
        </w:category>
        <w:types>
          <w:type w:val="bbPlcHdr"/>
        </w:types>
        <w:behaviors>
          <w:behavior w:val="content"/>
        </w:behaviors>
        <w:guid w:val="{4312F649-B8D7-4CFA-B883-925C17781805}"/>
      </w:docPartPr>
      <w:docPartBody>
        <w:p w:rsidR="00C031FD" w:rsidRDefault="00AF0EEA" w:rsidP="00AF0EEA">
          <w:pPr>
            <w:pStyle w:val="4A2EDFD310564B92A9882DAB1296DCA51"/>
          </w:pPr>
          <w:r w:rsidRPr="006834BE">
            <w:rPr>
              <w:rStyle w:val="Platzhaltertext"/>
              <w:color w:val="8496B0" w:themeColor="text2" w:themeTint="99"/>
            </w:rPr>
            <w:t>Klicken oder tippen Sie hier, um Text einzugeben.</w:t>
          </w:r>
        </w:p>
      </w:docPartBody>
    </w:docPart>
    <w:docPart>
      <w:docPartPr>
        <w:name w:val="84EF848D4B0A45FCBBD1A07BF689B914"/>
        <w:category>
          <w:name w:val="Allgemein"/>
          <w:gallery w:val="placeholder"/>
        </w:category>
        <w:types>
          <w:type w:val="bbPlcHdr"/>
        </w:types>
        <w:behaviors>
          <w:behavior w:val="content"/>
        </w:behaviors>
        <w:guid w:val="{AC5CD854-C844-4A65-A111-B6763D7BD0BD}"/>
      </w:docPartPr>
      <w:docPartBody>
        <w:p w:rsidR="00C031FD" w:rsidRDefault="00AF0EEA" w:rsidP="00AF0EEA">
          <w:pPr>
            <w:pStyle w:val="84EF848D4B0A45FCBBD1A07BF689B9141"/>
          </w:pPr>
          <w:r w:rsidRPr="006834BE">
            <w:rPr>
              <w:rStyle w:val="Anz"/>
              <w:color w:val="8496B0" w:themeColor="text2" w:themeTint="99"/>
            </w:rPr>
            <w:t>Jahr</w:t>
          </w:r>
        </w:p>
      </w:docPartBody>
    </w:docPart>
    <w:docPart>
      <w:docPartPr>
        <w:name w:val="95B330A5C60D4C35A1E6473FBCBB0825"/>
        <w:category>
          <w:name w:val="Allgemein"/>
          <w:gallery w:val="placeholder"/>
        </w:category>
        <w:types>
          <w:type w:val="bbPlcHdr"/>
        </w:types>
        <w:behaviors>
          <w:behavior w:val="content"/>
        </w:behaviors>
        <w:guid w:val="{C6C45B06-CC91-4AD9-93E7-B9DF36120866}"/>
      </w:docPartPr>
      <w:docPartBody>
        <w:p w:rsidR="00C031FD" w:rsidRDefault="00AF0EEA" w:rsidP="00AF0EEA">
          <w:pPr>
            <w:pStyle w:val="95B330A5C60D4C35A1E6473FBCBB08251"/>
          </w:pPr>
          <w:r w:rsidRPr="006834BE">
            <w:rPr>
              <w:rStyle w:val="Platzhaltertext"/>
              <w:color w:val="8496B0" w:themeColor="text2" w:themeTint="99"/>
            </w:rPr>
            <w:t>Klicken oder tippen Sie hier, um Text einzugeben.</w:t>
          </w:r>
        </w:p>
      </w:docPartBody>
    </w:docPart>
    <w:docPart>
      <w:docPartPr>
        <w:name w:val="8C4FE4495526448DAE73CBC489D0BDD4"/>
        <w:category>
          <w:name w:val="Allgemein"/>
          <w:gallery w:val="placeholder"/>
        </w:category>
        <w:types>
          <w:type w:val="bbPlcHdr"/>
        </w:types>
        <w:behaviors>
          <w:behavior w:val="content"/>
        </w:behaviors>
        <w:guid w:val="{CA715CEC-70D4-4877-A821-871569B89544}"/>
      </w:docPartPr>
      <w:docPartBody>
        <w:p w:rsidR="00C031FD" w:rsidRDefault="00AF0EEA" w:rsidP="00AF0EEA">
          <w:pPr>
            <w:pStyle w:val="8C4FE4495526448DAE73CBC489D0BDD41"/>
          </w:pPr>
          <w:r w:rsidRPr="004A2DB2">
            <w:rPr>
              <w:rStyle w:val="Platzhaltertext"/>
              <w:color w:val="8496B0" w:themeColor="text2" w:themeTint="99"/>
            </w:rPr>
            <w:t>Klicken oder tippen Sie hier, um Text einzugeben.</w:t>
          </w:r>
        </w:p>
      </w:docPartBody>
    </w:docPart>
    <w:docPart>
      <w:docPartPr>
        <w:name w:val="2DA476C29A674FE9BF4DCE4AA3BA98CE"/>
        <w:category>
          <w:name w:val="Allgemein"/>
          <w:gallery w:val="placeholder"/>
        </w:category>
        <w:types>
          <w:type w:val="bbPlcHdr"/>
        </w:types>
        <w:behaviors>
          <w:behavior w:val="content"/>
        </w:behaviors>
        <w:guid w:val="{EBC157C3-8BDF-4CC2-AE00-9AAEEC858481}"/>
      </w:docPartPr>
      <w:docPartBody>
        <w:p w:rsidR="00C031FD" w:rsidRDefault="00AF0EEA" w:rsidP="00AF0EEA">
          <w:pPr>
            <w:pStyle w:val="2DA476C29A674FE9BF4DCE4AA3BA98CE1"/>
          </w:pPr>
          <w:r w:rsidRPr="00485A71">
            <w:rPr>
              <w:rStyle w:val="Platzhaltertext"/>
              <w:color w:val="8496B0" w:themeColor="text2" w:themeTint="99"/>
            </w:rPr>
            <w:t>Klicken oder tippen Sie hier, um Text einzugeben.</w:t>
          </w:r>
        </w:p>
      </w:docPartBody>
    </w:docPart>
    <w:docPart>
      <w:docPartPr>
        <w:name w:val="8850A45E2B314D0C906CDC716915216C"/>
        <w:category>
          <w:name w:val="Allgemein"/>
          <w:gallery w:val="placeholder"/>
        </w:category>
        <w:types>
          <w:type w:val="bbPlcHdr"/>
        </w:types>
        <w:behaviors>
          <w:behavior w:val="content"/>
        </w:behaviors>
        <w:guid w:val="{A1A23652-AA22-430B-A314-E7A1350D4E4C}"/>
      </w:docPartPr>
      <w:docPartBody>
        <w:p w:rsidR="00C031FD" w:rsidRDefault="00AF0EEA" w:rsidP="00AF0EEA">
          <w:pPr>
            <w:pStyle w:val="8850A45E2B314D0C906CDC716915216C1"/>
          </w:pPr>
          <w:r w:rsidRPr="004A2DB2">
            <w:rPr>
              <w:rStyle w:val="Platzhaltertext"/>
              <w:color w:val="8496B0" w:themeColor="text2" w:themeTint="99"/>
            </w:rPr>
            <w:t>Klicken oder tippen Sie hier, um Text einzugeben.</w:t>
          </w:r>
        </w:p>
      </w:docPartBody>
    </w:docPart>
    <w:docPart>
      <w:docPartPr>
        <w:name w:val="2D6FA4D9D892425EB62989040E3448B1"/>
        <w:category>
          <w:name w:val="Allgemein"/>
          <w:gallery w:val="placeholder"/>
        </w:category>
        <w:types>
          <w:type w:val="bbPlcHdr"/>
        </w:types>
        <w:behaviors>
          <w:behavior w:val="content"/>
        </w:behaviors>
        <w:guid w:val="{02368B8E-B718-41A9-B9A4-F3FB34D36B5F}"/>
      </w:docPartPr>
      <w:docPartBody>
        <w:p w:rsidR="00C031FD" w:rsidRDefault="00AF0EEA" w:rsidP="00AF0EEA">
          <w:pPr>
            <w:pStyle w:val="2D6FA4D9D892425EB62989040E3448B11"/>
          </w:pPr>
          <w:r w:rsidRPr="006834BE">
            <w:rPr>
              <w:rStyle w:val="Anz"/>
              <w:color w:val="8496B0" w:themeColor="text2" w:themeTint="99"/>
            </w:rPr>
            <w:t>Anz.</w:t>
          </w:r>
        </w:p>
      </w:docPartBody>
    </w:docPart>
    <w:docPart>
      <w:docPartPr>
        <w:name w:val="F5F738F4091243E8AFAE74864E454226"/>
        <w:category>
          <w:name w:val="Allgemein"/>
          <w:gallery w:val="placeholder"/>
        </w:category>
        <w:types>
          <w:type w:val="bbPlcHdr"/>
        </w:types>
        <w:behaviors>
          <w:behavior w:val="content"/>
        </w:behaviors>
        <w:guid w:val="{2C2AB2AB-5E39-4DB5-97EB-104C1F4C0185}"/>
      </w:docPartPr>
      <w:docPartBody>
        <w:p w:rsidR="00C031FD" w:rsidRDefault="00AF0EEA" w:rsidP="00AF0EEA">
          <w:pPr>
            <w:pStyle w:val="F5F738F4091243E8AFAE74864E4542261"/>
          </w:pPr>
          <w:r w:rsidRPr="006834BE">
            <w:rPr>
              <w:rStyle w:val="Platzhaltertext"/>
              <w:color w:val="8496B0" w:themeColor="text2" w:themeTint="99"/>
            </w:rPr>
            <w:t>Klicken oder tippen Sie hier, um Text einzugeben.</w:t>
          </w:r>
        </w:p>
      </w:docPartBody>
    </w:docPart>
    <w:docPart>
      <w:docPartPr>
        <w:name w:val="C85A6CBB01CD49FF9F271ED261BDF420"/>
        <w:category>
          <w:name w:val="Allgemein"/>
          <w:gallery w:val="placeholder"/>
        </w:category>
        <w:types>
          <w:type w:val="bbPlcHdr"/>
        </w:types>
        <w:behaviors>
          <w:behavior w:val="content"/>
        </w:behaviors>
        <w:guid w:val="{3EBF7CAE-7ADC-4EFD-A507-8044554DB6FD}"/>
      </w:docPartPr>
      <w:docPartBody>
        <w:p w:rsidR="00C031FD" w:rsidRDefault="00AF0EEA" w:rsidP="00AF0EEA">
          <w:pPr>
            <w:pStyle w:val="C85A6CBB01CD49FF9F271ED261BDF4201"/>
          </w:pPr>
          <w:r w:rsidRPr="006834BE">
            <w:rPr>
              <w:rStyle w:val="Anz"/>
              <w:color w:val="8496B0" w:themeColor="text2" w:themeTint="99"/>
            </w:rPr>
            <w:t>Anz.</w:t>
          </w:r>
        </w:p>
      </w:docPartBody>
    </w:docPart>
    <w:docPart>
      <w:docPartPr>
        <w:name w:val="F904FD3ED8AC469896DA12DB5C6725C3"/>
        <w:category>
          <w:name w:val="Allgemein"/>
          <w:gallery w:val="placeholder"/>
        </w:category>
        <w:types>
          <w:type w:val="bbPlcHdr"/>
        </w:types>
        <w:behaviors>
          <w:behavior w:val="content"/>
        </w:behaviors>
        <w:guid w:val="{66408E6C-F426-49DF-A939-070A67CEFA63}"/>
      </w:docPartPr>
      <w:docPartBody>
        <w:p w:rsidR="00C031FD" w:rsidRDefault="00AF0EEA" w:rsidP="00AF0EEA">
          <w:pPr>
            <w:pStyle w:val="F904FD3ED8AC469896DA12DB5C6725C31"/>
          </w:pPr>
          <w:r w:rsidRPr="006834BE">
            <w:rPr>
              <w:rStyle w:val="Platzhaltertext"/>
              <w:color w:val="8496B0" w:themeColor="text2" w:themeTint="99"/>
            </w:rPr>
            <w:t>Klicken oder tippen Sie hier, um Text einzugeben.</w:t>
          </w:r>
        </w:p>
      </w:docPartBody>
    </w:docPart>
    <w:docPart>
      <w:docPartPr>
        <w:name w:val="C2247933298D405A8BA86B5180E63591"/>
        <w:category>
          <w:name w:val="Allgemein"/>
          <w:gallery w:val="placeholder"/>
        </w:category>
        <w:types>
          <w:type w:val="bbPlcHdr"/>
        </w:types>
        <w:behaviors>
          <w:behavior w:val="content"/>
        </w:behaviors>
        <w:guid w:val="{6485F186-F92F-4D6B-AFFF-25A3F7C0C211}"/>
      </w:docPartPr>
      <w:docPartBody>
        <w:p w:rsidR="00C031FD" w:rsidRDefault="00AF0EEA" w:rsidP="00AF0EEA">
          <w:pPr>
            <w:pStyle w:val="C2247933298D405A8BA86B5180E635911"/>
          </w:pPr>
          <w:r w:rsidRPr="006834BE">
            <w:rPr>
              <w:rStyle w:val="Anz"/>
              <w:color w:val="8496B0" w:themeColor="text2" w:themeTint="99"/>
            </w:rPr>
            <w:t>Anz.</w:t>
          </w:r>
        </w:p>
      </w:docPartBody>
    </w:docPart>
    <w:docPart>
      <w:docPartPr>
        <w:name w:val="8772C4C1389F413299BBBEC488EBAA30"/>
        <w:category>
          <w:name w:val="Allgemein"/>
          <w:gallery w:val="placeholder"/>
        </w:category>
        <w:types>
          <w:type w:val="bbPlcHdr"/>
        </w:types>
        <w:behaviors>
          <w:behavior w:val="content"/>
        </w:behaviors>
        <w:guid w:val="{2D25F001-D494-4458-ACF8-C174096ED48C}"/>
      </w:docPartPr>
      <w:docPartBody>
        <w:p w:rsidR="00C031FD" w:rsidRDefault="00AF0EEA" w:rsidP="00AF0EEA">
          <w:pPr>
            <w:pStyle w:val="8772C4C1389F413299BBBEC488EBAA301"/>
          </w:pPr>
          <w:r w:rsidRPr="006834BE">
            <w:rPr>
              <w:rStyle w:val="Platzhaltertext"/>
              <w:color w:val="8496B0" w:themeColor="text2" w:themeTint="99"/>
            </w:rPr>
            <w:t>Klicken oder tippen Sie hier, um Text einzugeben.</w:t>
          </w:r>
        </w:p>
      </w:docPartBody>
    </w:docPart>
    <w:docPart>
      <w:docPartPr>
        <w:name w:val="4A6580D8460C436BA9C6853085941C35"/>
        <w:category>
          <w:name w:val="Allgemein"/>
          <w:gallery w:val="placeholder"/>
        </w:category>
        <w:types>
          <w:type w:val="bbPlcHdr"/>
        </w:types>
        <w:behaviors>
          <w:behavior w:val="content"/>
        </w:behaviors>
        <w:guid w:val="{7EACD0F7-8803-4C81-AB6A-696F4E228B7C}"/>
      </w:docPartPr>
      <w:docPartBody>
        <w:p w:rsidR="00C031FD" w:rsidRDefault="00AF0EEA" w:rsidP="00AF0EEA">
          <w:pPr>
            <w:pStyle w:val="4A6580D8460C436BA9C6853085941C351"/>
          </w:pPr>
          <w:r w:rsidRPr="006834BE">
            <w:rPr>
              <w:rStyle w:val="Anz"/>
              <w:color w:val="8496B0" w:themeColor="text2" w:themeTint="99"/>
            </w:rPr>
            <w:t>Anz.</w:t>
          </w:r>
        </w:p>
      </w:docPartBody>
    </w:docPart>
    <w:docPart>
      <w:docPartPr>
        <w:name w:val="9D45E0E6743845D6862B807CDDDF62E4"/>
        <w:category>
          <w:name w:val="Allgemein"/>
          <w:gallery w:val="placeholder"/>
        </w:category>
        <w:types>
          <w:type w:val="bbPlcHdr"/>
        </w:types>
        <w:behaviors>
          <w:behavior w:val="content"/>
        </w:behaviors>
        <w:guid w:val="{FC5B6D75-3293-49FC-8C65-FD5F32D39155}"/>
      </w:docPartPr>
      <w:docPartBody>
        <w:p w:rsidR="00C031FD" w:rsidRDefault="00AF0EEA" w:rsidP="00AF0EEA">
          <w:pPr>
            <w:pStyle w:val="9D45E0E6743845D6862B807CDDDF62E41"/>
          </w:pPr>
          <w:r w:rsidRPr="006834BE">
            <w:rPr>
              <w:rStyle w:val="Platzhaltertext"/>
              <w:color w:val="8496B0" w:themeColor="text2" w:themeTint="99"/>
            </w:rPr>
            <w:t>Klicken oder tippen Sie hier, um Text einzugeben.</w:t>
          </w:r>
        </w:p>
      </w:docPartBody>
    </w:docPart>
    <w:docPart>
      <w:docPartPr>
        <w:name w:val="E95B06ED28704266A485BE8D64F956DD"/>
        <w:category>
          <w:name w:val="Allgemein"/>
          <w:gallery w:val="placeholder"/>
        </w:category>
        <w:types>
          <w:type w:val="bbPlcHdr"/>
        </w:types>
        <w:behaviors>
          <w:behavior w:val="content"/>
        </w:behaviors>
        <w:guid w:val="{AFBCEA0C-767E-4D14-8FAE-7837CD2596C2}"/>
      </w:docPartPr>
      <w:docPartBody>
        <w:p w:rsidR="00C031FD" w:rsidRDefault="00AF0EEA" w:rsidP="00AF0EEA">
          <w:pPr>
            <w:pStyle w:val="E95B06ED28704266A485BE8D64F956DD1"/>
          </w:pPr>
          <w:r w:rsidRPr="006834BE">
            <w:rPr>
              <w:rStyle w:val="Anz"/>
              <w:color w:val="8496B0" w:themeColor="text2" w:themeTint="99"/>
            </w:rPr>
            <w:t>Anz.</w:t>
          </w:r>
        </w:p>
      </w:docPartBody>
    </w:docPart>
    <w:docPart>
      <w:docPartPr>
        <w:name w:val="806BB6DA5B104E8F863D9E461C04BCDC"/>
        <w:category>
          <w:name w:val="Allgemein"/>
          <w:gallery w:val="placeholder"/>
        </w:category>
        <w:types>
          <w:type w:val="bbPlcHdr"/>
        </w:types>
        <w:behaviors>
          <w:behavior w:val="content"/>
        </w:behaviors>
        <w:guid w:val="{44EE257A-9648-4154-8B5E-7EF45F56567A}"/>
      </w:docPartPr>
      <w:docPartBody>
        <w:p w:rsidR="00C031FD" w:rsidRDefault="00AF0EEA" w:rsidP="00AF0EEA">
          <w:pPr>
            <w:pStyle w:val="806BB6DA5B104E8F863D9E461C04BCDC1"/>
          </w:pPr>
          <w:r w:rsidRPr="006834BE">
            <w:rPr>
              <w:rStyle w:val="Platzhaltertext"/>
              <w:color w:val="8496B0" w:themeColor="text2" w:themeTint="99"/>
            </w:rPr>
            <w:t>Klicken oder tippen Sie hier, um Text einzugeben.</w:t>
          </w:r>
        </w:p>
      </w:docPartBody>
    </w:docPart>
    <w:docPart>
      <w:docPartPr>
        <w:name w:val="F39BE0D4AD27481A965140F47E7E7771"/>
        <w:category>
          <w:name w:val="Allgemein"/>
          <w:gallery w:val="placeholder"/>
        </w:category>
        <w:types>
          <w:type w:val="bbPlcHdr"/>
        </w:types>
        <w:behaviors>
          <w:behavior w:val="content"/>
        </w:behaviors>
        <w:guid w:val="{F6AE8719-987E-40F2-9599-BC8913E1A893}"/>
      </w:docPartPr>
      <w:docPartBody>
        <w:p w:rsidR="00C031FD" w:rsidRDefault="00AF0EEA" w:rsidP="00AF0EEA">
          <w:pPr>
            <w:pStyle w:val="F39BE0D4AD27481A965140F47E7E77711"/>
          </w:pPr>
          <w:r w:rsidRPr="006834BE">
            <w:rPr>
              <w:rStyle w:val="Anz"/>
              <w:color w:val="8496B0" w:themeColor="text2" w:themeTint="99"/>
            </w:rPr>
            <w:t>Anz.</w:t>
          </w:r>
        </w:p>
      </w:docPartBody>
    </w:docPart>
    <w:docPart>
      <w:docPartPr>
        <w:name w:val="5EA5A124E7394710976EFBFF8EEACA93"/>
        <w:category>
          <w:name w:val="Allgemein"/>
          <w:gallery w:val="placeholder"/>
        </w:category>
        <w:types>
          <w:type w:val="bbPlcHdr"/>
        </w:types>
        <w:behaviors>
          <w:behavior w:val="content"/>
        </w:behaviors>
        <w:guid w:val="{CCCAE1DD-3B89-4864-BA31-2EE315BAF50B}"/>
      </w:docPartPr>
      <w:docPartBody>
        <w:p w:rsidR="00C031FD" w:rsidRDefault="00AF0EEA" w:rsidP="00AF0EEA">
          <w:pPr>
            <w:pStyle w:val="5EA5A124E7394710976EFBFF8EEACA931"/>
          </w:pPr>
          <w:r w:rsidRPr="006834BE">
            <w:rPr>
              <w:rStyle w:val="Platzhaltertext"/>
              <w:color w:val="8496B0" w:themeColor="text2" w:themeTint="99"/>
            </w:rPr>
            <w:t>Klicken oder tippen Sie hier, um Text einzugeben.</w:t>
          </w:r>
        </w:p>
      </w:docPartBody>
    </w:docPart>
    <w:docPart>
      <w:docPartPr>
        <w:name w:val="9F1CD91477704F6090F12BA3D9E02F33"/>
        <w:category>
          <w:name w:val="Allgemein"/>
          <w:gallery w:val="placeholder"/>
        </w:category>
        <w:types>
          <w:type w:val="bbPlcHdr"/>
        </w:types>
        <w:behaviors>
          <w:behavior w:val="content"/>
        </w:behaviors>
        <w:guid w:val="{4C0FD80E-AC83-460A-A004-74141E593068}"/>
      </w:docPartPr>
      <w:docPartBody>
        <w:p w:rsidR="00C031FD" w:rsidRDefault="00AF0EEA" w:rsidP="00AF0EEA">
          <w:pPr>
            <w:pStyle w:val="9F1CD91477704F6090F12BA3D9E02F331"/>
          </w:pPr>
          <w:r w:rsidRPr="006834BE">
            <w:rPr>
              <w:rStyle w:val="Anz"/>
              <w:color w:val="8496B0" w:themeColor="text2" w:themeTint="99"/>
            </w:rPr>
            <w:t>Anz.</w:t>
          </w:r>
        </w:p>
      </w:docPartBody>
    </w:docPart>
    <w:docPart>
      <w:docPartPr>
        <w:name w:val="778F20B9DBFE4B1395608F1498F040AE"/>
        <w:category>
          <w:name w:val="Allgemein"/>
          <w:gallery w:val="placeholder"/>
        </w:category>
        <w:types>
          <w:type w:val="bbPlcHdr"/>
        </w:types>
        <w:behaviors>
          <w:behavior w:val="content"/>
        </w:behaviors>
        <w:guid w:val="{1CCDC937-5A51-42CE-B4A4-9EE3DCDD9943}"/>
      </w:docPartPr>
      <w:docPartBody>
        <w:p w:rsidR="00C031FD" w:rsidRDefault="00AF0EEA" w:rsidP="00AF0EEA">
          <w:pPr>
            <w:pStyle w:val="778F20B9DBFE4B1395608F1498F040AE1"/>
          </w:pPr>
          <w:r w:rsidRPr="006834BE">
            <w:rPr>
              <w:rStyle w:val="Platzhaltertext"/>
              <w:color w:val="8496B0" w:themeColor="text2" w:themeTint="99"/>
            </w:rPr>
            <w:t>Klicken oder tippen Sie hier, um Text einzugeben.</w:t>
          </w:r>
        </w:p>
      </w:docPartBody>
    </w:docPart>
    <w:docPart>
      <w:docPartPr>
        <w:name w:val="2DC07E7C04A2437AB6CD9AC82E1DA13B"/>
        <w:category>
          <w:name w:val="Allgemein"/>
          <w:gallery w:val="placeholder"/>
        </w:category>
        <w:types>
          <w:type w:val="bbPlcHdr"/>
        </w:types>
        <w:behaviors>
          <w:behavior w:val="content"/>
        </w:behaviors>
        <w:guid w:val="{CB5B8CC7-3672-4EDC-951F-6DD134579043}"/>
      </w:docPartPr>
      <w:docPartBody>
        <w:p w:rsidR="00C031FD" w:rsidRDefault="00AF0EEA" w:rsidP="00AF0EEA">
          <w:pPr>
            <w:pStyle w:val="2DC07E7C04A2437AB6CD9AC82E1DA13B1"/>
          </w:pPr>
          <w:r w:rsidRPr="006834BE">
            <w:rPr>
              <w:rStyle w:val="Anz"/>
              <w:color w:val="8496B0" w:themeColor="text2" w:themeTint="99"/>
            </w:rPr>
            <w:t>Jahr</w:t>
          </w:r>
        </w:p>
      </w:docPartBody>
    </w:docPart>
    <w:docPart>
      <w:docPartPr>
        <w:name w:val="0506B5CCD8924E1886F538489134EF4B"/>
        <w:category>
          <w:name w:val="Allgemein"/>
          <w:gallery w:val="placeholder"/>
        </w:category>
        <w:types>
          <w:type w:val="bbPlcHdr"/>
        </w:types>
        <w:behaviors>
          <w:behavior w:val="content"/>
        </w:behaviors>
        <w:guid w:val="{B6416B38-D486-42C1-B44A-16B3A7E09475}"/>
      </w:docPartPr>
      <w:docPartBody>
        <w:p w:rsidR="00C031FD" w:rsidRDefault="00AF0EEA" w:rsidP="00AF0EEA">
          <w:pPr>
            <w:pStyle w:val="0506B5CCD8924E1886F538489134EF4B1"/>
          </w:pPr>
          <w:r w:rsidRPr="006834BE">
            <w:rPr>
              <w:rStyle w:val="Platzhaltertext"/>
              <w:color w:val="8496B0" w:themeColor="text2" w:themeTint="99"/>
            </w:rPr>
            <w:t>Klicken oder tippen Sie hier, um Text einzugeben.</w:t>
          </w:r>
        </w:p>
      </w:docPartBody>
    </w:docPart>
    <w:docPart>
      <w:docPartPr>
        <w:name w:val="71CFE1F80A434B5E83B8EA7498E0D485"/>
        <w:category>
          <w:name w:val="Allgemein"/>
          <w:gallery w:val="placeholder"/>
        </w:category>
        <w:types>
          <w:type w:val="bbPlcHdr"/>
        </w:types>
        <w:behaviors>
          <w:behavior w:val="content"/>
        </w:behaviors>
        <w:guid w:val="{07399B72-803E-4E2B-8A8C-3F80BAF1EBF2}"/>
      </w:docPartPr>
      <w:docPartBody>
        <w:p w:rsidR="00C031FD" w:rsidRDefault="00AF0EEA" w:rsidP="00AF0EEA">
          <w:pPr>
            <w:pStyle w:val="71CFE1F80A434B5E83B8EA7498E0D4851"/>
          </w:pPr>
          <w:r w:rsidRPr="006834BE">
            <w:rPr>
              <w:rStyle w:val="Anz"/>
              <w:color w:val="8496B0" w:themeColor="text2" w:themeTint="99"/>
            </w:rPr>
            <w:t>Jahr</w:t>
          </w:r>
        </w:p>
      </w:docPartBody>
    </w:docPart>
    <w:docPart>
      <w:docPartPr>
        <w:name w:val="7AC1D084A6D849A4963CB33D846FC5A5"/>
        <w:category>
          <w:name w:val="Allgemein"/>
          <w:gallery w:val="placeholder"/>
        </w:category>
        <w:types>
          <w:type w:val="bbPlcHdr"/>
        </w:types>
        <w:behaviors>
          <w:behavior w:val="content"/>
        </w:behaviors>
        <w:guid w:val="{935015B2-E391-4CD3-B4FA-8A2413506BF4}"/>
      </w:docPartPr>
      <w:docPartBody>
        <w:p w:rsidR="00C031FD" w:rsidRDefault="00AF0EEA" w:rsidP="00AF0EEA">
          <w:pPr>
            <w:pStyle w:val="7AC1D084A6D849A4963CB33D846FC5A51"/>
          </w:pPr>
          <w:r w:rsidRPr="006834BE">
            <w:rPr>
              <w:rStyle w:val="Platzhaltertext"/>
              <w:color w:val="8496B0" w:themeColor="text2" w:themeTint="99"/>
            </w:rPr>
            <w:t>Klicken oder tippen Sie hier, um Text einzugeben.</w:t>
          </w:r>
        </w:p>
      </w:docPartBody>
    </w:docPart>
    <w:docPart>
      <w:docPartPr>
        <w:name w:val="7E39E60D42BD4EE5B62CAABFD0D89A50"/>
        <w:category>
          <w:name w:val="Allgemein"/>
          <w:gallery w:val="placeholder"/>
        </w:category>
        <w:types>
          <w:type w:val="bbPlcHdr"/>
        </w:types>
        <w:behaviors>
          <w:behavior w:val="content"/>
        </w:behaviors>
        <w:guid w:val="{563D323E-D9B1-4CA1-9DD4-BDEA99364ED3}"/>
      </w:docPartPr>
      <w:docPartBody>
        <w:p w:rsidR="00C031FD" w:rsidRDefault="00AF0EEA" w:rsidP="00AF0EEA">
          <w:pPr>
            <w:pStyle w:val="7E39E60D42BD4EE5B62CAABFD0D89A501"/>
          </w:pPr>
          <w:r w:rsidRPr="006834BE">
            <w:rPr>
              <w:rStyle w:val="Anz"/>
              <w:color w:val="8496B0" w:themeColor="text2" w:themeTint="99"/>
            </w:rPr>
            <w:t>Jahr</w:t>
          </w:r>
        </w:p>
      </w:docPartBody>
    </w:docPart>
    <w:docPart>
      <w:docPartPr>
        <w:name w:val="4A509DE79BB94EFBBDEE920831AF57D8"/>
        <w:category>
          <w:name w:val="Allgemein"/>
          <w:gallery w:val="placeholder"/>
        </w:category>
        <w:types>
          <w:type w:val="bbPlcHdr"/>
        </w:types>
        <w:behaviors>
          <w:behavior w:val="content"/>
        </w:behaviors>
        <w:guid w:val="{7D0DB94B-7ACE-4E04-B42D-6D708E438F71}"/>
      </w:docPartPr>
      <w:docPartBody>
        <w:p w:rsidR="00C031FD" w:rsidRDefault="00AF0EEA" w:rsidP="00AF0EEA">
          <w:pPr>
            <w:pStyle w:val="4A509DE79BB94EFBBDEE920831AF57D81"/>
          </w:pPr>
          <w:r w:rsidRPr="006834BE">
            <w:rPr>
              <w:rStyle w:val="Platzhaltertext"/>
              <w:color w:val="8496B0" w:themeColor="text2" w:themeTint="99"/>
            </w:rPr>
            <w:t>Klicken oder tippen Sie hier, um Text einzugeben.</w:t>
          </w:r>
        </w:p>
      </w:docPartBody>
    </w:docPart>
    <w:docPart>
      <w:docPartPr>
        <w:name w:val="6AC013CB065E446BBF917BC2B1623758"/>
        <w:category>
          <w:name w:val="Allgemein"/>
          <w:gallery w:val="placeholder"/>
        </w:category>
        <w:types>
          <w:type w:val="bbPlcHdr"/>
        </w:types>
        <w:behaviors>
          <w:behavior w:val="content"/>
        </w:behaviors>
        <w:guid w:val="{F71289E7-D330-47D7-A8E9-CDC6ABD495DC}"/>
      </w:docPartPr>
      <w:docPartBody>
        <w:p w:rsidR="00C031FD" w:rsidRDefault="00AF0EEA" w:rsidP="00AF0EEA">
          <w:pPr>
            <w:pStyle w:val="6AC013CB065E446BBF917BC2B16237581"/>
          </w:pPr>
          <w:r w:rsidRPr="004A2DB2">
            <w:rPr>
              <w:rStyle w:val="Platzhaltertext"/>
              <w:color w:val="8496B0" w:themeColor="text2" w:themeTint="99"/>
            </w:rPr>
            <w:t>Klicken oder tippen Sie hier, um Text einzugeben.</w:t>
          </w:r>
        </w:p>
      </w:docPartBody>
    </w:docPart>
    <w:docPart>
      <w:docPartPr>
        <w:name w:val="C3B840A54298437892D381A9EEB0320B"/>
        <w:category>
          <w:name w:val="Allgemein"/>
          <w:gallery w:val="placeholder"/>
        </w:category>
        <w:types>
          <w:type w:val="bbPlcHdr"/>
        </w:types>
        <w:behaviors>
          <w:behavior w:val="content"/>
        </w:behaviors>
        <w:guid w:val="{621D433E-B779-4153-9BE1-BB0ED0E0FBEE}"/>
      </w:docPartPr>
      <w:docPartBody>
        <w:p w:rsidR="00C031FD" w:rsidRDefault="00AF0EEA" w:rsidP="00AF0EEA">
          <w:pPr>
            <w:pStyle w:val="C3B840A54298437892D381A9EEB0320B1"/>
          </w:pPr>
          <w:r w:rsidRPr="004A2DB2">
            <w:rPr>
              <w:rStyle w:val="Platzhaltertext"/>
              <w:color w:val="8496B0" w:themeColor="text2" w:themeTint="99"/>
            </w:rPr>
            <w:t>Klicken oder tippen Sie hier, um Text einzugeben.</w:t>
          </w:r>
        </w:p>
      </w:docPartBody>
    </w:docPart>
    <w:docPart>
      <w:docPartPr>
        <w:name w:val="8D34B2F2895C4B17BFF0DE17DFE10B67"/>
        <w:category>
          <w:name w:val="Allgemein"/>
          <w:gallery w:val="placeholder"/>
        </w:category>
        <w:types>
          <w:type w:val="bbPlcHdr"/>
        </w:types>
        <w:behaviors>
          <w:behavior w:val="content"/>
        </w:behaviors>
        <w:guid w:val="{78803871-354E-450A-AAE0-6FC701313C17}"/>
      </w:docPartPr>
      <w:docPartBody>
        <w:p w:rsidR="00C031FD" w:rsidRDefault="00AF0EEA" w:rsidP="00AF0EEA">
          <w:pPr>
            <w:pStyle w:val="8D34B2F2895C4B17BFF0DE17DFE10B671"/>
          </w:pPr>
          <w:r w:rsidRPr="004A2DB2">
            <w:rPr>
              <w:rStyle w:val="Platzhaltertext"/>
              <w:color w:val="8496B0" w:themeColor="text2" w:themeTint="99"/>
            </w:rPr>
            <w:t>Klicken oder tippen Sie hier, um Text einzugeben.</w:t>
          </w:r>
        </w:p>
      </w:docPartBody>
    </w:docPart>
    <w:docPart>
      <w:docPartPr>
        <w:name w:val="E74A928B0A404A6C90CFF5B0A0475F9C"/>
        <w:category>
          <w:name w:val="Allgemein"/>
          <w:gallery w:val="placeholder"/>
        </w:category>
        <w:types>
          <w:type w:val="bbPlcHdr"/>
        </w:types>
        <w:behaviors>
          <w:behavior w:val="content"/>
        </w:behaviors>
        <w:guid w:val="{1B6D84A2-5ADD-4494-9180-98E0D43BD6DD}"/>
      </w:docPartPr>
      <w:docPartBody>
        <w:p w:rsidR="00C031FD" w:rsidRDefault="00AF0EEA" w:rsidP="00AF0EEA">
          <w:pPr>
            <w:pStyle w:val="E74A928B0A404A6C90CFF5B0A0475F9C1"/>
          </w:pPr>
          <w:r w:rsidRPr="004A2DB2">
            <w:rPr>
              <w:rStyle w:val="Platzhaltertext"/>
              <w:color w:val="8496B0" w:themeColor="text2" w:themeTint="99"/>
            </w:rPr>
            <w:t>Klicken oder tippen Sie hier, um Text einzugeben.</w:t>
          </w:r>
        </w:p>
      </w:docPartBody>
    </w:docPart>
    <w:docPart>
      <w:docPartPr>
        <w:name w:val="F0F89F5868184FBA89CE173514E76361"/>
        <w:category>
          <w:name w:val="Allgemein"/>
          <w:gallery w:val="placeholder"/>
        </w:category>
        <w:types>
          <w:type w:val="bbPlcHdr"/>
        </w:types>
        <w:behaviors>
          <w:behavior w:val="content"/>
        </w:behaviors>
        <w:guid w:val="{FB3577F8-EE20-48CB-8D7F-C826F15D7A7D}"/>
      </w:docPartPr>
      <w:docPartBody>
        <w:p w:rsidR="00C031FD" w:rsidRDefault="00AF0EEA" w:rsidP="00AF0EEA">
          <w:pPr>
            <w:pStyle w:val="F0F89F5868184FBA89CE173514E763611"/>
          </w:pPr>
          <w:r w:rsidRPr="004A2DB2">
            <w:rPr>
              <w:rStyle w:val="Platzhaltertext"/>
              <w:color w:val="8496B0" w:themeColor="text2" w:themeTint="99"/>
            </w:rPr>
            <w:t>Klicken oder tippen Sie hier, um Text einzugeben.</w:t>
          </w:r>
        </w:p>
      </w:docPartBody>
    </w:docPart>
    <w:docPart>
      <w:docPartPr>
        <w:name w:val="72C7D3967E4D473BACCFCFC26A84F992"/>
        <w:category>
          <w:name w:val="Allgemein"/>
          <w:gallery w:val="placeholder"/>
        </w:category>
        <w:types>
          <w:type w:val="bbPlcHdr"/>
        </w:types>
        <w:behaviors>
          <w:behavior w:val="content"/>
        </w:behaviors>
        <w:guid w:val="{CD27245D-B91C-4DEC-8A9B-34863C08D073}"/>
      </w:docPartPr>
      <w:docPartBody>
        <w:p w:rsidR="00C031FD" w:rsidRDefault="00AF0EEA" w:rsidP="00AF0EEA">
          <w:pPr>
            <w:pStyle w:val="72C7D3967E4D473BACCFCFC26A84F9921"/>
          </w:pPr>
          <w:r w:rsidRPr="004A2DB2">
            <w:rPr>
              <w:rStyle w:val="Platzhaltertext"/>
              <w:color w:val="8496B0" w:themeColor="text2" w:themeTint="99"/>
            </w:rPr>
            <w:t>Klicken oder tippen Sie hier, um Text einzugeben.</w:t>
          </w:r>
        </w:p>
      </w:docPartBody>
    </w:docPart>
    <w:docPart>
      <w:docPartPr>
        <w:name w:val="27F95C57A5FC487C925C6B8AFCA51A7F"/>
        <w:category>
          <w:name w:val="Allgemein"/>
          <w:gallery w:val="placeholder"/>
        </w:category>
        <w:types>
          <w:type w:val="bbPlcHdr"/>
        </w:types>
        <w:behaviors>
          <w:behavior w:val="content"/>
        </w:behaviors>
        <w:guid w:val="{87827867-ACD2-48A7-8BF2-E257F5BF2B4B}"/>
      </w:docPartPr>
      <w:docPartBody>
        <w:p w:rsidR="00C031FD" w:rsidRDefault="00AF0EEA" w:rsidP="00AF0EEA">
          <w:pPr>
            <w:pStyle w:val="27F95C57A5FC487C925C6B8AFCA51A7F1"/>
          </w:pPr>
          <w:r w:rsidRPr="004A2DB2">
            <w:rPr>
              <w:rStyle w:val="Platzhaltertext"/>
              <w:color w:val="8496B0" w:themeColor="text2" w:themeTint="99"/>
            </w:rPr>
            <w:t>Klicken oder tippen Sie hier, um Text einzugeben.</w:t>
          </w:r>
        </w:p>
      </w:docPartBody>
    </w:docPart>
    <w:docPart>
      <w:docPartPr>
        <w:name w:val="FCDB2CBC8194421FBA0956AB82A66F0E"/>
        <w:category>
          <w:name w:val="Allgemein"/>
          <w:gallery w:val="placeholder"/>
        </w:category>
        <w:types>
          <w:type w:val="bbPlcHdr"/>
        </w:types>
        <w:behaviors>
          <w:behavior w:val="content"/>
        </w:behaviors>
        <w:guid w:val="{88ED082A-0F4F-4E18-9AA9-57EA075F1AD6}"/>
      </w:docPartPr>
      <w:docPartBody>
        <w:p w:rsidR="00C031FD" w:rsidRDefault="00AF0EEA" w:rsidP="00AF0EEA">
          <w:pPr>
            <w:pStyle w:val="FCDB2CBC8194421FBA0956AB82A66F0E1"/>
          </w:pPr>
          <w:r w:rsidRPr="004A2DB2">
            <w:rPr>
              <w:rStyle w:val="Platzhaltertext"/>
              <w:color w:val="8496B0" w:themeColor="text2" w:themeTint="99"/>
            </w:rPr>
            <w:t>Klicken oder tippen Sie hier, um Text einzugeben.</w:t>
          </w:r>
        </w:p>
      </w:docPartBody>
    </w:docPart>
    <w:docPart>
      <w:docPartPr>
        <w:name w:val="EC5DFA8B439148FF8275B7E6D67E6712"/>
        <w:category>
          <w:name w:val="Allgemein"/>
          <w:gallery w:val="placeholder"/>
        </w:category>
        <w:types>
          <w:type w:val="bbPlcHdr"/>
        </w:types>
        <w:behaviors>
          <w:behavior w:val="content"/>
        </w:behaviors>
        <w:guid w:val="{1866F181-5920-43B6-A6DF-7A45598636EE}"/>
      </w:docPartPr>
      <w:docPartBody>
        <w:p w:rsidR="00C031FD" w:rsidRDefault="00AF0EEA" w:rsidP="00AF0EEA">
          <w:pPr>
            <w:pStyle w:val="EC5DFA8B439148FF8275B7E6D67E67121"/>
          </w:pPr>
          <w:r w:rsidRPr="004A2DB2">
            <w:rPr>
              <w:rStyle w:val="Platzhaltertext"/>
              <w:color w:val="8496B0" w:themeColor="text2" w:themeTint="99"/>
            </w:rPr>
            <w:t>Klicken oder tippen Sie hier, um Text einzugeben.</w:t>
          </w:r>
        </w:p>
      </w:docPartBody>
    </w:docPart>
    <w:docPart>
      <w:docPartPr>
        <w:name w:val="BD0CDC85FE1649BC9D26CF75FD314A9A"/>
        <w:category>
          <w:name w:val="Allgemein"/>
          <w:gallery w:val="placeholder"/>
        </w:category>
        <w:types>
          <w:type w:val="bbPlcHdr"/>
        </w:types>
        <w:behaviors>
          <w:behavior w:val="content"/>
        </w:behaviors>
        <w:guid w:val="{A9681FDD-DA7B-4F8A-90CC-4A45515A5B95}"/>
      </w:docPartPr>
      <w:docPartBody>
        <w:p w:rsidR="00C031FD" w:rsidRDefault="00AF0EEA" w:rsidP="00AF0EEA">
          <w:pPr>
            <w:pStyle w:val="BD0CDC85FE1649BC9D26CF75FD314A9A1"/>
          </w:pPr>
          <w:r w:rsidRPr="004A2DB2">
            <w:rPr>
              <w:rStyle w:val="Platzhaltertext"/>
              <w:color w:val="8496B0" w:themeColor="text2" w:themeTint="99"/>
            </w:rPr>
            <w:t>Klicken oder tippen Sie hier, um Text einzugeben.</w:t>
          </w:r>
        </w:p>
      </w:docPartBody>
    </w:docPart>
    <w:docPart>
      <w:docPartPr>
        <w:name w:val="5082935ABD2145929126C9CF4E765453"/>
        <w:category>
          <w:name w:val="Allgemein"/>
          <w:gallery w:val="placeholder"/>
        </w:category>
        <w:types>
          <w:type w:val="bbPlcHdr"/>
        </w:types>
        <w:behaviors>
          <w:behavior w:val="content"/>
        </w:behaviors>
        <w:guid w:val="{097EFD8D-41C5-460C-B8A3-043497074E0B}"/>
      </w:docPartPr>
      <w:docPartBody>
        <w:p w:rsidR="00C031FD" w:rsidRDefault="00AF0EEA" w:rsidP="00AF0EEA">
          <w:pPr>
            <w:pStyle w:val="5082935ABD2145929126C9CF4E7654531"/>
          </w:pPr>
          <w:r w:rsidRPr="004A2DB2">
            <w:rPr>
              <w:rStyle w:val="Platzhaltertext"/>
              <w:color w:val="8496B0" w:themeColor="text2" w:themeTint="99"/>
            </w:rPr>
            <w:t>Klicken oder tippen Sie hier, um Text einzugeben.</w:t>
          </w:r>
        </w:p>
      </w:docPartBody>
    </w:docPart>
    <w:docPart>
      <w:docPartPr>
        <w:name w:val="31166F4A45154F6AB7AECA2B3F6B8E13"/>
        <w:category>
          <w:name w:val="Allgemein"/>
          <w:gallery w:val="placeholder"/>
        </w:category>
        <w:types>
          <w:type w:val="bbPlcHdr"/>
        </w:types>
        <w:behaviors>
          <w:behavior w:val="content"/>
        </w:behaviors>
        <w:guid w:val="{2CAA3321-2AC9-43F6-A093-8D4F69B1B98C}"/>
      </w:docPartPr>
      <w:docPartBody>
        <w:p w:rsidR="00C031FD" w:rsidRDefault="00AF0EEA" w:rsidP="00AF0EEA">
          <w:pPr>
            <w:pStyle w:val="31166F4A45154F6AB7AECA2B3F6B8E131"/>
          </w:pPr>
          <w:r w:rsidRPr="004A2DB2">
            <w:rPr>
              <w:rStyle w:val="Platzhaltertext"/>
              <w:color w:val="8496B0" w:themeColor="text2" w:themeTint="99"/>
            </w:rPr>
            <w:t>Klicken oder tippen Sie hier, um Text einzugeben.</w:t>
          </w:r>
        </w:p>
      </w:docPartBody>
    </w:docPart>
    <w:docPart>
      <w:docPartPr>
        <w:name w:val="A44E399F9CA6458CB0646117E43E0DCD"/>
        <w:category>
          <w:name w:val="Allgemein"/>
          <w:gallery w:val="placeholder"/>
        </w:category>
        <w:types>
          <w:type w:val="bbPlcHdr"/>
        </w:types>
        <w:behaviors>
          <w:behavior w:val="content"/>
        </w:behaviors>
        <w:guid w:val="{DC7C0070-1C6B-4C82-AB9A-4AE772EAE0EB}"/>
      </w:docPartPr>
      <w:docPartBody>
        <w:p w:rsidR="00C031FD" w:rsidRDefault="00AF0EEA" w:rsidP="00AF0EEA">
          <w:pPr>
            <w:pStyle w:val="A44E399F9CA6458CB0646117E43E0DCD1"/>
          </w:pPr>
          <w:r w:rsidRPr="004A2DB2">
            <w:rPr>
              <w:rStyle w:val="Platzhaltertext"/>
              <w:color w:val="8496B0" w:themeColor="text2" w:themeTint="99"/>
            </w:rPr>
            <w:t>Klicken oder tippen Sie hier, um Text einzugeben.</w:t>
          </w:r>
        </w:p>
      </w:docPartBody>
    </w:docPart>
    <w:docPart>
      <w:docPartPr>
        <w:name w:val="FA2E863267034043B00491FBC4E1CF3B"/>
        <w:category>
          <w:name w:val="Allgemein"/>
          <w:gallery w:val="placeholder"/>
        </w:category>
        <w:types>
          <w:type w:val="bbPlcHdr"/>
        </w:types>
        <w:behaviors>
          <w:behavior w:val="content"/>
        </w:behaviors>
        <w:guid w:val="{90881489-1FB8-478F-A437-DA4992546F03}"/>
      </w:docPartPr>
      <w:docPartBody>
        <w:p w:rsidR="00C031FD" w:rsidRDefault="00AF0EEA" w:rsidP="00AF0EEA">
          <w:pPr>
            <w:pStyle w:val="FA2E863267034043B00491FBC4E1CF3B"/>
          </w:pPr>
          <w:r w:rsidRPr="00485A71">
            <w:rPr>
              <w:rStyle w:val="Platzhaltertext"/>
              <w:color w:val="8496B0" w:themeColor="text2" w:themeTint="99"/>
            </w:rPr>
            <w:t>Klicken oder tippen Sie hier, um Text einzugeben.</w:t>
          </w:r>
        </w:p>
      </w:docPartBody>
    </w:docPart>
    <w:docPart>
      <w:docPartPr>
        <w:name w:val="18BF2B2E08D6478197BB4E21C92B020D"/>
        <w:category>
          <w:name w:val="Allgemein"/>
          <w:gallery w:val="placeholder"/>
        </w:category>
        <w:types>
          <w:type w:val="bbPlcHdr"/>
        </w:types>
        <w:behaviors>
          <w:behavior w:val="content"/>
        </w:behaviors>
        <w:guid w:val="{4E395E37-5C67-4E1A-B0D9-EF3594C27F2A}"/>
      </w:docPartPr>
      <w:docPartBody>
        <w:p w:rsidR="00C031FD" w:rsidRDefault="00AF0EEA" w:rsidP="00AF0EEA">
          <w:pPr>
            <w:pStyle w:val="18BF2B2E08D6478197BB4E21C92B020D"/>
          </w:pPr>
          <w:r w:rsidRPr="004A2DB2">
            <w:rPr>
              <w:color w:val="8496B0" w:themeColor="text2" w:themeTint="99"/>
            </w:rPr>
            <w:t>Klicken oder tippen Sie hier, um Text einzugeben.</w:t>
          </w:r>
        </w:p>
      </w:docPartBody>
    </w:docPart>
    <w:docPart>
      <w:docPartPr>
        <w:name w:val="C37682B4151545598FE558DB015AFA4C"/>
        <w:category>
          <w:name w:val="Allgemein"/>
          <w:gallery w:val="placeholder"/>
        </w:category>
        <w:types>
          <w:type w:val="bbPlcHdr"/>
        </w:types>
        <w:behaviors>
          <w:behavior w:val="content"/>
        </w:behaviors>
        <w:guid w:val="{DAC83ADB-FA0F-4D29-BB64-EF5CD5EBA037}"/>
      </w:docPartPr>
      <w:docPartBody>
        <w:p w:rsidR="00C031FD" w:rsidRDefault="00AF0EEA" w:rsidP="00AF0EEA">
          <w:pPr>
            <w:pStyle w:val="C37682B4151545598FE558DB015AFA4C"/>
          </w:pPr>
          <w:r w:rsidRPr="00485A71">
            <w:rPr>
              <w:color w:val="8496B0" w:themeColor="text2" w:themeTint="99"/>
            </w:rPr>
            <w:t>Klicken oder tippen Sie hier, um Text einzugeben.</w:t>
          </w:r>
        </w:p>
      </w:docPartBody>
    </w:docPart>
    <w:docPart>
      <w:docPartPr>
        <w:name w:val="B85A3680713B47EA87E44C56258950F6"/>
        <w:category>
          <w:name w:val="Allgemein"/>
          <w:gallery w:val="placeholder"/>
        </w:category>
        <w:types>
          <w:type w:val="bbPlcHdr"/>
        </w:types>
        <w:behaviors>
          <w:behavior w:val="content"/>
        </w:behaviors>
        <w:guid w:val="{BA03B717-F387-4E3C-976B-91C6E6322611}"/>
      </w:docPartPr>
      <w:docPartBody>
        <w:p w:rsidR="00C031FD" w:rsidRDefault="00AF0EEA" w:rsidP="00AF0EEA">
          <w:pPr>
            <w:pStyle w:val="B85A3680713B47EA87E44C56258950F6"/>
          </w:pPr>
          <w:r w:rsidRPr="00485A71">
            <w:rPr>
              <w:color w:val="8496B0" w:themeColor="text2" w:themeTint="99"/>
            </w:rPr>
            <w:t>Klicken oder tippen Sie hier, um Text einzugeben.</w:t>
          </w:r>
        </w:p>
      </w:docPartBody>
    </w:docPart>
    <w:docPart>
      <w:docPartPr>
        <w:name w:val="EAE80F2DDA224BCBAEA8A1B5C737D25F"/>
        <w:category>
          <w:name w:val="Allgemein"/>
          <w:gallery w:val="placeholder"/>
        </w:category>
        <w:types>
          <w:type w:val="bbPlcHdr"/>
        </w:types>
        <w:behaviors>
          <w:behavior w:val="content"/>
        </w:behaviors>
        <w:guid w:val="{F1253B5C-6665-48E6-969A-1E2CD848DEA3}"/>
      </w:docPartPr>
      <w:docPartBody>
        <w:p w:rsidR="00C031FD" w:rsidRDefault="00AF0EEA" w:rsidP="00AF0EEA">
          <w:pPr>
            <w:pStyle w:val="EAE80F2DDA224BCBAEA8A1B5C737D25F"/>
          </w:pPr>
          <w:r w:rsidRPr="004A2DB2">
            <w:rPr>
              <w:color w:val="8496B0" w:themeColor="text2" w:themeTint="99"/>
            </w:rPr>
            <w:t>Klicken oder tippen Sie hier, um Text einzugeben.</w:t>
          </w:r>
        </w:p>
      </w:docPartBody>
    </w:docPart>
    <w:docPart>
      <w:docPartPr>
        <w:name w:val="0C4D8C28EB5D41C881AA546C6BBC7C18"/>
        <w:category>
          <w:name w:val="Allgemein"/>
          <w:gallery w:val="placeholder"/>
        </w:category>
        <w:types>
          <w:type w:val="bbPlcHdr"/>
        </w:types>
        <w:behaviors>
          <w:behavior w:val="content"/>
        </w:behaviors>
        <w:guid w:val="{1B17878F-F75A-4EEA-992F-1C7B17192C66}"/>
      </w:docPartPr>
      <w:docPartBody>
        <w:p w:rsidR="00C031FD" w:rsidRDefault="00AF0EEA" w:rsidP="00AF0EEA">
          <w:pPr>
            <w:pStyle w:val="0C4D8C28EB5D41C881AA546C6BBC7C18"/>
          </w:pPr>
          <w:r w:rsidRPr="004A2DB2">
            <w:rPr>
              <w:color w:val="8496B0" w:themeColor="text2" w:themeTint="99"/>
            </w:rPr>
            <w:t>Klicken oder tippen Sie hier, um Text einzugeben.</w:t>
          </w:r>
        </w:p>
      </w:docPartBody>
    </w:docPart>
    <w:docPart>
      <w:docPartPr>
        <w:name w:val="0DC6BCC1094448DC89DE8F58286146E8"/>
        <w:category>
          <w:name w:val="Allgemein"/>
          <w:gallery w:val="placeholder"/>
        </w:category>
        <w:types>
          <w:type w:val="bbPlcHdr"/>
        </w:types>
        <w:behaviors>
          <w:behavior w:val="content"/>
        </w:behaviors>
        <w:guid w:val="{B3668488-634F-494E-95AA-5E5A16702DEC}"/>
      </w:docPartPr>
      <w:docPartBody>
        <w:p w:rsidR="00C031FD" w:rsidRDefault="00AF0EEA" w:rsidP="00AF0EEA">
          <w:pPr>
            <w:pStyle w:val="0DC6BCC1094448DC89DE8F58286146E8"/>
          </w:pPr>
          <w:r w:rsidRPr="004A2DB2">
            <w:rPr>
              <w:color w:val="8496B0" w:themeColor="text2" w:themeTint="99"/>
            </w:rPr>
            <w:t>Klicken oder tippen Sie hier, um Text einzugeben.</w:t>
          </w:r>
        </w:p>
      </w:docPartBody>
    </w:docPart>
    <w:docPart>
      <w:docPartPr>
        <w:name w:val="BF603D061B414C159FE38E32FDEFFAA2"/>
        <w:category>
          <w:name w:val="Allgemein"/>
          <w:gallery w:val="placeholder"/>
        </w:category>
        <w:types>
          <w:type w:val="bbPlcHdr"/>
        </w:types>
        <w:behaviors>
          <w:behavior w:val="content"/>
        </w:behaviors>
        <w:guid w:val="{5459058D-8E1E-4E77-8EA9-14238AA66BE8}"/>
      </w:docPartPr>
      <w:docPartBody>
        <w:p w:rsidR="00C031FD" w:rsidRDefault="00AF0EEA" w:rsidP="00AF0EEA">
          <w:pPr>
            <w:pStyle w:val="BF603D061B414C159FE38E32FDEFFAA2"/>
          </w:pPr>
          <w:r w:rsidRPr="004A2DB2">
            <w:rPr>
              <w:color w:val="8496B0" w:themeColor="text2" w:themeTint="99"/>
            </w:rPr>
            <w:t>Klicken oder tippen Sie hier, um Text einzugeben.</w:t>
          </w:r>
        </w:p>
      </w:docPartBody>
    </w:docPart>
    <w:docPart>
      <w:docPartPr>
        <w:name w:val="BCD334A2DFF4448E9CDC11E1319387BB"/>
        <w:category>
          <w:name w:val="Allgemein"/>
          <w:gallery w:val="placeholder"/>
        </w:category>
        <w:types>
          <w:type w:val="bbPlcHdr"/>
        </w:types>
        <w:behaviors>
          <w:behavior w:val="content"/>
        </w:behaviors>
        <w:guid w:val="{E9C0FE0B-B61B-4338-A5AD-0C661C7513F3}"/>
      </w:docPartPr>
      <w:docPartBody>
        <w:p w:rsidR="00C031FD" w:rsidRDefault="00AF0EEA" w:rsidP="00AF0EEA">
          <w:pPr>
            <w:pStyle w:val="BCD334A2DFF4448E9CDC11E1319387BB"/>
          </w:pPr>
          <w:r w:rsidRPr="004A2DB2">
            <w:rPr>
              <w:color w:val="8496B0" w:themeColor="text2" w:themeTint="99"/>
            </w:rPr>
            <w:t>Klicken oder tippen Sie hier, um Text einzugeben.</w:t>
          </w:r>
        </w:p>
      </w:docPartBody>
    </w:docPart>
    <w:docPart>
      <w:docPartPr>
        <w:name w:val="D526EA5AF76B4E9289E6D750B50B27FC"/>
        <w:category>
          <w:name w:val="Allgemein"/>
          <w:gallery w:val="placeholder"/>
        </w:category>
        <w:types>
          <w:type w:val="bbPlcHdr"/>
        </w:types>
        <w:behaviors>
          <w:behavior w:val="content"/>
        </w:behaviors>
        <w:guid w:val="{587B3E76-4D97-45A5-8263-271DF82F42F4}"/>
      </w:docPartPr>
      <w:docPartBody>
        <w:p w:rsidR="00C031FD" w:rsidRDefault="00AF0EEA" w:rsidP="00AF0EEA">
          <w:pPr>
            <w:pStyle w:val="D526EA5AF76B4E9289E6D750B50B27FC"/>
          </w:pPr>
          <w:r w:rsidRPr="004A2DB2">
            <w:rPr>
              <w:color w:val="8496B0" w:themeColor="text2" w:themeTint="99"/>
            </w:rPr>
            <w:t>Klicken oder tippen Sie hier, um Text einzugeben.</w:t>
          </w:r>
        </w:p>
      </w:docPartBody>
    </w:docPart>
    <w:docPart>
      <w:docPartPr>
        <w:name w:val="1E0ACEBE70F34BDA936F2058E51CD16D"/>
        <w:category>
          <w:name w:val="Allgemein"/>
          <w:gallery w:val="placeholder"/>
        </w:category>
        <w:types>
          <w:type w:val="bbPlcHdr"/>
        </w:types>
        <w:behaviors>
          <w:behavior w:val="content"/>
        </w:behaviors>
        <w:guid w:val="{F9645E03-6156-4D25-9B99-0C0F4EB1E662}"/>
      </w:docPartPr>
      <w:docPartBody>
        <w:p w:rsidR="00C031FD" w:rsidRDefault="00AF0EEA" w:rsidP="00AF0EEA">
          <w:pPr>
            <w:pStyle w:val="1E0ACEBE70F34BDA936F2058E51CD16D"/>
          </w:pPr>
          <w:r w:rsidRPr="004A2DB2">
            <w:rPr>
              <w:color w:val="8496B0" w:themeColor="text2" w:themeTint="99"/>
            </w:rPr>
            <w:t>Klicken oder tippen Sie hier, um Text einzugeben.</w:t>
          </w:r>
        </w:p>
      </w:docPartBody>
    </w:docPart>
    <w:docPart>
      <w:docPartPr>
        <w:name w:val="0C7A5A0A7DDC446A90FAB71B853155E9"/>
        <w:category>
          <w:name w:val="Allgemein"/>
          <w:gallery w:val="placeholder"/>
        </w:category>
        <w:types>
          <w:type w:val="bbPlcHdr"/>
        </w:types>
        <w:behaviors>
          <w:behavior w:val="content"/>
        </w:behaviors>
        <w:guid w:val="{D7550B94-F142-46A1-AA79-3E5EB6AB0F00}"/>
      </w:docPartPr>
      <w:docPartBody>
        <w:p w:rsidR="00C031FD" w:rsidRDefault="00AF0EEA" w:rsidP="00AF0EEA">
          <w:pPr>
            <w:pStyle w:val="0C7A5A0A7DDC446A90FAB71B853155E9"/>
          </w:pPr>
          <w:r w:rsidRPr="004A2DB2">
            <w:rPr>
              <w:color w:val="8496B0" w:themeColor="text2" w:themeTint="99"/>
            </w:rPr>
            <w:t>Klicken oder tippen Sie hier, um Text einzugeben.</w:t>
          </w:r>
        </w:p>
      </w:docPartBody>
    </w:docPart>
    <w:docPart>
      <w:docPartPr>
        <w:name w:val="CD7FD07BBAE449C58E05A5BFC9DAC182"/>
        <w:category>
          <w:name w:val="Allgemein"/>
          <w:gallery w:val="placeholder"/>
        </w:category>
        <w:types>
          <w:type w:val="bbPlcHdr"/>
        </w:types>
        <w:behaviors>
          <w:behavior w:val="content"/>
        </w:behaviors>
        <w:guid w:val="{9FD763AC-6D94-4B2A-B656-8B8BE5BB7712}"/>
      </w:docPartPr>
      <w:docPartBody>
        <w:p w:rsidR="00C031FD" w:rsidRDefault="00AF0EEA" w:rsidP="00AF0EEA">
          <w:pPr>
            <w:pStyle w:val="CD7FD07BBAE449C58E05A5BFC9DAC182"/>
          </w:pPr>
          <w:r w:rsidRPr="004A2DB2">
            <w:rPr>
              <w:color w:val="8496B0" w:themeColor="text2" w:themeTint="99"/>
            </w:rPr>
            <w:t>Klicken oder tippen Sie hier, um Text einzugeben.</w:t>
          </w:r>
        </w:p>
      </w:docPartBody>
    </w:docPart>
    <w:docPart>
      <w:docPartPr>
        <w:name w:val="A987E87485FB43A9ACF0DC18677C8AD5"/>
        <w:category>
          <w:name w:val="Allgemein"/>
          <w:gallery w:val="placeholder"/>
        </w:category>
        <w:types>
          <w:type w:val="bbPlcHdr"/>
        </w:types>
        <w:behaviors>
          <w:behavior w:val="content"/>
        </w:behaviors>
        <w:guid w:val="{F5E8D7F8-ACBC-428F-AFA8-90F4F8857968}"/>
      </w:docPartPr>
      <w:docPartBody>
        <w:p w:rsidR="00C031FD" w:rsidRDefault="00AF0EEA" w:rsidP="00AF0EEA">
          <w:pPr>
            <w:pStyle w:val="A987E87485FB43A9ACF0DC18677C8AD5"/>
          </w:pPr>
          <w:r w:rsidRPr="00485A71">
            <w:rPr>
              <w:color w:val="8496B0" w:themeColor="text2" w:themeTint="99"/>
            </w:rPr>
            <w:t>Klicken oder tippen Sie hier, um Text einzugeben.</w:t>
          </w:r>
        </w:p>
      </w:docPartBody>
    </w:docPart>
    <w:docPart>
      <w:docPartPr>
        <w:name w:val="1119F3ED674344FF9A47B44914CE34E7"/>
        <w:category>
          <w:name w:val="Allgemein"/>
          <w:gallery w:val="placeholder"/>
        </w:category>
        <w:types>
          <w:type w:val="bbPlcHdr"/>
        </w:types>
        <w:behaviors>
          <w:behavior w:val="content"/>
        </w:behaviors>
        <w:guid w:val="{681A6D8A-F836-45C8-9CBE-B6B791331BFC}"/>
      </w:docPartPr>
      <w:docPartBody>
        <w:p w:rsidR="00C031FD" w:rsidRDefault="00AF0EEA" w:rsidP="00AF0EEA">
          <w:pPr>
            <w:pStyle w:val="1119F3ED674344FF9A47B44914CE34E7"/>
          </w:pPr>
          <w:r w:rsidRPr="00485A71">
            <w:rPr>
              <w:color w:val="8496B0" w:themeColor="text2" w:themeTint="99"/>
            </w:rPr>
            <w:t>Klicken oder tippen Sie hier, um Text einzugeben.</w:t>
          </w:r>
        </w:p>
      </w:docPartBody>
    </w:docPart>
    <w:docPart>
      <w:docPartPr>
        <w:name w:val="384008F21C6444479F03A590F24B3C00"/>
        <w:category>
          <w:name w:val="Allgemein"/>
          <w:gallery w:val="placeholder"/>
        </w:category>
        <w:types>
          <w:type w:val="bbPlcHdr"/>
        </w:types>
        <w:behaviors>
          <w:behavior w:val="content"/>
        </w:behaviors>
        <w:guid w:val="{7A20916F-0507-4AD3-9B05-D662562153AC}"/>
      </w:docPartPr>
      <w:docPartBody>
        <w:p w:rsidR="00C031FD" w:rsidRDefault="00AF0EEA" w:rsidP="00AF0EEA">
          <w:pPr>
            <w:pStyle w:val="384008F21C6444479F03A590F24B3C00"/>
          </w:pPr>
          <w:r w:rsidRPr="004A2DB2">
            <w:rPr>
              <w:color w:val="8496B0" w:themeColor="text2" w:themeTint="99"/>
            </w:rPr>
            <w:t>Klicken oder tippen Sie hier, um Text einzugeben.</w:t>
          </w:r>
        </w:p>
      </w:docPartBody>
    </w:docPart>
    <w:docPart>
      <w:docPartPr>
        <w:name w:val="D9A93DB1421346CA9336BE3B9DF6AC98"/>
        <w:category>
          <w:name w:val="Allgemein"/>
          <w:gallery w:val="placeholder"/>
        </w:category>
        <w:types>
          <w:type w:val="bbPlcHdr"/>
        </w:types>
        <w:behaviors>
          <w:behavior w:val="content"/>
        </w:behaviors>
        <w:guid w:val="{F79080BE-BA0D-4936-9AE2-F412316597EA}"/>
      </w:docPartPr>
      <w:docPartBody>
        <w:p w:rsidR="00C031FD" w:rsidRDefault="00AF0EEA" w:rsidP="00AF0EEA">
          <w:pPr>
            <w:pStyle w:val="D9A93DB1421346CA9336BE3B9DF6AC98"/>
          </w:pPr>
          <w:r w:rsidRPr="004A2DB2">
            <w:rPr>
              <w:color w:val="8496B0" w:themeColor="text2" w:themeTint="99"/>
            </w:rPr>
            <w:t>Klicken oder tippen Sie hier, um Text einzugeben.</w:t>
          </w:r>
        </w:p>
      </w:docPartBody>
    </w:docPart>
    <w:docPart>
      <w:docPartPr>
        <w:name w:val="BAE055C3095841F58B6B78E41C1446C2"/>
        <w:category>
          <w:name w:val="Allgemein"/>
          <w:gallery w:val="placeholder"/>
        </w:category>
        <w:types>
          <w:type w:val="bbPlcHdr"/>
        </w:types>
        <w:behaviors>
          <w:behavior w:val="content"/>
        </w:behaviors>
        <w:guid w:val="{0F2C5860-C247-4984-B0F6-C73968A8E7BD}"/>
      </w:docPartPr>
      <w:docPartBody>
        <w:p w:rsidR="00C031FD" w:rsidRDefault="00AF0EEA" w:rsidP="00AF0EEA">
          <w:pPr>
            <w:pStyle w:val="BAE055C3095841F58B6B78E41C1446C2"/>
          </w:pPr>
          <w:r w:rsidRPr="004A2DB2">
            <w:rPr>
              <w:color w:val="8496B0" w:themeColor="text2" w:themeTint="99"/>
            </w:rPr>
            <w:t>Klicken oder tippen Sie hier, um Text einzugeben.</w:t>
          </w:r>
        </w:p>
      </w:docPartBody>
    </w:docPart>
    <w:docPart>
      <w:docPartPr>
        <w:name w:val="1DA5BEB34A844C40A057D7468284D35E"/>
        <w:category>
          <w:name w:val="Allgemein"/>
          <w:gallery w:val="placeholder"/>
        </w:category>
        <w:types>
          <w:type w:val="bbPlcHdr"/>
        </w:types>
        <w:behaviors>
          <w:behavior w:val="content"/>
        </w:behaviors>
        <w:guid w:val="{BF2C73EF-B173-4013-B36F-2FCD7BB3A817}"/>
      </w:docPartPr>
      <w:docPartBody>
        <w:p w:rsidR="00C031FD" w:rsidRDefault="00AF0EEA" w:rsidP="00AF0EEA">
          <w:pPr>
            <w:pStyle w:val="1DA5BEB34A844C40A057D7468284D35E"/>
          </w:pPr>
          <w:r w:rsidRPr="004A2DB2">
            <w:rPr>
              <w:color w:val="8496B0" w:themeColor="text2" w:themeTint="99"/>
            </w:rPr>
            <w:t>Klicken oder tippen Sie hier, um Text einzugeben.</w:t>
          </w:r>
        </w:p>
      </w:docPartBody>
    </w:docPart>
    <w:docPart>
      <w:docPartPr>
        <w:name w:val="5E2EC1C5B26B49C3BB563CBCA2B5C714"/>
        <w:category>
          <w:name w:val="Allgemein"/>
          <w:gallery w:val="placeholder"/>
        </w:category>
        <w:types>
          <w:type w:val="bbPlcHdr"/>
        </w:types>
        <w:behaviors>
          <w:behavior w:val="content"/>
        </w:behaviors>
        <w:guid w:val="{0BDF0BE4-CBF5-4017-BDCF-139BA5325C00}"/>
      </w:docPartPr>
      <w:docPartBody>
        <w:p w:rsidR="00C031FD" w:rsidRDefault="00AF0EEA" w:rsidP="00AF0EEA">
          <w:pPr>
            <w:pStyle w:val="5E2EC1C5B26B49C3BB563CBCA2B5C714"/>
          </w:pPr>
          <w:r w:rsidRPr="004A2DB2">
            <w:rPr>
              <w:color w:val="8496B0" w:themeColor="text2" w:themeTint="99"/>
            </w:rPr>
            <w:t>Klicken oder tippen Sie hier, um Text einzugeben.</w:t>
          </w:r>
        </w:p>
      </w:docPartBody>
    </w:docPart>
    <w:docPart>
      <w:docPartPr>
        <w:name w:val="65B4770D58134959B8845F9204AED747"/>
        <w:category>
          <w:name w:val="Allgemein"/>
          <w:gallery w:val="placeholder"/>
        </w:category>
        <w:types>
          <w:type w:val="bbPlcHdr"/>
        </w:types>
        <w:behaviors>
          <w:behavior w:val="content"/>
        </w:behaviors>
        <w:guid w:val="{6CC5DB46-2354-4BF8-9462-EB17E024CD94}"/>
      </w:docPartPr>
      <w:docPartBody>
        <w:p w:rsidR="00C031FD" w:rsidRDefault="00AF0EEA" w:rsidP="00AF0EEA">
          <w:pPr>
            <w:pStyle w:val="65B4770D58134959B8845F9204AED747"/>
          </w:pPr>
          <w:r w:rsidRPr="004A2DB2">
            <w:rPr>
              <w:color w:val="8496B0" w:themeColor="text2" w:themeTint="99"/>
            </w:rPr>
            <w:t>Klicken oder tippen Sie hier, um Text einzugeben.</w:t>
          </w:r>
        </w:p>
      </w:docPartBody>
    </w:docPart>
    <w:docPart>
      <w:docPartPr>
        <w:name w:val="7131271A392E4645ABD82752CB5A7BCA"/>
        <w:category>
          <w:name w:val="Allgemein"/>
          <w:gallery w:val="placeholder"/>
        </w:category>
        <w:types>
          <w:type w:val="bbPlcHdr"/>
        </w:types>
        <w:behaviors>
          <w:behavior w:val="content"/>
        </w:behaviors>
        <w:guid w:val="{9012ADA7-22CB-4CDF-8D7B-1988EB226ACE}"/>
      </w:docPartPr>
      <w:docPartBody>
        <w:p w:rsidR="00C031FD" w:rsidRDefault="00AF0EEA" w:rsidP="00AF0EEA">
          <w:pPr>
            <w:pStyle w:val="7131271A392E4645ABD82752CB5A7BCA"/>
          </w:pPr>
          <w:r w:rsidRPr="004A2DB2">
            <w:rPr>
              <w:color w:val="8496B0" w:themeColor="text2" w:themeTint="99"/>
            </w:rPr>
            <w:t>Klicken oder tippen Sie hier, um Text einzugeben.</w:t>
          </w:r>
        </w:p>
      </w:docPartBody>
    </w:docPart>
    <w:docPart>
      <w:docPartPr>
        <w:name w:val="1381C469FA1340A4A9376C2D3389AEA5"/>
        <w:category>
          <w:name w:val="Allgemein"/>
          <w:gallery w:val="placeholder"/>
        </w:category>
        <w:types>
          <w:type w:val="bbPlcHdr"/>
        </w:types>
        <w:behaviors>
          <w:behavior w:val="content"/>
        </w:behaviors>
        <w:guid w:val="{09245E83-C170-4217-B40B-3761C89277C3}"/>
      </w:docPartPr>
      <w:docPartBody>
        <w:p w:rsidR="00C031FD" w:rsidRDefault="00AF0EEA" w:rsidP="00AF0EEA">
          <w:pPr>
            <w:pStyle w:val="1381C469FA1340A4A9376C2D3389AEA5"/>
          </w:pPr>
          <w:r w:rsidRPr="004A2DB2">
            <w:rPr>
              <w:color w:val="8496B0" w:themeColor="text2" w:themeTint="99"/>
            </w:rPr>
            <w:t>Klicken oder tippen Sie hier, um Text einzugeben.</w:t>
          </w:r>
        </w:p>
      </w:docPartBody>
    </w:docPart>
    <w:docPart>
      <w:docPartPr>
        <w:name w:val="84F6737E7276409CA31D65055D1E84EA"/>
        <w:category>
          <w:name w:val="Allgemein"/>
          <w:gallery w:val="placeholder"/>
        </w:category>
        <w:types>
          <w:type w:val="bbPlcHdr"/>
        </w:types>
        <w:behaviors>
          <w:behavior w:val="content"/>
        </w:behaviors>
        <w:guid w:val="{BCBAC676-484F-4F92-AD52-64C7C09DD6C4}"/>
      </w:docPartPr>
      <w:docPartBody>
        <w:p w:rsidR="00C031FD" w:rsidRDefault="00AF0EEA" w:rsidP="00AF0EEA">
          <w:pPr>
            <w:pStyle w:val="84F6737E7276409CA31D65055D1E84EA"/>
          </w:pPr>
          <w:r w:rsidRPr="004A2DB2">
            <w:rPr>
              <w:color w:val="8496B0" w:themeColor="text2" w:themeTint="99"/>
            </w:rPr>
            <w:t>Klicken oder tippen Sie hier, um Text einzugeben.</w:t>
          </w:r>
        </w:p>
      </w:docPartBody>
    </w:docPart>
    <w:docPart>
      <w:docPartPr>
        <w:name w:val="9F3F96E7D49F4C5284FF4C178A5AB3BA"/>
        <w:category>
          <w:name w:val="Allgemein"/>
          <w:gallery w:val="placeholder"/>
        </w:category>
        <w:types>
          <w:type w:val="bbPlcHdr"/>
        </w:types>
        <w:behaviors>
          <w:behavior w:val="content"/>
        </w:behaviors>
        <w:guid w:val="{69A94DC2-6E91-40D6-A2CC-611771501611}"/>
      </w:docPartPr>
      <w:docPartBody>
        <w:p w:rsidR="00C031FD" w:rsidRDefault="00AF0EEA" w:rsidP="00AF0EEA">
          <w:pPr>
            <w:pStyle w:val="9F3F96E7D49F4C5284FF4C178A5AB3BA"/>
          </w:pPr>
          <w:r w:rsidRPr="00485A71">
            <w:rPr>
              <w:color w:val="8496B0" w:themeColor="text2" w:themeTint="99"/>
            </w:rPr>
            <w:t>Klicken oder tippen Sie hier, um Text einzugeben.</w:t>
          </w:r>
        </w:p>
      </w:docPartBody>
    </w:docPart>
    <w:docPart>
      <w:docPartPr>
        <w:name w:val="C71B547DD30948C293BC066522BC98EA"/>
        <w:category>
          <w:name w:val="Allgemein"/>
          <w:gallery w:val="placeholder"/>
        </w:category>
        <w:types>
          <w:type w:val="bbPlcHdr"/>
        </w:types>
        <w:behaviors>
          <w:behavior w:val="content"/>
        </w:behaviors>
        <w:guid w:val="{080E7990-FED9-4F9E-ACD4-7C68402060AB}"/>
      </w:docPartPr>
      <w:docPartBody>
        <w:p w:rsidR="00C031FD" w:rsidRDefault="00AF0EEA" w:rsidP="00AF0EEA">
          <w:pPr>
            <w:pStyle w:val="C71B547DD30948C293BC066522BC98EA"/>
          </w:pPr>
          <w:r w:rsidRPr="00485A71">
            <w:rPr>
              <w:color w:val="8496B0" w:themeColor="text2" w:themeTint="99"/>
            </w:rPr>
            <w:t>Klicken oder tippen Sie hier, um Text einzugeben.</w:t>
          </w:r>
        </w:p>
      </w:docPartBody>
    </w:docPart>
    <w:docPart>
      <w:docPartPr>
        <w:name w:val="99C00EE1ECE745F1A908996AFEAF404B"/>
        <w:category>
          <w:name w:val="Allgemein"/>
          <w:gallery w:val="placeholder"/>
        </w:category>
        <w:types>
          <w:type w:val="bbPlcHdr"/>
        </w:types>
        <w:behaviors>
          <w:behavior w:val="content"/>
        </w:behaviors>
        <w:guid w:val="{17C22EB1-DB28-421D-AD46-D5251618CCA2}"/>
      </w:docPartPr>
      <w:docPartBody>
        <w:p w:rsidR="00C031FD" w:rsidRDefault="00AF0EEA" w:rsidP="00AF0EEA">
          <w:pPr>
            <w:pStyle w:val="99C00EE1ECE745F1A908996AFEAF404B"/>
          </w:pPr>
          <w:r w:rsidRPr="004A2DB2">
            <w:rPr>
              <w:color w:val="8496B0" w:themeColor="text2" w:themeTint="99"/>
            </w:rPr>
            <w:t>Klicken oder tippen Sie hier, um Text einzugeben.</w:t>
          </w:r>
        </w:p>
      </w:docPartBody>
    </w:docPart>
    <w:docPart>
      <w:docPartPr>
        <w:name w:val="58B04119886D4B6E98BBC46E0F8783CB"/>
        <w:category>
          <w:name w:val="Allgemein"/>
          <w:gallery w:val="placeholder"/>
        </w:category>
        <w:types>
          <w:type w:val="bbPlcHdr"/>
        </w:types>
        <w:behaviors>
          <w:behavior w:val="content"/>
        </w:behaviors>
        <w:guid w:val="{97D87C26-2B1E-45AF-98CA-D6955F78ABE2}"/>
      </w:docPartPr>
      <w:docPartBody>
        <w:p w:rsidR="00C031FD" w:rsidRDefault="00AF0EEA" w:rsidP="00AF0EEA">
          <w:pPr>
            <w:pStyle w:val="58B04119886D4B6E98BBC46E0F8783CB"/>
          </w:pPr>
          <w:r w:rsidRPr="004A2DB2">
            <w:rPr>
              <w:color w:val="8496B0" w:themeColor="text2" w:themeTint="99"/>
            </w:rPr>
            <w:t>Klicken oder tippen Sie hier, um Text einzugeben.</w:t>
          </w:r>
        </w:p>
      </w:docPartBody>
    </w:docPart>
    <w:docPart>
      <w:docPartPr>
        <w:name w:val="FB87AC93B8CB4E029EF81E8B9D82EBC1"/>
        <w:category>
          <w:name w:val="Allgemein"/>
          <w:gallery w:val="placeholder"/>
        </w:category>
        <w:types>
          <w:type w:val="bbPlcHdr"/>
        </w:types>
        <w:behaviors>
          <w:behavior w:val="content"/>
        </w:behaviors>
        <w:guid w:val="{9665001E-A8BD-4BB7-9696-0AC0997DFC21}"/>
      </w:docPartPr>
      <w:docPartBody>
        <w:p w:rsidR="00C031FD" w:rsidRDefault="00AF0EEA" w:rsidP="00AF0EEA">
          <w:pPr>
            <w:pStyle w:val="FB87AC93B8CB4E029EF81E8B9D82EBC1"/>
          </w:pPr>
          <w:r w:rsidRPr="004A2DB2">
            <w:rPr>
              <w:color w:val="8496B0" w:themeColor="text2" w:themeTint="99"/>
            </w:rPr>
            <w:t>Klicken oder tippen Sie hier, um Text einzugeben.</w:t>
          </w:r>
        </w:p>
      </w:docPartBody>
    </w:docPart>
    <w:docPart>
      <w:docPartPr>
        <w:name w:val="D9682A359D1C467286EE99A30DA1F904"/>
        <w:category>
          <w:name w:val="Allgemein"/>
          <w:gallery w:val="placeholder"/>
        </w:category>
        <w:types>
          <w:type w:val="bbPlcHdr"/>
        </w:types>
        <w:behaviors>
          <w:behavior w:val="content"/>
        </w:behaviors>
        <w:guid w:val="{F24B85F4-FB0E-4078-B3C9-73329863F38C}"/>
      </w:docPartPr>
      <w:docPartBody>
        <w:p w:rsidR="00C031FD" w:rsidRDefault="00AF0EEA" w:rsidP="00AF0EEA">
          <w:pPr>
            <w:pStyle w:val="D9682A359D1C467286EE99A30DA1F904"/>
          </w:pPr>
          <w:r w:rsidRPr="004A2DB2">
            <w:rPr>
              <w:color w:val="8496B0" w:themeColor="text2" w:themeTint="99"/>
            </w:rPr>
            <w:t>Klicken oder tippen Sie hier, um Text einzugeben.</w:t>
          </w:r>
        </w:p>
      </w:docPartBody>
    </w:docPart>
    <w:docPart>
      <w:docPartPr>
        <w:name w:val="FA369D92AB564079B50256A3890D11E8"/>
        <w:category>
          <w:name w:val="Allgemein"/>
          <w:gallery w:val="placeholder"/>
        </w:category>
        <w:types>
          <w:type w:val="bbPlcHdr"/>
        </w:types>
        <w:behaviors>
          <w:behavior w:val="content"/>
        </w:behaviors>
        <w:guid w:val="{8BA84384-35A6-4FD4-9011-90477A6894F2}"/>
      </w:docPartPr>
      <w:docPartBody>
        <w:p w:rsidR="00C031FD" w:rsidRDefault="00AF0EEA" w:rsidP="00AF0EEA">
          <w:pPr>
            <w:pStyle w:val="FA369D92AB564079B50256A3890D11E8"/>
          </w:pPr>
          <w:r w:rsidRPr="004A2DB2">
            <w:rPr>
              <w:color w:val="8496B0" w:themeColor="text2" w:themeTint="99"/>
            </w:rPr>
            <w:t>Klicken oder tippen Sie hier, um Text einzugeben.</w:t>
          </w:r>
        </w:p>
      </w:docPartBody>
    </w:docPart>
    <w:docPart>
      <w:docPartPr>
        <w:name w:val="3BC78D90468644DA99D1949BF4F0B7F7"/>
        <w:category>
          <w:name w:val="Allgemein"/>
          <w:gallery w:val="placeholder"/>
        </w:category>
        <w:types>
          <w:type w:val="bbPlcHdr"/>
        </w:types>
        <w:behaviors>
          <w:behavior w:val="content"/>
        </w:behaviors>
        <w:guid w:val="{9FBBAB1C-8A41-4470-9237-B35FDEA9DD7E}"/>
      </w:docPartPr>
      <w:docPartBody>
        <w:p w:rsidR="00C031FD" w:rsidRDefault="00AF0EEA" w:rsidP="00AF0EEA">
          <w:pPr>
            <w:pStyle w:val="3BC78D90468644DA99D1949BF4F0B7F7"/>
          </w:pPr>
          <w:r w:rsidRPr="004A2DB2">
            <w:rPr>
              <w:color w:val="8496B0" w:themeColor="text2" w:themeTint="99"/>
            </w:rPr>
            <w:t>Klicken oder tippen Sie hier, um Text einzugeben.</w:t>
          </w:r>
        </w:p>
      </w:docPartBody>
    </w:docPart>
    <w:docPart>
      <w:docPartPr>
        <w:name w:val="10278C85D55B4A5691FB92CF433E9A1B"/>
        <w:category>
          <w:name w:val="Allgemein"/>
          <w:gallery w:val="placeholder"/>
        </w:category>
        <w:types>
          <w:type w:val="bbPlcHdr"/>
        </w:types>
        <w:behaviors>
          <w:behavior w:val="content"/>
        </w:behaviors>
        <w:guid w:val="{BDC95864-92EE-4064-8127-0972AD4DB6B7}"/>
      </w:docPartPr>
      <w:docPartBody>
        <w:p w:rsidR="00C031FD" w:rsidRDefault="00AF0EEA" w:rsidP="00AF0EEA">
          <w:pPr>
            <w:pStyle w:val="10278C85D55B4A5691FB92CF433E9A1B"/>
          </w:pPr>
          <w:r w:rsidRPr="004A2DB2">
            <w:rPr>
              <w:color w:val="8496B0" w:themeColor="text2" w:themeTint="99"/>
            </w:rPr>
            <w:t>Klicken oder tippen Sie hier, um Text einzugeben.</w:t>
          </w:r>
        </w:p>
      </w:docPartBody>
    </w:docPart>
    <w:docPart>
      <w:docPartPr>
        <w:name w:val="6152AF89126943AF8C1F4EBF2ED62BF8"/>
        <w:category>
          <w:name w:val="Allgemein"/>
          <w:gallery w:val="placeholder"/>
        </w:category>
        <w:types>
          <w:type w:val="bbPlcHdr"/>
        </w:types>
        <w:behaviors>
          <w:behavior w:val="content"/>
        </w:behaviors>
        <w:guid w:val="{D97C68B2-48F4-4A6D-AF5D-4C3E120149EF}"/>
      </w:docPartPr>
      <w:docPartBody>
        <w:p w:rsidR="00C031FD" w:rsidRDefault="00AF0EEA" w:rsidP="00AF0EEA">
          <w:pPr>
            <w:pStyle w:val="6152AF89126943AF8C1F4EBF2ED62BF8"/>
          </w:pPr>
          <w:r w:rsidRPr="004A2DB2">
            <w:rPr>
              <w:color w:val="8496B0" w:themeColor="text2" w:themeTint="99"/>
            </w:rPr>
            <w:t>Klicken oder tippen Sie hier, um Text einzugeben.</w:t>
          </w:r>
        </w:p>
      </w:docPartBody>
    </w:docPart>
    <w:docPart>
      <w:docPartPr>
        <w:name w:val="1A17E2FAAAD64F658CF4A8B1BBAAD5DC"/>
        <w:category>
          <w:name w:val="Allgemein"/>
          <w:gallery w:val="placeholder"/>
        </w:category>
        <w:types>
          <w:type w:val="bbPlcHdr"/>
        </w:types>
        <w:behaviors>
          <w:behavior w:val="content"/>
        </w:behaviors>
        <w:guid w:val="{36DEF42B-5854-48EC-A6CA-CBB571132B23}"/>
      </w:docPartPr>
      <w:docPartBody>
        <w:p w:rsidR="00C031FD" w:rsidRDefault="00AF0EEA" w:rsidP="00AF0EEA">
          <w:pPr>
            <w:pStyle w:val="1A17E2FAAAD64F658CF4A8B1BBAAD5DC"/>
          </w:pPr>
          <w:r w:rsidRPr="004A2DB2">
            <w:rPr>
              <w:color w:val="8496B0" w:themeColor="text2" w:themeTint="99"/>
            </w:rPr>
            <w:t>Klicken oder tippen Sie hier, um Text einzugeben.</w:t>
          </w:r>
        </w:p>
      </w:docPartBody>
    </w:docPart>
    <w:docPart>
      <w:docPartPr>
        <w:name w:val="B771598F3A16454AAACDAEB6996FE15E"/>
        <w:category>
          <w:name w:val="Allgemein"/>
          <w:gallery w:val="placeholder"/>
        </w:category>
        <w:types>
          <w:type w:val="bbPlcHdr"/>
        </w:types>
        <w:behaviors>
          <w:behavior w:val="content"/>
        </w:behaviors>
        <w:guid w:val="{CE26AFFC-9D2A-4DA6-8859-5F927DD50C11}"/>
      </w:docPartPr>
      <w:docPartBody>
        <w:p w:rsidR="00C031FD" w:rsidRDefault="00AF0EEA" w:rsidP="00AF0EEA">
          <w:pPr>
            <w:pStyle w:val="B771598F3A16454AAACDAEB6996FE15E"/>
          </w:pPr>
          <w:r w:rsidRPr="004A2DB2">
            <w:rPr>
              <w:color w:val="8496B0" w:themeColor="text2" w:themeTint="99"/>
            </w:rPr>
            <w:t>Klicken oder tippen Sie hier, um Text einzugeben.</w:t>
          </w:r>
        </w:p>
      </w:docPartBody>
    </w:docPart>
    <w:docPart>
      <w:docPartPr>
        <w:name w:val="24068D546D144F72B98854DD37F21F06"/>
        <w:category>
          <w:name w:val="Allgemein"/>
          <w:gallery w:val="placeholder"/>
        </w:category>
        <w:types>
          <w:type w:val="bbPlcHdr"/>
        </w:types>
        <w:behaviors>
          <w:behavior w:val="content"/>
        </w:behaviors>
        <w:guid w:val="{8BBAF87A-AECF-46DD-9969-21A904732D66}"/>
      </w:docPartPr>
      <w:docPartBody>
        <w:p w:rsidR="00C031FD" w:rsidRDefault="00AF0EEA" w:rsidP="00AF0EEA">
          <w:pPr>
            <w:pStyle w:val="24068D546D144F72B98854DD37F21F06"/>
          </w:pPr>
          <w:r w:rsidRPr="006834BE">
            <w:rPr>
              <w:color w:val="8496B0" w:themeColor="text2" w:themeTint="99"/>
            </w:rPr>
            <w:t>Klicken oder tippen Sie hier, um Text einzugeben.</w:t>
          </w:r>
        </w:p>
      </w:docPartBody>
    </w:docPart>
    <w:docPart>
      <w:docPartPr>
        <w:name w:val="9CB97B85A34649A3BC8E9D99C13FACA8"/>
        <w:category>
          <w:name w:val="Allgemein"/>
          <w:gallery w:val="placeholder"/>
        </w:category>
        <w:types>
          <w:type w:val="bbPlcHdr"/>
        </w:types>
        <w:behaviors>
          <w:behavior w:val="content"/>
        </w:behaviors>
        <w:guid w:val="{AA262352-3648-49AA-921D-F6124E72656B}"/>
      </w:docPartPr>
      <w:docPartBody>
        <w:p w:rsidR="00C031FD" w:rsidRDefault="00AF0EEA" w:rsidP="00AF0EEA">
          <w:pPr>
            <w:pStyle w:val="9CB97B85A34649A3BC8E9D99C13FACA8"/>
          </w:pPr>
          <w:r w:rsidRPr="004A2DB2">
            <w:rPr>
              <w:color w:val="8496B0" w:themeColor="text2" w:themeTint="99"/>
            </w:rPr>
            <w:t>Klicken oder tippen Sie hier, um Text einzugeben.</w:t>
          </w:r>
        </w:p>
      </w:docPartBody>
    </w:docPart>
    <w:docPart>
      <w:docPartPr>
        <w:name w:val="E18E38FD69224ABFB18DFC068EC8E3F4"/>
        <w:category>
          <w:name w:val="Allgemein"/>
          <w:gallery w:val="placeholder"/>
        </w:category>
        <w:types>
          <w:type w:val="bbPlcHdr"/>
        </w:types>
        <w:behaviors>
          <w:behavior w:val="content"/>
        </w:behaviors>
        <w:guid w:val="{5B9BFFC6-0673-4645-95DF-A3E448EFBA27}"/>
      </w:docPartPr>
      <w:docPartBody>
        <w:p w:rsidR="00C031FD" w:rsidRDefault="00AF0EEA" w:rsidP="00AF0EEA">
          <w:pPr>
            <w:pStyle w:val="E18E38FD69224ABFB18DFC068EC8E3F4"/>
          </w:pPr>
          <w:r w:rsidRPr="004A2DB2">
            <w:rPr>
              <w:color w:val="8496B0" w:themeColor="text2" w:themeTint="99"/>
            </w:rPr>
            <w:t>Klicken oder tippen Sie hier, um Text einzugeben.</w:t>
          </w:r>
        </w:p>
      </w:docPartBody>
    </w:docPart>
    <w:docPart>
      <w:docPartPr>
        <w:name w:val="3F5744CF468A4215817633BEC770EFE3"/>
        <w:category>
          <w:name w:val="Allgemein"/>
          <w:gallery w:val="placeholder"/>
        </w:category>
        <w:types>
          <w:type w:val="bbPlcHdr"/>
        </w:types>
        <w:behaviors>
          <w:behavior w:val="content"/>
        </w:behaviors>
        <w:guid w:val="{F4993133-912B-446D-916B-68DDE4F1878F}"/>
      </w:docPartPr>
      <w:docPartBody>
        <w:p w:rsidR="00C031FD" w:rsidRDefault="00AF0EEA" w:rsidP="00AF0EEA">
          <w:pPr>
            <w:pStyle w:val="3F5744CF468A4215817633BEC770EFE3"/>
          </w:pPr>
          <w:r w:rsidRPr="004A2DB2">
            <w:rPr>
              <w:color w:val="8496B0" w:themeColor="text2" w:themeTint="99"/>
            </w:rPr>
            <w:t>Klicken oder tippen Sie hier, um Text einzugeben.</w:t>
          </w:r>
        </w:p>
      </w:docPartBody>
    </w:docPart>
    <w:docPart>
      <w:docPartPr>
        <w:name w:val="8AAA4FB14C2B42E6B14CE34E043A6BE9"/>
        <w:category>
          <w:name w:val="Allgemein"/>
          <w:gallery w:val="placeholder"/>
        </w:category>
        <w:types>
          <w:type w:val="bbPlcHdr"/>
        </w:types>
        <w:behaviors>
          <w:behavior w:val="content"/>
        </w:behaviors>
        <w:guid w:val="{96A2FEE9-A997-479D-A100-B02EB8F82200}"/>
      </w:docPartPr>
      <w:docPartBody>
        <w:p w:rsidR="00C031FD" w:rsidRDefault="00AF0EEA" w:rsidP="00AF0EEA">
          <w:pPr>
            <w:pStyle w:val="8AAA4FB14C2B42E6B14CE34E043A6BE9"/>
          </w:pPr>
          <w:r w:rsidRPr="004A2DB2">
            <w:rPr>
              <w:color w:val="8496B0" w:themeColor="text2" w:themeTint="99"/>
            </w:rPr>
            <w:t>Klicken oder tippen Sie hier, um Text einzugeben.</w:t>
          </w:r>
        </w:p>
      </w:docPartBody>
    </w:docPart>
    <w:docPart>
      <w:docPartPr>
        <w:name w:val="BFF155474E054A62B7D2094E4B2CB231"/>
        <w:category>
          <w:name w:val="Allgemein"/>
          <w:gallery w:val="placeholder"/>
        </w:category>
        <w:types>
          <w:type w:val="bbPlcHdr"/>
        </w:types>
        <w:behaviors>
          <w:behavior w:val="content"/>
        </w:behaviors>
        <w:guid w:val="{4AD72E34-EE7F-4C38-8A66-C916886BEF46}"/>
      </w:docPartPr>
      <w:docPartBody>
        <w:p w:rsidR="00C031FD" w:rsidRDefault="00AF0EEA" w:rsidP="00AF0EEA">
          <w:pPr>
            <w:pStyle w:val="BFF155474E054A62B7D2094E4B2CB231"/>
          </w:pPr>
          <w:r w:rsidRPr="004A2DB2">
            <w:rPr>
              <w:color w:val="8496B0" w:themeColor="text2" w:themeTint="99"/>
            </w:rPr>
            <w:t>Klicken oder tippen Sie hier, um Text einzugeben.</w:t>
          </w:r>
        </w:p>
      </w:docPartBody>
    </w:docPart>
    <w:docPart>
      <w:docPartPr>
        <w:name w:val="FFC00004EC4B4EBEB3924BE5D71BE393"/>
        <w:category>
          <w:name w:val="Allgemein"/>
          <w:gallery w:val="placeholder"/>
        </w:category>
        <w:types>
          <w:type w:val="bbPlcHdr"/>
        </w:types>
        <w:behaviors>
          <w:behavior w:val="content"/>
        </w:behaviors>
        <w:guid w:val="{E12C5E7A-3C87-4489-A414-01789F8604CA}"/>
      </w:docPartPr>
      <w:docPartBody>
        <w:p w:rsidR="00C031FD" w:rsidRDefault="00AF0EEA" w:rsidP="00AF0EEA">
          <w:pPr>
            <w:pStyle w:val="FFC00004EC4B4EBEB3924BE5D71BE393"/>
          </w:pPr>
          <w:r w:rsidRPr="004A2DB2">
            <w:rPr>
              <w:color w:val="8496B0" w:themeColor="text2" w:themeTint="99"/>
            </w:rPr>
            <w:t>Klicken oder tippen Sie hier, um Text einzugeben.</w:t>
          </w:r>
        </w:p>
      </w:docPartBody>
    </w:docPart>
    <w:docPart>
      <w:docPartPr>
        <w:name w:val="2B9E01D259604C54AB59E14B38C19674"/>
        <w:category>
          <w:name w:val="Allgemein"/>
          <w:gallery w:val="placeholder"/>
        </w:category>
        <w:types>
          <w:type w:val="bbPlcHdr"/>
        </w:types>
        <w:behaviors>
          <w:behavior w:val="content"/>
        </w:behaviors>
        <w:guid w:val="{33850351-C89A-4858-AA01-FA2EBF3B8665}"/>
      </w:docPartPr>
      <w:docPartBody>
        <w:p w:rsidR="00C031FD" w:rsidRDefault="00AF0EEA" w:rsidP="00AF0EEA">
          <w:pPr>
            <w:pStyle w:val="2B9E01D259604C54AB59E14B38C19674"/>
          </w:pPr>
          <w:r w:rsidRPr="004A2DB2">
            <w:rPr>
              <w:color w:val="8496B0" w:themeColor="text2" w:themeTint="99"/>
            </w:rPr>
            <w:t>Klicken oder tippen Sie hier, um Text einzugeben.</w:t>
          </w:r>
        </w:p>
      </w:docPartBody>
    </w:docPart>
    <w:docPart>
      <w:docPartPr>
        <w:name w:val="48899B21A7EA4DF28FE174675C6702A0"/>
        <w:category>
          <w:name w:val="Allgemein"/>
          <w:gallery w:val="placeholder"/>
        </w:category>
        <w:types>
          <w:type w:val="bbPlcHdr"/>
        </w:types>
        <w:behaviors>
          <w:behavior w:val="content"/>
        </w:behaviors>
        <w:guid w:val="{9E8A6D63-2645-460B-9336-39BCF9E2936B}"/>
      </w:docPartPr>
      <w:docPartBody>
        <w:p w:rsidR="00C031FD" w:rsidRDefault="00AF0EEA" w:rsidP="00AF0EEA">
          <w:pPr>
            <w:pStyle w:val="48899B21A7EA4DF28FE174675C6702A0"/>
          </w:pPr>
          <w:r w:rsidRPr="004A2DB2">
            <w:rPr>
              <w:color w:val="8496B0" w:themeColor="text2" w:themeTint="99"/>
            </w:rPr>
            <w:t>Klicken oder tippen Sie hier, um Text einzugeben.</w:t>
          </w:r>
        </w:p>
      </w:docPartBody>
    </w:docPart>
    <w:docPart>
      <w:docPartPr>
        <w:name w:val="CD26EFF1B91A44B6A086F019A31C323E"/>
        <w:category>
          <w:name w:val="Allgemein"/>
          <w:gallery w:val="placeholder"/>
        </w:category>
        <w:types>
          <w:type w:val="bbPlcHdr"/>
        </w:types>
        <w:behaviors>
          <w:behavior w:val="content"/>
        </w:behaviors>
        <w:guid w:val="{4507192D-F5C3-400F-A447-054A1B89EBFC}"/>
      </w:docPartPr>
      <w:docPartBody>
        <w:p w:rsidR="00C031FD" w:rsidRDefault="00AF0EEA" w:rsidP="00AF0EEA">
          <w:pPr>
            <w:pStyle w:val="CD26EFF1B91A44B6A086F019A31C323E"/>
          </w:pPr>
          <w:r w:rsidRPr="004A2DB2">
            <w:rPr>
              <w:color w:val="8496B0" w:themeColor="text2" w:themeTint="99"/>
            </w:rPr>
            <w:t>Klicken oder tippen Sie hier, um Text einzugeben.</w:t>
          </w:r>
        </w:p>
      </w:docPartBody>
    </w:docPart>
    <w:docPart>
      <w:docPartPr>
        <w:name w:val="028DDA63D451442890F82E08842E8B85"/>
        <w:category>
          <w:name w:val="Allgemein"/>
          <w:gallery w:val="placeholder"/>
        </w:category>
        <w:types>
          <w:type w:val="bbPlcHdr"/>
        </w:types>
        <w:behaviors>
          <w:behavior w:val="content"/>
        </w:behaviors>
        <w:guid w:val="{B1A4B863-4916-4EAE-AED3-BA5E7C5D6CF7}"/>
      </w:docPartPr>
      <w:docPartBody>
        <w:p w:rsidR="00C031FD" w:rsidRDefault="00AF0EEA" w:rsidP="00AF0EEA">
          <w:pPr>
            <w:pStyle w:val="028DDA63D451442890F82E08842E8B85"/>
          </w:pPr>
          <w:r w:rsidRPr="004A2DB2">
            <w:rPr>
              <w:color w:val="8496B0" w:themeColor="text2" w:themeTint="99"/>
            </w:rPr>
            <w:t>Klicken oder tippen Sie hier, um Text einzugeben.</w:t>
          </w:r>
        </w:p>
      </w:docPartBody>
    </w:docPart>
    <w:docPart>
      <w:docPartPr>
        <w:name w:val="EC51B265360244699C6A0703BDC49174"/>
        <w:category>
          <w:name w:val="Allgemein"/>
          <w:gallery w:val="placeholder"/>
        </w:category>
        <w:types>
          <w:type w:val="bbPlcHdr"/>
        </w:types>
        <w:behaviors>
          <w:behavior w:val="content"/>
        </w:behaviors>
        <w:guid w:val="{ECFC00DC-9997-4E6D-B8A3-E8B6A75A03BC}"/>
      </w:docPartPr>
      <w:docPartBody>
        <w:p w:rsidR="00C031FD" w:rsidRDefault="00AF0EEA" w:rsidP="00AF0EEA">
          <w:pPr>
            <w:pStyle w:val="EC51B265360244699C6A0703BDC49174"/>
          </w:pPr>
          <w:r w:rsidRPr="004A2DB2">
            <w:rPr>
              <w:color w:val="8496B0" w:themeColor="text2" w:themeTint="99"/>
            </w:rPr>
            <w:t>Klicken oder tippen Sie hier, um Text einzugeben.</w:t>
          </w:r>
        </w:p>
      </w:docPartBody>
    </w:docPart>
    <w:docPart>
      <w:docPartPr>
        <w:name w:val="E5F6483C2E05433598D6C54300EEB14C"/>
        <w:category>
          <w:name w:val="Allgemein"/>
          <w:gallery w:val="placeholder"/>
        </w:category>
        <w:types>
          <w:type w:val="bbPlcHdr"/>
        </w:types>
        <w:behaviors>
          <w:behavior w:val="content"/>
        </w:behaviors>
        <w:guid w:val="{E4BB9FB4-865A-4751-BBF9-69A7460D35EF}"/>
      </w:docPartPr>
      <w:docPartBody>
        <w:p w:rsidR="00C031FD" w:rsidRDefault="00AF0EEA" w:rsidP="00AF0EEA">
          <w:pPr>
            <w:pStyle w:val="E5F6483C2E05433598D6C54300EEB14C"/>
          </w:pPr>
          <w:r w:rsidRPr="006834BE">
            <w:rPr>
              <w:color w:val="8496B0" w:themeColor="text2" w:themeTint="99"/>
            </w:rPr>
            <w:t>Klicken oder tippen Sie hier, um Text einzugeben.</w:t>
          </w:r>
        </w:p>
      </w:docPartBody>
    </w:docPart>
    <w:docPart>
      <w:docPartPr>
        <w:name w:val="F4129A4A21974F5180CBE003A3731C45"/>
        <w:category>
          <w:name w:val="Allgemein"/>
          <w:gallery w:val="placeholder"/>
        </w:category>
        <w:types>
          <w:type w:val="bbPlcHdr"/>
        </w:types>
        <w:behaviors>
          <w:behavior w:val="content"/>
        </w:behaviors>
        <w:guid w:val="{362A1A86-1E66-4E6B-8E02-5D0C299C5333}"/>
      </w:docPartPr>
      <w:docPartBody>
        <w:p w:rsidR="00C031FD" w:rsidRDefault="00AF0EEA" w:rsidP="00AF0EEA">
          <w:pPr>
            <w:pStyle w:val="F4129A4A21974F5180CBE003A3731C45"/>
          </w:pPr>
          <w:r w:rsidRPr="004A2DB2">
            <w:rPr>
              <w:color w:val="8496B0" w:themeColor="text2" w:themeTint="99"/>
            </w:rPr>
            <w:t>Klicken oder tippen Sie hier, um Text einzugeben.</w:t>
          </w:r>
        </w:p>
      </w:docPartBody>
    </w:docPart>
    <w:docPart>
      <w:docPartPr>
        <w:name w:val="E7E4943EE10A4DD190F36947D8B9D71B"/>
        <w:category>
          <w:name w:val="Allgemein"/>
          <w:gallery w:val="placeholder"/>
        </w:category>
        <w:types>
          <w:type w:val="bbPlcHdr"/>
        </w:types>
        <w:behaviors>
          <w:behavior w:val="content"/>
        </w:behaviors>
        <w:guid w:val="{3359A332-D679-45BF-94B2-676AD5571775}"/>
      </w:docPartPr>
      <w:docPartBody>
        <w:p w:rsidR="00C031FD" w:rsidRDefault="00AF0EEA" w:rsidP="00AF0EEA">
          <w:pPr>
            <w:pStyle w:val="E7E4943EE10A4DD190F36947D8B9D71B"/>
          </w:pPr>
          <w:r w:rsidRPr="004A2DB2">
            <w:rPr>
              <w:color w:val="8496B0" w:themeColor="text2" w:themeTint="99"/>
            </w:rPr>
            <w:t>Klicken oder tippen Sie hier, um Text einzugeben.</w:t>
          </w:r>
        </w:p>
      </w:docPartBody>
    </w:docPart>
    <w:docPart>
      <w:docPartPr>
        <w:name w:val="426A9C1E01444FBA8B5BA421009146B6"/>
        <w:category>
          <w:name w:val="Allgemein"/>
          <w:gallery w:val="placeholder"/>
        </w:category>
        <w:types>
          <w:type w:val="bbPlcHdr"/>
        </w:types>
        <w:behaviors>
          <w:behavior w:val="content"/>
        </w:behaviors>
        <w:guid w:val="{33365341-1229-43FF-8D1F-1A83E2F02A2F}"/>
      </w:docPartPr>
      <w:docPartBody>
        <w:p w:rsidR="00C031FD" w:rsidRDefault="00AF0EEA" w:rsidP="00AF0EEA">
          <w:pPr>
            <w:pStyle w:val="426A9C1E01444FBA8B5BA421009146B6"/>
          </w:pPr>
          <w:r w:rsidRPr="004A2DB2">
            <w:rPr>
              <w:color w:val="8496B0" w:themeColor="text2" w:themeTint="99"/>
            </w:rPr>
            <w:t>Klicken oder tippen Sie hier, um Text einzugeben.</w:t>
          </w:r>
        </w:p>
      </w:docPartBody>
    </w:docPart>
    <w:docPart>
      <w:docPartPr>
        <w:name w:val="417BB234199140A196A41F421BA6CE68"/>
        <w:category>
          <w:name w:val="Allgemein"/>
          <w:gallery w:val="placeholder"/>
        </w:category>
        <w:types>
          <w:type w:val="bbPlcHdr"/>
        </w:types>
        <w:behaviors>
          <w:behavior w:val="content"/>
        </w:behaviors>
        <w:guid w:val="{D3E4C54F-B789-43BC-BA06-59B808666556}"/>
      </w:docPartPr>
      <w:docPartBody>
        <w:p w:rsidR="00C031FD" w:rsidRDefault="00AF0EEA" w:rsidP="00AF0EEA">
          <w:pPr>
            <w:pStyle w:val="417BB234199140A196A41F421BA6CE68"/>
          </w:pPr>
          <w:r w:rsidRPr="004A2DB2">
            <w:rPr>
              <w:color w:val="8496B0" w:themeColor="text2" w:themeTint="99"/>
            </w:rPr>
            <w:t>Klicken oder tippen Sie hier, um Text einzugeben.</w:t>
          </w:r>
        </w:p>
      </w:docPartBody>
    </w:docPart>
    <w:docPart>
      <w:docPartPr>
        <w:name w:val="54FEB77425184D9E81C4E8CBC7C4E071"/>
        <w:category>
          <w:name w:val="Allgemein"/>
          <w:gallery w:val="placeholder"/>
        </w:category>
        <w:types>
          <w:type w:val="bbPlcHdr"/>
        </w:types>
        <w:behaviors>
          <w:behavior w:val="content"/>
        </w:behaviors>
        <w:guid w:val="{5F819625-DE64-404C-BCF7-16641822D818}"/>
      </w:docPartPr>
      <w:docPartBody>
        <w:p w:rsidR="00C031FD" w:rsidRDefault="00AF0EEA" w:rsidP="00AF0EEA">
          <w:pPr>
            <w:pStyle w:val="54FEB77425184D9E81C4E8CBC7C4E071"/>
          </w:pPr>
          <w:r w:rsidRPr="004A2DB2">
            <w:rPr>
              <w:color w:val="8496B0" w:themeColor="text2" w:themeTint="99"/>
            </w:rPr>
            <w:t>Klicken oder tippen Sie hier, um Text einzugeben.</w:t>
          </w:r>
        </w:p>
      </w:docPartBody>
    </w:docPart>
    <w:docPart>
      <w:docPartPr>
        <w:name w:val="885A93B9E2B44345A4112A4F1E50152A"/>
        <w:category>
          <w:name w:val="Allgemein"/>
          <w:gallery w:val="placeholder"/>
        </w:category>
        <w:types>
          <w:type w:val="bbPlcHdr"/>
        </w:types>
        <w:behaviors>
          <w:behavior w:val="content"/>
        </w:behaviors>
        <w:guid w:val="{DB885B07-6623-4705-84B4-5F23A22ED1F8}"/>
      </w:docPartPr>
      <w:docPartBody>
        <w:p w:rsidR="00C031FD" w:rsidRDefault="00AF0EEA" w:rsidP="00AF0EEA">
          <w:pPr>
            <w:pStyle w:val="885A93B9E2B44345A4112A4F1E50152A"/>
          </w:pPr>
          <w:r w:rsidRPr="004A2DB2">
            <w:rPr>
              <w:color w:val="8496B0" w:themeColor="text2" w:themeTint="99"/>
            </w:rPr>
            <w:t>Klicken oder tippen Sie hier, um Text einzugeben.</w:t>
          </w:r>
        </w:p>
      </w:docPartBody>
    </w:docPart>
    <w:docPart>
      <w:docPartPr>
        <w:name w:val="7F902A6592E3407EAE429EC83C4A1AA1"/>
        <w:category>
          <w:name w:val="Allgemein"/>
          <w:gallery w:val="placeholder"/>
        </w:category>
        <w:types>
          <w:type w:val="bbPlcHdr"/>
        </w:types>
        <w:behaviors>
          <w:behavior w:val="content"/>
        </w:behaviors>
        <w:guid w:val="{79A46B80-DA69-443E-8C56-2BEABB3CB5C7}"/>
      </w:docPartPr>
      <w:docPartBody>
        <w:p w:rsidR="00C031FD" w:rsidRDefault="00AF0EEA" w:rsidP="00AF0EEA">
          <w:pPr>
            <w:pStyle w:val="7F902A6592E3407EAE429EC83C4A1AA1"/>
          </w:pPr>
          <w:r w:rsidRPr="004A2DB2">
            <w:rPr>
              <w:color w:val="8496B0" w:themeColor="text2" w:themeTint="99"/>
            </w:rPr>
            <w:t>Klicken oder tippen Sie hier, um Text einzugeben.</w:t>
          </w:r>
        </w:p>
      </w:docPartBody>
    </w:docPart>
    <w:docPart>
      <w:docPartPr>
        <w:name w:val="F08805F2EB544E9CB93D77FA2F469828"/>
        <w:category>
          <w:name w:val="Allgemein"/>
          <w:gallery w:val="placeholder"/>
        </w:category>
        <w:types>
          <w:type w:val="bbPlcHdr"/>
        </w:types>
        <w:behaviors>
          <w:behavior w:val="content"/>
        </w:behaviors>
        <w:guid w:val="{FF8964DF-81E2-47C9-95EC-03358A9E828A}"/>
      </w:docPartPr>
      <w:docPartBody>
        <w:p w:rsidR="00C031FD" w:rsidRDefault="00AF0EEA" w:rsidP="00AF0EEA">
          <w:pPr>
            <w:pStyle w:val="F08805F2EB544E9CB93D77FA2F469828"/>
          </w:pPr>
          <w:r w:rsidRPr="004A2DB2">
            <w:rPr>
              <w:color w:val="8496B0" w:themeColor="text2" w:themeTint="99"/>
            </w:rPr>
            <w:t>Klicken oder tippen Sie hier, um Text einzugeben.</w:t>
          </w:r>
        </w:p>
      </w:docPartBody>
    </w:docPart>
    <w:docPart>
      <w:docPartPr>
        <w:name w:val="580C31E00E3441A4BD681000A09E6257"/>
        <w:category>
          <w:name w:val="Allgemein"/>
          <w:gallery w:val="placeholder"/>
        </w:category>
        <w:types>
          <w:type w:val="bbPlcHdr"/>
        </w:types>
        <w:behaviors>
          <w:behavior w:val="content"/>
        </w:behaviors>
        <w:guid w:val="{CD0B8325-2456-46A0-9C63-540E8E7ECE31}"/>
      </w:docPartPr>
      <w:docPartBody>
        <w:p w:rsidR="00C031FD" w:rsidRDefault="00AF0EEA" w:rsidP="00AF0EEA">
          <w:pPr>
            <w:pStyle w:val="580C31E00E3441A4BD681000A09E6257"/>
          </w:pPr>
          <w:r w:rsidRPr="004A2DB2">
            <w:rPr>
              <w:color w:val="8496B0" w:themeColor="text2" w:themeTint="99"/>
            </w:rPr>
            <w:t>Klicken oder tippen Sie hier, um Text einzugeben.</w:t>
          </w:r>
        </w:p>
      </w:docPartBody>
    </w:docPart>
    <w:docPart>
      <w:docPartPr>
        <w:name w:val="024ACC48BA434FF3A88DB7ED475D7231"/>
        <w:category>
          <w:name w:val="Allgemein"/>
          <w:gallery w:val="placeholder"/>
        </w:category>
        <w:types>
          <w:type w:val="bbPlcHdr"/>
        </w:types>
        <w:behaviors>
          <w:behavior w:val="content"/>
        </w:behaviors>
        <w:guid w:val="{056ABB31-1E6B-4A71-BD7E-20F2257D57DD}"/>
      </w:docPartPr>
      <w:docPartBody>
        <w:p w:rsidR="00C031FD" w:rsidRDefault="00AF0EEA" w:rsidP="00AF0EEA">
          <w:pPr>
            <w:pStyle w:val="024ACC48BA434FF3A88DB7ED475D7231"/>
          </w:pPr>
          <w:r w:rsidRPr="004A2DB2">
            <w:rPr>
              <w:color w:val="8496B0" w:themeColor="text2" w:themeTint="99"/>
            </w:rPr>
            <w:t>Klicken oder tippen Sie hier, um Text einzugeben.</w:t>
          </w:r>
        </w:p>
      </w:docPartBody>
    </w:docPart>
    <w:docPart>
      <w:docPartPr>
        <w:name w:val="148D900B314F46BB9631696B1FE065A7"/>
        <w:category>
          <w:name w:val="Allgemein"/>
          <w:gallery w:val="placeholder"/>
        </w:category>
        <w:types>
          <w:type w:val="bbPlcHdr"/>
        </w:types>
        <w:behaviors>
          <w:behavior w:val="content"/>
        </w:behaviors>
        <w:guid w:val="{EA7BE7D2-F6B1-4222-B628-A25F91C10D9B}"/>
      </w:docPartPr>
      <w:docPartBody>
        <w:p w:rsidR="00C031FD" w:rsidRDefault="00AF0EEA" w:rsidP="00AF0EEA">
          <w:pPr>
            <w:pStyle w:val="148D900B314F46BB9631696B1FE065A7"/>
          </w:pPr>
          <w:r w:rsidRPr="004A2DB2">
            <w:rPr>
              <w:color w:val="8496B0" w:themeColor="text2" w:themeTint="99"/>
            </w:rPr>
            <w:t>Klicken oder tippen Sie hier, um Text einzugeben.</w:t>
          </w:r>
        </w:p>
      </w:docPartBody>
    </w:docPart>
    <w:docPart>
      <w:docPartPr>
        <w:name w:val="72CB7DE3D488483888A7FDFA4DBAD278"/>
        <w:category>
          <w:name w:val="Allgemein"/>
          <w:gallery w:val="placeholder"/>
        </w:category>
        <w:types>
          <w:type w:val="bbPlcHdr"/>
        </w:types>
        <w:behaviors>
          <w:behavior w:val="content"/>
        </w:behaviors>
        <w:guid w:val="{1C7A73EC-302A-4F4B-A40A-BAC48B8586FB}"/>
      </w:docPartPr>
      <w:docPartBody>
        <w:p w:rsidR="00C031FD" w:rsidRDefault="00AF0EEA" w:rsidP="00AF0EEA">
          <w:pPr>
            <w:pStyle w:val="72CB7DE3D488483888A7FDFA4DBAD278"/>
          </w:pPr>
          <w:r w:rsidRPr="006834BE">
            <w:rPr>
              <w:color w:val="8496B0" w:themeColor="text2" w:themeTint="99"/>
            </w:rPr>
            <w:t>Klicken oder tippen Sie hier, um Text einzugeben.</w:t>
          </w:r>
        </w:p>
      </w:docPartBody>
    </w:docPart>
    <w:docPart>
      <w:docPartPr>
        <w:name w:val="44FBA20C8E35450BA45344F4A9EC7097"/>
        <w:category>
          <w:name w:val="Allgemein"/>
          <w:gallery w:val="placeholder"/>
        </w:category>
        <w:types>
          <w:type w:val="bbPlcHdr"/>
        </w:types>
        <w:behaviors>
          <w:behavior w:val="content"/>
        </w:behaviors>
        <w:guid w:val="{DB0F0BDC-16E4-432F-9866-F5A1CB9EDA69}"/>
      </w:docPartPr>
      <w:docPartBody>
        <w:p w:rsidR="00C031FD" w:rsidRDefault="00AF0EEA" w:rsidP="00AF0EEA">
          <w:pPr>
            <w:pStyle w:val="44FBA20C8E35450BA45344F4A9EC7097"/>
          </w:pPr>
          <w:r w:rsidRPr="004A2DB2">
            <w:rPr>
              <w:color w:val="8496B0" w:themeColor="text2" w:themeTint="99"/>
            </w:rPr>
            <w:t>Klicken oder tippen Sie hier, um Text einzugeben.</w:t>
          </w:r>
        </w:p>
      </w:docPartBody>
    </w:docPart>
    <w:docPart>
      <w:docPartPr>
        <w:name w:val="7A1D1FC0D5394540A3CB7AE51F45B1E8"/>
        <w:category>
          <w:name w:val="Allgemein"/>
          <w:gallery w:val="placeholder"/>
        </w:category>
        <w:types>
          <w:type w:val="bbPlcHdr"/>
        </w:types>
        <w:behaviors>
          <w:behavior w:val="content"/>
        </w:behaviors>
        <w:guid w:val="{BD6B93B4-D588-4DF7-A29F-53B86EF92323}"/>
      </w:docPartPr>
      <w:docPartBody>
        <w:p w:rsidR="00C031FD" w:rsidRDefault="00AF0EEA" w:rsidP="00AF0EEA">
          <w:pPr>
            <w:pStyle w:val="7A1D1FC0D5394540A3CB7AE51F45B1E8"/>
          </w:pPr>
          <w:r w:rsidRPr="004A2DB2">
            <w:rPr>
              <w:color w:val="8496B0" w:themeColor="text2" w:themeTint="99"/>
            </w:rPr>
            <w:t>Klicken oder tippen Sie hier, um Text einzugeben.</w:t>
          </w:r>
        </w:p>
      </w:docPartBody>
    </w:docPart>
    <w:docPart>
      <w:docPartPr>
        <w:name w:val="C251656FAA6040389B058A0F1724CBEF"/>
        <w:category>
          <w:name w:val="Allgemein"/>
          <w:gallery w:val="placeholder"/>
        </w:category>
        <w:types>
          <w:type w:val="bbPlcHdr"/>
        </w:types>
        <w:behaviors>
          <w:behavior w:val="content"/>
        </w:behaviors>
        <w:guid w:val="{FE843AF0-4144-403C-B2A8-D0047780D4D3}"/>
      </w:docPartPr>
      <w:docPartBody>
        <w:p w:rsidR="00C031FD" w:rsidRDefault="00AF0EEA" w:rsidP="00AF0EEA">
          <w:pPr>
            <w:pStyle w:val="C251656FAA6040389B058A0F1724CBEF"/>
          </w:pPr>
          <w:r w:rsidRPr="004A2DB2">
            <w:rPr>
              <w:color w:val="8496B0" w:themeColor="text2" w:themeTint="99"/>
            </w:rPr>
            <w:t>Klicken oder tippen Sie hier, um Text einzugeben.</w:t>
          </w:r>
        </w:p>
      </w:docPartBody>
    </w:docPart>
    <w:docPart>
      <w:docPartPr>
        <w:name w:val="25873F5B4BE14FFF9E952D295B56455E"/>
        <w:category>
          <w:name w:val="Allgemein"/>
          <w:gallery w:val="placeholder"/>
        </w:category>
        <w:types>
          <w:type w:val="bbPlcHdr"/>
        </w:types>
        <w:behaviors>
          <w:behavior w:val="content"/>
        </w:behaviors>
        <w:guid w:val="{2BE8E7CB-465C-4DBD-9950-79F3DD9B4313}"/>
      </w:docPartPr>
      <w:docPartBody>
        <w:p w:rsidR="00C031FD" w:rsidRDefault="00AF0EEA" w:rsidP="00AF0EEA">
          <w:pPr>
            <w:pStyle w:val="25873F5B4BE14FFF9E952D295B56455E"/>
          </w:pPr>
          <w:r w:rsidRPr="004A2DB2">
            <w:rPr>
              <w:color w:val="8496B0" w:themeColor="text2" w:themeTint="99"/>
            </w:rPr>
            <w:t>Klicken oder tippen Sie hier, um Text einzugeben.</w:t>
          </w:r>
        </w:p>
      </w:docPartBody>
    </w:docPart>
    <w:docPart>
      <w:docPartPr>
        <w:name w:val="9A8CD48A957A421987376378688ECCB5"/>
        <w:category>
          <w:name w:val="Allgemein"/>
          <w:gallery w:val="placeholder"/>
        </w:category>
        <w:types>
          <w:type w:val="bbPlcHdr"/>
        </w:types>
        <w:behaviors>
          <w:behavior w:val="content"/>
        </w:behaviors>
        <w:guid w:val="{9EEEBF40-721B-47F1-A9A4-2B096F41FFC9}"/>
      </w:docPartPr>
      <w:docPartBody>
        <w:p w:rsidR="00C031FD" w:rsidRDefault="00AF0EEA" w:rsidP="00AF0EEA">
          <w:pPr>
            <w:pStyle w:val="9A8CD48A957A421987376378688ECCB5"/>
          </w:pPr>
          <w:r w:rsidRPr="004A2DB2">
            <w:rPr>
              <w:color w:val="8496B0" w:themeColor="text2" w:themeTint="99"/>
            </w:rPr>
            <w:t>Klicken oder tippen Sie hier, um Text einzugeben.</w:t>
          </w:r>
        </w:p>
      </w:docPartBody>
    </w:docPart>
    <w:docPart>
      <w:docPartPr>
        <w:name w:val="64F924ED59304B7486B26CD9F0D2E739"/>
        <w:category>
          <w:name w:val="Allgemein"/>
          <w:gallery w:val="placeholder"/>
        </w:category>
        <w:types>
          <w:type w:val="bbPlcHdr"/>
        </w:types>
        <w:behaviors>
          <w:behavior w:val="content"/>
        </w:behaviors>
        <w:guid w:val="{E4A613D2-FF72-4D6F-8BF0-EA1CF961BE8F}"/>
      </w:docPartPr>
      <w:docPartBody>
        <w:p w:rsidR="00C031FD" w:rsidRDefault="00AF0EEA" w:rsidP="00AF0EEA">
          <w:pPr>
            <w:pStyle w:val="64F924ED59304B7486B26CD9F0D2E739"/>
          </w:pPr>
          <w:r w:rsidRPr="004A2DB2">
            <w:rPr>
              <w:color w:val="8496B0" w:themeColor="text2" w:themeTint="99"/>
            </w:rPr>
            <w:t>Klicken oder tippen Sie hier, um Text einzugeben.</w:t>
          </w:r>
        </w:p>
      </w:docPartBody>
    </w:docPart>
    <w:docPart>
      <w:docPartPr>
        <w:name w:val="581040C2DC5649A8BCF1CE49F36B2511"/>
        <w:category>
          <w:name w:val="Allgemein"/>
          <w:gallery w:val="placeholder"/>
        </w:category>
        <w:types>
          <w:type w:val="bbPlcHdr"/>
        </w:types>
        <w:behaviors>
          <w:behavior w:val="content"/>
        </w:behaviors>
        <w:guid w:val="{45C20357-7CDF-4125-9DB2-C3767590A718}"/>
      </w:docPartPr>
      <w:docPartBody>
        <w:p w:rsidR="00C031FD" w:rsidRDefault="00AF0EEA" w:rsidP="00AF0EEA">
          <w:pPr>
            <w:pStyle w:val="581040C2DC5649A8BCF1CE49F36B2511"/>
          </w:pPr>
          <w:r w:rsidRPr="004A2DB2">
            <w:rPr>
              <w:color w:val="8496B0" w:themeColor="text2" w:themeTint="99"/>
            </w:rPr>
            <w:t>Klicken oder tippen Sie hier, um Text einzugeben.</w:t>
          </w:r>
        </w:p>
      </w:docPartBody>
    </w:docPart>
    <w:docPart>
      <w:docPartPr>
        <w:name w:val="0C078804FD2D4FE198BFDD1EC2E53E64"/>
        <w:category>
          <w:name w:val="Allgemein"/>
          <w:gallery w:val="placeholder"/>
        </w:category>
        <w:types>
          <w:type w:val="bbPlcHdr"/>
        </w:types>
        <w:behaviors>
          <w:behavior w:val="content"/>
        </w:behaviors>
        <w:guid w:val="{AC7B4C68-16FA-4E5B-BE2C-C8C53797ECE6}"/>
      </w:docPartPr>
      <w:docPartBody>
        <w:p w:rsidR="00C031FD" w:rsidRDefault="00AF0EEA" w:rsidP="00AF0EEA">
          <w:pPr>
            <w:pStyle w:val="0C078804FD2D4FE198BFDD1EC2E53E64"/>
          </w:pPr>
          <w:r w:rsidRPr="004A2DB2">
            <w:rPr>
              <w:color w:val="8496B0" w:themeColor="text2" w:themeTint="99"/>
            </w:rPr>
            <w:t>Klicken oder tippen Sie hier, um Text einzugeben.</w:t>
          </w:r>
        </w:p>
      </w:docPartBody>
    </w:docPart>
    <w:docPart>
      <w:docPartPr>
        <w:name w:val="935A8CE644524AC5A53BF27B283262AC"/>
        <w:category>
          <w:name w:val="Allgemein"/>
          <w:gallery w:val="placeholder"/>
        </w:category>
        <w:types>
          <w:type w:val="bbPlcHdr"/>
        </w:types>
        <w:behaviors>
          <w:behavior w:val="content"/>
        </w:behaviors>
        <w:guid w:val="{920CFA5F-5873-4CA7-98CC-A67AC29E6873}"/>
      </w:docPartPr>
      <w:docPartBody>
        <w:p w:rsidR="00C031FD" w:rsidRDefault="00AF0EEA" w:rsidP="00AF0EEA">
          <w:pPr>
            <w:pStyle w:val="935A8CE644524AC5A53BF27B283262AC"/>
          </w:pPr>
          <w:r w:rsidRPr="004A2DB2">
            <w:rPr>
              <w:color w:val="8496B0" w:themeColor="text2" w:themeTint="99"/>
            </w:rPr>
            <w:t>Klicken oder tippen Sie hier, um Text einzugeben.</w:t>
          </w:r>
        </w:p>
      </w:docPartBody>
    </w:docPart>
    <w:docPart>
      <w:docPartPr>
        <w:name w:val="4C4C04FD83E5445AB34001300269714B"/>
        <w:category>
          <w:name w:val="Allgemein"/>
          <w:gallery w:val="placeholder"/>
        </w:category>
        <w:types>
          <w:type w:val="bbPlcHdr"/>
        </w:types>
        <w:behaviors>
          <w:behavior w:val="content"/>
        </w:behaviors>
        <w:guid w:val="{BAAF6203-4B8B-4D43-A4D5-CFD639069BA5}"/>
      </w:docPartPr>
      <w:docPartBody>
        <w:p w:rsidR="00C031FD" w:rsidRDefault="00AF0EEA" w:rsidP="00AF0EEA">
          <w:pPr>
            <w:pStyle w:val="4C4C04FD83E5445AB34001300269714B"/>
          </w:pPr>
          <w:r w:rsidRPr="004A2DB2">
            <w:rPr>
              <w:color w:val="8496B0" w:themeColor="text2" w:themeTint="99"/>
            </w:rPr>
            <w:t>Klicken oder tippen Sie hier, um Text einzugeben.</w:t>
          </w:r>
        </w:p>
      </w:docPartBody>
    </w:docPart>
    <w:docPart>
      <w:docPartPr>
        <w:name w:val="5AA8BD8F5CAE482E8288413A7C6C3649"/>
        <w:category>
          <w:name w:val="Allgemein"/>
          <w:gallery w:val="placeholder"/>
        </w:category>
        <w:types>
          <w:type w:val="bbPlcHdr"/>
        </w:types>
        <w:behaviors>
          <w:behavior w:val="content"/>
        </w:behaviors>
        <w:guid w:val="{42D6DFA1-004A-498C-B072-089C616BCFAF}"/>
      </w:docPartPr>
      <w:docPartBody>
        <w:p w:rsidR="00C031FD" w:rsidRDefault="00AF0EEA" w:rsidP="00AF0EEA">
          <w:pPr>
            <w:pStyle w:val="5AA8BD8F5CAE482E8288413A7C6C3649"/>
          </w:pPr>
          <w:r w:rsidRPr="006834BE">
            <w:rPr>
              <w:color w:val="8496B0" w:themeColor="text2" w:themeTint="99"/>
            </w:rPr>
            <w:t>Klicken oder tippen Sie hier, um Text einzugeben.</w:t>
          </w:r>
        </w:p>
      </w:docPartBody>
    </w:docPart>
    <w:docPart>
      <w:docPartPr>
        <w:name w:val="6F687879A164447788748E30B8328359"/>
        <w:category>
          <w:name w:val="Allgemein"/>
          <w:gallery w:val="placeholder"/>
        </w:category>
        <w:types>
          <w:type w:val="bbPlcHdr"/>
        </w:types>
        <w:behaviors>
          <w:behavior w:val="content"/>
        </w:behaviors>
        <w:guid w:val="{AA9E898C-39AB-4B17-9EE2-A220DA1BEF0A}"/>
      </w:docPartPr>
      <w:docPartBody>
        <w:p w:rsidR="00C031FD" w:rsidRDefault="00AF0EEA" w:rsidP="00AF0EEA">
          <w:pPr>
            <w:pStyle w:val="6F687879A164447788748E30B8328359"/>
          </w:pPr>
          <w:r w:rsidRPr="004A2DB2">
            <w:rPr>
              <w:color w:val="8496B0" w:themeColor="text2" w:themeTint="99"/>
            </w:rPr>
            <w:t>Klicken oder tippen Sie hier, um Text einzugeben.</w:t>
          </w:r>
        </w:p>
      </w:docPartBody>
    </w:docPart>
    <w:docPart>
      <w:docPartPr>
        <w:name w:val="E442B407A6D344F4B2809FB913F6640D"/>
        <w:category>
          <w:name w:val="Allgemein"/>
          <w:gallery w:val="placeholder"/>
        </w:category>
        <w:types>
          <w:type w:val="bbPlcHdr"/>
        </w:types>
        <w:behaviors>
          <w:behavior w:val="content"/>
        </w:behaviors>
        <w:guid w:val="{F0F37846-D377-4FFE-B5D5-D963A5A518A6}"/>
      </w:docPartPr>
      <w:docPartBody>
        <w:p w:rsidR="00C031FD" w:rsidRDefault="00AF0EEA" w:rsidP="00AF0EEA">
          <w:pPr>
            <w:pStyle w:val="E442B407A6D344F4B2809FB913F6640D"/>
          </w:pPr>
          <w:r w:rsidRPr="004A2DB2">
            <w:rPr>
              <w:color w:val="8496B0" w:themeColor="text2" w:themeTint="99"/>
            </w:rPr>
            <w:t>Klicken oder tippen Sie hier, um Text einzugeben.</w:t>
          </w:r>
        </w:p>
      </w:docPartBody>
    </w:docPart>
    <w:docPart>
      <w:docPartPr>
        <w:name w:val="DA02BD627CA34F86B823093B846EA90C"/>
        <w:category>
          <w:name w:val="Allgemein"/>
          <w:gallery w:val="placeholder"/>
        </w:category>
        <w:types>
          <w:type w:val="bbPlcHdr"/>
        </w:types>
        <w:behaviors>
          <w:behavior w:val="content"/>
        </w:behaviors>
        <w:guid w:val="{38589474-3977-4992-A736-C0F443797CA5}"/>
      </w:docPartPr>
      <w:docPartBody>
        <w:p w:rsidR="00C031FD" w:rsidRDefault="00AF0EEA" w:rsidP="00AF0EEA">
          <w:pPr>
            <w:pStyle w:val="DA02BD627CA34F86B823093B846EA90C"/>
          </w:pPr>
          <w:r w:rsidRPr="004A2DB2">
            <w:rPr>
              <w:color w:val="8496B0" w:themeColor="text2" w:themeTint="99"/>
            </w:rPr>
            <w:t>Klicken oder tippen Sie hier, um Text einzugeben.</w:t>
          </w:r>
        </w:p>
      </w:docPartBody>
    </w:docPart>
    <w:docPart>
      <w:docPartPr>
        <w:name w:val="8072BB1FD1574E1DA9F578227513E2A3"/>
        <w:category>
          <w:name w:val="Allgemein"/>
          <w:gallery w:val="placeholder"/>
        </w:category>
        <w:types>
          <w:type w:val="bbPlcHdr"/>
        </w:types>
        <w:behaviors>
          <w:behavior w:val="content"/>
        </w:behaviors>
        <w:guid w:val="{84557E53-F242-4567-B05E-5B3CE25D00F3}"/>
      </w:docPartPr>
      <w:docPartBody>
        <w:p w:rsidR="00C031FD" w:rsidRDefault="00AF0EEA" w:rsidP="00AF0EEA">
          <w:pPr>
            <w:pStyle w:val="8072BB1FD1574E1DA9F578227513E2A3"/>
          </w:pPr>
          <w:r w:rsidRPr="004A2DB2">
            <w:rPr>
              <w:color w:val="8496B0" w:themeColor="text2" w:themeTint="99"/>
            </w:rPr>
            <w:t>Klicken oder tippen Sie hier, um Text einzugeben.</w:t>
          </w:r>
        </w:p>
      </w:docPartBody>
    </w:docPart>
    <w:docPart>
      <w:docPartPr>
        <w:name w:val="BC0A8A66480D40A398DE99BFCA26717D"/>
        <w:category>
          <w:name w:val="Allgemein"/>
          <w:gallery w:val="placeholder"/>
        </w:category>
        <w:types>
          <w:type w:val="bbPlcHdr"/>
        </w:types>
        <w:behaviors>
          <w:behavior w:val="content"/>
        </w:behaviors>
        <w:guid w:val="{7EC98616-DF1B-4ECA-8258-1291D45DDB8E}"/>
      </w:docPartPr>
      <w:docPartBody>
        <w:p w:rsidR="00C031FD" w:rsidRDefault="00AF0EEA" w:rsidP="00AF0EEA">
          <w:pPr>
            <w:pStyle w:val="BC0A8A66480D40A398DE99BFCA26717D"/>
          </w:pPr>
          <w:r w:rsidRPr="004A2DB2">
            <w:rPr>
              <w:color w:val="8496B0" w:themeColor="text2" w:themeTint="99"/>
            </w:rPr>
            <w:t>Klicken oder tippen Sie hier, um Text einzugeben.</w:t>
          </w:r>
        </w:p>
      </w:docPartBody>
    </w:docPart>
    <w:docPart>
      <w:docPartPr>
        <w:name w:val="DCE156D828CF480D8A5479BE139A2604"/>
        <w:category>
          <w:name w:val="Allgemein"/>
          <w:gallery w:val="placeholder"/>
        </w:category>
        <w:types>
          <w:type w:val="bbPlcHdr"/>
        </w:types>
        <w:behaviors>
          <w:behavior w:val="content"/>
        </w:behaviors>
        <w:guid w:val="{098DAF06-A5BB-42E8-9970-2D50DCE8B13B}"/>
      </w:docPartPr>
      <w:docPartBody>
        <w:p w:rsidR="00C031FD" w:rsidRDefault="00AF0EEA" w:rsidP="00AF0EEA">
          <w:pPr>
            <w:pStyle w:val="DCE156D828CF480D8A5479BE139A2604"/>
          </w:pPr>
          <w:r w:rsidRPr="004A2DB2">
            <w:rPr>
              <w:color w:val="8496B0" w:themeColor="text2" w:themeTint="99"/>
            </w:rPr>
            <w:t>Klicken oder tippen Sie hier, um Text einzugeben.</w:t>
          </w:r>
        </w:p>
      </w:docPartBody>
    </w:docPart>
    <w:docPart>
      <w:docPartPr>
        <w:name w:val="50BC7682C9F241029B08BC97DEB488B3"/>
        <w:category>
          <w:name w:val="Allgemein"/>
          <w:gallery w:val="placeholder"/>
        </w:category>
        <w:types>
          <w:type w:val="bbPlcHdr"/>
        </w:types>
        <w:behaviors>
          <w:behavior w:val="content"/>
        </w:behaviors>
        <w:guid w:val="{EFD3A6C9-076E-4476-B0C7-ECE2F18AFF00}"/>
      </w:docPartPr>
      <w:docPartBody>
        <w:p w:rsidR="00C031FD" w:rsidRDefault="00AF0EEA" w:rsidP="00AF0EEA">
          <w:pPr>
            <w:pStyle w:val="50BC7682C9F241029B08BC97DEB488B3"/>
          </w:pPr>
          <w:r w:rsidRPr="004A2DB2">
            <w:rPr>
              <w:color w:val="8496B0" w:themeColor="text2" w:themeTint="99"/>
            </w:rPr>
            <w:t>Klicken oder tippen Sie hier, um Text einzugeben.</w:t>
          </w:r>
        </w:p>
      </w:docPartBody>
    </w:docPart>
    <w:docPart>
      <w:docPartPr>
        <w:name w:val="C903C66CD525479B93AF481EF62D4E9B"/>
        <w:category>
          <w:name w:val="Allgemein"/>
          <w:gallery w:val="placeholder"/>
        </w:category>
        <w:types>
          <w:type w:val="bbPlcHdr"/>
        </w:types>
        <w:behaviors>
          <w:behavior w:val="content"/>
        </w:behaviors>
        <w:guid w:val="{236D7FB0-039A-49EF-94C8-83F1BC2DB118}"/>
      </w:docPartPr>
      <w:docPartBody>
        <w:p w:rsidR="00C031FD" w:rsidRDefault="00AF0EEA" w:rsidP="00AF0EEA">
          <w:pPr>
            <w:pStyle w:val="C903C66CD525479B93AF481EF62D4E9B"/>
          </w:pPr>
          <w:r w:rsidRPr="004A2DB2">
            <w:rPr>
              <w:color w:val="8496B0" w:themeColor="text2" w:themeTint="99"/>
            </w:rPr>
            <w:t>Klicken oder tippen Sie hier, um Text einzugeben.</w:t>
          </w:r>
        </w:p>
      </w:docPartBody>
    </w:docPart>
    <w:docPart>
      <w:docPartPr>
        <w:name w:val="5A8FC4D327564489B684D2599C2423D3"/>
        <w:category>
          <w:name w:val="Allgemein"/>
          <w:gallery w:val="placeholder"/>
        </w:category>
        <w:types>
          <w:type w:val="bbPlcHdr"/>
        </w:types>
        <w:behaviors>
          <w:behavior w:val="content"/>
        </w:behaviors>
        <w:guid w:val="{FB43FE02-A9D4-44A7-91A7-77B7EFF16108}"/>
      </w:docPartPr>
      <w:docPartBody>
        <w:p w:rsidR="00C031FD" w:rsidRDefault="00AF0EEA" w:rsidP="00AF0EEA">
          <w:pPr>
            <w:pStyle w:val="5A8FC4D327564489B684D2599C2423D3"/>
          </w:pPr>
          <w:r w:rsidRPr="004A2DB2">
            <w:rPr>
              <w:color w:val="8496B0" w:themeColor="text2" w:themeTint="99"/>
            </w:rPr>
            <w:t>Klicken oder tippen Sie hier, um Text einzugeben.</w:t>
          </w:r>
        </w:p>
      </w:docPartBody>
    </w:docPart>
    <w:docPart>
      <w:docPartPr>
        <w:name w:val="82C7599543694DA2BDE07A585962C6AD"/>
        <w:category>
          <w:name w:val="Allgemein"/>
          <w:gallery w:val="placeholder"/>
        </w:category>
        <w:types>
          <w:type w:val="bbPlcHdr"/>
        </w:types>
        <w:behaviors>
          <w:behavior w:val="content"/>
        </w:behaviors>
        <w:guid w:val="{1CA22EB3-563E-4035-BA53-E76EC837A2E7}"/>
      </w:docPartPr>
      <w:docPartBody>
        <w:p w:rsidR="00C031FD" w:rsidRDefault="00AF0EEA" w:rsidP="00AF0EEA">
          <w:pPr>
            <w:pStyle w:val="82C7599543694DA2BDE07A585962C6AD"/>
          </w:pPr>
          <w:r w:rsidRPr="004A2DB2">
            <w:rPr>
              <w:color w:val="8496B0" w:themeColor="text2" w:themeTint="99"/>
            </w:rPr>
            <w:t>Klicken oder tippen Sie hier, um Text einzugeben.</w:t>
          </w:r>
        </w:p>
      </w:docPartBody>
    </w:docPart>
    <w:docPart>
      <w:docPartPr>
        <w:name w:val="D06CA2A0955C4DCF81C354EFD44F6A0B"/>
        <w:category>
          <w:name w:val="Allgemein"/>
          <w:gallery w:val="placeholder"/>
        </w:category>
        <w:types>
          <w:type w:val="bbPlcHdr"/>
        </w:types>
        <w:behaviors>
          <w:behavior w:val="content"/>
        </w:behaviors>
        <w:guid w:val="{F67ACEC0-84B5-488B-A3BA-FB71EBAB6DAF}"/>
      </w:docPartPr>
      <w:docPartBody>
        <w:p w:rsidR="00C031FD" w:rsidRDefault="00AF0EEA" w:rsidP="00AF0EEA">
          <w:pPr>
            <w:pStyle w:val="D06CA2A0955C4DCF81C354EFD44F6A0B"/>
          </w:pPr>
          <w:r w:rsidRPr="004A2DB2">
            <w:rPr>
              <w:color w:val="8496B0" w:themeColor="text2" w:themeTint="99"/>
            </w:rPr>
            <w:t>Klicken oder tippen Sie hier, um Text einzugeben.</w:t>
          </w:r>
        </w:p>
      </w:docPartBody>
    </w:docPart>
    <w:docPart>
      <w:docPartPr>
        <w:name w:val="D7C97BFE5C0741879944D7429A52BF46"/>
        <w:category>
          <w:name w:val="Allgemein"/>
          <w:gallery w:val="placeholder"/>
        </w:category>
        <w:types>
          <w:type w:val="bbPlcHdr"/>
        </w:types>
        <w:behaviors>
          <w:behavior w:val="content"/>
        </w:behaviors>
        <w:guid w:val="{FAD2982E-EB16-4CE6-9CAC-786F283C1D23}"/>
      </w:docPartPr>
      <w:docPartBody>
        <w:p w:rsidR="00C031FD" w:rsidRDefault="00AF0EEA" w:rsidP="00AF0EEA">
          <w:pPr>
            <w:pStyle w:val="D7C97BFE5C0741879944D7429A52BF46"/>
          </w:pPr>
          <w:r w:rsidRPr="006834BE">
            <w:rPr>
              <w:color w:val="8496B0" w:themeColor="text2" w:themeTint="99"/>
            </w:rPr>
            <w:t>Klicken oder tippen Sie hier, um Text einzugeben.</w:t>
          </w:r>
        </w:p>
      </w:docPartBody>
    </w:docPart>
    <w:docPart>
      <w:docPartPr>
        <w:name w:val="75D0219907FE466D9AA390EF08C2DC16"/>
        <w:category>
          <w:name w:val="Allgemein"/>
          <w:gallery w:val="placeholder"/>
        </w:category>
        <w:types>
          <w:type w:val="bbPlcHdr"/>
        </w:types>
        <w:behaviors>
          <w:behavior w:val="content"/>
        </w:behaviors>
        <w:guid w:val="{78151F42-B7FE-408F-A76A-1DA922E5C1CE}"/>
      </w:docPartPr>
      <w:docPartBody>
        <w:p w:rsidR="00C031FD" w:rsidRDefault="00AF0EEA" w:rsidP="00AF0EEA">
          <w:pPr>
            <w:pStyle w:val="75D0219907FE466D9AA390EF08C2DC16"/>
          </w:pPr>
          <w:r w:rsidRPr="004A2DB2">
            <w:rPr>
              <w:color w:val="8496B0" w:themeColor="text2" w:themeTint="99"/>
            </w:rPr>
            <w:t>Klicken oder tippen Sie hier, um Text einzugeben.</w:t>
          </w:r>
        </w:p>
      </w:docPartBody>
    </w:docPart>
    <w:docPart>
      <w:docPartPr>
        <w:name w:val="0DF4772C5DC54851AB27368B1F7AAF29"/>
        <w:category>
          <w:name w:val="Allgemein"/>
          <w:gallery w:val="placeholder"/>
        </w:category>
        <w:types>
          <w:type w:val="bbPlcHdr"/>
        </w:types>
        <w:behaviors>
          <w:behavior w:val="content"/>
        </w:behaviors>
        <w:guid w:val="{51EC2082-234C-4726-8B83-56C643D4EE01}"/>
      </w:docPartPr>
      <w:docPartBody>
        <w:p w:rsidR="00C031FD" w:rsidRDefault="00AF0EEA" w:rsidP="00AF0EEA">
          <w:pPr>
            <w:pStyle w:val="0DF4772C5DC54851AB27368B1F7AAF29"/>
          </w:pPr>
          <w:r w:rsidRPr="004A2DB2">
            <w:rPr>
              <w:color w:val="8496B0" w:themeColor="text2" w:themeTint="99"/>
            </w:rPr>
            <w:t>Klicken oder tippen Sie hier, um Text einzugeben.</w:t>
          </w:r>
        </w:p>
      </w:docPartBody>
    </w:docPart>
    <w:docPart>
      <w:docPartPr>
        <w:name w:val="169A029D8AD94D23B201DE525F21155C"/>
        <w:category>
          <w:name w:val="Allgemein"/>
          <w:gallery w:val="placeholder"/>
        </w:category>
        <w:types>
          <w:type w:val="bbPlcHdr"/>
        </w:types>
        <w:behaviors>
          <w:behavior w:val="content"/>
        </w:behaviors>
        <w:guid w:val="{500504A2-828F-4428-83E5-96E3CEA9A4CD}"/>
      </w:docPartPr>
      <w:docPartBody>
        <w:p w:rsidR="00C031FD" w:rsidRDefault="00AF0EEA" w:rsidP="00AF0EEA">
          <w:pPr>
            <w:pStyle w:val="169A029D8AD94D23B201DE525F21155C"/>
          </w:pPr>
          <w:r w:rsidRPr="004A2DB2">
            <w:rPr>
              <w:color w:val="8496B0" w:themeColor="text2" w:themeTint="99"/>
            </w:rPr>
            <w:t>Klicken oder tippen Sie hier, um Text einzugeben.</w:t>
          </w:r>
        </w:p>
      </w:docPartBody>
    </w:docPart>
    <w:docPart>
      <w:docPartPr>
        <w:name w:val="37C6EBC4A340478189B82A7C4AD46978"/>
        <w:category>
          <w:name w:val="Allgemein"/>
          <w:gallery w:val="placeholder"/>
        </w:category>
        <w:types>
          <w:type w:val="bbPlcHdr"/>
        </w:types>
        <w:behaviors>
          <w:behavior w:val="content"/>
        </w:behaviors>
        <w:guid w:val="{41FE1ED8-9C49-4B64-9DF5-D4C11A5CDBA2}"/>
      </w:docPartPr>
      <w:docPartBody>
        <w:p w:rsidR="00C031FD" w:rsidRDefault="00AF0EEA" w:rsidP="00AF0EEA">
          <w:pPr>
            <w:pStyle w:val="37C6EBC4A340478189B82A7C4AD46978"/>
          </w:pPr>
          <w:r w:rsidRPr="004A2DB2">
            <w:rPr>
              <w:color w:val="8496B0" w:themeColor="text2" w:themeTint="99"/>
            </w:rPr>
            <w:t>Klicken oder tippen Sie hier, um Text einzugeben.</w:t>
          </w:r>
        </w:p>
      </w:docPartBody>
    </w:docPart>
    <w:docPart>
      <w:docPartPr>
        <w:name w:val="11BBD8CA7FC049E7ABB236A3D81FF250"/>
        <w:category>
          <w:name w:val="Allgemein"/>
          <w:gallery w:val="placeholder"/>
        </w:category>
        <w:types>
          <w:type w:val="bbPlcHdr"/>
        </w:types>
        <w:behaviors>
          <w:behavior w:val="content"/>
        </w:behaviors>
        <w:guid w:val="{DB97EF56-B105-4ADF-9505-965951B78245}"/>
      </w:docPartPr>
      <w:docPartBody>
        <w:p w:rsidR="00C031FD" w:rsidRDefault="00AF0EEA" w:rsidP="00AF0EEA">
          <w:pPr>
            <w:pStyle w:val="11BBD8CA7FC049E7ABB236A3D81FF250"/>
          </w:pPr>
          <w:r w:rsidRPr="004A2DB2">
            <w:rPr>
              <w:color w:val="8496B0" w:themeColor="text2" w:themeTint="99"/>
            </w:rPr>
            <w:t>Klicken oder tippen Sie hier, um Text einzugeben.</w:t>
          </w:r>
        </w:p>
      </w:docPartBody>
    </w:docPart>
    <w:docPart>
      <w:docPartPr>
        <w:name w:val="B017EA308FCD4568BE14D6025D467FC2"/>
        <w:category>
          <w:name w:val="Allgemein"/>
          <w:gallery w:val="placeholder"/>
        </w:category>
        <w:types>
          <w:type w:val="bbPlcHdr"/>
        </w:types>
        <w:behaviors>
          <w:behavior w:val="content"/>
        </w:behaviors>
        <w:guid w:val="{1765C1B0-13DC-4923-B21B-21301CDC011F}"/>
      </w:docPartPr>
      <w:docPartBody>
        <w:p w:rsidR="00C031FD" w:rsidRDefault="00AF0EEA" w:rsidP="00AF0EEA">
          <w:pPr>
            <w:pStyle w:val="B017EA308FCD4568BE14D6025D467FC2"/>
          </w:pPr>
          <w:r w:rsidRPr="004A2DB2">
            <w:rPr>
              <w:color w:val="8496B0" w:themeColor="text2" w:themeTint="99"/>
            </w:rPr>
            <w:t>Klicken oder tippen Sie hier, um Text einzugeben.</w:t>
          </w:r>
        </w:p>
      </w:docPartBody>
    </w:docPart>
    <w:docPart>
      <w:docPartPr>
        <w:name w:val="DE6B738AA8CF4414BF0E8711879C4DC6"/>
        <w:category>
          <w:name w:val="Allgemein"/>
          <w:gallery w:val="placeholder"/>
        </w:category>
        <w:types>
          <w:type w:val="bbPlcHdr"/>
        </w:types>
        <w:behaviors>
          <w:behavior w:val="content"/>
        </w:behaviors>
        <w:guid w:val="{54B6662C-D299-4F76-9EFF-33BAB04B5D09}"/>
      </w:docPartPr>
      <w:docPartBody>
        <w:p w:rsidR="00C031FD" w:rsidRDefault="00AF0EEA" w:rsidP="00AF0EEA">
          <w:pPr>
            <w:pStyle w:val="DE6B738AA8CF4414BF0E8711879C4DC6"/>
          </w:pPr>
          <w:r w:rsidRPr="004A2DB2">
            <w:rPr>
              <w:color w:val="8496B0" w:themeColor="text2" w:themeTint="99"/>
            </w:rPr>
            <w:t>Klicken oder tippen Sie hier, um Text einzugeben.</w:t>
          </w:r>
        </w:p>
      </w:docPartBody>
    </w:docPart>
    <w:docPart>
      <w:docPartPr>
        <w:name w:val="A1478D93F6584ECABE85F2B9B599C9CE"/>
        <w:category>
          <w:name w:val="Allgemein"/>
          <w:gallery w:val="placeholder"/>
        </w:category>
        <w:types>
          <w:type w:val="bbPlcHdr"/>
        </w:types>
        <w:behaviors>
          <w:behavior w:val="content"/>
        </w:behaviors>
        <w:guid w:val="{D14E53F1-46CA-47C4-8801-6E904597E533}"/>
      </w:docPartPr>
      <w:docPartBody>
        <w:p w:rsidR="00C031FD" w:rsidRDefault="00AF0EEA" w:rsidP="00AF0EEA">
          <w:pPr>
            <w:pStyle w:val="A1478D93F6584ECABE85F2B9B599C9CE"/>
          </w:pPr>
          <w:r w:rsidRPr="004A2DB2">
            <w:rPr>
              <w:color w:val="8496B0" w:themeColor="text2" w:themeTint="99"/>
            </w:rPr>
            <w:t>Klicken oder tippen Sie hier, um Text einzugeben.</w:t>
          </w:r>
        </w:p>
      </w:docPartBody>
    </w:docPart>
    <w:docPart>
      <w:docPartPr>
        <w:name w:val="5D30355D2BFF45C4AF3D5336C343ADEA"/>
        <w:category>
          <w:name w:val="Allgemein"/>
          <w:gallery w:val="placeholder"/>
        </w:category>
        <w:types>
          <w:type w:val="bbPlcHdr"/>
        </w:types>
        <w:behaviors>
          <w:behavior w:val="content"/>
        </w:behaviors>
        <w:guid w:val="{C3E79ADD-0B3A-49B0-A954-AF3583AB9E95}"/>
      </w:docPartPr>
      <w:docPartBody>
        <w:p w:rsidR="00C031FD" w:rsidRDefault="00AF0EEA" w:rsidP="00AF0EEA">
          <w:pPr>
            <w:pStyle w:val="5D30355D2BFF45C4AF3D5336C343ADEA"/>
          </w:pPr>
          <w:r w:rsidRPr="004A2DB2">
            <w:rPr>
              <w:color w:val="8496B0" w:themeColor="text2" w:themeTint="99"/>
            </w:rPr>
            <w:t>Klicken oder tippen Sie hier, um Text einzugeben.</w:t>
          </w:r>
        </w:p>
      </w:docPartBody>
    </w:docPart>
    <w:docPart>
      <w:docPartPr>
        <w:name w:val="AFAA10150C7740408FB414A9B3361235"/>
        <w:category>
          <w:name w:val="Allgemein"/>
          <w:gallery w:val="placeholder"/>
        </w:category>
        <w:types>
          <w:type w:val="bbPlcHdr"/>
        </w:types>
        <w:behaviors>
          <w:behavior w:val="content"/>
        </w:behaviors>
        <w:guid w:val="{995180C4-739C-4755-99ED-98F4D87D3160}"/>
      </w:docPartPr>
      <w:docPartBody>
        <w:p w:rsidR="00C031FD" w:rsidRDefault="00AF0EEA" w:rsidP="00AF0EEA">
          <w:pPr>
            <w:pStyle w:val="AFAA10150C7740408FB414A9B3361235"/>
          </w:pPr>
          <w:r w:rsidRPr="004A2DB2">
            <w:rPr>
              <w:color w:val="8496B0" w:themeColor="text2" w:themeTint="99"/>
            </w:rPr>
            <w:t>Klicken oder tippen Sie hier, um Text einzugeben.</w:t>
          </w:r>
        </w:p>
      </w:docPartBody>
    </w:docPart>
    <w:docPart>
      <w:docPartPr>
        <w:name w:val="8F1AF80E66CB4AE383081756F703DD41"/>
        <w:category>
          <w:name w:val="Allgemein"/>
          <w:gallery w:val="placeholder"/>
        </w:category>
        <w:types>
          <w:type w:val="bbPlcHdr"/>
        </w:types>
        <w:behaviors>
          <w:behavior w:val="content"/>
        </w:behaviors>
        <w:guid w:val="{ABB63880-56FB-4ADA-99E3-AB62E8B4CBBE}"/>
      </w:docPartPr>
      <w:docPartBody>
        <w:p w:rsidR="00C031FD" w:rsidRDefault="00AF0EEA" w:rsidP="00AF0EEA">
          <w:pPr>
            <w:pStyle w:val="8F1AF80E66CB4AE383081756F703DD41"/>
          </w:pPr>
          <w:r w:rsidRPr="004A2DB2">
            <w:rPr>
              <w:color w:val="8496B0" w:themeColor="text2" w:themeTint="99"/>
            </w:rPr>
            <w:t>Klicken oder tippen Sie hier, um Text einzugeben.</w:t>
          </w:r>
        </w:p>
      </w:docPartBody>
    </w:docPart>
    <w:docPart>
      <w:docPartPr>
        <w:name w:val="90CF444000A043AAB15B393436AF6DAA"/>
        <w:category>
          <w:name w:val="Allgemein"/>
          <w:gallery w:val="placeholder"/>
        </w:category>
        <w:types>
          <w:type w:val="bbPlcHdr"/>
        </w:types>
        <w:behaviors>
          <w:behavior w:val="content"/>
        </w:behaviors>
        <w:guid w:val="{E3F00A9B-F7B6-4774-A48A-EF97DBF5756D}"/>
      </w:docPartPr>
      <w:docPartBody>
        <w:p w:rsidR="00C031FD" w:rsidRDefault="00AF0EEA" w:rsidP="00AF0EEA">
          <w:pPr>
            <w:pStyle w:val="90CF444000A043AAB15B393436AF6DAA"/>
          </w:pPr>
          <w:r w:rsidRPr="006834BE">
            <w:rPr>
              <w:color w:val="8496B0" w:themeColor="text2" w:themeTint="99"/>
            </w:rPr>
            <w:t>Klicken oder tippen Sie hier, um Text einzugeben.</w:t>
          </w:r>
        </w:p>
      </w:docPartBody>
    </w:docPart>
    <w:docPart>
      <w:docPartPr>
        <w:name w:val="6F9A929304C64E348F826200AAF73B3B"/>
        <w:category>
          <w:name w:val="Allgemein"/>
          <w:gallery w:val="placeholder"/>
        </w:category>
        <w:types>
          <w:type w:val="bbPlcHdr"/>
        </w:types>
        <w:behaviors>
          <w:behavior w:val="content"/>
        </w:behaviors>
        <w:guid w:val="{6EAC47F1-2F32-42FA-9E84-EC5790E12C37}"/>
      </w:docPartPr>
      <w:docPartBody>
        <w:p w:rsidR="00C031FD" w:rsidRDefault="00AF0EEA" w:rsidP="00AF0EEA">
          <w:pPr>
            <w:pStyle w:val="6F9A929304C64E348F826200AAF73B3B"/>
          </w:pPr>
          <w:r w:rsidRPr="004A2DB2">
            <w:rPr>
              <w:color w:val="8496B0" w:themeColor="text2" w:themeTint="99"/>
            </w:rPr>
            <w:t>Klicken oder tippen Sie hier, um Text einzugeben.</w:t>
          </w:r>
        </w:p>
      </w:docPartBody>
    </w:docPart>
    <w:docPart>
      <w:docPartPr>
        <w:name w:val="788084118D774FAB991D6BEDA40AA118"/>
        <w:category>
          <w:name w:val="Allgemein"/>
          <w:gallery w:val="placeholder"/>
        </w:category>
        <w:types>
          <w:type w:val="bbPlcHdr"/>
        </w:types>
        <w:behaviors>
          <w:behavior w:val="content"/>
        </w:behaviors>
        <w:guid w:val="{09678A7E-9C8C-4227-9B8C-564F51BCCC0B}"/>
      </w:docPartPr>
      <w:docPartBody>
        <w:p w:rsidR="00C031FD" w:rsidRDefault="00AF0EEA" w:rsidP="00AF0EEA">
          <w:pPr>
            <w:pStyle w:val="788084118D774FAB991D6BEDA40AA118"/>
          </w:pPr>
          <w:r w:rsidRPr="004A2DB2">
            <w:rPr>
              <w:color w:val="8496B0" w:themeColor="text2" w:themeTint="99"/>
            </w:rPr>
            <w:t>Klicken oder tippen Sie hier, um Text einzugeben.</w:t>
          </w:r>
        </w:p>
      </w:docPartBody>
    </w:docPart>
    <w:docPart>
      <w:docPartPr>
        <w:name w:val="8ED9E29CACF4471FAA3D5EA28301C3EE"/>
        <w:category>
          <w:name w:val="Allgemein"/>
          <w:gallery w:val="placeholder"/>
        </w:category>
        <w:types>
          <w:type w:val="bbPlcHdr"/>
        </w:types>
        <w:behaviors>
          <w:behavior w:val="content"/>
        </w:behaviors>
        <w:guid w:val="{09C55FE9-F1A9-4FF2-98DE-A126C0787CD7}"/>
      </w:docPartPr>
      <w:docPartBody>
        <w:p w:rsidR="00C031FD" w:rsidRDefault="00AF0EEA" w:rsidP="00AF0EEA">
          <w:pPr>
            <w:pStyle w:val="8ED9E29CACF4471FAA3D5EA28301C3EE"/>
          </w:pPr>
          <w:r w:rsidRPr="004A2DB2">
            <w:rPr>
              <w:color w:val="8496B0" w:themeColor="text2" w:themeTint="99"/>
            </w:rPr>
            <w:t>Klicken oder tippen Sie hier, um Text einzugeben.</w:t>
          </w:r>
        </w:p>
      </w:docPartBody>
    </w:docPart>
    <w:docPart>
      <w:docPartPr>
        <w:name w:val="D41CB7E2772E49A097B7EA9604800906"/>
        <w:category>
          <w:name w:val="Allgemein"/>
          <w:gallery w:val="placeholder"/>
        </w:category>
        <w:types>
          <w:type w:val="bbPlcHdr"/>
        </w:types>
        <w:behaviors>
          <w:behavior w:val="content"/>
        </w:behaviors>
        <w:guid w:val="{B1B88874-31EA-4CA1-9D25-1518FFAE4557}"/>
      </w:docPartPr>
      <w:docPartBody>
        <w:p w:rsidR="00C031FD" w:rsidRDefault="00AF0EEA" w:rsidP="00AF0EEA">
          <w:pPr>
            <w:pStyle w:val="D41CB7E2772E49A097B7EA9604800906"/>
          </w:pPr>
          <w:r w:rsidRPr="004A2DB2">
            <w:rPr>
              <w:color w:val="8496B0" w:themeColor="text2" w:themeTint="99"/>
            </w:rPr>
            <w:t>Klicken oder tippen Sie hier, um Text einzugeben.</w:t>
          </w:r>
        </w:p>
      </w:docPartBody>
    </w:docPart>
    <w:docPart>
      <w:docPartPr>
        <w:name w:val="0F6B2F8D5BAB41A5AF1F2A6E27FA5F54"/>
        <w:category>
          <w:name w:val="Allgemein"/>
          <w:gallery w:val="placeholder"/>
        </w:category>
        <w:types>
          <w:type w:val="bbPlcHdr"/>
        </w:types>
        <w:behaviors>
          <w:behavior w:val="content"/>
        </w:behaviors>
        <w:guid w:val="{102C7048-33CD-4AA2-B74C-FBA30E447C06}"/>
      </w:docPartPr>
      <w:docPartBody>
        <w:p w:rsidR="00C031FD" w:rsidRDefault="00AF0EEA" w:rsidP="00AF0EEA">
          <w:pPr>
            <w:pStyle w:val="0F6B2F8D5BAB41A5AF1F2A6E27FA5F54"/>
          </w:pPr>
          <w:r w:rsidRPr="004A2DB2">
            <w:rPr>
              <w:color w:val="8496B0" w:themeColor="text2" w:themeTint="99"/>
            </w:rPr>
            <w:t>Klicken oder tippen Sie hier, um Text einzugeben.</w:t>
          </w:r>
        </w:p>
      </w:docPartBody>
    </w:docPart>
    <w:docPart>
      <w:docPartPr>
        <w:name w:val="284FED84D66545D3B54DE0BE566CB580"/>
        <w:category>
          <w:name w:val="Allgemein"/>
          <w:gallery w:val="placeholder"/>
        </w:category>
        <w:types>
          <w:type w:val="bbPlcHdr"/>
        </w:types>
        <w:behaviors>
          <w:behavior w:val="content"/>
        </w:behaviors>
        <w:guid w:val="{FDB88DB2-57FB-4FE5-8605-2FDD39B0E768}"/>
      </w:docPartPr>
      <w:docPartBody>
        <w:p w:rsidR="00C031FD" w:rsidRDefault="00AF0EEA" w:rsidP="00AF0EEA">
          <w:pPr>
            <w:pStyle w:val="284FED84D66545D3B54DE0BE566CB580"/>
          </w:pPr>
          <w:r w:rsidRPr="004A2DB2">
            <w:rPr>
              <w:color w:val="8496B0" w:themeColor="text2" w:themeTint="99"/>
            </w:rPr>
            <w:t>Klicken oder tippen Sie hier, um Text einzugeben.</w:t>
          </w:r>
        </w:p>
      </w:docPartBody>
    </w:docPart>
    <w:docPart>
      <w:docPartPr>
        <w:name w:val="FFD0A78C3FA345F3B8E429CCF867EDDD"/>
        <w:category>
          <w:name w:val="Allgemein"/>
          <w:gallery w:val="placeholder"/>
        </w:category>
        <w:types>
          <w:type w:val="bbPlcHdr"/>
        </w:types>
        <w:behaviors>
          <w:behavior w:val="content"/>
        </w:behaviors>
        <w:guid w:val="{1AD5E9AA-8D2B-4813-B84F-60923AFE238C}"/>
      </w:docPartPr>
      <w:docPartBody>
        <w:p w:rsidR="00C031FD" w:rsidRDefault="00AF0EEA" w:rsidP="00AF0EEA">
          <w:pPr>
            <w:pStyle w:val="FFD0A78C3FA345F3B8E429CCF867EDDD"/>
          </w:pPr>
          <w:r w:rsidRPr="004A2DB2">
            <w:rPr>
              <w:color w:val="8496B0" w:themeColor="text2" w:themeTint="99"/>
            </w:rPr>
            <w:t>Klicken oder tippen Sie hier, um Text einzugeben.</w:t>
          </w:r>
        </w:p>
      </w:docPartBody>
    </w:docPart>
    <w:docPart>
      <w:docPartPr>
        <w:name w:val="C14C492961804794B93EC7DC4AF5ED6D"/>
        <w:category>
          <w:name w:val="Allgemein"/>
          <w:gallery w:val="placeholder"/>
        </w:category>
        <w:types>
          <w:type w:val="bbPlcHdr"/>
        </w:types>
        <w:behaviors>
          <w:behavior w:val="content"/>
        </w:behaviors>
        <w:guid w:val="{8D9C6F71-593B-4598-A9C5-92D7F0656760}"/>
      </w:docPartPr>
      <w:docPartBody>
        <w:p w:rsidR="00C031FD" w:rsidRDefault="00AF0EEA" w:rsidP="00AF0EEA">
          <w:pPr>
            <w:pStyle w:val="C14C492961804794B93EC7DC4AF5ED6D"/>
          </w:pPr>
          <w:r w:rsidRPr="004A2DB2">
            <w:rPr>
              <w:color w:val="8496B0" w:themeColor="text2" w:themeTint="99"/>
            </w:rPr>
            <w:t>Klicken oder tippen Sie hier, um Text einzugeben.</w:t>
          </w:r>
        </w:p>
      </w:docPartBody>
    </w:docPart>
    <w:docPart>
      <w:docPartPr>
        <w:name w:val="6AE1CF350F014737BEC849520A0367A7"/>
        <w:category>
          <w:name w:val="Allgemein"/>
          <w:gallery w:val="placeholder"/>
        </w:category>
        <w:types>
          <w:type w:val="bbPlcHdr"/>
        </w:types>
        <w:behaviors>
          <w:behavior w:val="content"/>
        </w:behaviors>
        <w:guid w:val="{E6EF10F2-53FA-4986-B022-D9959DBFF3A7}"/>
      </w:docPartPr>
      <w:docPartBody>
        <w:p w:rsidR="00C031FD" w:rsidRDefault="00AF0EEA" w:rsidP="00AF0EEA">
          <w:pPr>
            <w:pStyle w:val="6AE1CF350F014737BEC849520A0367A7"/>
          </w:pPr>
          <w:r w:rsidRPr="004A2DB2">
            <w:rPr>
              <w:color w:val="8496B0" w:themeColor="text2" w:themeTint="99"/>
            </w:rPr>
            <w:t>Klicken oder tippen Sie hier, um Text einzugeben.</w:t>
          </w:r>
        </w:p>
      </w:docPartBody>
    </w:docPart>
    <w:docPart>
      <w:docPartPr>
        <w:name w:val="79AB37B12D824358B6DA13D9F1D40169"/>
        <w:category>
          <w:name w:val="Allgemein"/>
          <w:gallery w:val="placeholder"/>
        </w:category>
        <w:types>
          <w:type w:val="bbPlcHdr"/>
        </w:types>
        <w:behaviors>
          <w:behavior w:val="content"/>
        </w:behaviors>
        <w:guid w:val="{F1840E9D-319E-4075-810C-8CF52AB05FFA}"/>
      </w:docPartPr>
      <w:docPartBody>
        <w:p w:rsidR="00C031FD" w:rsidRDefault="00AF0EEA" w:rsidP="00AF0EEA">
          <w:pPr>
            <w:pStyle w:val="79AB37B12D824358B6DA13D9F1D40169"/>
          </w:pPr>
          <w:r w:rsidRPr="004A2DB2">
            <w:rPr>
              <w:color w:val="8496B0" w:themeColor="text2" w:themeTint="99"/>
            </w:rPr>
            <w:t>Klicken oder tippen Sie hier, um Text einzugeben.</w:t>
          </w:r>
        </w:p>
      </w:docPartBody>
    </w:docPart>
    <w:docPart>
      <w:docPartPr>
        <w:name w:val="A10D3F64D9A54484BF5C048A29C5F312"/>
        <w:category>
          <w:name w:val="Allgemein"/>
          <w:gallery w:val="placeholder"/>
        </w:category>
        <w:types>
          <w:type w:val="bbPlcHdr"/>
        </w:types>
        <w:behaviors>
          <w:behavior w:val="content"/>
        </w:behaviors>
        <w:guid w:val="{8483BDEA-32B9-4B58-83F1-80EDAE4D1F3A}"/>
      </w:docPartPr>
      <w:docPartBody>
        <w:p w:rsidR="00C031FD" w:rsidRDefault="00AF0EEA" w:rsidP="00AF0EEA">
          <w:pPr>
            <w:pStyle w:val="A10D3F64D9A54484BF5C048A29C5F312"/>
          </w:pPr>
          <w:r w:rsidRPr="004A2DB2">
            <w:rPr>
              <w:color w:val="8496B0" w:themeColor="text2" w:themeTint="99"/>
            </w:rPr>
            <w:t>Klicken oder tippen Sie hier, um Text einzugeben.</w:t>
          </w:r>
        </w:p>
      </w:docPartBody>
    </w:docPart>
    <w:docPart>
      <w:docPartPr>
        <w:name w:val="CA67B27640D44DCDAEFCD7A65F5652C2"/>
        <w:category>
          <w:name w:val="Allgemein"/>
          <w:gallery w:val="placeholder"/>
        </w:category>
        <w:types>
          <w:type w:val="bbPlcHdr"/>
        </w:types>
        <w:behaviors>
          <w:behavior w:val="content"/>
        </w:behaviors>
        <w:guid w:val="{7B2944A5-EEBD-437C-B2CF-964F02EB65D8}"/>
      </w:docPartPr>
      <w:docPartBody>
        <w:p w:rsidR="00C031FD" w:rsidRDefault="00AF0EEA" w:rsidP="00AF0EEA">
          <w:pPr>
            <w:pStyle w:val="CA67B27640D44DCDAEFCD7A65F5652C2"/>
          </w:pPr>
          <w:r w:rsidRPr="006834BE">
            <w:rPr>
              <w:color w:val="8496B0" w:themeColor="text2" w:themeTint="99"/>
            </w:rPr>
            <w:t>Klicken oder tippen Sie hier, um Text einzugeben.</w:t>
          </w:r>
        </w:p>
      </w:docPartBody>
    </w:docPart>
    <w:docPart>
      <w:docPartPr>
        <w:name w:val="2FB67A1A1872490CB7A92A1408D93679"/>
        <w:category>
          <w:name w:val="Allgemein"/>
          <w:gallery w:val="placeholder"/>
        </w:category>
        <w:types>
          <w:type w:val="bbPlcHdr"/>
        </w:types>
        <w:behaviors>
          <w:behavior w:val="content"/>
        </w:behaviors>
        <w:guid w:val="{8BC30211-8B8E-4DEF-8141-55C9F8846C62}"/>
      </w:docPartPr>
      <w:docPartBody>
        <w:p w:rsidR="00C031FD" w:rsidRDefault="00AF0EEA" w:rsidP="00AF0EEA">
          <w:pPr>
            <w:pStyle w:val="2FB67A1A1872490CB7A92A1408D93679"/>
          </w:pPr>
          <w:r w:rsidRPr="004A2DB2">
            <w:rPr>
              <w:color w:val="8496B0" w:themeColor="text2" w:themeTint="99"/>
            </w:rPr>
            <w:t>Klicken oder tippen Sie hier, um Text einzugeben.</w:t>
          </w:r>
        </w:p>
      </w:docPartBody>
    </w:docPart>
    <w:docPart>
      <w:docPartPr>
        <w:name w:val="639BC5915EF54DC2B0D2992D6180B001"/>
        <w:category>
          <w:name w:val="Allgemein"/>
          <w:gallery w:val="placeholder"/>
        </w:category>
        <w:types>
          <w:type w:val="bbPlcHdr"/>
        </w:types>
        <w:behaviors>
          <w:behavior w:val="content"/>
        </w:behaviors>
        <w:guid w:val="{FE015EC1-8611-49B8-9CEC-BF50BB8BAF09}"/>
      </w:docPartPr>
      <w:docPartBody>
        <w:p w:rsidR="00C031FD" w:rsidRDefault="00AF0EEA" w:rsidP="00AF0EEA">
          <w:pPr>
            <w:pStyle w:val="639BC5915EF54DC2B0D2992D6180B001"/>
          </w:pPr>
          <w:r w:rsidRPr="004A2DB2">
            <w:rPr>
              <w:color w:val="8496B0" w:themeColor="text2" w:themeTint="99"/>
            </w:rPr>
            <w:t>Klicken oder tippen Sie hier, um Text einzugeben.</w:t>
          </w:r>
        </w:p>
      </w:docPartBody>
    </w:docPart>
    <w:docPart>
      <w:docPartPr>
        <w:name w:val="EE25618A55894AFCB7DA4AFE994B52D5"/>
        <w:category>
          <w:name w:val="Allgemein"/>
          <w:gallery w:val="placeholder"/>
        </w:category>
        <w:types>
          <w:type w:val="bbPlcHdr"/>
        </w:types>
        <w:behaviors>
          <w:behavior w:val="content"/>
        </w:behaviors>
        <w:guid w:val="{8D4B884C-1CEE-4A4A-BC7C-0284A2AF8E06}"/>
      </w:docPartPr>
      <w:docPartBody>
        <w:p w:rsidR="00C031FD" w:rsidRDefault="00AF0EEA" w:rsidP="00AF0EEA">
          <w:pPr>
            <w:pStyle w:val="EE25618A55894AFCB7DA4AFE994B52D5"/>
          </w:pPr>
          <w:r w:rsidRPr="004A2DB2">
            <w:rPr>
              <w:color w:val="8496B0" w:themeColor="text2" w:themeTint="99"/>
            </w:rPr>
            <w:t>Klicken oder tippen Sie hier, um Text einzugeben.</w:t>
          </w:r>
        </w:p>
      </w:docPartBody>
    </w:docPart>
    <w:docPart>
      <w:docPartPr>
        <w:name w:val="457CADB0BA21465D999AF0BA070F06D4"/>
        <w:category>
          <w:name w:val="Allgemein"/>
          <w:gallery w:val="placeholder"/>
        </w:category>
        <w:types>
          <w:type w:val="bbPlcHdr"/>
        </w:types>
        <w:behaviors>
          <w:behavior w:val="content"/>
        </w:behaviors>
        <w:guid w:val="{D4146918-D61D-437A-9C19-ECF555437FAE}"/>
      </w:docPartPr>
      <w:docPartBody>
        <w:p w:rsidR="00C031FD" w:rsidRDefault="00AF0EEA" w:rsidP="00AF0EEA">
          <w:pPr>
            <w:pStyle w:val="457CADB0BA21465D999AF0BA070F06D4"/>
          </w:pPr>
          <w:r w:rsidRPr="004A2DB2">
            <w:rPr>
              <w:color w:val="8496B0" w:themeColor="text2" w:themeTint="99"/>
            </w:rPr>
            <w:t>Klicken oder tippen Sie hier, um Text einzugeben.</w:t>
          </w:r>
        </w:p>
      </w:docPartBody>
    </w:docPart>
    <w:docPart>
      <w:docPartPr>
        <w:name w:val="772A0B571E3A47BDA5FC3A8774BA51B4"/>
        <w:category>
          <w:name w:val="Allgemein"/>
          <w:gallery w:val="placeholder"/>
        </w:category>
        <w:types>
          <w:type w:val="bbPlcHdr"/>
        </w:types>
        <w:behaviors>
          <w:behavior w:val="content"/>
        </w:behaviors>
        <w:guid w:val="{93640FD3-0B35-4993-B75B-D3BF0D87DA85}"/>
      </w:docPartPr>
      <w:docPartBody>
        <w:p w:rsidR="00C031FD" w:rsidRDefault="00AF0EEA" w:rsidP="00AF0EEA">
          <w:pPr>
            <w:pStyle w:val="772A0B571E3A47BDA5FC3A8774BA51B4"/>
          </w:pPr>
          <w:r w:rsidRPr="004A2DB2">
            <w:rPr>
              <w:color w:val="8496B0" w:themeColor="text2" w:themeTint="99"/>
            </w:rPr>
            <w:t>Klicken oder tippen Sie hier, um Text einzugeben.</w:t>
          </w:r>
        </w:p>
      </w:docPartBody>
    </w:docPart>
    <w:docPart>
      <w:docPartPr>
        <w:name w:val="EA4F3D69EA4A4184835EA5EC90E1D68F"/>
        <w:category>
          <w:name w:val="Allgemein"/>
          <w:gallery w:val="placeholder"/>
        </w:category>
        <w:types>
          <w:type w:val="bbPlcHdr"/>
        </w:types>
        <w:behaviors>
          <w:behavior w:val="content"/>
        </w:behaviors>
        <w:guid w:val="{DA582623-3271-4029-BE1B-9A3A1EBBFC0F}"/>
      </w:docPartPr>
      <w:docPartBody>
        <w:p w:rsidR="00C031FD" w:rsidRDefault="00AF0EEA" w:rsidP="00AF0EEA">
          <w:pPr>
            <w:pStyle w:val="EA4F3D69EA4A4184835EA5EC90E1D68F"/>
          </w:pPr>
          <w:r w:rsidRPr="004A2DB2">
            <w:rPr>
              <w:color w:val="8496B0" w:themeColor="text2" w:themeTint="99"/>
            </w:rPr>
            <w:t>Klicken oder tippen Sie hier, um Text einzugeben.</w:t>
          </w:r>
        </w:p>
      </w:docPartBody>
    </w:docPart>
    <w:docPart>
      <w:docPartPr>
        <w:name w:val="14AAE2E5DBF441328D7D078CF8FC7C16"/>
        <w:category>
          <w:name w:val="Allgemein"/>
          <w:gallery w:val="placeholder"/>
        </w:category>
        <w:types>
          <w:type w:val="bbPlcHdr"/>
        </w:types>
        <w:behaviors>
          <w:behavior w:val="content"/>
        </w:behaviors>
        <w:guid w:val="{C75F04C8-A5DE-42A0-9D50-514B435EDF28}"/>
      </w:docPartPr>
      <w:docPartBody>
        <w:p w:rsidR="00C031FD" w:rsidRDefault="00AF0EEA" w:rsidP="00AF0EEA">
          <w:pPr>
            <w:pStyle w:val="14AAE2E5DBF441328D7D078CF8FC7C16"/>
          </w:pPr>
          <w:r w:rsidRPr="004A2DB2">
            <w:rPr>
              <w:color w:val="8496B0" w:themeColor="text2" w:themeTint="99"/>
            </w:rPr>
            <w:t>Klicken oder tippen Sie hier, um Text einzugeben.</w:t>
          </w:r>
        </w:p>
      </w:docPartBody>
    </w:docPart>
    <w:docPart>
      <w:docPartPr>
        <w:name w:val="9EC1547032354C138853FFD9CF7C6D60"/>
        <w:category>
          <w:name w:val="Allgemein"/>
          <w:gallery w:val="placeholder"/>
        </w:category>
        <w:types>
          <w:type w:val="bbPlcHdr"/>
        </w:types>
        <w:behaviors>
          <w:behavior w:val="content"/>
        </w:behaviors>
        <w:guid w:val="{0C28DB54-BC54-4C6D-9BD8-CADF831C9274}"/>
      </w:docPartPr>
      <w:docPartBody>
        <w:p w:rsidR="00C031FD" w:rsidRDefault="00AF0EEA" w:rsidP="00AF0EEA">
          <w:pPr>
            <w:pStyle w:val="9EC1547032354C138853FFD9CF7C6D60"/>
          </w:pPr>
          <w:r w:rsidRPr="004A2DB2">
            <w:rPr>
              <w:color w:val="8496B0" w:themeColor="text2" w:themeTint="99"/>
            </w:rPr>
            <w:t>Klicken oder tippen Sie hier, um Text einzugeben.</w:t>
          </w:r>
        </w:p>
      </w:docPartBody>
    </w:docPart>
    <w:docPart>
      <w:docPartPr>
        <w:name w:val="2A5DAFB9BDCB47ABA0EC46F41421443C"/>
        <w:category>
          <w:name w:val="Allgemein"/>
          <w:gallery w:val="placeholder"/>
        </w:category>
        <w:types>
          <w:type w:val="bbPlcHdr"/>
        </w:types>
        <w:behaviors>
          <w:behavior w:val="content"/>
        </w:behaviors>
        <w:guid w:val="{63F7D43C-3DFB-46E1-9872-3856EDE702DE}"/>
      </w:docPartPr>
      <w:docPartBody>
        <w:p w:rsidR="00C031FD" w:rsidRDefault="00AF0EEA" w:rsidP="00AF0EEA">
          <w:pPr>
            <w:pStyle w:val="2A5DAFB9BDCB47ABA0EC46F41421443C"/>
          </w:pPr>
          <w:r w:rsidRPr="004A2DB2">
            <w:rPr>
              <w:color w:val="8496B0" w:themeColor="text2" w:themeTint="99"/>
            </w:rPr>
            <w:t>Klicken oder tippen Sie hier, um Text einzugeben.</w:t>
          </w:r>
        </w:p>
      </w:docPartBody>
    </w:docPart>
    <w:docPart>
      <w:docPartPr>
        <w:name w:val="86BFA730C16E4C65BF69DE839496D953"/>
        <w:category>
          <w:name w:val="Allgemein"/>
          <w:gallery w:val="placeholder"/>
        </w:category>
        <w:types>
          <w:type w:val="bbPlcHdr"/>
        </w:types>
        <w:behaviors>
          <w:behavior w:val="content"/>
        </w:behaviors>
        <w:guid w:val="{EDB5DE25-666B-4FA1-B9EA-68BAE0273EB6}"/>
      </w:docPartPr>
      <w:docPartBody>
        <w:p w:rsidR="00C031FD" w:rsidRDefault="00AF0EEA" w:rsidP="00AF0EEA">
          <w:pPr>
            <w:pStyle w:val="86BFA730C16E4C65BF69DE839496D953"/>
          </w:pPr>
          <w:r w:rsidRPr="004A2DB2">
            <w:rPr>
              <w:color w:val="8496B0" w:themeColor="text2" w:themeTint="99"/>
            </w:rPr>
            <w:t>Klicken oder tippen Sie hier, um Text einzugeben.</w:t>
          </w:r>
        </w:p>
      </w:docPartBody>
    </w:docPart>
    <w:docPart>
      <w:docPartPr>
        <w:name w:val="6BBCAAE407CF44A088126286689FF8DA"/>
        <w:category>
          <w:name w:val="Allgemein"/>
          <w:gallery w:val="placeholder"/>
        </w:category>
        <w:types>
          <w:type w:val="bbPlcHdr"/>
        </w:types>
        <w:behaviors>
          <w:behavior w:val="content"/>
        </w:behaviors>
        <w:guid w:val="{FDD462F5-3F34-448B-8BF9-919B5BC7B0F1}"/>
      </w:docPartPr>
      <w:docPartBody>
        <w:p w:rsidR="000708F5" w:rsidRDefault="009E28B0" w:rsidP="009E28B0">
          <w:pPr>
            <w:pStyle w:val="6BBCAAE407CF44A088126286689FF8DA"/>
          </w:pPr>
          <w:r w:rsidRPr="004A2DB2">
            <w:rPr>
              <w:color w:val="8496B0" w:themeColor="text2" w:themeTint="99"/>
            </w:rPr>
            <w:t>Klicken oder tippen Sie hier, um Text einzugeben.</w:t>
          </w:r>
        </w:p>
      </w:docPartBody>
    </w:docPart>
    <w:docPart>
      <w:docPartPr>
        <w:name w:val="D161C5D83D3946BD8A7DB32CD880894F"/>
        <w:category>
          <w:name w:val="Allgemein"/>
          <w:gallery w:val="placeholder"/>
        </w:category>
        <w:types>
          <w:type w:val="bbPlcHdr"/>
        </w:types>
        <w:behaviors>
          <w:behavior w:val="content"/>
        </w:behaviors>
        <w:guid w:val="{7DD22193-72CD-4169-B046-0A58FB3930EB}"/>
      </w:docPartPr>
      <w:docPartBody>
        <w:p w:rsidR="000708F5" w:rsidRDefault="009E28B0" w:rsidP="009E28B0">
          <w:pPr>
            <w:pStyle w:val="D161C5D83D3946BD8A7DB32CD880894F"/>
          </w:pPr>
          <w:r w:rsidRPr="004A2DB2">
            <w:rPr>
              <w:color w:val="8496B0" w:themeColor="text2" w:themeTint="99"/>
            </w:rPr>
            <w:t>Klicken oder tippen Sie hier, um Text einzugeben.</w:t>
          </w:r>
        </w:p>
      </w:docPartBody>
    </w:docPart>
    <w:docPart>
      <w:docPartPr>
        <w:name w:val="330F9FDEB7834EB5B29FBAC9A2823316"/>
        <w:category>
          <w:name w:val="Allgemein"/>
          <w:gallery w:val="placeholder"/>
        </w:category>
        <w:types>
          <w:type w:val="bbPlcHdr"/>
        </w:types>
        <w:behaviors>
          <w:behavior w:val="content"/>
        </w:behaviors>
        <w:guid w:val="{72A0F5F3-396F-4E76-B996-9553A82C75BB}"/>
      </w:docPartPr>
      <w:docPartBody>
        <w:p w:rsidR="000708F5" w:rsidRDefault="009E28B0" w:rsidP="009E28B0">
          <w:pPr>
            <w:pStyle w:val="330F9FDEB7834EB5B29FBAC9A2823316"/>
          </w:pPr>
          <w:r w:rsidRPr="00485A71">
            <w:rPr>
              <w:color w:val="8496B0" w:themeColor="text2" w:themeTint="99"/>
            </w:rPr>
            <w:t>Klicken oder tippen Sie hier, um Text einzugeben.</w:t>
          </w:r>
        </w:p>
      </w:docPartBody>
    </w:docPart>
    <w:docPart>
      <w:docPartPr>
        <w:name w:val="1DAD524F0C59414AA063E81E9F7987D3"/>
        <w:category>
          <w:name w:val="Allgemein"/>
          <w:gallery w:val="placeholder"/>
        </w:category>
        <w:types>
          <w:type w:val="bbPlcHdr"/>
        </w:types>
        <w:behaviors>
          <w:behavior w:val="content"/>
        </w:behaviors>
        <w:guid w:val="{5C56DF81-F443-494E-8C66-75E74FD3921C}"/>
      </w:docPartPr>
      <w:docPartBody>
        <w:p w:rsidR="000708F5" w:rsidRDefault="009E28B0" w:rsidP="009E28B0">
          <w:pPr>
            <w:pStyle w:val="1DAD524F0C59414AA063E81E9F7987D3"/>
          </w:pPr>
          <w:r w:rsidRPr="004A2DB2">
            <w:rPr>
              <w:color w:val="8496B0" w:themeColor="text2" w:themeTint="99"/>
            </w:rPr>
            <w:t>Klicken oder tippen Sie hier, um Text einzugeben.</w:t>
          </w:r>
        </w:p>
      </w:docPartBody>
    </w:docPart>
    <w:docPart>
      <w:docPartPr>
        <w:name w:val="C1D8AEC29815472493338213F774AE37"/>
        <w:category>
          <w:name w:val="Allgemein"/>
          <w:gallery w:val="placeholder"/>
        </w:category>
        <w:types>
          <w:type w:val="bbPlcHdr"/>
        </w:types>
        <w:behaviors>
          <w:behavior w:val="content"/>
        </w:behaviors>
        <w:guid w:val="{10947F47-821D-40D4-9E33-C66A768C6F0C}"/>
      </w:docPartPr>
      <w:docPartBody>
        <w:p w:rsidR="000708F5" w:rsidRDefault="009E28B0" w:rsidP="009E28B0">
          <w:pPr>
            <w:pStyle w:val="C1D8AEC29815472493338213F774AE37"/>
          </w:pPr>
          <w:r w:rsidRPr="004A2DB2">
            <w:rPr>
              <w:color w:val="8496B0" w:themeColor="text2" w:themeTint="99"/>
            </w:rPr>
            <w:t>Klicken oder tippen Sie hier, um Text einzugeben.</w:t>
          </w:r>
        </w:p>
      </w:docPartBody>
    </w:docPart>
    <w:docPart>
      <w:docPartPr>
        <w:name w:val="5F13C2C757CB4919B210620A1DB046CE"/>
        <w:category>
          <w:name w:val="Allgemein"/>
          <w:gallery w:val="placeholder"/>
        </w:category>
        <w:types>
          <w:type w:val="bbPlcHdr"/>
        </w:types>
        <w:behaviors>
          <w:behavior w:val="content"/>
        </w:behaviors>
        <w:guid w:val="{0E532BB8-D53F-4625-99F7-7F9621E4E441}"/>
      </w:docPartPr>
      <w:docPartBody>
        <w:p w:rsidR="000708F5" w:rsidRDefault="009E28B0" w:rsidP="009E28B0">
          <w:pPr>
            <w:pStyle w:val="5F13C2C757CB4919B210620A1DB046CE"/>
          </w:pPr>
          <w:r w:rsidRPr="004A2DB2">
            <w:rPr>
              <w:color w:val="8496B0" w:themeColor="text2" w:themeTint="99"/>
            </w:rPr>
            <w:t>Klicken oder tippen Sie hier, um Text einzugeben.</w:t>
          </w:r>
        </w:p>
      </w:docPartBody>
    </w:docPart>
    <w:docPart>
      <w:docPartPr>
        <w:name w:val="5C86C11AFAAB47ABA085DEDDE5000CB7"/>
        <w:category>
          <w:name w:val="Allgemein"/>
          <w:gallery w:val="placeholder"/>
        </w:category>
        <w:types>
          <w:type w:val="bbPlcHdr"/>
        </w:types>
        <w:behaviors>
          <w:behavior w:val="content"/>
        </w:behaviors>
        <w:guid w:val="{E1851DD2-D7D1-46E6-BA01-C6A25F770459}"/>
      </w:docPartPr>
      <w:docPartBody>
        <w:p w:rsidR="000708F5" w:rsidRDefault="009E28B0" w:rsidP="009E28B0">
          <w:pPr>
            <w:pStyle w:val="5C86C11AFAAB47ABA085DEDDE5000CB7"/>
          </w:pPr>
          <w:r w:rsidRPr="004A2DB2">
            <w:rPr>
              <w:color w:val="8496B0" w:themeColor="text2" w:themeTint="99"/>
            </w:rPr>
            <w:t>Klicken oder tippen Sie hier, um Text einzugeben.</w:t>
          </w:r>
        </w:p>
      </w:docPartBody>
    </w:docPart>
    <w:docPart>
      <w:docPartPr>
        <w:name w:val="EE09AC2F44634AD19BDD8DE02DB0E078"/>
        <w:category>
          <w:name w:val="Allgemein"/>
          <w:gallery w:val="placeholder"/>
        </w:category>
        <w:types>
          <w:type w:val="bbPlcHdr"/>
        </w:types>
        <w:behaviors>
          <w:behavior w:val="content"/>
        </w:behaviors>
        <w:guid w:val="{CD0E33BD-D24E-4761-AC8F-036F28B010A7}"/>
      </w:docPartPr>
      <w:docPartBody>
        <w:p w:rsidR="000708F5" w:rsidRDefault="009E28B0" w:rsidP="009E28B0">
          <w:pPr>
            <w:pStyle w:val="EE09AC2F44634AD19BDD8DE02DB0E078"/>
          </w:pPr>
          <w:r w:rsidRPr="004A2DB2">
            <w:rPr>
              <w:color w:val="8496B0" w:themeColor="text2" w:themeTint="99"/>
            </w:rPr>
            <w:t>Klicken oder tippen Sie hier, um Text einzugeben.</w:t>
          </w:r>
        </w:p>
      </w:docPartBody>
    </w:docPart>
    <w:docPart>
      <w:docPartPr>
        <w:name w:val="394DCFEBDAC645D3B268EB22AE840156"/>
        <w:category>
          <w:name w:val="Allgemein"/>
          <w:gallery w:val="placeholder"/>
        </w:category>
        <w:types>
          <w:type w:val="bbPlcHdr"/>
        </w:types>
        <w:behaviors>
          <w:behavior w:val="content"/>
        </w:behaviors>
        <w:guid w:val="{4DBFE0A7-7829-4B2B-9560-6671AAE910E8}"/>
      </w:docPartPr>
      <w:docPartBody>
        <w:p w:rsidR="000708F5" w:rsidRDefault="009E28B0" w:rsidP="009E28B0">
          <w:pPr>
            <w:pStyle w:val="394DCFEBDAC645D3B268EB22AE840156"/>
          </w:pPr>
          <w:r w:rsidRPr="004A2DB2">
            <w:rPr>
              <w:color w:val="8496B0" w:themeColor="text2" w:themeTint="99"/>
            </w:rPr>
            <w:t>Klicken oder tippen Sie hier, um Text einzugeben.</w:t>
          </w:r>
        </w:p>
      </w:docPartBody>
    </w:docPart>
    <w:docPart>
      <w:docPartPr>
        <w:name w:val="8E9340698A014798A1DFFCA9B8A351E0"/>
        <w:category>
          <w:name w:val="Allgemein"/>
          <w:gallery w:val="placeholder"/>
        </w:category>
        <w:types>
          <w:type w:val="bbPlcHdr"/>
        </w:types>
        <w:behaviors>
          <w:behavior w:val="content"/>
        </w:behaviors>
        <w:guid w:val="{1E967D8A-92C5-45B4-B869-F8D6AB1D8941}"/>
      </w:docPartPr>
      <w:docPartBody>
        <w:p w:rsidR="000708F5" w:rsidRDefault="009E28B0" w:rsidP="009E28B0">
          <w:pPr>
            <w:pStyle w:val="8E9340698A014798A1DFFCA9B8A351E0"/>
          </w:pPr>
          <w:r w:rsidRPr="004A2DB2">
            <w:rPr>
              <w:color w:val="8496B0" w:themeColor="text2" w:themeTint="99"/>
            </w:rPr>
            <w:t>Klicken oder tippen Sie hier, um Text einzugeben.</w:t>
          </w:r>
        </w:p>
      </w:docPartBody>
    </w:docPart>
    <w:docPart>
      <w:docPartPr>
        <w:name w:val="23C796ECCA9548FAA3EED6D585754589"/>
        <w:category>
          <w:name w:val="Allgemein"/>
          <w:gallery w:val="placeholder"/>
        </w:category>
        <w:types>
          <w:type w:val="bbPlcHdr"/>
        </w:types>
        <w:behaviors>
          <w:behavior w:val="content"/>
        </w:behaviors>
        <w:guid w:val="{AFA75389-C4CB-4A00-93B4-AC403767478D}"/>
      </w:docPartPr>
      <w:docPartBody>
        <w:p w:rsidR="000708F5" w:rsidRDefault="009E28B0" w:rsidP="009E28B0">
          <w:pPr>
            <w:pStyle w:val="23C796ECCA9548FAA3EED6D585754589"/>
          </w:pPr>
          <w:r w:rsidRPr="00485A71">
            <w:rPr>
              <w:color w:val="8496B0" w:themeColor="text2" w:themeTint="99"/>
            </w:rPr>
            <w:t>Klicken oder tippen Sie hier, um Text einzugeben.</w:t>
          </w:r>
        </w:p>
      </w:docPartBody>
    </w:docPart>
    <w:docPart>
      <w:docPartPr>
        <w:name w:val="C30637F47B564A048F0A91E8DB88858B"/>
        <w:category>
          <w:name w:val="Allgemein"/>
          <w:gallery w:val="placeholder"/>
        </w:category>
        <w:types>
          <w:type w:val="bbPlcHdr"/>
        </w:types>
        <w:behaviors>
          <w:behavior w:val="content"/>
        </w:behaviors>
        <w:guid w:val="{4A786464-86D8-4195-A988-7A75195AA472}"/>
      </w:docPartPr>
      <w:docPartBody>
        <w:p w:rsidR="000708F5" w:rsidRDefault="009E28B0" w:rsidP="009E28B0">
          <w:pPr>
            <w:pStyle w:val="C30637F47B564A048F0A91E8DB88858B"/>
          </w:pPr>
          <w:r w:rsidRPr="00485A71">
            <w:rPr>
              <w:color w:val="8496B0" w:themeColor="text2" w:themeTint="99"/>
            </w:rPr>
            <w:t>Klicken oder tippen Sie hier, um Text einzugeben.</w:t>
          </w:r>
        </w:p>
      </w:docPartBody>
    </w:docPart>
    <w:docPart>
      <w:docPartPr>
        <w:name w:val="0EE0026951FB41BCA72115B975A09378"/>
        <w:category>
          <w:name w:val="Allgemein"/>
          <w:gallery w:val="placeholder"/>
        </w:category>
        <w:types>
          <w:type w:val="bbPlcHdr"/>
        </w:types>
        <w:behaviors>
          <w:behavior w:val="content"/>
        </w:behaviors>
        <w:guid w:val="{51D71C17-B62B-4379-A5C4-6D8C10CB5E4A}"/>
      </w:docPartPr>
      <w:docPartBody>
        <w:p w:rsidR="000708F5" w:rsidRDefault="009E28B0" w:rsidP="009E28B0">
          <w:pPr>
            <w:pStyle w:val="0EE0026951FB41BCA72115B975A09378"/>
          </w:pPr>
          <w:r w:rsidRPr="004A2DB2">
            <w:rPr>
              <w:color w:val="8496B0" w:themeColor="text2" w:themeTint="99"/>
            </w:rPr>
            <w:t>Klicken oder tippen Sie hier, um Text einzugeben.</w:t>
          </w:r>
        </w:p>
      </w:docPartBody>
    </w:docPart>
    <w:docPart>
      <w:docPartPr>
        <w:name w:val="A518F02C70824A76873EFA6612402673"/>
        <w:category>
          <w:name w:val="Allgemein"/>
          <w:gallery w:val="placeholder"/>
        </w:category>
        <w:types>
          <w:type w:val="bbPlcHdr"/>
        </w:types>
        <w:behaviors>
          <w:behavior w:val="content"/>
        </w:behaviors>
        <w:guid w:val="{8971062A-52E4-45B3-B240-C220A434F4C8}"/>
      </w:docPartPr>
      <w:docPartBody>
        <w:p w:rsidR="000708F5" w:rsidRDefault="009E28B0" w:rsidP="009E28B0">
          <w:pPr>
            <w:pStyle w:val="A518F02C70824A76873EFA6612402673"/>
          </w:pPr>
          <w:r w:rsidRPr="004A2DB2">
            <w:rPr>
              <w:color w:val="8496B0" w:themeColor="text2" w:themeTint="99"/>
            </w:rPr>
            <w:t>Klicken oder tippen Sie hier, um Text einzugeben.</w:t>
          </w:r>
        </w:p>
      </w:docPartBody>
    </w:docPart>
    <w:docPart>
      <w:docPartPr>
        <w:name w:val="626192EF26F3416281B9399A9E4F36BB"/>
        <w:category>
          <w:name w:val="Allgemein"/>
          <w:gallery w:val="placeholder"/>
        </w:category>
        <w:types>
          <w:type w:val="bbPlcHdr"/>
        </w:types>
        <w:behaviors>
          <w:behavior w:val="content"/>
        </w:behaviors>
        <w:guid w:val="{86B4A470-D2DB-492B-83A2-1891CF83CE2F}"/>
      </w:docPartPr>
      <w:docPartBody>
        <w:p w:rsidR="000708F5" w:rsidRDefault="009E28B0" w:rsidP="009E28B0">
          <w:pPr>
            <w:pStyle w:val="626192EF26F3416281B9399A9E4F36BB"/>
          </w:pPr>
          <w:r w:rsidRPr="004A2DB2">
            <w:rPr>
              <w:color w:val="8496B0" w:themeColor="text2" w:themeTint="99"/>
            </w:rPr>
            <w:t>Klicken oder tippen Sie hier, um Text einzugeben.</w:t>
          </w:r>
        </w:p>
      </w:docPartBody>
    </w:docPart>
    <w:docPart>
      <w:docPartPr>
        <w:name w:val="3A1B8965171B4A01B1DF5CB7F37BBD4C"/>
        <w:category>
          <w:name w:val="Allgemein"/>
          <w:gallery w:val="placeholder"/>
        </w:category>
        <w:types>
          <w:type w:val="bbPlcHdr"/>
        </w:types>
        <w:behaviors>
          <w:behavior w:val="content"/>
        </w:behaviors>
        <w:guid w:val="{FB923470-92AF-40A9-9DFD-F6D05D95EE2C}"/>
      </w:docPartPr>
      <w:docPartBody>
        <w:p w:rsidR="000708F5" w:rsidRDefault="009E28B0" w:rsidP="009E28B0">
          <w:pPr>
            <w:pStyle w:val="3A1B8965171B4A01B1DF5CB7F37BBD4C"/>
          </w:pPr>
          <w:r w:rsidRPr="004A2DB2">
            <w:rPr>
              <w:color w:val="8496B0" w:themeColor="text2" w:themeTint="99"/>
            </w:rPr>
            <w:t>Klicken oder tippen Sie hier, um Text einzugeben.</w:t>
          </w:r>
        </w:p>
      </w:docPartBody>
    </w:docPart>
    <w:docPart>
      <w:docPartPr>
        <w:name w:val="8B0AB164886F46E4AA59F8DB81FC7B48"/>
        <w:category>
          <w:name w:val="Allgemein"/>
          <w:gallery w:val="placeholder"/>
        </w:category>
        <w:types>
          <w:type w:val="bbPlcHdr"/>
        </w:types>
        <w:behaviors>
          <w:behavior w:val="content"/>
        </w:behaviors>
        <w:guid w:val="{B677BDF7-A2ED-47B5-9E8A-EEF6225B9094}"/>
      </w:docPartPr>
      <w:docPartBody>
        <w:p w:rsidR="000708F5" w:rsidRDefault="009E28B0" w:rsidP="009E28B0">
          <w:pPr>
            <w:pStyle w:val="8B0AB164886F46E4AA59F8DB81FC7B48"/>
          </w:pPr>
          <w:r w:rsidRPr="004A2DB2">
            <w:rPr>
              <w:color w:val="8496B0" w:themeColor="text2" w:themeTint="99"/>
            </w:rPr>
            <w:t>Klicken oder tippen Sie hier, um Text einzugeben.</w:t>
          </w:r>
        </w:p>
      </w:docPartBody>
    </w:docPart>
    <w:docPart>
      <w:docPartPr>
        <w:name w:val="E6B345D3B8954D58AE5D5B97DA9DFC90"/>
        <w:category>
          <w:name w:val="Allgemein"/>
          <w:gallery w:val="placeholder"/>
        </w:category>
        <w:types>
          <w:type w:val="bbPlcHdr"/>
        </w:types>
        <w:behaviors>
          <w:behavior w:val="content"/>
        </w:behaviors>
        <w:guid w:val="{7AEC3E61-C7D4-4618-BA9F-7DCA3D0385C4}"/>
      </w:docPartPr>
      <w:docPartBody>
        <w:p w:rsidR="000708F5" w:rsidRDefault="009E28B0" w:rsidP="009E28B0">
          <w:pPr>
            <w:pStyle w:val="E6B345D3B8954D58AE5D5B97DA9DFC90"/>
          </w:pPr>
          <w:r w:rsidRPr="004A2DB2">
            <w:rPr>
              <w:color w:val="8496B0" w:themeColor="text2" w:themeTint="99"/>
            </w:rPr>
            <w:t>Klicken oder tippen Sie hier, um Text einzugeben.</w:t>
          </w:r>
        </w:p>
      </w:docPartBody>
    </w:docPart>
    <w:docPart>
      <w:docPartPr>
        <w:name w:val="F77BDC26691E4CD39B487E37AE1C7C93"/>
        <w:category>
          <w:name w:val="Allgemein"/>
          <w:gallery w:val="placeholder"/>
        </w:category>
        <w:types>
          <w:type w:val="bbPlcHdr"/>
        </w:types>
        <w:behaviors>
          <w:behavior w:val="content"/>
        </w:behaviors>
        <w:guid w:val="{584FC863-0313-46AF-8C61-DEFC400CFF08}"/>
      </w:docPartPr>
      <w:docPartBody>
        <w:p w:rsidR="000708F5" w:rsidRDefault="009E28B0" w:rsidP="009E28B0">
          <w:pPr>
            <w:pStyle w:val="F77BDC26691E4CD39B487E37AE1C7C93"/>
          </w:pPr>
          <w:r w:rsidRPr="004A2DB2">
            <w:rPr>
              <w:color w:val="8496B0" w:themeColor="text2" w:themeTint="99"/>
            </w:rPr>
            <w:t>Klicken oder tippen Sie hier, um Text einzugeben.</w:t>
          </w:r>
        </w:p>
      </w:docPartBody>
    </w:docPart>
    <w:docPart>
      <w:docPartPr>
        <w:name w:val="CBF36D5128A44091B01F785EFB7D80C7"/>
        <w:category>
          <w:name w:val="Allgemein"/>
          <w:gallery w:val="placeholder"/>
        </w:category>
        <w:types>
          <w:type w:val="bbPlcHdr"/>
        </w:types>
        <w:behaviors>
          <w:behavior w:val="content"/>
        </w:behaviors>
        <w:guid w:val="{4034DBA4-0152-4150-8113-BEC993507BC3}"/>
      </w:docPartPr>
      <w:docPartBody>
        <w:p w:rsidR="000708F5" w:rsidRDefault="009E28B0" w:rsidP="009E28B0">
          <w:pPr>
            <w:pStyle w:val="CBF36D5128A44091B01F785EFB7D80C7"/>
          </w:pPr>
          <w:r w:rsidRPr="004A2DB2">
            <w:rPr>
              <w:color w:val="8496B0" w:themeColor="text2" w:themeTint="99"/>
            </w:rPr>
            <w:t>Klicken oder tippen Sie hier, um Text einzugeben.</w:t>
          </w:r>
        </w:p>
      </w:docPartBody>
    </w:docPart>
    <w:docPart>
      <w:docPartPr>
        <w:name w:val="F332F4428F7A4B2BA1C34E0832F422FC"/>
        <w:category>
          <w:name w:val="Allgemein"/>
          <w:gallery w:val="placeholder"/>
        </w:category>
        <w:types>
          <w:type w:val="bbPlcHdr"/>
        </w:types>
        <w:behaviors>
          <w:behavior w:val="content"/>
        </w:behaviors>
        <w:guid w:val="{D83EA860-D4FB-4AC4-85B3-CB221AC56A8F}"/>
      </w:docPartPr>
      <w:docPartBody>
        <w:p w:rsidR="000708F5" w:rsidRDefault="009E28B0" w:rsidP="009E28B0">
          <w:pPr>
            <w:pStyle w:val="F332F4428F7A4B2BA1C34E0832F422FC"/>
          </w:pPr>
          <w:r w:rsidRPr="004A2DB2">
            <w:rPr>
              <w:color w:val="8496B0" w:themeColor="text2" w:themeTint="99"/>
            </w:rPr>
            <w:t>Klicken oder tippen Sie hier, um Text einzugeben.</w:t>
          </w:r>
        </w:p>
      </w:docPartBody>
    </w:docPart>
    <w:docPart>
      <w:docPartPr>
        <w:name w:val="D5FABF30A7BE4DFDB7018AE107CFC00F"/>
        <w:category>
          <w:name w:val="Allgemein"/>
          <w:gallery w:val="placeholder"/>
        </w:category>
        <w:types>
          <w:type w:val="bbPlcHdr"/>
        </w:types>
        <w:behaviors>
          <w:behavior w:val="content"/>
        </w:behaviors>
        <w:guid w:val="{380C8616-B381-4FAC-835D-A7E1349F5310}"/>
      </w:docPartPr>
      <w:docPartBody>
        <w:p w:rsidR="000708F5" w:rsidRDefault="009E28B0" w:rsidP="009E28B0">
          <w:pPr>
            <w:pStyle w:val="D5FABF30A7BE4DFDB7018AE107CFC00F"/>
          </w:pPr>
          <w:r w:rsidRPr="00485A71">
            <w:rPr>
              <w:color w:val="8496B0" w:themeColor="text2" w:themeTint="99"/>
            </w:rPr>
            <w:t>Klicken oder tippen Sie hier, um Text einzugeben.</w:t>
          </w:r>
        </w:p>
      </w:docPartBody>
    </w:docPart>
    <w:docPart>
      <w:docPartPr>
        <w:name w:val="DE846373F6314F65B072625F837733E3"/>
        <w:category>
          <w:name w:val="Allgemein"/>
          <w:gallery w:val="placeholder"/>
        </w:category>
        <w:types>
          <w:type w:val="bbPlcHdr"/>
        </w:types>
        <w:behaviors>
          <w:behavior w:val="content"/>
        </w:behaviors>
        <w:guid w:val="{78954C98-80E5-4883-85BE-D1F13D216DE3}"/>
      </w:docPartPr>
      <w:docPartBody>
        <w:p w:rsidR="000708F5" w:rsidRDefault="009E28B0" w:rsidP="009E28B0">
          <w:pPr>
            <w:pStyle w:val="DE846373F6314F65B072625F837733E3"/>
          </w:pPr>
          <w:r w:rsidRPr="00485A71">
            <w:rPr>
              <w:color w:val="8496B0" w:themeColor="text2" w:themeTint="99"/>
            </w:rPr>
            <w:t>Klicken oder tippen Sie hier, um Text einzugeben.</w:t>
          </w:r>
        </w:p>
      </w:docPartBody>
    </w:docPart>
    <w:docPart>
      <w:docPartPr>
        <w:name w:val="281D88CA48CA4A91950BAD5A1677E152"/>
        <w:category>
          <w:name w:val="Allgemein"/>
          <w:gallery w:val="placeholder"/>
        </w:category>
        <w:types>
          <w:type w:val="bbPlcHdr"/>
        </w:types>
        <w:behaviors>
          <w:behavior w:val="content"/>
        </w:behaviors>
        <w:guid w:val="{B4159C38-2CB6-45AB-8C96-AC251EA2988C}"/>
      </w:docPartPr>
      <w:docPartBody>
        <w:p w:rsidR="000708F5" w:rsidRDefault="009E28B0" w:rsidP="009E28B0">
          <w:pPr>
            <w:pStyle w:val="281D88CA48CA4A91950BAD5A1677E152"/>
          </w:pPr>
          <w:r w:rsidRPr="004A2DB2">
            <w:rPr>
              <w:color w:val="8496B0" w:themeColor="text2" w:themeTint="99"/>
            </w:rPr>
            <w:t>Klicken oder tippen Sie hier, um Text einzugeben.</w:t>
          </w:r>
        </w:p>
      </w:docPartBody>
    </w:docPart>
    <w:docPart>
      <w:docPartPr>
        <w:name w:val="5E0D4ECD0DAE4DF092BB0BF65ED3852F"/>
        <w:category>
          <w:name w:val="Allgemein"/>
          <w:gallery w:val="placeholder"/>
        </w:category>
        <w:types>
          <w:type w:val="bbPlcHdr"/>
        </w:types>
        <w:behaviors>
          <w:behavior w:val="content"/>
        </w:behaviors>
        <w:guid w:val="{93381D29-5D59-4129-8AF9-3A97047BC838}"/>
      </w:docPartPr>
      <w:docPartBody>
        <w:p w:rsidR="000708F5" w:rsidRDefault="009E28B0" w:rsidP="009E28B0">
          <w:pPr>
            <w:pStyle w:val="5E0D4ECD0DAE4DF092BB0BF65ED3852F"/>
          </w:pPr>
          <w:r w:rsidRPr="004A2DB2">
            <w:rPr>
              <w:color w:val="8496B0" w:themeColor="text2" w:themeTint="99"/>
            </w:rPr>
            <w:t>Klicken oder tippen Sie hier, um Text einzugeben.</w:t>
          </w:r>
        </w:p>
      </w:docPartBody>
    </w:docPart>
    <w:docPart>
      <w:docPartPr>
        <w:name w:val="E635A1C249DA425BBB29185131547D0D"/>
        <w:category>
          <w:name w:val="Allgemein"/>
          <w:gallery w:val="placeholder"/>
        </w:category>
        <w:types>
          <w:type w:val="bbPlcHdr"/>
        </w:types>
        <w:behaviors>
          <w:behavior w:val="content"/>
        </w:behaviors>
        <w:guid w:val="{1D207F25-670B-4C13-9CC9-C8B339958F73}"/>
      </w:docPartPr>
      <w:docPartBody>
        <w:p w:rsidR="000708F5" w:rsidRDefault="009E28B0" w:rsidP="009E28B0">
          <w:pPr>
            <w:pStyle w:val="E635A1C249DA425BBB29185131547D0D"/>
          </w:pPr>
          <w:r w:rsidRPr="004A2DB2">
            <w:rPr>
              <w:color w:val="8496B0" w:themeColor="text2" w:themeTint="99"/>
            </w:rPr>
            <w:t>Klicken oder tippen Sie hier, um Text einzugeben.</w:t>
          </w:r>
        </w:p>
      </w:docPartBody>
    </w:docPart>
    <w:docPart>
      <w:docPartPr>
        <w:name w:val="D80B63391D814E42B004917026468330"/>
        <w:category>
          <w:name w:val="Allgemein"/>
          <w:gallery w:val="placeholder"/>
        </w:category>
        <w:types>
          <w:type w:val="bbPlcHdr"/>
        </w:types>
        <w:behaviors>
          <w:behavior w:val="content"/>
        </w:behaviors>
        <w:guid w:val="{C8D67AFA-520C-46EA-A799-961269AE1EA7}"/>
      </w:docPartPr>
      <w:docPartBody>
        <w:p w:rsidR="000708F5" w:rsidRDefault="009E28B0" w:rsidP="009E28B0">
          <w:pPr>
            <w:pStyle w:val="D80B63391D814E42B004917026468330"/>
          </w:pPr>
          <w:r w:rsidRPr="004A2DB2">
            <w:rPr>
              <w:color w:val="8496B0" w:themeColor="text2" w:themeTint="99"/>
            </w:rPr>
            <w:t>Klicken oder tippen Sie hier, um Text einzugeben.</w:t>
          </w:r>
        </w:p>
      </w:docPartBody>
    </w:docPart>
    <w:docPart>
      <w:docPartPr>
        <w:name w:val="227EC8DAF82E41C8B7DACED50AA1EC92"/>
        <w:category>
          <w:name w:val="Allgemein"/>
          <w:gallery w:val="placeholder"/>
        </w:category>
        <w:types>
          <w:type w:val="bbPlcHdr"/>
        </w:types>
        <w:behaviors>
          <w:behavior w:val="content"/>
        </w:behaviors>
        <w:guid w:val="{CE4F14B3-C236-469F-8219-386FC066505E}"/>
      </w:docPartPr>
      <w:docPartBody>
        <w:p w:rsidR="000708F5" w:rsidRDefault="009E28B0" w:rsidP="009E28B0">
          <w:pPr>
            <w:pStyle w:val="227EC8DAF82E41C8B7DACED50AA1EC92"/>
          </w:pPr>
          <w:r w:rsidRPr="004A2DB2">
            <w:rPr>
              <w:color w:val="8496B0" w:themeColor="text2" w:themeTint="99"/>
            </w:rPr>
            <w:t>Klicken oder tippen Sie hier, um Text einzugeben.</w:t>
          </w:r>
        </w:p>
      </w:docPartBody>
    </w:docPart>
    <w:docPart>
      <w:docPartPr>
        <w:name w:val="16799F17886840ADB30B74EEE4BEF635"/>
        <w:category>
          <w:name w:val="Allgemein"/>
          <w:gallery w:val="placeholder"/>
        </w:category>
        <w:types>
          <w:type w:val="bbPlcHdr"/>
        </w:types>
        <w:behaviors>
          <w:behavior w:val="content"/>
        </w:behaviors>
        <w:guid w:val="{77D0747C-44F2-46BB-8119-C09651459FA6}"/>
      </w:docPartPr>
      <w:docPartBody>
        <w:p w:rsidR="000708F5" w:rsidRDefault="009E28B0" w:rsidP="009E28B0">
          <w:pPr>
            <w:pStyle w:val="16799F17886840ADB30B74EEE4BEF635"/>
          </w:pPr>
          <w:r w:rsidRPr="004A2DB2">
            <w:rPr>
              <w:color w:val="8496B0" w:themeColor="text2" w:themeTint="99"/>
            </w:rPr>
            <w:t>Klicken oder tippen Sie hier, um Text einzugeben.</w:t>
          </w:r>
        </w:p>
      </w:docPartBody>
    </w:docPart>
    <w:docPart>
      <w:docPartPr>
        <w:name w:val="6801121E4D694C56ACC0B5FBA0E440AA"/>
        <w:category>
          <w:name w:val="Allgemein"/>
          <w:gallery w:val="placeholder"/>
        </w:category>
        <w:types>
          <w:type w:val="bbPlcHdr"/>
        </w:types>
        <w:behaviors>
          <w:behavior w:val="content"/>
        </w:behaviors>
        <w:guid w:val="{D81A7F9A-9734-4599-86B5-56FD6FA1EE80}"/>
      </w:docPartPr>
      <w:docPartBody>
        <w:p w:rsidR="000708F5" w:rsidRDefault="009E28B0" w:rsidP="009E28B0">
          <w:pPr>
            <w:pStyle w:val="6801121E4D694C56ACC0B5FBA0E440AA"/>
          </w:pPr>
          <w:r w:rsidRPr="004A2DB2">
            <w:rPr>
              <w:color w:val="8496B0" w:themeColor="text2" w:themeTint="99"/>
            </w:rPr>
            <w:t>Klicken oder tippen Sie hier, um Text einzugeben.</w:t>
          </w:r>
        </w:p>
      </w:docPartBody>
    </w:docPart>
    <w:docPart>
      <w:docPartPr>
        <w:name w:val="EDDDE36023094DD8988897036FE75074"/>
        <w:category>
          <w:name w:val="Allgemein"/>
          <w:gallery w:val="placeholder"/>
        </w:category>
        <w:types>
          <w:type w:val="bbPlcHdr"/>
        </w:types>
        <w:behaviors>
          <w:behavior w:val="content"/>
        </w:behaviors>
        <w:guid w:val="{9EF58862-B348-47C1-A8F6-101ED8C99B76}"/>
      </w:docPartPr>
      <w:docPartBody>
        <w:p w:rsidR="000708F5" w:rsidRDefault="009E28B0" w:rsidP="009E28B0">
          <w:pPr>
            <w:pStyle w:val="EDDDE36023094DD8988897036FE75074"/>
          </w:pPr>
          <w:r w:rsidRPr="004A2DB2">
            <w:rPr>
              <w:color w:val="8496B0" w:themeColor="text2" w:themeTint="99"/>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lin Gothic Book">
    <w:altName w:val="Franklin Gothic Medium"/>
    <w:panose1 w:val="020B0503020102020204"/>
    <w:charset w:val="00"/>
    <w:family w:val="swiss"/>
    <w:pitch w:val="variable"/>
    <w:sig w:usb0="00000287" w:usb1="00000000" w:usb2="00000000" w:usb3="00000000" w:csb0="0000009F" w:csb1="00000000"/>
  </w:font>
  <w:font w:name="Franklin Gothic Demi">
    <w:altName w:val="Franklin Gothic Medium"/>
    <w:panose1 w:val="020B07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uller Black">
    <w:altName w:val="Cambria"/>
    <w:panose1 w:val="00000000000000000000"/>
    <w:charset w:val="00"/>
    <w:family w:val="modern"/>
    <w:notTrueType/>
    <w:pitch w:val="variable"/>
    <w:sig w:usb0="A000026F" w:usb1="0000205A" w:usb2="00000000" w:usb3="00000000" w:csb0="00000097" w:csb1="00000000"/>
  </w:font>
  <w:font w:name="Muller Hairline">
    <w:altName w:val="Cambria"/>
    <w:panose1 w:val="00000000000000000000"/>
    <w:charset w:val="00"/>
    <w:family w:val="modern"/>
    <w:notTrueType/>
    <w:pitch w:val="variable"/>
    <w:sig w:usb0="A000026F" w:usb1="0000205A" w:usb2="00000000" w:usb3="00000000" w:csb0="00000097" w:csb1="00000000"/>
  </w:font>
  <w:font w:name="Muller Regular">
    <w:panose1 w:val="00000000000000000000"/>
    <w:charset w:val="00"/>
    <w:family w:val="modern"/>
    <w:notTrueType/>
    <w:pitch w:val="variable"/>
    <w:sig w:usb0="A000026F" w:usb1="0000205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70AC0"/>
    <w:multiLevelType w:val="multilevel"/>
    <w:tmpl w:val="2D8A6394"/>
    <w:lvl w:ilvl="0">
      <w:start w:val="1"/>
      <w:numFmt w:val="decimal"/>
      <w:lvlText w:val="%1."/>
      <w:lvlJc w:val="left"/>
      <w:pPr>
        <w:tabs>
          <w:tab w:val="num" w:pos="720"/>
        </w:tabs>
        <w:ind w:left="720" w:hanging="720"/>
      </w:pPr>
    </w:lvl>
    <w:lvl w:ilvl="1">
      <w:start w:val="1"/>
      <w:numFmt w:val="decimal"/>
      <w:pStyle w:val="FA2E863267034043B00491FBC4E1CF3B"/>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1BD"/>
    <w:rsid w:val="000708F5"/>
    <w:rsid w:val="000B39C3"/>
    <w:rsid w:val="00110C11"/>
    <w:rsid w:val="001E49BB"/>
    <w:rsid w:val="0028249B"/>
    <w:rsid w:val="002F0861"/>
    <w:rsid w:val="00373F5E"/>
    <w:rsid w:val="003E2F50"/>
    <w:rsid w:val="003F6C5B"/>
    <w:rsid w:val="0045002B"/>
    <w:rsid w:val="00564652"/>
    <w:rsid w:val="005F5F08"/>
    <w:rsid w:val="00783303"/>
    <w:rsid w:val="007A6DD7"/>
    <w:rsid w:val="00877F3D"/>
    <w:rsid w:val="009931BD"/>
    <w:rsid w:val="009E28B0"/>
    <w:rsid w:val="009F3926"/>
    <w:rsid w:val="00AF0EEA"/>
    <w:rsid w:val="00AF5328"/>
    <w:rsid w:val="00BE4EDE"/>
    <w:rsid w:val="00C031FD"/>
    <w:rsid w:val="00C81CC2"/>
    <w:rsid w:val="00D75296"/>
    <w:rsid w:val="00D80AC9"/>
    <w:rsid w:val="00DB0EB8"/>
    <w:rsid w:val="00F81CF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80AC9"/>
    <w:rPr>
      <w:color w:val="808080"/>
    </w:rPr>
  </w:style>
  <w:style w:type="paragraph" w:customStyle="1" w:styleId="AD7488D800F047999B20260C9944F5C4">
    <w:name w:val="AD7488D800F047999B20260C9944F5C4"/>
  </w:style>
  <w:style w:type="paragraph" w:customStyle="1" w:styleId="08883D64C96E46B7AAF7EB0BE36E9F62">
    <w:name w:val="08883D64C96E46B7AAF7EB0BE36E9F62"/>
  </w:style>
  <w:style w:type="paragraph" w:styleId="Titel">
    <w:name w:val="Title"/>
    <w:basedOn w:val="Standard"/>
    <w:next w:val="Standard"/>
    <w:link w:val="TitelZchn"/>
    <w:uiPriority w:val="10"/>
    <w:rsid w:val="00D75296"/>
    <w:pPr>
      <w:spacing w:line="240" w:lineRule="atLeast"/>
      <w:ind w:left="3827" w:hanging="3827"/>
      <w:jc w:val="both"/>
    </w:pPr>
    <w:rPr>
      <w:rFonts w:ascii="Franklin Gothic Demi" w:eastAsiaTheme="minorHAnsi" w:hAnsi="Franklin Gothic Demi"/>
      <w:sz w:val="24"/>
      <w:lang w:eastAsia="en-US"/>
    </w:rPr>
  </w:style>
  <w:style w:type="character" w:customStyle="1" w:styleId="TitelZchn">
    <w:name w:val="Titel Zchn"/>
    <w:basedOn w:val="Absatz-Standardschriftart"/>
    <w:link w:val="Titel"/>
    <w:uiPriority w:val="10"/>
    <w:rsid w:val="00D75296"/>
    <w:rPr>
      <w:rFonts w:ascii="Franklin Gothic Demi" w:eastAsiaTheme="minorHAnsi" w:hAnsi="Franklin Gothic Demi"/>
      <w:sz w:val="24"/>
      <w:lang w:eastAsia="en-US"/>
    </w:rPr>
  </w:style>
  <w:style w:type="paragraph" w:customStyle="1" w:styleId="C37C35C4F0C94BBFAA64AFC7EBA951051">
    <w:name w:val="C37C35C4F0C94BBFAA64AFC7EBA951051"/>
    <w:rsid w:val="00AF0EEA"/>
    <w:pPr>
      <w:spacing w:line="240" w:lineRule="atLeast"/>
      <w:ind w:left="3827" w:hanging="3827"/>
      <w:jc w:val="both"/>
    </w:pPr>
    <w:rPr>
      <w:rFonts w:ascii="Franklin Gothic Book" w:eastAsiaTheme="minorHAnsi" w:hAnsi="Franklin Gothic Book"/>
      <w:sz w:val="20"/>
      <w:lang w:eastAsia="en-US"/>
    </w:rPr>
  </w:style>
  <w:style w:type="character" w:customStyle="1" w:styleId="Anz">
    <w:name w:val="Anz."/>
    <w:basedOn w:val="Absatz-Standardschriftart"/>
    <w:uiPriority w:val="1"/>
    <w:rsid w:val="00AF0EEA"/>
  </w:style>
  <w:style w:type="paragraph" w:customStyle="1" w:styleId="85FB72AB787144EBAF06F7F01990B6A91">
    <w:name w:val="85FB72AB787144EBAF06F7F01990B6A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0D1CFA3EAAC4A3B8563E7CF9362596D1">
    <w:name w:val="B0D1CFA3EAAC4A3B8563E7CF9362596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D49DB24359F44ECB4854FA0A67B8B0C1">
    <w:name w:val="FD49DB24359F44ECB4854FA0A67B8B0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4385BB5F34342DD8F3743EAA9F1F6111">
    <w:name w:val="E4385BB5F34342DD8F3743EAA9F1F61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D9B0F8155CA47BF890D8B979AFD0FDD1">
    <w:name w:val="7D9B0F8155CA47BF890D8B979AFD0FD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26F7DC30FDF48C3A334D3DCFE8005AB1">
    <w:name w:val="F26F7DC30FDF48C3A334D3DCFE8005A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145CDF0E92C4B8D8597FA4C9AFDC8041">
    <w:name w:val="8145CDF0E92C4B8D8597FA4C9AFDC80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BF2C2C03FF84209AB002ED8D6FF34FB1">
    <w:name w:val="EBF2C2C03FF84209AB002ED8D6FF34F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9CCD7C5CCBE49A2B20AA8FB4BE58E6F1">
    <w:name w:val="A9CCD7C5CCBE49A2B20AA8FB4BE58E6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BFB0491C7274C0ABA9D518DAB6388EE1">
    <w:name w:val="FBFB0491C7274C0ABA9D518DAB6388E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8FB1F94AE1D4203B7CEB9B1760BF3DF1">
    <w:name w:val="A8FB1F94AE1D4203B7CEB9B1760BF3D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88844C6DF374E6D9EE559883D2579241">
    <w:name w:val="588844C6DF374E6D9EE559883D25792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3505F6C335547C699D50CE7566700D31">
    <w:name w:val="A3505F6C335547C699D50CE7566700D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65CA59ADAE34E2496EF875724918E091">
    <w:name w:val="865CA59ADAE34E2496EF875724918E0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0C4E3A6955145BC866CBF573352961A1">
    <w:name w:val="E0C4E3A6955145BC866CBF573352961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00339144C8D4B0DA36FBCDA09FF8E9C1">
    <w:name w:val="100339144C8D4B0DA36FBCDA09FF8E9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3E7512F2AD845BC8CB12FE6505B918D1">
    <w:name w:val="D3E7512F2AD845BC8CB12FE6505B918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3060FA184DE4E5A843B0791D0BFEED91">
    <w:name w:val="83060FA184DE4E5A843B0791D0BFEED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392DBC7CE1A4A49AA677CC2D8132A741">
    <w:name w:val="6392DBC7CE1A4A49AA677CC2D8132A7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03EAE1D5AAA49489ABCAD91E4F82F2E1">
    <w:name w:val="203EAE1D5AAA49489ABCAD91E4F82F2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10535009A034150948EE9FF116F010B">
    <w:name w:val="610535009A034150948EE9FF116F010B"/>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7AFBD2F72A24CEC9F377FF6ECECB1D9">
    <w:name w:val="87AFBD2F72A24CEC9F377FF6ECECB1D9"/>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64577B3751C471DA0E6B2A0239DF0721">
    <w:name w:val="464577B3751C471DA0E6B2A0239DF07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249591738994FE9B66D20F59A6B25001">
    <w:name w:val="7249591738994FE9B66D20F59A6B250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85F65FA78CC4EDAB90F6A98C59309DD1">
    <w:name w:val="B85F65FA78CC4EDAB90F6A98C59309D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522A059F1564E069575BF04346089901">
    <w:name w:val="4522A059F1564E069575BF043460899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C94A5942E094B2EA43A91FA884753EE1">
    <w:name w:val="CC94A5942E094B2EA43A91FA884753E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70166C8EDD34DEBAF3C23A38FB948B01">
    <w:name w:val="E70166C8EDD34DEBAF3C23A38FB948B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D6C198DCFDD435AB9AB0D65A2767BF71">
    <w:name w:val="7D6C198DCFDD435AB9AB0D65A2767BF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3170993BE87402BBC2129C0BF0ED7451">
    <w:name w:val="D3170993BE87402BBC2129C0BF0ED74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AAB411085894976B94B113B91A570F51">
    <w:name w:val="5AAB411085894976B94B113B91A570F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7F018B716AD4972834EAA0C82760FC81">
    <w:name w:val="97F018B716AD4972834EAA0C82760FC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77535100FE34201AB8B885CEB6760181">
    <w:name w:val="677535100FE34201AB8B885CEB67601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3A10822866742148F6F612CE701C1AA1">
    <w:name w:val="03A10822866742148F6F612CE701C1A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56F92309C1E4EE0AB77C50530B0D345">
    <w:name w:val="056F92309C1E4EE0AB77C50530B0D345"/>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5403BF1A207481E9680EB06386155661">
    <w:name w:val="45403BF1A207481E9680EB063861556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A2E863267034043B00491FBC4E1CF3B">
    <w:name w:val="FA2E863267034043B00491FBC4E1CF3B"/>
    <w:rsid w:val="00AF0EEA"/>
    <w:pPr>
      <w:keepNext/>
      <w:numPr>
        <w:ilvl w:val="1"/>
        <w:numId w:val="1"/>
      </w:numPr>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85DB44D363D94FAEBA39F2E71961B816">
    <w:name w:val="85DB44D363D94FAEBA39F2E71961B816"/>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D75880AF8BA459CBDED7883DF72EC411">
    <w:name w:val="0D75880AF8BA459CBDED7883DF72EC4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DE4F897E63847D49DF55ECD02D770291">
    <w:name w:val="4DE4F897E63847D49DF55ECD02D7702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9BFE1030CCC4BED8C47318241DA97AC1">
    <w:name w:val="69BFE1030CCC4BED8C47318241DA97A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E7240BBA43643719441F8E92E797AF61">
    <w:name w:val="8E7240BBA43643719441F8E92E797AF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A30EEE78E7A45F68B8BE0FAC6593C221">
    <w:name w:val="EA30EEE78E7A45F68B8BE0FAC6593C2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B752DE5E6CB49518112566218116FAF1">
    <w:name w:val="6B752DE5E6CB49518112566218116FA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1A0A53C675F4E4AB826325C31B0EAC81">
    <w:name w:val="F1A0A53C675F4E4AB826325C31B0EAC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E77FC60213343668954DC326F53E48A1">
    <w:name w:val="FE77FC60213343668954DC326F53E48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77AA3B6122A4E9783E78A59E8F56B5C1">
    <w:name w:val="D77AA3B6122A4E9783E78A59E8F56B5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E02A83C1D4E46DB9B28A6CA1F0365311">
    <w:name w:val="9E02A83C1D4E46DB9B28A6CA1F03653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9CAB9455D4A4BD99103CB220244E89E1">
    <w:name w:val="29CAB9455D4A4BD99103CB220244E89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990D9F0E03C4CA7BDBCBB58183EB7DF1">
    <w:name w:val="1990D9F0E03C4CA7BDBCBB58183EB7D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2BD7273FCFD41FDAFE2B918EA453EDA1">
    <w:name w:val="F2BD7273FCFD41FDAFE2B918EA453ED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5F75D77906B4E41BA9C1094E31F257F1">
    <w:name w:val="95F75D77906B4E41BA9C1094E31F257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5CCA00B6F3E4FA39A11267EA61B51AD1">
    <w:name w:val="85CCA00B6F3E4FA39A11267EA61B51A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C3B839FBE994B059352F003368395EA1">
    <w:name w:val="DC3B839FBE994B059352F003368395E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74577CDE3A746AABC2A133A4508636A1">
    <w:name w:val="C74577CDE3A746AABC2A133A4508636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C1DD201E9B54543B9BB1E4E4C2B2B281">
    <w:name w:val="CC1DD201E9B54543B9BB1E4E4C2B2B2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1BFD1359BD841A0A1478E54F3775C261">
    <w:name w:val="E1BFD1359BD841A0A1478E54F3775C2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72E4FBB01C24609A21330C84E52426E1">
    <w:name w:val="A72E4FBB01C24609A21330C84E52426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7C95E66FB8D4CE0B6AF871BFE064521">
    <w:name w:val="87C95E66FB8D4CE0B6AF871BFE0645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418A516E7AA498189268E1E9F2034D71">
    <w:name w:val="B418A516E7AA498189268E1E9F2034D7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623968D945AA40D79C6EE9D8744AB70E1">
    <w:name w:val="623968D945AA40D79C6EE9D8744AB70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6BB4CF9049E47B3A6E6E5C48AA9196E1">
    <w:name w:val="A6BB4CF9049E47B3A6E6E5C48AA9196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1ABAB7CDC2D45798F761B0B06EBFEE71">
    <w:name w:val="41ABAB7CDC2D45798F761B0B06EBFEE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7B843FBD6A24D5088AD3126B6B21AC81">
    <w:name w:val="37B843FBD6A24D5088AD3126B6B21AC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78B4C9109734442A3B1B538FF088B991">
    <w:name w:val="D78B4C9109734442A3B1B538FF088B9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973811C55EE48CCA9ED20A21AB909B81">
    <w:name w:val="7973811C55EE48CCA9ED20A21AB909B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42DB6B88BB74E928F8727A34FC8F7CA1">
    <w:name w:val="242DB6B88BB74E928F8727A34FC8F7C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D28D84843CD49C381B395AC94BE0BFD1">
    <w:name w:val="5D28D84843CD49C381B395AC94BE0BF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8DA4EE1C25348669ABCF9BEB3AB5C4A1">
    <w:name w:val="08DA4EE1C25348669ABCF9BEB3AB5C4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6AA220596C64ADC8C1518C9891B5A8A1">
    <w:name w:val="86AA220596C64ADC8C1518C9891B5A8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7C2F2D3E24C4B0593E041311ED4C2E51">
    <w:name w:val="67C2F2D3E24C4B0593E041311ED4C2E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D7C54E6FA944FE880A7F1B1F7147AD51">
    <w:name w:val="DD7C54E6FA944FE880A7F1B1F7147AD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5C2B047FB0A435EB9F2977CD278C73B1">
    <w:name w:val="85C2B047FB0A435EB9F2977CD278C73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9D2A627CCA74C36AF144C47ECC86B191">
    <w:name w:val="89D2A627CCA74C36AF144C47ECC86B1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77864E90BA74312A0F80334CA31F2431">
    <w:name w:val="A77864E90BA74312A0F80334CA31F24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3FFAE55ACFC458985EA5C1026DDEA401">
    <w:name w:val="33FFAE55ACFC458985EA5C1026DDEA4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EC0207A30154D458BC6A7B1E54F08331">
    <w:name w:val="FEC0207A30154D458BC6A7B1E54F083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31A9493EB4A4E978E4366B2E8054E531">
    <w:name w:val="631A9493EB4A4E978E4366B2E8054E5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3013FEA8803478A94F9EE6FD5E39EFB1">
    <w:name w:val="53013FEA8803478A94F9EE6FD5E39EF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4E69F77984948B1A91182A9556D1DF31">
    <w:name w:val="E4E69F77984948B1A91182A9556D1DF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935536D92F14C1CB599886A1ECAD0B01">
    <w:name w:val="E935536D92F14C1CB599886A1ECAD0B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697383A28B84002A02C80607C3A91391">
    <w:name w:val="1697383A28B84002A02C80607C3A913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4CFA8750FE54A3EBC8758746E0CA07D1">
    <w:name w:val="B4CFA8750FE54A3EBC8758746E0CA07D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433DA0A0955B4A4E9D80A4A01E6FB3B01">
    <w:name w:val="433DA0A0955B4A4E9D80A4A01E6FB3B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9DABC6EB466492C8613F32CF96E22C81">
    <w:name w:val="C9DABC6EB466492C8613F32CF96E22C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D17A1FA0EA948B6B55BF42D9DD846AC1">
    <w:name w:val="BD17A1FA0EA948B6B55BF42D9DD846A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97031C192FB44FF825C12DF143051EE1">
    <w:name w:val="B97031C192FB44FF825C12DF143051E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7F1D4FDA1C542CCBB89A76B6DDCC3CC1">
    <w:name w:val="67F1D4FDA1C542CCBB89A76B6DDCC3C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18D20DFDB79495D8A803A73FAD20FFD1">
    <w:name w:val="618D20DFDB79495D8A803A73FAD20FF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0089777CBC14F18B6A3A9880117886A1">
    <w:name w:val="40089777CBC14F18B6A3A9880117886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E223CEFE5084E3E99BABF687C02A2491">
    <w:name w:val="6E223CEFE5084E3E99BABF687C02A24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21B79F5033A41C5B265193BC36849081">
    <w:name w:val="221B79F5033A41C5B265193BC368490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4D655FBCA434EB5B59D77CC34DD42F21">
    <w:name w:val="D4D655FBCA434EB5B59D77CC34DD42F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330C4C6C4FD4B71A8DEE53F945199011">
    <w:name w:val="D330C4C6C4FD4B71A8DEE53F9451990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81E45FB74EC404386F875E6D5EA803E1">
    <w:name w:val="B81E45FB74EC404386F875E6D5EA803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09DB3F6CB6F49798D79DA1A926AA16D1">
    <w:name w:val="909DB3F6CB6F49798D79DA1A926AA16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CFB72B36B514BE0850CB76F6B22A30B1">
    <w:name w:val="4CFB72B36B514BE0850CB76F6B22A30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627FFC1122D4BA09DFD51FCE666C2FC1">
    <w:name w:val="3627FFC1122D4BA09DFD51FCE666C2F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EDD16AEBC244578847EDB54EDB896931">
    <w:name w:val="CEDD16AEBC244578847EDB54EDB8969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66A470986E347BF98005E744BAC7A0B1">
    <w:name w:val="C66A470986E347BF98005E744BAC7A0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440471B1F6B4AEF9D4704490412C65A1">
    <w:name w:val="2440471B1F6B4AEF9D4704490412C65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447EF326261420C83CAFE110A54B4831">
    <w:name w:val="A447EF326261420C83CAFE110A54B48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0B497DC268C4500B97290A3ADFFC1B01">
    <w:name w:val="10B497DC268C4500B97290A3ADFFC1B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76A8BAFB21F4F0788204F8F852CFC841">
    <w:name w:val="376A8BAFB21F4F0788204F8F852CFC8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69C826CAAAB407FA84BBE6F525C0F0D1">
    <w:name w:val="269C826CAAAB407FA84BBE6F525C0F0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D20A30E9A4E46E59B605D5BE1ECD58F1">
    <w:name w:val="ED20A30E9A4E46E59B605D5BE1ECD58F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533E6171261B4E058810A8DA83D36C3A1">
    <w:name w:val="533E6171261B4E058810A8DA83D36C3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51C9FDF9219433B8D3010490FD836AB1">
    <w:name w:val="D51C9FDF9219433B8D3010490FD836A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C392C1CD9CC4A0C8F1E09DA44AF0A131">
    <w:name w:val="AC392C1CD9CC4A0C8F1E09DA44AF0A1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5618DF18526415CB828552525CE852F1">
    <w:name w:val="65618DF18526415CB828552525CE852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198BD6F60514AF79B1EA2485E0A1B4D1">
    <w:name w:val="E198BD6F60514AF79B1EA2485E0A1B4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5500DDD76C140EDBB4AF1F44C1DEFC81">
    <w:name w:val="15500DDD76C140EDBB4AF1F44C1DEFC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F1A01A57A584CE7ADDD5A0C8EDA7A2E1">
    <w:name w:val="4F1A01A57A584CE7ADDD5A0C8EDA7A2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3B27CAC92B648C18DAEA6BE2BD932E11">
    <w:name w:val="A3B27CAC92B648C18DAEA6BE2BD932E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66D48C585AC44DDAAB280D0DD7615781">
    <w:name w:val="E66D48C585AC44DDAAB280D0DD76157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4EC6B9817B143D5824FDC6212ACBCE21">
    <w:name w:val="54EC6B9817B143D5824FDC6212ACBCE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E8004E5EA394DD09A40CD64B29CE9FD1">
    <w:name w:val="8E8004E5EA394DD09A40CD64B29CE9F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6D8977A5AE24FD9AD37E697243F74A21">
    <w:name w:val="46D8977A5AE24FD9AD37E697243F74A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5C7FCBE375D4DFAB969BB390E3216B71">
    <w:name w:val="B5C7FCBE375D4DFAB969BB390E3216B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D0276EA9D3D449AA9194FA1AFC1A75D1">
    <w:name w:val="9D0276EA9D3D449AA9194FA1AFC1A75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5CDDD1F061D4DF0ACBFBAFFFC0174901">
    <w:name w:val="D5CDDD1F061D4DF0ACBFBAFFFC01749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73C1345B9A243B9B90F684B9AD952F81">
    <w:name w:val="B73C1345B9A243B9B90F684B9AD952F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D240B08F66A479DBA3323A01A473FA71">
    <w:name w:val="BD240B08F66A479DBA3323A01A473FA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5DD8CF4D92D4AE6A7046064F8287AF81">
    <w:name w:val="C5DD8CF4D92D4AE6A7046064F8287AF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795C20BF4AA4B278A70D7D65052CB791">
    <w:name w:val="8795C20BF4AA4B278A70D7D65052CB7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78D215EE66B403ABD8DBA5DBE1CFE5E1">
    <w:name w:val="378D215EE66B403ABD8DBA5DBE1CFE5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3E6969E1D3E48BF9060D6C64009A12E1">
    <w:name w:val="63E6969E1D3E48BF9060D6C64009A12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54B1F179A4046399F0E1883B4B528391">
    <w:name w:val="354B1F179A4046399F0E1883B4B5283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FACF42DF35546EA8E0F08B3E7B1636D1">
    <w:name w:val="6FACF42DF35546EA8E0F08B3E7B1636D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EB270C4644374D6BB3586E184CB9CC841">
    <w:name w:val="EB270C4644374D6BB3586E184CB9CC8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B40565262044EC3865B06FBF8380E811">
    <w:name w:val="9B40565262044EC3865B06FBF8380E8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C114305CDAC4745A2AA7B3D276E6FC31">
    <w:name w:val="5C114305CDAC4745A2AA7B3D276E6FC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EB5B98412E340859229B9FC0A6695621">
    <w:name w:val="4EB5B98412E340859229B9FC0A66956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7817B28770448B2879B6A8A4833464D1">
    <w:name w:val="77817B28770448B2879B6A8A4833464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C31732CDADF446CB56766A35D6C702D1">
    <w:name w:val="FC31732CDADF446CB56766A35D6C702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705038DBD8D485D821646E609B244401">
    <w:name w:val="3705038DBD8D485D821646E609B2444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484A647096A456D82C737D8133FCB7C1">
    <w:name w:val="B484A647096A456D82C737D8133FCB7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5810C810A494DFA90B1E75D219DDC581">
    <w:name w:val="85810C810A494DFA90B1E75D219DDC5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C6471F5C4804E4DBD6AD6F0D09820FE1">
    <w:name w:val="0C6471F5C4804E4DBD6AD6F0D09820F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BCAC6643F1047028CC8A715B74B642B1">
    <w:name w:val="4BCAC6643F1047028CC8A715B74B642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FF6C6EF748A4B2A8967C8E8262B70841">
    <w:name w:val="6FF6C6EF748A4B2A8967C8E8262B708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C22FB0AE03F433EA58EF7539B9465E51">
    <w:name w:val="6C22FB0AE03F433EA58EF7539B9465E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B5AADDA6C7C45C1AB4DFF5D0C7995371">
    <w:name w:val="6B5AADDA6C7C45C1AB4DFF5D0C79953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C035427BE06420B8473381AFA4BDC7D1">
    <w:name w:val="BC035427BE06420B8473381AFA4BDC7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01B93B2A0C34E47ACEA2EE1C00BD9BB1">
    <w:name w:val="301B93B2A0C34E47ACEA2EE1C00BD9B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22DD6B20FD242E68191171F6C8E05A21">
    <w:name w:val="722DD6B20FD242E68191171F6C8E05A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AA0FFE59CF844EA97509CF10507B4B91">
    <w:name w:val="5AA0FFE59CF844EA97509CF10507B4B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80994F6E7374F8BB7AAED1D8382BDB31">
    <w:name w:val="D80994F6E7374F8BB7AAED1D8382BDB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753B12FBD6542B984CC1AAC318F67981">
    <w:name w:val="F753B12FBD6542B984CC1AAC318F679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45ED3168B314E3CA110B0037DB0E7431">
    <w:name w:val="445ED3168B314E3CA110B0037DB0E74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1A5906532AF4A1FA0A1E32BD02CA1D51">
    <w:name w:val="11A5906532AF4A1FA0A1E32BD02CA1D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CF34AF1D5DF4C1EBB811422865305301">
    <w:name w:val="DCF34AF1D5DF4C1EBB81142286530530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928687897964432C9C5F95016613966C1">
    <w:name w:val="928687897964432C9C5F95016613966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41CB7B91E0C4D6E9900FD7754821B031">
    <w:name w:val="D41CB7B91E0C4D6E9900FD7754821B0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C82FB1CB3D340E28FE2C4B7840CDF821">
    <w:name w:val="FC82FB1CB3D340E28FE2C4B7840CDF8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2B782ED68994E0EA4D70A933056F6E51">
    <w:name w:val="B2B782ED68994E0EA4D70A933056F6E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04342D935364D24AE1CB4AF43553B1F1">
    <w:name w:val="904342D935364D24AE1CB4AF43553B1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4404125B7E64E068E6DB153D05BFFDA1">
    <w:name w:val="64404125B7E64E068E6DB153D05BFFD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AE90C84C9A04FF19486F78A2195D0F71">
    <w:name w:val="3AE90C84C9A04FF19486F78A2195D0F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6687BFE2D7848B29EEF2BB4DD7CA5C31">
    <w:name w:val="06687BFE2D7848B29EEF2BB4DD7CA5C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DD98E3BA60046A694E17163678E42971">
    <w:name w:val="CDD98E3BA60046A694E17163678E429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7C1824892B347358E77FBD632E121EE1">
    <w:name w:val="C7C1824892B347358E77FBD632E121E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9E3B276C0EB4016A2898A61D59691A21">
    <w:name w:val="F9E3B276C0EB4016A2898A61D59691A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F0227BAB450483B8A99C2F53432069A1">
    <w:name w:val="0F0227BAB450483B8A99C2F53432069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06B1DB0CBF94D759E20461F941A5CBC1">
    <w:name w:val="806B1DB0CBF94D759E20461F941A5CB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04B15B532454A3EBC16B8853D99910A1">
    <w:name w:val="504B15B532454A3EBC16B8853D99910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8B545F084344034952D2C56E63281C61">
    <w:name w:val="48B545F084344034952D2C56E63281C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6816E163E114E70A6B0539F09CD92A31">
    <w:name w:val="06816E163E114E70A6B0539F09CD92A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187A621F36F48D6A654AC1C26D020541">
    <w:name w:val="D187A621F36F48D6A654AC1C26D0205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D9C5838D1C940228775B9C2980AD23C1">
    <w:name w:val="AD9C5838D1C940228775B9C2980AD23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74ACB8E4C224D5699B8E748F8FB1E5F1">
    <w:name w:val="C74ACB8E4C224D5699B8E748F8FB1E5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E08382A5CD54C498CC1FC17EFBA15BF1">
    <w:name w:val="4E08382A5CD54C498CC1FC17EFBA15B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1C9E9BD64D64826AC41F68A598A49FA1">
    <w:name w:val="51C9E9BD64D64826AC41F68A598A49F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7DB2FACAD124CD9890C50A1E62C78F91">
    <w:name w:val="37DB2FACAD124CD9890C50A1E62C78F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D0F0F046AE64804B52322DE39EF37DB1">
    <w:name w:val="9D0F0F046AE64804B52322DE39EF37DB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D0973F6E4D2041D2946E739D763E441F1">
    <w:name w:val="D0973F6E4D2041D2946E739D763E441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8A84BF072054E97B2EC8D9D2F744D231">
    <w:name w:val="88A84BF072054E97B2EC8D9D2F744D2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C8317E8476B421CA3E724A13530A1531">
    <w:name w:val="0C8317E8476B421CA3E724A13530A15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921A49A117A43A2B2C644F1041F6F651">
    <w:name w:val="4921A49A117A43A2B2C644F1041F6F6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9EABA81FF454166A545138A69C748621">
    <w:name w:val="C9EABA81FF454166A545138A69C7486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F756BF74891450E8BA8589A7C974A171">
    <w:name w:val="9F756BF74891450E8BA8589A7C974A1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8585EE517CB421990E21EA6CAC7C0CC1">
    <w:name w:val="F8585EE517CB421990E21EA6CAC7C0C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B7DAFD764C7409E9723C1079E8847391">
    <w:name w:val="2B7DAFD764C7409E9723C1079E88473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6BBED58D7DD40198CA714D5A2E4CE4F1">
    <w:name w:val="46BBED58D7DD40198CA714D5A2E4CE4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30155E94606433790460379A1C924761">
    <w:name w:val="D30155E94606433790460379A1C9247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190339BE61E4461A7C17A0F543BDF2A1">
    <w:name w:val="A190339BE61E4461A7C17A0F543BDF2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3D6BEF877234040B706AD6C353A26101">
    <w:name w:val="43D6BEF877234040B706AD6C353A261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0F76FE4A1B148DCB361B80ED36865081">
    <w:name w:val="B0F76FE4A1B148DCB361B80ED368650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F4A9E68ED7145418C7CF1296CF94C281">
    <w:name w:val="9F4A9E68ED7145418C7CF1296CF94C2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801F3DA591340CA8004A1AA616332011">
    <w:name w:val="3801F3DA591340CA8004A1AA6163320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BCD1397D30A4090B6B1DA6BCCC964471">
    <w:name w:val="DBCD1397D30A4090B6B1DA6BCCC9644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EDBF99A3B04424B8A3CC6CD5DF00DF51">
    <w:name w:val="8EDBF99A3B04424B8A3CC6CD5DF00DF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4C2D27CF932496CBCD2D0A406B3AA2D1">
    <w:name w:val="34C2D27CF932496CBCD2D0A406B3AA2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71DFF2832EC44F0953C0D9D2CB8A6631">
    <w:name w:val="A71DFF2832EC44F0953C0D9D2CB8A66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12A6C0C8C1F422D9CCE84ECE310EAD81">
    <w:name w:val="612A6C0C8C1F422D9CCE84ECE310EAD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AFC9EBDE0A94F65804666051543A8751">
    <w:name w:val="7AFC9EBDE0A94F65804666051543A87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21A8EEBE8C646888C4783C79959CCE01">
    <w:name w:val="221A8EEBE8C646888C4783C79959CCE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A1A749EA1784E9A8740E7819A721B9E1">
    <w:name w:val="8A1A749EA1784E9A8740E7819A721B9E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42364C405BCB4699B5495E1977360ED31">
    <w:name w:val="42364C405BCB4699B5495E1977360ED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770DB03FF574DA8A6A2629B972093891">
    <w:name w:val="F770DB03FF574DA8A6A2629B9720938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25C5D12C59640BDB010EB12A5D693361">
    <w:name w:val="F25C5D12C59640BDB010EB12A5D6933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B6EA91B8DD94B5682D4D2DDFB7BE39A1">
    <w:name w:val="7B6EA91B8DD94B5682D4D2DDFB7BE39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7FA0F31B5F84FD7B51912FDAD29648F1">
    <w:name w:val="E7FA0F31B5F84FD7B51912FDAD29648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F8A8CC3A15E42D7BC5EB85B28C2A7CB1">
    <w:name w:val="1F8A8CC3A15E42D7BC5EB85B28C2A7C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6FE89AE8DCB4CCBB04D50F3210A8A121">
    <w:name w:val="E6FE89AE8DCB4CCBB04D50F3210A8A1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9326DFFEE6B441ABECDEC27AAD55D021">
    <w:name w:val="39326DFFEE6B441ABECDEC27AAD55D0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C7914BF3FF348E79A6408DB72F19E931">
    <w:name w:val="9C7914BF3FF348E79A6408DB72F19E9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B8B861169324D939A601CD5A07934E51">
    <w:name w:val="DB8B861169324D939A601CD5A07934E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AAC605697AF4A4FA2D7801B3D167A0E1">
    <w:name w:val="8AAC605697AF4A4FA2D7801B3D167A0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F4A9097E27E4DC4BC0B079699508A831">
    <w:name w:val="DF4A9097E27E4DC4BC0B079699508A8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1FA1EB542AF4B3EB82D57A2EAD2F6491">
    <w:name w:val="31FA1EB542AF4B3EB82D57A2EAD2F64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CC9C20BF4EC4FD6BF22CF9E196F2AC51">
    <w:name w:val="0CC9C20BF4EC4FD6BF22CF9E196F2AC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21DF4D16D8F483CB57646E4DCFA3F561">
    <w:name w:val="B21DF4D16D8F483CB57646E4DCFA3F5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6F221BC88F942ABA8EE9E7B2730A6FA1">
    <w:name w:val="66F221BC88F942ABA8EE9E7B2730A6F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BB67B67EF474D1FA22B0436BDCAFA191">
    <w:name w:val="8BB67B67EF474D1FA22B0436BDCAFA1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C1E784D9EC5464995A8896445A011311">
    <w:name w:val="0C1E784D9EC5464995A8896445A0113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9E2123C3D7D45FF88B2954DE98EA1C81">
    <w:name w:val="F9E2123C3D7D45FF88B2954DE98EA1C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D50ACE0E00D4103BBD7DCF89E6C67E21">
    <w:name w:val="ED50ACE0E00D4103BBD7DCF89E6C67E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212FFA53C8F41E19D4A46E173F2ADD31">
    <w:name w:val="8212FFA53C8F41E19D4A46E173F2ADD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2B5901249954DE0979C647AFD9780CD1">
    <w:name w:val="F2B5901249954DE0979C647AFD9780C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251E82EC05B42079501D40832F0F8261">
    <w:name w:val="2251E82EC05B42079501D40832F0F826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541CF8DC01BC4D3D99A2FB82EC411B7F1">
    <w:name w:val="541CF8DC01BC4D3D99A2FB82EC411B7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B54996723F741898143D8D46C322ED11">
    <w:name w:val="8B54996723F741898143D8D46C322ED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2D4ED1CCECB450DA81445E114C74A8F1">
    <w:name w:val="D2D4ED1CCECB450DA81445E114C74A8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77CF84316934181A23252150C9EE4681">
    <w:name w:val="377CF84316934181A23252150C9EE46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4EB60DD67D8453CAE9A4E0462FF8EE01">
    <w:name w:val="B4EB60DD67D8453CAE9A4E0462FF8EE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58E507402E14BDD9AA55E2295665B1C1">
    <w:name w:val="358E507402E14BDD9AA55E2295665B1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AE35E62E8434F79B9FF0CF4B2A76FE81">
    <w:name w:val="0AE35E62E8434F79B9FF0CF4B2A76FE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3B11B75EF354708B274133E7F13AEA21">
    <w:name w:val="13B11B75EF354708B274133E7F13AEA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F2DD41EC00E497A86A7A54CF0F6B4FE1">
    <w:name w:val="5F2DD41EC00E497A86A7A54CF0F6B4F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26E43756A2747088FFDE3EDB320A92E1">
    <w:name w:val="F26E43756A2747088FFDE3EDB320A92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9CB07C7E96B42A188AC2289724BDDFF1">
    <w:name w:val="C9CB07C7E96B42A188AC2289724BDDF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681BAB7643A4BFB9A7D3BC1FEC071D61">
    <w:name w:val="5681BAB7643A4BFB9A7D3BC1FEC071D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97CC955259243CBA04A16CC20362EBD1">
    <w:name w:val="597CC955259243CBA04A16CC20362EB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07926915A0B47BCBE3CEA3BA78A667F1">
    <w:name w:val="907926915A0B47BCBE3CEA3BA78A667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0FBEF7EAFC942AFAFFA9517D981391A1">
    <w:name w:val="60FBEF7EAFC942AFAFFA9517D981391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8BD5D80E30647A5A191E4D924EB21C51">
    <w:name w:val="58BD5D80E30647A5A191E4D924EB21C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78D8AB174AA475381C78EB801BE72DB1">
    <w:name w:val="778D8AB174AA475381C78EB801BE72D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4AB8AEE8B424C39A4DD8867819BDD471">
    <w:name w:val="C4AB8AEE8B424C39A4DD8867819BDD4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8EEF118CDC84C67BAA67255390983671">
    <w:name w:val="88EEF118CDC84C67BAA672553909836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595F932D41E4695BDCC003FAB230AE31">
    <w:name w:val="C595F932D41E4695BDCC003FAB230AE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55B3A8E91E9466DB8BCC68CFCD473AA1">
    <w:name w:val="855B3A8E91E9466DB8BCC68CFCD473A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A35622DAC55444A87C5A7D2C2BA264B1">
    <w:name w:val="3A35622DAC55444A87C5A7D2C2BA264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7D27941F25B4921A45FA98A7A3CE5641">
    <w:name w:val="97D27941F25B4921A45FA98A7A3CE564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285069A392D54991A57632E6AB8C11DD1">
    <w:name w:val="285069A392D54991A57632E6AB8C11D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2C5BB8DAF7F4477A1228FCE7DC9DBE11">
    <w:name w:val="22C5BB8DAF7F4477A1228FCE7DC9DBE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D57989C85CA41259FF1D2184249273B1">
    <w:name w:val="BD57989C85CA41259FF1D2184249273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EF638B5D361424383CCE6D6900CB0FE1">
    <w:name w:val="0EF638B5D361424383CCE6D6900CB0F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CCDC7808A7C4092BD7749039E4EEC6B1">
    <w:name w:val="4CCDC7808A7C4092BD7749039E4EEC6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CAF73194FC44517A21712BBC66085031">
    <w:name w:val="7CAF73194FC44517A21712BBC660850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60EE9E2B2AC43CFB7C9C63C08E726041">
    <w:name w:val="F60EE9E2B2AC43CFB7C9C63C08E7260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F7564DA1BF849E1AFE9AC6BCE2A099E1">
    <w:name w:val="BF7564DA1BF849E1AFE9AC6BCE2A099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B0EC55084EE479AA5B7EF910D03FA481">
    <w:name w:val="3B0EC55084EE479AA5B7EF910D03FA4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36664B4A0F44410A87CF64EF9C63C211">
    <w:name w:val="A36664B4A0F44410A87CF64EF9C63C2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1C6676752CF4109A6C3AC2A439186741">
    <w:name w:val="F1C6676752CF4109A6C3AC2A4391867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18BD402043547B28C448AF282B2CA701">
    <w:name w:val="218BD402043547B28C448AF282B2CA7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14A5A03EA5E45CBABAF11F87D34EB111">
    <w:name w:val="D14A5A03EA5E45CBABAF11F87D34EB1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063EC0CC01F476EA63315EA9EA56D351">
    <w:name w:val="E063EC0CC01F476EA63315EA9EA56D3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5D66648C25247A8A77BC7FEE1E687E71">
    <w:name w:val="E5D66648C25247A8A77BC7FEE1E687E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50EB121AF50405A88D9475A73DD70931">
    <w:name w:val="350EB121AF50405A88D9475A73DD709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649427113F34BFEA03CDCA2F918E8CC1">
    <w:name w:val="A649427113F34BFEA03CDCA2F918E8C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50AE9493C7C43C8B0621B637189238C1">
    <w:name w:val="750AE9493C7C43C8B0621B637189238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A45071000594B1A91F2D2920F9951761">
    <w:name w:val="8A45071000594B1A91F2D2920F99517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8CA1D9769EB4503A8B6C23BFD6538641">
    <w:name w:val="58CA1D9769EB4503A8B6C23BFD65386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E98094D3A6D488A9E57A4B6BDC0C8171">
    <w:name w:val="2E98094D3A6D488A9E57A4B6BDC0C81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FA02225464F413D942929EC46784AB71">
    <w:name w:val="1FA02225464F413D942929EC46784AB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0B98A8AA5B44122887E710B9B59D3FF1">
    <w:name w:val="50B98A8AA5B44122887E710B9B59D3FF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CFC5B5A555DC4A058AC13D5B01F68BC11">
    <w:name w:val="CFC5B5A555DC4A058AC13D5B01F68BC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3815335376D4BF2B62CD31265C5AA091">
    <w:name w:val="53815335376D4BF2B62CD31265C5AA0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4C47CE70568471CA1CE2629883107A71">
    <w:name w:val="64C47CE70568471CA1CE2629883107A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9D96EA8F34D4E7E8A4AA4355A4DA8651">
    <w:name w:val="D9D96EA8F34D4E7E8A4AA4355A4DA86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3CC1CA8D2D742F7B34656CB438A30EB1">
    <w:name w:val="A3CC1CA8D2D742F7B34656CB438A30E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79418F7760B439DA953AD1E2E8179CA1">
    <w:name w:val="979418F7760B439DA953AD1E2E8179C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E8F51F9F7264EF29F1AB9F9997DF4E11">
    <w:name w:val="BE8F51F9F7264EF29F1AB9F9997DF4E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BC5E97EFB5C48869AF2FC5B17D60EF21">
    <w:name w:val="2BC5E97EFB5C48869AF2FC5B17D60EF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1758282B1734276B9BB61A0A45D6C2A1">
    <w:name w:val="11758282B1734276B9BB61A0A45D6C2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D6EBB39E1504F07BE7A1FA6F9A220081">
    <w:name w:val="2D6EBB39E1504F07BE7A1FA6F9A2200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E82C31CAC644D79B070B9F0B9EEBE2D1">
    <w:name w:val="6E82C31CAC644D79B070B9F0B9EEBE2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80D573306CD4958B5659BF798EF80D51">
    <w:name w:val="480D573306CD4958B5659BF798EF80D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07694682E7145B9BCD1826C0CFEA0481">
    <w:name w:val="207694682E7145B9BCD1826C0CFEA04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706BB72C6894FF78F6AD14C04588CF01">
    <w:name w:val="2706BB72C6894FF78F6AD14C04588CF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1C9C84B654C49C692C340874CA22EA51">
    <w:name w:val="C1C9C84B654C49C692C340874CA22EA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4C7D8610CC745B0B9617FF9743BE74A1">
    <w:name w:val="B4C7D8610CC745B0B9617FF9743BE74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1F88A26C70B4826ADBC28DFCA399C2D1">
    <w:name w:val="B1F88A26C70B4826ADBC28DFCA399C2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6786D73877145A283115B1363A820C91">
    <w:name w:val="86786D73877145A283115B1363A820C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A2EDFD310564B92A9882DAB1296DCA51">
    <w:name w:val="4A2EDFD310564B92A9882DAB1296DCA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4EF848D4B0A45FCBBD1A07BF689B9141">
    <w:name w:val="84EF848D4B0A45FCBBD1A07BF689B91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5B330A5C60D4C35A1E6473FBCBB08251">
    <w:name w:val="95B330A5C60D4C35A1E6473FBCBB082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C4FE4495526448DAE73CBC489D0BDD41">
    <w:name w:val="8C4FE4495526448DAE73CBC489D0BDD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DA476C29A674FE9BF4DCE4AA3BA98CE1">
    <w:name w:val="2DA476C29A674FE9BF4DCE4AA3BA98CE1"/>
    <w:rsid w:val="00AF0EEA"/>
    <w:pPr>
      <w:keepNext/>
      <w:tabs>
        <w:tab w:val="num" w:pos="1440"/>
      </w:tabs>
      <w:spacing w:before="240" w:line="240" w:lineRule="atLeast"/>
      <w:ind w:left="709" w:right="1276" w:hanging="709"/>
      <w:jc w:val="both"/>
      <w:outlineLvl w:val="1"/>
    </w:pPr>
    <w:rPr>
      <w:rFonts w:ascii="Franklin Gothic Demi" w:eastAsiaTheme="minorHAnsi" w:hAnsi="Franklin Gothic Demi"/>
      <w:lang w:eastAsia="en-US"/>
    </w:rPr>
  </w:style>
  <w:style w:type="paragraph" w:customStyle="1" w:styleId="8850A45E2B314D0C906CDC716915216C1">
    <w:name w:val="8850A45E2B314D0C906CDC716915216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D6FA4D9D892425EB62989040E3448B11">
    <w:name w:val="2D6FA4D9D892425EB62989040E3448B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5F738F4091243E8AFAE74864E4542261">
    <w:name w:val="F5F738F4091243E8AFAE74864E45422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85A6CBB01CD49FF9F271ED261BDF4201">
    <w:name w:val="C85A6CBB01CD49FF9F271ED261BDF42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904FD3ED8AC469896DA12DB5C6725C31">
    <w:name w:val="F904FD3ED8AC469896DA12DB5C6725C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2247933298D405A8BA86B5180E635911">
    <w:name w:val="C2247933298D405A8BA86B5180E6359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772C4C1389F413299BBBEC488EBAA301">
    <w:name w:val="8772C4C1389F413299BBBEC488EBAA3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A6580D8460C436BA9C6853085941C351">
    <w:name w:val="4A6580D8460C436BA9C6853085941C3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D45E0E6743845D6862B807CDDDF62E41">
    <w:name w:val="9D45E0E6743845D6862B807CDDDF62E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95B06ED28704266A485BE8D64F956DD1">
    <w:name w:val="E95B06ED28704266A485BE8D64F956D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06BB6DA5B104E8F863D9E461C04BCDC1">
    <w:name w:val="806BB6DA5B104E8F863D9E461C04BCD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39BE0D4AD27481A965140F47E7E77711">
    <w:name w:val="F39BE0D4AD27481A965140F47E7E777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EA5A124E7394710976EFBFF8EEACA931">
    <w:name w:val="5EA5A124E7394710976EFBFF8EEACA9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F1CD91477704F6090F12BA3D9E02F331">
    <w:name w:val="9F1CD91477704F6090F12BA3D9E02F3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78F20B9DBFE4B1395608F1498F040AE1">
    <w:name w:val="778F20B9DBFE4B1395608F1498F040A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DC07E7C04A2437AB6CD9AC82E1DA13B1">
    <w:name w:val="2DC07E7C04A2437AB6CD9AC82E1DA13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506B5CCD8924E1886F538489134EF4B1">
    <w:name w:val="0506B5CCD8924E1886F538489134EF4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1CFE1F80A434B5E83B8EA7498E0D4851">
    <w:name w:val="71CFE1F80A434B5E83B8EA7498E0D48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AC1D084A6D849A4963CB33D846FC5A51">
    <w:name w:val="7AC1D084A6D849A4963CB33D846FC5A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E39E60D42BD4EE5B62CAABFD0D89A501">
    <w:name w:val="7E39E60D42BD4EE5B62CAABFD0D89A5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A509DE79BB94EFBBDEE920831AF57D81">
    <w:name w:val="4A509DE79BB94EFBBDEE920831AF57D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AC013CB065E446BBF917BC2B16237581">
    <w:name w:val="6AC013CB065E446BBF917BC2B162375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8678C7773B247A5825EE2482149B754">
    <w:name w:val="48678C7773B247A5825EE2482149B754"/>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BF0A9BFE78C46D78A8EDA4CE4992C59">
    <w:name w:val="ABF0A9BFE78C46D78A8EDA4CE4992C59"/>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92DAA8435E246A58F5EC6642CFD843B">
    <w:name w:val="692DAA8435E246A58F5EC6642CFD843B"/>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B8FE51A8752439AAACAFFEF837AA2B4">
    <w:name w:val="3B8FE51A8752439AAACAFFEF837AA2B4"/>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88737812D96483C948A3A24A1AEBCE3">
    <w:name w:val="E88737812D96483C948A3A24A1AEBCE3"/>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0763B4893AF4C7B9F717362F2EB531E">
    <w:name w:val="60763B4893AF4C7B9F717362F2EB531E"/>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6B64463DAEB4A3FA78764CF89E574A9">
    <w:name w:val="06B64463DAEB4A3FA78764CF89E574A9"/>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5E111097AAA43E69C25982AAC40093C">
    <w:name w:val="95E111097AAA43E69C25982AAC40093C"/>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E84E8BE3EEB4BDD962F9493497B1935">
    <w:name w:val="FE84E8BE3EEB4BDD962F9493497B1935"/>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4105279965B446FBCD2065EDEDB3759">
    <w:name w:val="94105279965B446FBCD2065EDEDB3759"/>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E1CD8D0D7D448AEA0E1CF9E36D3B344">
    <w:name w:val="EE1CD8D0D7D448AEA0E1CF9E36D3B344"/>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3B840A54298437892D381A9EEB0320B1">
    <w:name w:val="C3B840A54298437892D381A9EEB0320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D34B2F2895C4B17BFF0DE17DFE10B671">
    <w:name w:val="8D34B2F2895C4B17BFF0DE17DFE10B6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74A928B0A404A6C90CFF5B0A0475F9C1">
    <w:name w:val="E74A928B0A404A6C90CFF5B0A0475F9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0F89F5868184FBA89CE173514E763611">
    <w:name w:val="F0F89F5868184FBA89CE173514E7636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2C7D3967E4D473BACCFCFC26A84F9921">
    <w:name w:val="72C7D3967E4D473BACCFCFC26A84F99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7F95C57A5FC487C925C6B8AFCA51A7F1">
    <w:name w:val="27F95C57A5FC487C925C6B8AFCA51A7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CDB2CBC8194421FBA0956AB82A66F0E1">
    <w:name w:val="FCDB2CBC8194421FBA0956AB82A66F0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C5DFA8B439148FF8275B7E6D67E67121">
    <w:name w:val="EC5DFA8B439148FF8275B7E6D67E671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D0CDC85FE1649BC9D26CF75FD314A9A1">
    <w:name w:val="BD0CDC85FE1649BC9D26CF75FD314A9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082935ABD2145929126C9CF4E7654531">
    <w:name w:val="5082935ABD2145929126C9CF4E76545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1166F4A45154F6AB7AECA2B3F6B8E131">
    <w:name w:val="31166F4A45154F6AB7AECA2B3F6B8E1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44E399F9CA6458CB0646117E43E0DCD1">
    <w:name w:val="A44E399F9CA6458CB0646117E43E0DC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102D105007F469CB332D2C968250C2E">
    <w:name w:val="2102D105007F469CB332D2C968250C2E"/>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F2502FB97AB4176A029B08DE6F355CD">
    <w:name w:val="4F2502FB97AB4176A029B08DE6F355CD"/>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2DF8D7AF02D449081E1159E498A3FE7">
    <w:name w:val="52DF8D7AF02D449081E1159E498A3FE7"/>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B55872F3FCE4988BB0C8B47A541BA74">
    <w:name w:val="4B55872F3FCE4988BB0C8B47A541BA74"/>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E7CC956B0334982895A0FBA82F722B0">
    <w:name w:val="2E7CC956B0334982895A0FBA82F722B0"/>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383FE0336054007AF9C6CB0CA028AF6">
    <w:name w:val="B383FE0336054007AF9C6CB0CA028AF6"/>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E30674D1D8444C6B462B65622C491BF">
    <w:name w:val="2E30674D1D8444C6B462B65622C491BF"/>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75CA7977941437DAD02AF958A09BDC7">
    <w:name w:val="775CA7977941437DAD02AF958A09BDC7"/>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7F938D755FB4D77B3D0D73A23C3E352">
    <w:name w:val="87F938D755FB4D77B3D0D73A23C3E352"/>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B498BB10F774C1EB933C0ECA15F561A">
    <w:name w:val="CB498BB10F774C1EB933C0ECA15F561A"/>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2117C7C9BB54C5D937503D6B77CEA2A">
    <w:name w:val="22117C7C9BB54C5D937503D6B77CEA2A"/>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BA38FD8FADF44203BE8F647383F7265D">
    <w:name w:val="BA38FD8FADF44203BE8F647383F7265D"/>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555A7808737F41788E4EC76F46D4F3EF">
    <w:name w:val="555A7808737F41788E4EC76F46D4F3EF"/>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35E456B92834262B1C26A5147901FBA">
    <w:name w:val="A35E456B92834262B1C26A5147901FBA"/>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6505E63A2F5468AA347B3C3F623FEA4">
    <w:name w:val="36505E63A2F5468AA347B3C3F623FEA4"/>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EF5713CCA1A45229C03BA9DD9DAE6D8">
    <w:name w:val="4EF5713CCA1A45229C03BA9DD9DAE6D8"/>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3D311C3459D44AAA9CB0BD0EBA8FED3">
    <w:name w:val="03D311C3459D44AAA9CB0BD0EBA8FED3"/>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BD6A7C25753420CAB77C1CF59418251">
    <w:name w:val="0BD6A7C25753420CAB77C1CF594182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107FDDDE02B4F22B0B1AEB8AE19D6831">
    <w:name w:val="4107FDDDE02B4F22B0B1AEB8AE19D68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76FD88AF0AB47528B0ABCD8515AD796">
    <w:name w:val="E76FD88AF0AB47528B0ABCD8515AD796"/>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4C1CAD3E03B44859BCC557DCB99181E">
    <w:name w:val="24C1CAD3E03B44859BCC557DCB99181E"/>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1F2D3EB1502455F87E21834221A7407">
    <w:name w:val="A1F2D3EB1502455F87E21834221A7407"/>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EB293BAFE2B4DC89C7045E9FA930581">
    <w:name w:val="AEB293BAFE2B4DC89C7045E9FA93058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46A17738BFE4B23AE26BC25BE589DA3">
    <w:name w:val="946A17738BFE4B23AE26BC25BE589DA3"/>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6E0E701F1484AC5ADD135CFFDAF0F31">
    <w:name w:val="C6E0E701F1484AC5ADD135CFFDAF0F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77CFE6C4BEA471EB6C47103350D1D12">
    <w:name w:val="377CFE6C4BEA471EB6C47103350D1D12"/>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297E6C9E997B48FAA3E4D7CFE632A637">
    <w:name w:val="297E6C9E997B48FAA3E4D7CFE632A637"/>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4E03B8F0EF54691B4CA6D4A100AD691">
    <w:name w:val="64E03B8F0EF54691B4CA6D4A100AD6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06B11439E9040F9BA874CFE8C8553E6">
    <w:name w:val="706B11439E9040F9BA874CFE8C8553E6"/>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5225EE809A8445284ED7DD0693F1C851">
    <w:name w:val="E5225EE809A8445284ED7DD0693F1C8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780C83556D44FE7B4F7777B7AF7BEB21">
    <w:name w:val="3780C83556D44FE7B4F7777B7AF7BEB2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3248DB1374A479798C42CBB231176ED1">
    <w:name w:val="43248DB1374A479798C42CBB231176ED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E50905E6FB44897960ED1E25CCE8CFA1">
    <w:name w:val="9E50905E6FB44897960ED1E25CCE8CFA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C5DFAF236964E2882A808913C719F151">
    <w:name w:val="AC5DFAF236964E2882A808913C719F15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4D113DBF72D4FCC8F5E8B018CE985B41">
    <w:name w:val="A4D113DBF72D4FCC8F5E8B018CE985B4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7FF3E2338384F1DAC55D8D412AFA06C1">
    <w:name w:val="97FF3E2338384F1DAC55D8D412AFA06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1D6E105093D4CBCA2641EE136F8F4131">
    <w:name w:val="01D6E105093D4CBCA2641EE136F8F41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D0AA9EB124D64923AA3340736BFDEF711">
    <w:name w:val="D0AA9EB124D64923AA3340736BFDEF7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3CBC4E5BEF74F24A1676202C54CB99E1">
    <w:name w:val="33CBC4E5BEF74F24A1676202C54CB99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4CE1C10A768416F92E92A651BFE040B1">
    <w:name w:val="74CE1C10A768416F92E92A651BFE040B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4FC04D2A4FD426E829988F9919410601">
    <w:name w:val="84FC04D2A4FD426E829988F99194106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471710A619604D3CA7897847DE1A09211">
    <w:name w:val="471710A619604D3CA7897847DE1A092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9933247E19645C5AA3FB969EB767E461">
    <w:name w:val="99933247E19645C5AA3FB969EB767E4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E96F40A9B523422895E1E7E1CF4867471">
    <w:name w:val="E96F40A9B523422895E1E7E1CF48674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A5CE58D710794E17827D752D6E162BB11">
    <w:name w:val="A5CE58D710794E17827D752D6E162BB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6EEE18B8B310447AA357948EA1FCA00E1">
    <w:name w:val="6EEE18B8B310447AA357948EA1FCA00E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37F0B1BD9BE442591D4F2C7CA169B161">
    <w:name w:val="737F0B1BD9BE442591D4F2C7CA169B16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8355D5ACE7CF4FB18265DCE1A816EE811">
    <w:name w:val="8355D5ACE7CF4FB18265DCE1A816EE81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61058ADE66549BCBA4FAE448A39958C1">
    <w:name w:val="F61058ADE66549BCBA4FAE448A39958C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9277B98CE7FB4D6C841D305E292204A31">
    <w:name w:val="9277B98CE7FB4D6C841D305E292204A3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F02FBC449DD346EC99B9497DA81847D01">
    <w:name w:val="F02FBC449DD346EC99B9497DA81847D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AC9E470BD46442193D1323AB17D8E001">
    <w:name w:val="3AC9E470BD46442193D1323AB17D8E00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3B9F86DDD5C94270B958BEE320FEA7091">
    <w:name w:val="3B9F86DDD5C94270B958BEE320FEA709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CADAE755AABE4FED94E0454AE753083F1">
    <w:name w:val="CADAE755AABE4FED94E0454AE753083F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07F38B8FA8D343C08A36E3A6AF535CE71">
    <w:name w:val="07F38B8FA8D343C08A36E3A6AF535CE71"/>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73AF901A995047C1B049947D355C600D">
    <w:name w:val="73AF901A995047C1B049947D355C600D"/>
    <w:rsid w:val="00AF0EEA"/>
    <w:pPr>
      <w:spacing w:line="240" w:lineRule="atLeast"/>
      <w:ind w:left="3827" w:hanging="3827"/>
      <w:jc w:val="both"/>
    </w:pPr>
    <w:rPr>
      <w:rFonts w:ascii="Franklin Gothic Book" w:eastAsiaTheme="minorHAnsi" w:hAnsi="Franklin Gothic Book"/>
      <w:sz w:val="20"/>
      <w:lang w:eastAsia="en-US"/>
    </w:rPr>
  </w:style>
  <w:style w:type="paragraph" w:customStyle="1" w:styleId="18BF2B2E08D6478197BB4E21C92B020D">
    <w:name w:val="18BF2B2E08D6478197BB4E21C92B020D"/>
    <w:rsid w:val="00AF0EEA"/>
    <w:rPr>
      <w:lang w:val="de-DE" w:eastAsia="de-DE"/>
    </w:rPr>
  </w:style>
  <w:style w:type="paragraph" w:customStyle="1" w:styleId="C37682B4151545598FE558DB015AFA4C">
    <w:name w:val="C37682B4151545598FE558DB015AFA4C"/>
    <w:rsid w:val="00AF0EEA"/>
    <w:rPr>
      <w:lang w:val="de-DE" w:eastAsia="de-DE"/>
    </w:rPr>
  </w:style>
  <w:style w:type="paragraph" w:customStyle="1" w:styleId="B85A3680713B47EA87E44C56258950F6">
    <w:name w:val="B85A3680713B47EA87E44C56258950F6"/>
    <w:rsid w:val="00AF0EEA"/>
    <w:rPr>
      <w:lang w:val="de-DE" w:eastAsia="de-DE"/>
    </w:rPr>
  </w:style>
  <w:style w:type="paragraph" w:customStyle="1" w:styleId="EAE80F2DDA224BCBAEA8A1B5C737D25F">
    <w:name w:val="EAE80F2DDA224BCBAEA8A1B5C737D25F"/>
    <w:rsid w:val="00AF0EEA"/>
    <w:rPr>
      <w:lang w:val="de-DE" w:eastAsia="de-DE"/>
    </w:rPr>
  </w:style>
  <w:style w:type="paragraph" w:customStyle="1" w:styleId="0C4D8C28EB5D41C881AA546C6BBC7C18">
    <w:name w:val="0C4D8C28EB5D41C881AA546C6BBC7C18"/>
    <w:rsid w:val="00AF0EEA"/>
    <w:rPr>
      <w:lang w:val="de-DE" w:eastAsia="de-DE"/>
    </w:rPr>
  </w:style>
  <w:style w:type="paragraph" w:customStyle="1" w:styleId="0DC6BCC1094448DC89DE8F58286146E8">
    <w:name w:val="0DC6BCC1094448DC89DE8F58286146E8"/>
    <w:rsid w:val="00AF0EEA"/>
    <w:rPr>
      <w:lang w:val="de-DE" w:eastAsia="de-DE"/>
    </w:rPr>
  </w:style>
  <w:style w:type="paragraph" w:customStyle="1" w:styleId="BF603D061B414C159FE38E32FDEFFAA2">
    <w:name w:val="BF603D061B414C159FE38E32FDEFFAA2"/>
    <w:rsid w:val="00AF0EEA"/>
    <w:rPr>
      <w:lang w:val="de-DE" w:eastAsia="de-DE"/>
    </w:rPr>
  </w:style>
  <w:style w:type="paragraph" w:customStyle="1" w:styleId="BCD334A2DFF4448E9CDC11E1319387BB">
    <w:name w:val="BCD334A2DFF4448E9CDC11E1319387BB"/>
    <w:rsid w:val="00AF0EEA"/>
    <w:rPr>
      <w:lang w:val="de-DE" w:eastAsia="de-DE"/>
    </w:rPr>
  </w:style>
  <w:style w:type="paragraph" w:customStyle="1" w:styleId="D526EA5AF76B4E9289E6D750B50B27FC">
    <w:name w:val="D526EA5AF76B4E9289E6D750B50B27FC"/>
    <w:rsid w:val="00AF0EEA"/>
    <w:rPr>
      <w:lang w:val="de-DE" w:eastAsia="de-DE"/>
    </w:rPr>
  </w:style>
  <w:style w:type="paragraph" w:customStyle="1" w:styleId="1E0ACEBE70F34BDA936F2058E51CD16D">
    <w:name w:val="1E0ACEBE70F34BDA936F2058E51CD16D"/>
    <w:rsid w:val="00AF0EEA"/>
    <w:rPr>
      <w:lang w:val="de-DE" w:eastAsia="de-DE"/>
    </w:rPr>
  </w:style>
  <w:style w:type="paragraph" w:customStyle="1" w:styleId="0C7A5A0A7DDC446A90FAB71B853155E9">
    <w:name w:val="0C7A5A0A7DDC446A90FAB71B853155E9"/>
    <w:rsid w:val="00AF0EEA"/>
    <w:rPr>
      <w:lang w:val="de-DE" w:eastAsia="de-DE"/>
    </w:rPr>
  </w:style>
  <w:style w:type="paragraph" w:customStyle="1" w:styleId="CD7FD07BBAE449C58E05A5BFC9DAC182">
    <w:name w:val="CD7FD07BBAE449C58E05A5BFC9DAC182"/>
    <w:rsid w:val="00AF0EEA"/>
    <w:rPr>
      <w:lang w:val="de-DE" w:eastAsia="de-DE"/>
    </w:rPr>
  </w:style>
  <w:style w:type="paragraph" w:customStyle="1" w:styleId="A987E87485FB43A9ACF0DC18677C8AD5">
    <w:name w:val="A987E87485FB43A9ACF0DC18677C8AD5"/>
    <w:rsid w:val="00AF0EEA"/>
    <w:rPr>
      <w:lang w:val="de-DE" w:eastAsia="de-DE"/>
    </w:rPr>
  </w:style>
  <w:style w:type="paragraph" w:customStyle="1" w:styleId="1119F3ED674344FF9A47B44914CE34E7">
    <w:name w:val="1119F3ED674344FF9A47B44914CE34E7"/>
    <w:rsid w:val="00AF0EEA"/>
    <w:rPr>
      <w:lang w:val="de-DE" w:eastAsia="de-DE"/>
    </w:rPr>
  </w:style>
  <w:style w:type="paragraph" w:customStyle="1" w:styleId="384008F21C6444479F03A590F24B3C00">
    <w:name w:val="384008F21C6444479F03A590F24B3C00"/>
    <w:rsid w:val="00AF0EEA"/>
    <w:rPr>
      <w:lang w:val="de-DE" w:eastAsia="de-DE"/>
    </w:rPr>
  </w:style>
  <w:style w:type="paragraph" w:customStyle="1" w:styleId="D9A93DB1421346CA9336BE3B9DF6AC98">
    <w:name w:val="D9A93DB1421346CA9336BE3B9DF6AC98"/>
    <w:rsid w:val="00AF0EEA"/>
    <w:rPr>
      <w:lang w:val="de-DE" w:eastAsia="de-DE"/>
    </w:rPr>
  </w:style>
  <w:style w:type="paragraph" w:customStyle="1" w:styleId="BAE055C3095841F58B6B78E41C1446C2">
    <w:name w:val="BAE055C3095841F58B6B78E41C1446C2"/>
    <w:rsid w:val="00AF0EEA"/>
    <w:rPr>
      <w:lang w:val="de-DE" w:eastAsia="de-DE"/>
    </w:rPr>
  </w:style>
  <w:style w:type="paragraph" w:customStyle="1" w:styleId="1DA5BEB34A844C40A057D7468284D35E">
    <w:name w:val="1DA5BEB34A844C40A057D7468284D35E"/>
    <w:rsid w:val="00AF0EEA"/>
    <w:rPr>
      <w:lang w:val="de-DE" w:eastAsia="de-DE"/>
    </w:rPr>
  </w:style>
  <w:style w:type="paragraph" w:customStyle="1" w:styleId="5E2EC1C5B26B49C3BB563CBCA2B5C714">
    <w:name w:val="5E2EC1C5B26B49C3BB563CBCA2B5C714"/>
    <w:rsid w:val="00AF0EEA"/>
    <w:rPr>
      <w:lang w:val="de-DE" w:eastAsia="de-DE"/>
    </w:rPr>
  </w:style>
  <w:style w:type="paragraph" w:customStyle="1" w:styleId="65B4770D58134959B8845F9204AED747">
    <w:name w:val="65B4770D58134959B8845F9204AED747"/>
    <w:rsid w:val="00AF0EEA"/>
    <w:rPr>
      <w:lang w:val="de-DE" w:eastAsia="de-DE"/>
    </w:rPr>
  </w:style>
  <w:style w:type="paragraph" w:customStyle="1" w:styleId="7131271A392E4645ABD82752CB5A7BCA">
    <w:name w:val="7131271A392E4645ABD82752CB5A7BCA"/>
    <w:rsid w:val="00AF0EEA"/>
    <w:rPr>
      <w:lang w:val="de-DE" w:eastAsia="de-DE"/>
    </w:rPr>
  </w:style>
  <w:style w:type="paragraph" w:customStyle="1" w:styleId="1381C469FA1340A4A9376C2D3389AEA5">
    <w:name w:val="1381C469FA1340A4A9376C2D3389AEA5"/>
    <w:rsid w:val="00AF0EEA"/>
    <w:rPr>
      <w:lang w:val="de-DE" w:eastAsia="de-DE"/>
    </w:rPr>
  </w:style>
  <w:style w:type="paragraph" w:customStyle="1" w:styleId="84F6737E7276409CA31D65055D1E84EA">
    <w:name w:val="84F6737E7276409CA31D65055D1E84EA"/>
    <w:rsid w:val="00AF0EEA"/>
    <w:rPr>
      <w:lang w:val="de-DE" w:eastAsia="de-DE"/>
    </w:rPr>
  </w:style>
  <w:style w:type="paragraph" w:customStyle="1" w:styleId="9F3F96E7D49F4C5284FF4C178A5AB3BA">
    <w:name w:val="9F3F96E7D49F4C5284FF4C178A5AB3BA"/>
    <w:rsid w:val="00AF0EEA"/>
    <w:rPr>
      <w:lang w:val="de-DE" w:eastAsia="de-DE"/>
    </w:rPr>
  </w:style>
  <w:style w:type="paragraph" w:customStyle="1" w:styleId="C71B547DD30948C293BC066522BC98EA">
    <w:name w:val="C71B547DD30948C293BC066522BC98EA"/>
    <w:rsid w:val="00AF0EEA"/>
    <w:rPr>
      <w:lang w:val="de-DE" w:eastAsia="de-DE"/>
    </w:rPr>
  </w:style>
  <w:style w:type="paragraph" w:customStyle="1" w:styleId="99C00EE1ECE745F1A908996AFEAF404B">
    <w:name w:val="99C00EE1ECE745F1A908996AFEAF404B"/>
    <w:rsid w:val="00AF0EEA"/>
    <w:rPr>
      <w:lang w:val="de-DE" w:eastAsia="de-DE"/>
    </w:rPr>
  </w:style>
  <w:style w:type="paragraph" w:customStyle="1" w:styleId="58B04119886D4B6E98BBC46E0F8783CB">
    <w:name w:val="58B04119886D4B6E98BBC46E0F8783CB"/>
    <w:rsid w:val="00AF0EEA"/>
    <w:rPr>
      <w:lang w:val="de-DE" w:eastAsia="de-DE"/>
    </w:rPr>
  </w:style>
  <w:style w:type="paragraph" w:customStyle="1" w:styleId="FB87AC93B8CB4E029EF81E8B9D82EBC1">
    <w:name w:val="FB87AC93B8CB4E029EF81E8B9D82EBC1"/>
    <w:rsid w:val="00AF0EEA"/>
    <w:rPr>
      <w:lang w:val="de-DE" w:eastAsia="de-DE"/>
    </w:rPr>
  </w:style>
  <w:style w:type="paragraph" w:customStyle="1" w:styleId="D9682A359D1C467286EE99A30DA1F904">
    <w:name w:val="D9682A359D1C467286EE99A30DA1F904"/>
    <w:rsid w:val="00AF0EEA"/>
    <w:rPr>
      <w:lang w:val="de-DE" w:eastAsia="de-DE"/>
    </w:rPr>
  </w:style>
  <w:style w:type="paragraph" w:customStyle="1" w:styleId="FA369D92AB564079B50256A3890D11E8">
    <w:name w:val="FA369D92AB564079B50256A3890D11E8"/>
    <w:rsid w:val="00AF0EEA"/>
    <w:rPr>
      <w:lang w:val="de-DE" w:eastAsia="de-DE"/>
    </w:rPr>
  </w:style>
  <w:style w:type="paragraph" w:customStyle="1" w:styleId="3BC78D90468644DA99D1949BF4F0B7F7">
    <w:name w:val="3BC78D90468644DA99D1949BF4F0B7F7"/>
    <w:rsid w:val="00AF0EEA"/>
    <w:rPr>
      <w:lang w:val="de-DE" w:eastAsia="de-DE"/>
    </w:rPr>
  </w:style>
  <w:style w:type="paragraph" w:customStyle="1" w:styleId="10278C85D55B4A5691FB92CF433E9A1B">
    <w:name w:val="10278C85D55B4A5691FB92CF433E9A1B"/>
    <w:rsid w:val="00AF0EEA"/>
    <w:rPr>
      <w:lang w:val="de-DE" w:eastAsia="de-DE"/>
    </w:rPr>
  </w:style>
  <w:style w:type="paragraph" w:customStyle="1" w:styleId="6152AF89126943AF8C1F4EBF2ED62BF8">
    <w:name w:val="6152AF89126943AF8C1F4EBF2ED62BF8"/>
    <w:rsid w:val="00AF0EEA"/>
    <w:rPr>
      <w:lang w:val="de-DE" w:eastAsia="de-DE"/>
    </w:rPr>
  </w:style>
  <w:style w:type="paragraph" w:customStyle="1" w:styleId="1A17E2FAAAD64F658CF4A8B1BBAAD5DC">
    <w:name w:val="1A17E2FAAAD64F658CF4A8B1BBAAD5DC"/>
    <w:rsid w:val="00AF0EEA"/>
    <w:rPr>
      <w:lang w:val="de-DE" w:eastAsia="de-DE"/>
    </w:rPr>
  </w:style>
  <w:style w:type="paragraph" w:customStyle="1" w:styleId="B771598F3A16454AAACDAEB6996FE15E">
    <w:name w:val="B771598F3A16454AAACDAEB6996FE15E"/>
    <w:rsid w:val="00AF0EEA"/>
    <w:rPr>
      <w:lang w:val="de-DE" w:eastAsia="de-DE"/>
    </w:rPr>
  </w:style>
  <w:style w:type="paragraph" w:customStyle="1" w:styleId="24068D546D144F72B98854DD37F21F06">
    <w:name w:val="24068D546D144F72B98854DD37F21F06"/>
    <w:rsid w:val="00AF0EEA"/>
    <w:rPr>
      <w:lang w:val="de-DE" w:eastAsia="de-DE"/>
    </w:rPr>
  </w:style>
  <w:style w:type="paragraph" w:customStyle="1" w:styleId="9CB97B85A34649A3BC8E9D99C13FACA8">
    <w:name w:val="9CB97B85A34649A3BC8E9D99C13FACA8"/>
    <w:rsid w:val="00AF0EEA"/>
    <w:rPr>
      <w:lang w:val="de-DE" w:eastAsia="de-DE"/>
    </w:rPr>
  </w:style>
  <w:style w:type="paragraph" w:customStyle="1" w:styleId="E18E38FD69224ABFB18DFC068EC8E3F4">
    <w:name w:val="E18E38FD69224ABFB18DFC068EC8E3F4"/>
    <w:rsid w:val="00AF0EEA"/>
    <w:rPr>
      <w:lang w:val="de-DE" w:eastAsia="de-DE"/>
    </w:rPr>
  </w:style>
  <w:style w:type="paragraph" w:customStyle="1" w:styleId="3F5744CF468A4215817633BEC770EFE3">
    <w:name w:val="3F5744CF468A4215817633BEC770EFE3"/>
    <w:rsid w:val="00AF0EEA"/>
    <w:rPr>
      <w:lang w:val="de-DE" w:eastAsia="de-DE"/>
    </w:rPr>
  </w:style>
  <w:style w:type="paragraph" w:customStyle="1" w:styleId="8AAA4FB14C2B42E6B14CE34E043A6BE9">
    <w:name w:val="8AAA4FB14C2B42E6B14CE34E043A6BE9"/>
    <w:rsid w:val="00AF0EEA"/>
    <w:rPr>
      <w:lang w:val="de-DE" w:eastAsia="de-DE"/>
    </w:rPr>
  </w:style>
  <w:style w:type="paragraph" w:customStyle="1" w:styleId="BFF155474E054A62B7D2094E4B2CB231">
    <w:name w:val="BFF155474E054A62B7D2094E4B2CB231"/>
    <w:rsid w:val="00AF0EEA"/>
    <w:rPr>
      <w:lang w:val="de-DE" w:eastAsia="de-DE"/>
    </w:rPr>
  </w:style>
  <w:style w:type="paragraph" w:customStyle="1" w:styleId="FFC00004EC4B4EBEB3924BE5D71BE393">
    <w:name w:val="FFC00004EC4B4EBEB3924BE5D71BE393"/>
    <w:rsid w:val="00AF0EEA"/>
    <w:rPr>
      <w:lang w:val="de-DE" w:eastAsia="de-DE"/>
    </w:rPr>
  </w:style>
  <w:style w:type="paragraph" w:customStyle="1" w:styleId="2B9E01D259604C54AB59E14B38C19674">
    <w:name w:val="2B9E01D259604C54AB59E14B38C19674"/>
    <w:rsid w:val="00AF0EEA"/>
    <w:rPr>
      <w:lang w:val="de-DE" w:eastAsia="de-DE"/>
    </w:rPr>
  </w:style>
  <w:style w:type="paragraph" w:customStyle="1" w:styleId="48899B21A7EA4DF28FE174675C6702A0">
    <w:name w:val="48899B21A7EA4DF28FE174675C6702A0"/>
    <w:rsid w:val="00AF0EEA"/>
    <w:rPr>
      <w:lang w:val="de-DE" w:eastAsia="de-DE"/>
    </w:rPr>
  </w:style>
  <w:style w:type="paragraph" w:customStyle="1" w:styleId="CD26EFF1B91A44B6A086F019A31C323E">
    <w:name w:val="CD26EFF1B91A44B6A086F019A31C323E"/>
    <w:rsid w:val="00AF0EEA"/>
    <w:rPr>
      <w:lang w:val="de-DE" w:eastAsia="de-DE"/>
    </w:rPr>
  </w:style>
  <w:style w:type="paragraph" w:customStyle="1" w:styleId="028DDA63D451442890F82E08842E8B85">
    <w:name w:val="028DDA63D451442890F82E08842E8B85"/>
    <w:rsid w:val="00AF0EEA"/>
    <w:rPr>
      <w:lang w:val="de-DE" w:eastAsia="de-DE"/>
    </w:rPr>
  </w:style>
  <w:style w:type="paragraph" w:customStyle="1" w:styleId="EC51B265360244699C6A0703BDC49174">
    <w:name w:val="EC51B265360244699C6A0703BDC49174"/>
    <w:rsid w:val="00AF0EEA"/>
    <w:rPr>
      <w:lang w:val="de-DE" w:eastAsia="de-DE"/>
    </w:rPr>
  </w:style>
  <w:style w:type="paragraph" w:customStyle="1" w:styleId="E5F6483C2E05433598D6C54300EEB14C">
    <w:name w:val="E5F6483C2E05433598D6C54300EEB14C"/>
    <w:rsid w:val="00AF0EEA"/>
    <w:rPr>
      <w:lang w:val="de-DE" w:eastAsia="de-DE"/>
    </w:rPr>
  </w:style>
  <w:style w:type="paragraph" w:customStyle="1" w:styleId="F4129A4A21974F5180CBE003A3731C45">
    <w:name w:val="F4129A4A21974F5180CBE003A3731C45"/>
    <w:rsid w:val="00AF0EEA"/>
    <w:rPr>
      <w:lang w:val="de-DE" w:eastAsia="de-DE"/>
    </w:rPr>
  </w:style>
  <w:style w:type="paragraph" w:customStyle="1" w:styleId="E7E4943EE10A4DD190F36947D8B9D71B">
    <w:name w:val="E7E4943EE10A4DD190F36947D8B9D71B"/>
    <w:rsid w:val="00AF0EEA"/>
    <w:rPr>
      <w:lang w:val="de-DE" w:eastAsia="de-DE"/>
    </w:rPr>
  </w:style>
  <w:style w:type="paragraph" w:customStyle="1" w:styleId="426A9C1E01444FBA8B5BA421009146B6">
    <w:name w:val="426A9C1E01444FBA8B5BA421009146B6"/>
    <w:rsid w:val="00AF0EEA"/>
    <w:rPr>
      <w:lang w:val="de-DE" w:eastAsia="de-DE"/>
    </w:rPr>
  </w:style>
  <w:style w:type="paragraph" w:customStyle="1" w:styleId="417BB234199140A196A41F421BA6CE68">
    <w:name w:val="417BB234199140A196A41F421BA6CE68"/>
    <w:rsid w:val="00AF0EEA"/>
    <w:rPr>
      <w:lang w:val="de-DE" w:eastAsia="de-DE"/>
    </w:rPr>
  </w:style>
  <w:style w:type="paragraph" w:customStyle="1" w:styleId="54FEB77425184D9E81C4E8CBC7C4E071">
    <w:name w:val="54FEB77425184D9E81C4E8CBC7C4E071"/>
    <w:rsid w:val="00AF0EEA"/>
    <w:rPr>
      <w:lang w:val="de-DE" w:eastAsia="de-DE"/>
    </w:rPr>
  </w:style>
  <w:style w:type="paragraph" w:customStyle="1" w:styleId="885A93B9E2B44345A4112A4F1E50152A">
    <w:name w:val="885A93B9E2B44345A4112A4F1E50152A"/>
    <w:rsid w:val="00AF0EEA"/>
    <w:rPr>
      <w:lang w:val="de-DE" w:eastAsia="de-DE"/>
    </w:rPr>
  </w:style>
  <w:style w:type="paragraph" w:customStyle="1" w:styleId="7F902A6592E3407EAE429EC83C4A1AA1">
    <w:name w:val="7F902A6592E3407EAE429EC83C4A1AA1"/>
    <w:rsid w:val="00AF0EEA"/>
    <w:rPr>
      <w:lang w:val="de-DE" w:eastAsia="de-DE"/>
    </w:rPr>
  </w:style>
  <w:style w:type="paragraph" w:customStyle="1" w:styleId="F08805F2EB544E9CB93D77FA2F469828">
    <w:name w:val="F08805F2EB544E9CB93D77FA2F469828"/>
    <w:rsid w:val="00AF0EEA"/>
    <w:rPr>
      <w:lang w:val="de-DE" w:eastAsia="de-DE"/>
    </w:rPr>
  </w:style>
  <w:style w:type="paragraph" w:customStyle="1" w:styleId="580C31E00E3441A4BD681000A09E6257">
    <w:name w:val="580C31E00E3441A4BD681000A09E6257"/>
    <w:rsid w:val="00AF0EEA"/>
    <w:rPr>
      <w:lang w:val="de-DE" w:eastAsia="de-DE"/>
    </w:rPr>
  </w:style>
  <w:style w:type="paragraph" w:customStyle="1" w:styleId="024ACC48BA434FF3A88DB7ED475D7231">
    <w:name w:val="024ACC48BA434FF3A88DB7ED475D7231"/>
    <w:rsid w:val="00AF0EEA"/>
    <w:rPr>
      <w:lang w:val="de-DE" w:eastAsia="de-DE"/>
    </w:rPr>
  </w:style>
  <w:style w:type="paragraph" w:customStyle="1" w:styleId="148D900B314F46BB9631696B1FE065A7">
    <w:name w:val="148D900B314F46BB9631696B1FE065A7"/>
    <w:rsid w:val="00AF0EEA"/>
    <w:rPr>
      <w:lang w:val="de-DE" w:eastAsia="de-DE"/>
    </w:rPr>
  </w:style>
  <w:style w:type="paragraph" w:customStyle="1" w:styleId="72CB7DE3D488483888A7FDFA4DBAD278">
    <w:name w:val="72CB7DE3D488483888A7FDFA4DBAD278"/>
    <w:rsid w:val="00AF0EEA"/>
    <w:rPr>
      <w:lang w:val="de-DE" w:eastAsia="de-DE"/>
    </w:rPr>
  </w:style>
  <w:style w:type="paragraph" w:customStyle="1" w:styleId="44FBA20C8E35450BA45344F4A9EC7097">
    <w:name w:val="44FBA20C8E35450BA45344F4A9EC7097"/>
    <w:rsid w:val="00AF0EEA"/>
    <w:rPr>
      <w:lang w:val="de-DE" w:eastAsia="de-DE"/>
    </w:rPr>
  </w:style>
  <w:style w:type="paragraph" w:customStyle="1" w:styleId="7A1D1FC0D5394540A3CB7AE51F45B1E8">
    <w:name w:val="7A1D1FC0D5394540A3CB7AE51F45B1E8"/>
    <w:rsid w:val="00AF0EEA"/>
    <w:rPr>
      <w:lang w:val="de-DE" w:eastAsia="de-DE"/>
    </w:rPr>
  </w:style>
  <w:style w:type="paragraph" w:customStyle="1" w:styleId="C251656FAA6040389B058A0F1724CBEF">
    <w:name w:val="C251656FAA6040389B058A0F1724CBEF"/>
    <w:rsid w:val="00AF0EEA"/>
    <w:rPr>
      <w:lang w:val="de-DE" w:eastAsia="de-DE"/>
    </w:rPr>
  </w:style>
  <w:style w:type="paragraph" w:customStyle="1" w:styleId="25873F5B4BE14FFF9E952D295B56455E">
    <w:name w:val="25873F5B4BE14FFF9E952D295B56455E"/>
    <w:rsid w:val="00AF0EEA"/>
    <w:rPr>
      <w:lang w:val="de-DE" w:eastAsia="de-DE"/>
    </w:rPr>
  </w:style>
  <w:style w:type="paragraph" w:customStyle="1" w:styleId="9A8CD48A957A421987376378688ECCB5">
    <w:name w:val="9A8CD48A957A421987376378688ECCB5"/>
    <w:rsid w:val="00AF0EEA"/>
    <w:rPr>
      <w:lang w:val="de-DE" w:eastAsia="de-DE"/>
    </w:rPr>
  </w:style>
  <w:style w:type="paragraph" w:customStyle="1" w:styleId="64F924ED59304B7486B26CD9F0D2E739">
    <w:name w:val="64F924ED59304B7486B26CD9F0D2E739"/>
    <w:rsid w:val="00AF0EEA"/>
    <w:rPr>
      <w:lang w:val="de-DE" w:eastAsia="de-DE"/>
    </w:rPr>
  </w:style>
  <w:style w:type="paragraph" w:customStyle="1" w:styleId="581040C2DC5649A8BCF1CE49F36B2511">
    <w:name w:val="581040C2DC5649A8BCF1CE49F36B2511"/>
    <w:rsid w:val="00AF0EEA"/>
    <w:rPr>
      <w:lang w:val="de-DE" w:eastAsia="de-DE"/>
    </w:rPr>
  </w:style>
  <w:style w:type="paragraph" w:customStyle="1" w:styleId="0C078804FD2D4FE198BFDD1EC2E53E64">
    <w:name w:val="0C078804FD2D4FE198BFDD1EC2E53E64"/>
    <w:rsid w:val="00AF0EEA"/>
    <w:rPr>
      <w:lang w:val="de-DE" w:eastAsia="de-DE"/>
    </w:rPr>
  </w:style>
  <w:style w:type="paragraph" w:customStyle="1" w:styleId="935A8CE644524AC5A53BF27B283262AC">
    <w:name w:val="935A8CE644524AC5A53BF27B283262AC"/>
    <w:rsid w:val="00AF0EEA"/>
    <w:rPr>
      <w:lang w:val="de-DE" w:eastAsia="de-DE"/>
    </w:rPr>
  </w:style>
  <w:style w:type="paragraph" w:customStyle="1" w:styleId="4C4C04FD83E5445AB34001300269714B">
    <w:name w:val="4C4C04FD83E5445AB34001300269714B"/>
    <w:rsid w:val="00AF0EEA"/>
    <w:rPr>
      <w:lang w:val="de-DE" w:eastAsia="de-DE"/>
    </w:rPr>
  </w:style>
  <w:style w:type="paragraph" w:customStyle="1" w:styleId="5AA8BD8F5CAE482E8288413A7C6C3649">
    <w:name w:val="5AA8BD8F5CAE482E8288413A7C6C3649"/>
    <w:rsid w:val="00AF0EEA"/>
    <w:rPr>
      <w:lang w:val="de-DE" w:eastAsia="de-DE"/>
    </w:rPr>
  </w:style>
  <w:style w:type="paragraph" w:customStyle="1" w:styleId="6F687879A164447788748E30B8328359">
    <w:name w:val="6F687879A164447788748E30B8328359"/>
    <w:rsid w:val="00AF0EEA"/>
    <w:rPr>
      <w:lang w:val="de-DE" w:eastAsia="de-DE"/>
    </w:rPr>
  </w:style>
  <w:style w:type="paragraph" w:customStyle="1" w:styleId="E442B407A6D344F4B2809FB913F6640D">
    <w:name w:val="E442B407A6D344F4B2809FB913F6640D"/>
    <w:rsid w:val="00AF0EEA"/>
    <w:rPr>
      <w:lang w:val="de-DE" w:eastAsia="de-DE"/>
    </w:rPr>
  </w:style>
  <w:style w:type="paragraph" w:customStyle="1" w:styleId="DA02BD627CA34F86B823093B846EA90C">
    <w:name w:val="DA02BD627CA34F86B823093B846EA90C"/>
    <w:rsid w:val="00AF0EEA"/>
    <w:rPr>
      <w:lang w:val="de-DE" w:eastAsia="de-DE"/>
    </w:rPr>
  </w:style>
  <w:style w:type="paragraph" w:customStyle="1" w:styleId="8072BB1FD1574E1DA9F578227513E2A3">
    <w:name w:val="8072BB1FD1574E1DA9F578227513E2A3"/>
    <w:rsid w:val="00AF0EEA"/>
    <w:rPr>
      <w:lang w:val="de-DE" w:eastAsia="de-DE"/>
    </w:rPr>
  </w:style>
  <w:style w:type="paragraph" w:customStyle="1" w:styleId="BC0A8A66480D40A398DE99BFCA26717D">
    <w:name w:val="BC0A8A66480D40A398DE99BFCA26717D"/>
    <w:rsid w:val="00AF0EEA"/>
    <w:rPr>
      <w:lang w:val="de-DE" w:eastAsia="de-DE"/>
    </w:rPr>
  </w:style>
  <w:style w:type="paragraph" w:customStyle="1" w:styleId="DCE156D828CF480D8A5479BE139A2604">
    <w:name w:val="DCE156D828CF480D8A5479BE139A2604"/>
    <w:rsid w:val="00AF0EEA"/>
    <w:rPr>
      <w:lang w:val="de-DE" w:eastAsia="de-DE"/>
    </w:rPr>
  </w:style>
  <w:style w:type="paragraph" w:customStyle="1" w:styleId="50BC7682C9F241029B08BC97DEB488B3">
    <w:name w:val="50BC7682C9F241029B08BC97DEB488B3"/>
    <w:rsid w:val="00AF0EEA"/>
    <w:rPr>
      <w:lang w:val="de-DE" w:eastAsia="de-DE"/>
    </w:rPr>
  </w:style>
  <w:style w:type="paragraph" w:customStyle="1" w:styleId="C903C66CD525479B93AF481EF62D4E9B">
    <w:name w:val="C903C66CD525479B93AF481EF62D4E9B"/>
    <w:rsid w:val="00AF0EEA"/>
    <w:rPr>
      <w:lang w:val="de-DE" w:eastAsia="de-DE"/>
    </w:rPr>
  </w:style>
  <w:style w:type="paragraph" w:customStyle="1" w:styleId="5A8FC4D327564489B684D2599C2423D3">
    <w:name w:val="5A8FC4D327564489B684D2599C2423D3"/>
    <w:rsid w:val="00AF0EEA"/>
    <w:rPr>
      <w:lang w:val="de-DE" w:eastAsia="de-DE"/>
    </w:rPr>
  </w:style>
  <w:style w:type="paragraph" w:customStyle="1" w:styleId="82C7599543694DA2BDE07A585962C6AD">
    <w:name w:val="82C7599543694DA2BDE07A585962C6AD"/>
    <w:rsid w:val="00AF0EEA"/>
    <w:rPr>
      <w:lang w:val="de-DE" w:eastAsia="de-DE"/>
    </w:rPr>
  </w:style>
  <w:style w:type="paragraph" w:customStyle="1" w:styleId="D06CA2A0955C4DCF81C354EFD44F6A0B">
    <w:name w:val="D06CA2A0955C4DCF81C354EFD44F6A0B"/>
    <w:rsid w:val="00AF0EEA"/>
    <w:rPr>
      <w:lang w:val="de-DE" w:eastAsia="de-DE"/>
    </w:rPr>
  </w:style>
  <w:style w:type="paragraph" w:customStyle="1" w:styleId="D7C97BFE5C0741879944D7429A52BF46">
    <w:name w:val="D7C97BFE5C0741879944D7429A52BF46"/>
    <w:rsid w:val="00AF0EEA"/>
    <w:rPr>
      <w:lang w:val="de-DE" w:eastAsia="de-DE"/>
    </w:rPr>
  </w:style>
  <w:style w:type="paragraph" w:customStyle="1" w:styleId="75D0219907FE466D9AA390EF08C2DC16">
    <w:name w:val="75D0219907FE466D9AA390EF08C2DC16"/>
    <w:rsid w:val="00AF0EEA"/>
    <w:rPr>
      <w:lang w:val="de-DE" w:eastAsia="de-DE"/>
    </w:rPr>
  </w:style>
  <w:style w:type="paragraph" w:customStyle="1" w:styleId="0DF4772C5DC54851AB27368B1F7AAF29">
    <w:name w:val="0DF4772C5DC54851AB27368B1F7AAF29"/>
    <w:rsid w:val="00AF0EEA"/>
    <w:rPr>
      <w:lang w:val="de-DE" w:eastAsia="de-DE"/>
    </w:rPr>
  </w:style>
  <w:style w:type="paragraph" w:customStyle="1" w:styleId="169A029D8AD94D23B201DE525F21155C">
    <w:name w:val="169A029D8AD94D23B201DE525F21155C"/>
    <w:rsid w:val="00AF0EEA"/>
    <w:rPr>
      <w:lang w:val="de-DE" w:eastAsia="de-DE"/>
    </w:rPr>
  </w:style>
  <w:style w:type="paragraph" w:customStyle="1" w:styleId="37C6EBC4A340478189B82A7C4AD46978">
    <w:name w:val="37C6EBC4A340478189B82A7C4AD46978"/>
    <w:rsid w:val="00AF0EEA"/>
    <w:rPr>
      <w:lang w:val="de-DE" w:eastAsia="de-DE"/>
    </w:rPr>
  </w:style>
  <w:style w:type="paragraph" w:customStyle="1" w:styleId="11BBD8CA7FC049E7ABB236A3D81FF250">
    <w:name w:val="11BBD8CA7FC049E7ABB236A3D81FF250"/>
    <w:rsid w:val="00AF0EEA"/>
    <w:rPr>
      <w:lang w:val="de-DE" w:eastAsia="de-DE"/>
    </w:rPr>
  </w:style>
  <w:style w:type="paragraph" w:customStyle="1" w:styleId="B017EA308FCD4568BE14D6025D467FC2">
    <w:name w:val="B017EA308FCD4568BE14D6025D467FC2"/>
    <w:rsid w:val="00AF0EEA"/>
    <w:rPr>
      <w:lang w:val="de-DE" w:eastAsia="de-DE"/>
    </w:rPr>
  </w:style>
  <w:style w:type="paragraph" w:customStyle="1" w:styleId="DE6B738AA8CF4414BF0E8711879C4DC6">
    <w:name w:val="DE6B738AA8CF4414BF0E8711879C4DC6"/>
    <w:rsid w:val="00AF0EEA"/>
    <w:rPr>
      <w:lang w:val="de-DE" w:eastAsia="de-DE"/>
    </w:rPr>
  </w:style>
  <w:style w:type="paragraph" w:customStyle="1" w:styleId="A1478D93F6584ECABE85F2B9B599C9CE">
    <w:name w:val="A1478D93F6584ECABE85F2B9B599C9CE"/>
    <w:rsid w:val="00AF0EEA"/>
    <w:rPr>
      <w:lang w:val="de-DE" w:eastAsia="de-DE"/>
    </w:rPr>
  </w:style>
  <w:style w:type="paragraph" w:customStyle="1" w:styleId="5D30355D2BFF45C4AF3D5336C343ADEA">
    <w:name w:val="5D30355D2BFF45C4AF3D5336C343ADEA"/>
    <w:rsid w:val="00AF0EEA"/>
    <w:rPr>
      <w:lang w:val="de-DE" w:eastAsia="de-DE"/>
    </w:rPr>
  </w:style>
  <w:style w:type="paragraph" w:customStyle="1" w:styleId="AFAA10150C7740408FB414A9B3361235">
    <w:name w:val="AFAA10150C7740408FB414A9B3361235"/>
    <w:rsid w:val="00AF0EEA"/>
    <w:rPr>
      <w:lang w:val="de-DE" w:eastAsia="de-DE"/>
    </w:rPr>
  </w:style>
  <w:style w:type="paragraph" w:customStyle="1" w:styleId="8F1AF80E66CB4AE383081756F703DD41">
    <w:name w:val="8F1AF80E66CB4AE383081756F703DD41"/>
    <w:rsid w:val="00AF0EEA"/>
    <w:rPr>
      <w:lang w:val="de-DE" w:eastAsia="de-DE"/>
    </w:rPr>
  </w:style>
  <w:style w:type="paragraph" w:customStyle="1" w:styleId="90CF444000A043AAB15B393436AF6DAA">
    <w:name w:val="90CF444000A043AAB15B393436AF6DAA"/>
    <w:rsid w:val="00AF0EEA"/>
    <w:rPr>
      <w:lang w:val="de-DE" w:eastAsia="de-DE"/>
    </w:rPr>
  </w:style>
  <w:style w:type="paragraph" w:customStyle="1" w:styleId="6F9A929304C64E348F826200AAF73B3B">
    <w:name w:val="6F9A929304C64E348F826200AAF73B3B"/>
    <w:rsid w:val="00AF0EEA"/>
    <w:rPr>
      <w:lang w:val="de-DE" w:eastAsia="de-DE"/>
    </w:rPr>
  </w:style>
  <w:style w:type="paragraph" w:customStyle="1" w:styleId="788084118D774FAB991D6BEDA40AA118">
    <w:name w:val="788084118D774FAB991D6BEDA40AA118"/>
    <w:rsid w:val="00AF0EEA"/>
    <w:rPr>
      <w:lang w:val="de-DE" w:eastAsia="de-DE"/>
    </w:rPr>
  </w:style>
  <w:style w:type="paragraph" w:customStyle="1" w:styleId="8ED9E29CACF4471FAA3D5EA28301C3EE">
    <w:name w:val="8ED9E29CACF4471FAA3D5EA28301C3EE"/>
    <w:rsid w:val="00AF0EEA"/>
    <w:rPr>
      <w:lang w:val="de-DE" w:eastAsia="de-DE"/>
    </w:rPr>
  </w:style>
  <w:style w:type="paragraph" w:customStyle="1" w:styleId="D41CB7E2772E49A097B7EA9604800906">
    <w:name w:val="D41CB7E2772E49A097B7EA9604800906"/>
    <w:rsid w:val="00AF0EEA"/>
    <w:rPr>
      <w:lang w:val="de-DE" w:eastAsia="de-DE"/>
    </w:rPr>
  </w:style>
  <w:style w:type="paragraph" w:customStyle="1" w:styleId="0F6B2F8D5BAB41A5AF1F2A6E27FA5F54">
    <w:name w:val="0F6B2F8D5BAB41A5AF1F2A6E27FA5F54"/>
    <w:rsid w:val="00AF0EEA"/>
    <w:rPr>
      <w:lang w:val="de-DE" w:eastAsia="de-DE"/>
    </w:rPr>
  </w:style>
  <w:style w:type="paragraph" w:customStyle="1" w:styleId="284FED84D66545D3B54DE0BE566CB580">
    <w:name w:val="284FED84D66545D3B54DE0BE566CB580"/>
    <w:rsid w:val="00AF0EEA"/>
    <w:rPr>
      <w:lang w:val="de-DE" w:eastAsia="de-DE"/>
    </w:rPr>
  </w:style>
  <w:style w:type="paragraph" w:customStyle="1" w:styleId="FFD0A78C3FA345F3B8E429CCF867EDDD">
    <w:name w:val="FFD0A78C3FA345F3B8E429CCF867EDDD"/>
    <w:rsid w:val="00AF0EEA"/>
    <w:rPr>
      <w:lang w:val="de-DE" w:eastAsia="de-DE"/>
    </w:rPr>
  </w:style>
  <w:style w:type="paragraph" w:customStyle="1" w:styleId="C14C492961804794B93EC7DC4AF5ED6D">
    <w:name w:val="C14C492961804794B93EC7DC4AF5ED6D"/>
    <w:rsid w:val="00AF0EEA"/>
    <w:rPr>
      <w:lang w:val="de-DE" w:eastAsia="de-DE"/>
    </w:rPr>
  </w:style>
  <w:style w:type="paragraph" w:customStyle="1" w:styleId="6AE1CF350F014737BEC849520A0367A7">
    <w:name w:val="6AE1CF350F014737BEC849520A0367A7"/>
    <w:rsid w:val="00AF0EEA"/>
    <w:rPr>
      <w:lang w:val="de-DE" w:eastAsia="de-DE"/>
    </w:rPr>
  </w:style>
  <w:style w:type="paragraph" w:customStyle="1" w:styleId="79AB37B12D824358B6DA13D9F1D40169">
    <w:name w:val="79AB37B12D824358B6DA13D9F1D40169"/>
    <w:rsid w:val="00AF0EEA"/>
    <w:rPr>
      <w:lang w:val="de-DE" w:eastAsia="de-DE"/>
    </w:rPr>
  </w:style>
  <w:style w:type="paragraph" w:customStyle="1" w:styleId="A10D3F64D9A54484BF5C048A29C5F312">
    <w:name w:val="A10D3F64D9A54484BF5C048A29C5F312"/>
    <w:rsid w:val="00AF0EEA"/>
    <w:rPr>
      <w:lang w:val="de-DE" w:eastAsia="de-DE"/>
    </w:rPr>
  </w:style>
  <w:style w:type="paragraph" w:customStyle="1" w:styleId="CA67B27640D44DCDAEFCD7A65F5652C2">
    <w:name w:val="CA67B27640D44DCDAEFCD7A65F5652C2"/>
    <w:rsid w:val="00AF0EEA"/>
    <w:rPr>
      <w:lang w:val="de-DE" w:eastAsia="de-DE"/>
    </w:rPr>
  </w:style>
  <w:style w:type="paragraph" w:customStyle="1" w:styleId="2FB67A1A1872490CB7A92A1408D93679">
    <w:name w:val="2FB67A1A1872490CB7A92A1408D93679"/>
    <w:rsid w:val="00AF0EEA"/>
    <w:rPr>
      <w:lang w:val="de-DE" w:eastAsia="de-DE"/>
    </w:rPr>
  </w:style>
  <w:style w:type="paragraph" w:customStyle="1" w:styleId="639BC5915EF54DC2B0D2992D6180B001">
    <w:name w:val="639BC5915EF54DC2B0D2992D6180B001"/>
    <w:rsid w:val="00AF0EEA"/>
    <w:rPr>
      <w:lang w:val="de-DE" w:eastAsia="de-DE"/>
    </w:rPr>
  </w:style>
  <w:style w:type="paragraph" w:customStyle="1" w:styleId="EE25618A55894AFCB7DA4AFE994B52D5">
    <w:name w:val="EE25618A55894AFCB7DA4AFE994B52D5"/>
    <w:rsid w:val="00AF0EEA"/>
    <w:rPr>
      <w:lang w:val="de-DE" w:eastAsia="de-DE"/>
    </w:rPr>
  </w:style>
  <w:style w:type="paragraph" w:customStyle="1" w:styleId="457CADB0BA21465D999AF0BA070F06D4">
    <w:name w:val="457CADB0BA21465D999AF0BA070F06D4"/>
    <w:rsid w:val="00AF0EEA"/>
    <w:rPr>
      <w:lang w:val="de-DE" w:eastAsia="de-DE"/>
    </w:rPr>
  </w:style>
  <w:style w:type="paragraph" w:customStyle="1" w:styleId="772A0B571E3A47BDA5FC3A8774BA51B4">
    <w:name w:val="772A0B571E3A47BDA5FC3A8774BA51B4"/>
    <w:rsid w:val="00AF0EEA"/>
    <w:rPr>
      <w:lang w:val="de-DE" w:eastAsia="de-DE"/>
    </w:rPr>
  </w:style>
  <w:style w:type="paragraph" w:customStyle="1" w:styleId="EA4F3D69EA4A4184835EA5EC90E1D68F">
    <w:name w:val="EA4F3D69EA4A4184835EA5EC90E1D68F"/>
    <w:rsid w:val="00AF0EEA"/>
    <w:rPr>
      <w:lang w:val="de-DE" w:eastAsia="de-DE"/>
    </w:rPr>
  </w:style>
  <w:style w:type="paragraph" w:customStyle="1" w:styleId="14AAE2E5DBF441328D7D078CF8FC7C16">
    <w:name w:val="14AAE2E5DBF441328D7D078CF8FC7C16"/>
    <w:rsid w:val="00AF0EEA"/>
    <w:rPr>
      <w:lang w:val="de-DE" w:eastAsia="de-DE"/>
    </w:rPr>
  </w:style>
  <w:style w:type="paragraph" w:customStyle="1" w:styleId="9EC1547032354C138853FFD9CF7C6D60">
    <w:name w:val="9EC1547032354C138853FFD9CF7C6D60"/>
    <w:rsid w:val="00AF0EEA"/>
    <w:rPr>
      <w:lang w:val="de-DE" w:eastAsia="de-DE"/>
    </w:rPr>
  </w:style>
  <w:style w:type="paragraph" w:customStyle="1" w:styleId="2A5DAFB9BDCB47ABA0EC46F41421443C">
    <w:name w:val="2A5DAFB9BDCB47ABA0EC46F41421443C"/>
    <w:rsid w:val="00AF0EEA"/>
    <w:rPr>
      <w:lang w:val="de-DE" w:eastAsia="de-DE"/>
    </w:rPr>
  </w:style>
  <w:style w:type="paragraph" w:customStyle="1" w:styleId="86BFA730C16E4C65BF69DE839496D953">
    <w:name w:val="86BFA730C16E4C65BF69DE839496D953"/>
    <w:rsid w:val="00AF0EEA"/>
    <w:rPr>
      <w:lang w:val="de-DE" w:eastAsia="de-DE"/>
    </w:rPr>
  </w:style>
  <w:style w:type="paragraph" w:customStyle="1" w:styleId="6BBCAAE407CF44A088126286689FF8DA">
    <w:name w:val="6BBCAAE407CF44A088126286689FF8DA"/>
    <w:rsid w:val="009E28B0"/>
    <w:rPr>
      <w:lang w:val="de-DE" w:eastAsia="de-DE"/>
    </w:rPr>
  </w:style>
  <w:style w:type="paragraph" w:customStyle="1" w:styleId="D161C5D83D3946BD8A7DB32CD880894F">
    <w:name w:val="D161C5D83D3946BD8A7DB32CD880894F"/>
    <w:rsid w:val="009E28B0"/>
    <w:rPr>
      <w:lang w:val="de-DE" w:eastAsia="de-DE"/>
    </w:rPr>
  </w:style>
  <w:style w:type="paragraph" w:customStyle="1" w:styleId="330F9FDEB7834EB5B29FBAC9A2823316">
    <w:name w:val="330F9FDEB7834EB5B29FBAC9A2823316"/>
    <w:rsid w:val="009E28B0"/>
    <w:rPr>
      <w:lang w:val="de-DE" w:eastAsia="de-DE"/>
    </w:rPr>
  </w:style>
  <w:style w:type="paragraph" w:customStyle="1" w:styleId="1DAD524F0C59414AA063E81E9F7987D3">
    <w:name w:val="1DAD524F0C59414AA063E81E9F7987D3"/>
    <w:rsid w:val="009E28B0"/>
    <w:rPr>
      <w:lang w:val="de-DE" w:eastAsia="de-DE"/>
    </w:rPr>
  </w:style>
  <w:style w:type="paragraph" w:customStyle="1" w:styleId="C1D8AEC29815472493338213F774AE37">
    <w:name w:val="C1D8AEC29815472493338213F774AE37"/>
    <w:rsid w:val="009E28B0"/>
    <w:rPr>
      <w:lang w:val="de-DE" w:eastAsia="de-DE"/>
    </w:rPr>
  </w:style>
  <w:style w:type="paragraph" w:customStyle="1" w:styleId="5F13C2C757CB4919B210620A1DB046CE">
    <w:name w:val="5F13C2C757CB4919B210620A1DB046CE"/>
    <w:rsid w:val="009E28B0"/>
    <w:rPr>
      <w:lang w:val="de-DE" w:eastAsia="de-DE"/>
    </w:rPr>
  </w:style>
  <w:style w:type="paragraph" w:customStyle="1" w:styleId="5C86C11AFAAB47ABA085DEDDE5000CB7">
    <w:name w:val="5C86C11AFAAB47ABA085DEDDE5000CB7"/>
    <w:rsid w:val="009E28B0"/>
    <w:rPr>
      <w:lang w:val="de-DE" w:eastAsia="de-DE"/>
    </w:rPr>
  </w:style>
  <w:style w:type="paragraph" w:customStyle="1" w:styleId="EE09AC2F44634AD19BDD8DE02DB0E078">
    <w:name w:val="EE09AC2F44634AD19BDD8DE02DB0E078"/>
    <w:rsid w:val="009E28B0"/>
    <w:rPr>
      <w:lang w:val="de-DE" w:eastAsia="de-DE"/>
    </w:rPr>
  </w:style>
  <w:style w:type="paragraph" w:customStyle="1" w:styleId="394DCFEBDAC645D3B268EB22AE840156">
    <w:name w:val="394DCFEBDAC645D3B268EB22AE840156"/>
    <w:rsid w:val="009E28B0"/>
    <w:rPr>
      <w:lang w:val="de-DE" w:eastAsia="de-DE"/>
    </w:rPr>
  </w:style>
  <w:style w:type="paragraph" w:customStyle="1" w:styleId="8E9340698A014798A1DFFCA9B8A351E0">
    <w:name w:val="8E9340698A014798A1DFFCA9B8A351E0"/>
    <w:rsid w:val="009E28B0"/>
    <w:rPr>
      <w:lang w:val="de-DE" w:eastAsia="de-DE"/>
    </w:rPr>
  </w:style>
  <w:style w:type="paragraph" w:customStyle="1" w:styleId="23C796ECCA9548FAA3EED6D585754589">
    <w:name w:val="23C796ECCA9548FAA3EED6D585754589"/>
    <w:rsid w:val="009E28B0"/>
    <w:rPr>
      <w:lang w:val="de-DE" w:eastAsia="de-DE"/>
    </w:rPr>
  </w:style>
  <w:style w:type="paragraph" w:customStyle="1" w:styleId="C30637F47B564A048F0A91E8DB88858B">
    <w:name w:val="C30637F47B564A048F0A91E8DB88858B"/>
    <w:rsid w:val="009E28B0"/>
    <w:rPr>
      <w:lang w:val="de-DE" w:eastAsia="de-DE"/>
    </w:rPr>
  </w:style>
  <w:style w:type="paragraph" w:customStyle="1" w:styleId="0EE0026951FB41BCA72115B975A09378">
    <w:name w:val="0EE0026951FB41BCA72115B975A09378"/>
    <w:rsid w:val="009E28B0"/>
    <w:rPr>
      <w:lang w:val="de-DE" w:eastAsia="de-DE"/>
    </w:rPr>
  </w:style>
  <w:style w:type="paragraph" w:customStyle="1" w:styleId="A518F02C70824A76873EFA6612402673">
    <w:name w:val="A518F02C70824A76873EFA6612402673"/>
    <w:rsid w:val="009E28B0"/>
    <w:rPr>
      <w:lang w:val="de-DE" w:eastAsia="de-DE"/>
    </w:rPr>
  </w:style>
  <w:style w:type="paragraph" w:customStyle="1" w:styleId="626192EF26F3416281B9399A9E4F36BB">
    <w:name w:val="626192EF26F3416281B9399A9E4F36BB"/>
    <w:rsid w:val="009E28B0"/>
    <w:rPr>
      <w:lang w:val="de-DE" w:eastAsia="de-DE"/>
    </w:rPr>
  </w:style>
  <w:style w:type="paragraph" w:customStyle="1" w:styleId="3A1B8965171B4A01B1DF5CB7F37BBD4C">
    <w:name w:val="3A1B8965171B4A01B1DF5CB7F37BBD4C"/>
    <w:rsid w:val="009E28B0"/>
    <w:rPr>
      <w:lang w:val="de-DE" w:eastAsia="de-DE"/>
    </w:rPr>
  </w:style>
  <w:style w:type="paragraph" w:customStyle="1" w:styleId="8B0AB164886F46E4AA59F8DB81FC7B48">
    <w:name w:val="8B0AB164886F46E4AA59F8DB81FC7B48"/>
    <w:rsid w:val="009E28B0"/>
    <w:rPr>
      <w:lang w:val="de-DE" w:eastAsia="de-DE"/>
    </w:rPr>
  </w:style>
  <w:style w:type="paragraph" w:customStyle="1" w:styleId="E6B345D3B8954D58AE5D5B97DA9DFC90">
    <w:name w:val="E6B345D3B8954D58AE5D5B97DA9DFC90"/>
    <w:rsid w:val="009E28B0"/>
    <w:rPr>
      <w:lang w:val="de-DE" w:eastAsia="de-DE"/>
    </w:rPr>
  </w:style>
  <w:style w:type="paragraph" w:customStyle="1" w:styleId="F77BDC26691E4CD39B487E37AE1C7C93">
    <w:name w:val="F77BDC26691E4CD39B487E37AE1C7C93"/>
    <w:rsid w:val="009E28B0"/>
    <w:rPr>
      <w:lang w:val="de-DE" w:eastAsia="de-DE"/>
    </w:rPr>
  </w:style>
  <w:style w:type="paragraph" w:customStyle="1" w:styleId="CBF36D5128A44091B01F785EFB7D80C7">
    <w:name w:val="CBF36D5128A44091B01F785EFB7D80C7"/>
    <w:rsid w:val="009E28B0"/>
    <w:rPr>
      <w:lang w:val="de-DE" w:eastAsia="de-DE"/>
    </w:rPr>
  </w:style>
  <w:style w:type="paragraph" w:customStyle="1" w:styleId="F332F4428F7A4B2BA1C34E0832F422FC">
    <w:name w:val="F332F4428F7A4B2BA1C34E0832F422FC"/>
    <w:rsid w:val="009E28B0"/>
    <w:rPr>
      <w:lang w:val="de-DE" w:eastAsia="de-DE"/>
    </w:rPr>
  </w:style>
  <w:style w:type="paragraph" w:customStyle="1" w:styleId="D5FABF30A7BE4DFDB7018AE107CFC00F">
    <w:name w:val="D5FABF30A7BE4DFDB7018AE107CFC00F"/>
    <w:rsid w:val="009E28B0"/>
    <w:rPr>
      <w:lang w:val="de-DE" w:eastAsia="de-DE"/>
    </w:rPr>
  </w:style>
  <w:style w:type="paragraph" w:customStyle="1" w:styleId="DE846373F6314F65B072625F837733E3">
    <w:name w:val="DE846373F6314F65B072625F837733E3"/>
    <w:rsid w:val="009E28B0"/>
    <w:rPr>
      <w:lang w:val="de-DE" w:eastAsia="de-DE"/>
    </w:rPr>
  </w:style>
  <w:style w:type="paragraph" w:customStyle="1" w:styleId="281D88CA48CA4A91950BAD5A1677E152">
    <w:name w:val="281D88CA48CA4A91950BAD5A1677E152"/>
    <w:rsid w:val="009E28B0"/>
    <w:rPr>
      <w:lang w:val="de-DE" w:eastAsia="de-DE"/>
    </w:rPr>
  </w:style>
  <w:style w:type="paragraph" w:customStyle="1" w:styleId="5E0D4ECD0DAE4DF092BB0BF65ED3852F">
    <w:name w:val="5E0D4ECD0DAE4DF092BB0BF65ED3852F"/>
    <w:rsid w:val="009E28B0"/>
    <w:rPr>
      <w:lang w:val="de-DE" w:eastAsia="de-DE"/>
    </w:rPr>
  </w:style>
  <w:style w:type="paragraph" w:customStyle="1" w:styleId="E635A1C249DA425BBB29185131547D0D">
    <w:name w:val="E635A1C249DA425BBB29185131547D0D"/>
    <w:rsid w:val="009E28B0"/>
    <w:rPr>
      <w:lang w:val="de-DE" w:eastAsia="de-DE"/>
    </w:rPr>
  </w:style>
  <w:style w:type="paragraph" w:customStyle="1" w:styleId="D80B63391D814E42B004917026468330">
    <w:name w:val="D80B63391D814E42B004917026468330"/>
    <w:rsid w:val="009E28B0"/>
    <w:rPr>
      <w:lang w:val="de-DE" w:eastAsia="de-DE"/>
    </w:rPr>
  </w:style>
  <w:style w:type="paragraph" w:customStyle="1" w:styleId="227EC8DAF82E41C8B7DACED50AA1EC92">
    <w:name w:val="227EC8DAF82E41C8B7DACED50AA1EC92"/>
    <w:rsid w:val="009E28B0"/>
    <w:rPr>
      <w:lang w:val="de-DE" w:eastAsia="de-DE"/>
    </w:rPr>
  </w:style>
  <w:style w:type="paragraph" w:customStyle="1" w:styleId="16799F17886840ADB30B74EEE4BEF635">
    <w:name w:val="16799F17886840ADB30B74EEE4BEF635"/>
    <w:rsid w:val="009E28B0"/>
    <w:rPr>
      <w:lang w:val="de-DE" w:eastAsia="de-DE"/>
    </w:rPr>
  </w:style>
  <w:style w:type="paragraph" w:customStyle="1" w:styleId="6801121E4D694C56ACC0B5FBA0E440AA">
    <w:name w:val="6801121E4D694C56ACC0B5FBA0E440AA"/>
    <w:rsid w:val="009E28B0"/>
    <w:rPr>
      <w:lang w:val="de-DE" w:eastAsia="de-DE"/>
    </w:rPr>
  </w:style>
  <w:style w:type="paragraph" w:customStyle="1" w:styleId="EDDDE36023094DD8988897036FE75074">
    <w:name w:val="EDDDE36023094DD8988897036FE75074"/>
    <w:rsid w:val="009E28B0"/>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eme pomPlus">
  <a:themeElements>
    <a:clrScheme name="Theme pomPlus">
      <a:dk1>
        <a:sysClr val="windowText" lastClr="000000"/>
      </a:dk1>
      <a:lt1>
        <a:sysClr val="window" lastClr="FFFFFF"/>
      </a:lt1>
      <a:dk2>
        <a:srgbClr val="0A3076"/>
      </a:dk2>
      <a:lt2>
        <a:srgbClr val="EEECE1"/>
      </a:lt2>
      <a:accent1>
        <a:srgbClr val="53BA65"/>
      </a:accent1>
      <a:accent2>
        <a:srgbClr val="94CE97"/>
      </a:accent2>
      <a:accent3>
        <a:srgbClr val="6EC9C6"/>
      </a:accent3>
      <a:accent4>
        <a:srgbClr val="A2DAD8"/>
      </a:accent4>
      <a:accent5>
        <a:srgbClr val="2593BC"/>
      </a:accent5>
      <a:accent6>
        <a:srgbClr val="D0021B"/>
      </a:accent6>
      <a:hlink>
        <a:srgbClr val="0000FF"/>
      </a:hlink>
      <a:folHlink>
        <a:srgbClr val="800080"/>
      </a:folHlink>
    </a:clrScheme>
    <a:fontScheme name="Theme pomPlu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ources xmlns:b="http://schemas.openxmlformats.org/officeDocument/2006/bibliography" xmlns="http://schemas.openxmlformats.org/officeDocument/2006/bibliography" SelectedStyle="\APA.XSL" StyleName="APA Fifth Edition"/>
</file>

<file path=customXml/item3.xml><?xml version="1.0" encoding="utf-8"?>
<OneOffixxExtendedBindingPart xmlns:xsd="http://www.w3.org/2001/XMLSchema" xmlns:xsi="http://www.w3.org/2001/XMLSchema-instance" xmlns="http://schema.oneoffixx.com/OneOffixxExtendedBindingPart/1">
  <ExtendedBindings/>
</OneOffixxExtendedBindingPart>
</file>

<file path=customXml/item4.xml><?xml version="1.0" encoding="utf-8"?>
<ct:contentTypeSchema xmlns:ct="http://schemas.microsoft.com/office/2006/metadata/contentType" xmlns:ma="http://schemas.microsoft.com/office/2006/metadata/properties/metaAttributes" ct:_="" ma:_="" ma:contentTypeName="Dokument" ma:contentTypeID="0x01010015798E6B7E57AE46ABC0792F0DDBB99F" ma:contentTypeVersion="10" ma:contentTypeDescription="Ein neues Dokument erstellen." ma:contentTypeScope="" ma:versionID="436c25536f024db1105c9a7b0e8c3e5c">
  <xsd:schema xmlns:xsd="http://www.w3.org/2001/XMLSchema" xmlns:xs="http://www.w3.org/2001/XMLSchema" xmlns:p="http://schemas.microsoft.com/office/2006/metadata/properties" xmlns:ns2="7b2a2464-1df1-40c7-b536-fb98f5ae5a04" targetNamespace="http://schemas.microsoft.com/office/2006/metadata/properties" ma:root="true" ma:fieldsID="2cf9916a0a199331349bd5ead348ffc9" ns2:_="">
    <xsd:import namespace="7b2a2464-1df1-40c7-b536-fb98f5ae5a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2a2464-1df1-40c7-b536-fb98f5ae5a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OneOffixxImageDefinitionPart xmlns:xsd="http://www.w3.org/2001/XMLSchema" xmlns:xsi="http://www.w3.org/2001/XMLSchema-instance" xmlns="http://schema.oneoffixx.com/OneOffixxImageDefinitionPart/1">
  <ImageDefinitions>
    <ImageSizeDefinition>
      <Id>1187576539</Id>
      <Width>0</Width>
      <Height>0</Height>
      <XPath>//Image[@id='Profile.Org.Logo']</XPath>
      <ImageHash>192656fddc85bd6726bd179c485632ff</ImageHash>
    </ImageSizeDefinition>
    <ImageSizeDefinition>
      <Id>460572149</Id>
      <Width>0</Width>
      <Height>0</Height>
      <XPath>//Image[@id='Profile.Org.Logo']</XPath>
      <ImageHash>192656fddc85bd6726bd179c485632ff</ImageHash>
    </ImageSizeDefinition>
    <ImageSizeDefinition>
      <Id>1846412922</Id>
      <Width>0</Width>
      <Height>0</Height>
      <XPath>//Image[@id='Profile.Org.Logo']</XPath>
      <ImageHash>192656fddc85bd6726bd179c485632ff</ImageHash>
    </ImageSizeDefinition>
    <ImageSizeDefinition>
      <Id>943538245</Id>
      <Width>0</Width>
      <Height>0</Height>
      <XPath>//Image[@id='Profile.Org.Logo']</XPath>
      <ImageHash>192656fddc85bd6726bd179c485632ff</ImageHash>
    </ImageSizeDefinition>
    <ImageSizeDefinition>
      <Id>945048109</Id>
      <Width>0</Width>
      <Height>0</Height>
      <XPath>//Image[@id='Profile.Org.Logo']</XPath>
      <ImageHash>192656fddc85bd6726bd179c485632ff</ImageHash>
    </ImageSizeDefinition>
    <ImageSizeDefinition>
      <Id>2110688327</Id>
      <Width>0</Width>
      <Height>0</Height>
      <XPath>//Image[@id='Profile.Org.Logo']</XPath>
      <ImageHash>192656fddc85bd6726bd179c485632ff</ImageHash>
    </ImageSizeDefinition>
  </ImageDefinitions>
</OneOffixxImageDefinitionPart>
</file>

<file path=customXml/item7.xml><?xml version="1.0" encoding="utf-8"?>
<OneOffixxFormattingPart xmlns:xsd="http://www.w3.org/2001/XMLSchema" xmlns:xsi="http://www.w3.org/2001/XMLSchema-instance" xmlns="http://schema.oneoffixx.com/OneOffixxFormattingPart/1">
  <Configuration>
    <DocumentFunction xmlns="">
      <!-- Parametrierung der Überschriften -->
      <Group name="Headings">
        <Definition type="Heading" level="1" style="Überschrift 1 Bericht"/>
        <Definition type="Heading" level="2" style="Überschrift 2 Bericht"/>
        <Definition type="Heading" level="3" style="Überschrift 3 Bericht"/>
        <Definition type="Heading" level="4" style="Überschrift 4 Bericht"/>
      </Group>
      <!-- Parametrierung der Tabulatoren -->
      <Group name="Indents" maxListLevels="4">
      </Group>
      <!-- Parametrierung der Listen, Aufzählungen und Nummerierungen -->
      <Group name="NumberingStyles">
        <Definition type="Numeric" tabPosition="1" style="List_Numeric"/>
        <Definition type="Alphabetic" tabPosition="1" style="List_Alphabetic"/>
        <Definition type="Line" tabPosition="1" style="List_Line"/>
      </Group>
      <!-- Parametrierung der Nummerierungs-Optionen -->
      <Group name="NumberingBehaviors">
        <Definition type="Increment" style="List_Numeric"/>
        <Definition type="Decrement"/>
        <!--<Definition type="RestartMain"/>
		  <Definition type="RestartSub"/>-->
        <Definition type="ResetChapter" style="Überschrift 1 Bericht"/>
        <Definition type="ResetList" style="List_Numeric"/>
      </Group>
      <!-- Parametrierung der weiteren Formatierungs-Optionen -->
      <Group name="Styles">
        <Definition type="Standard" style="Standard Bericht"/>
        <Definition type="Bold" style="Standard fett"/>
        <Definition type="Italic" style=""/>
        <Definition type="Underline" style=""/>
      </Group>
      <!-- Parametrierung der weiteren kundenspezifischen Formatierungs-Optionen -->
      <Group name="CustomStyles">
        <Category id="Anhänge">
          <Label lcid="1042">Anhänge</Label>
          <Definition type="Anhang Ebene 1" style="Anhang 1">
            <Label lcid="1042">Anhang Ebene 1</Label>
          </Definition>
          <Definition type="Anhang Ebene 2" style="Anhang 2">
            <Label lcid="1042">Anhang Ebene 2</Label>
          </Definition>
          <Definition type="Anhang Ebene 3" style="Anhang 3">
            <Label lcid="1042">Anhang Ebene 3</Label>
          </Definition>
        </Category>
        <Category id="Überschriften">
          <Definition type="Überschrift 5 kursiv" style="Überschrift 5">
            <Label lcid="1042">Überschrift 5 kursiv</Label>
          </Definition>
        </Category>
        <Category id="Tabellenstyles">
          <Label lcid="1042">Tabellenstyles</Label>
          <Definition type="Standard Tabelle" style="Standard Tabelle">
            <Label lcid="1042">Standard Tabelle</Label>
          </Definition>
          <Definition type="Überschrift Tabelle" style="Überschrift Tabelle">
            <Label lcid="1042">Überschrift Tabelle</Label>
          </Definition>
          <Definition type="Line Tabelle 1" style="Line Tabelle 1">
            <Label lcid="1042">Line Tabelle 1</Label>
          </Definition>
          <Definition type="Line Tabelle 2" style="Line Tabelle 2">
            <Label lcid="1042">Line Tabelle 2</Label>
          </Definition>
          <Definition type="Line Tabelle 3" style="Line Tabelle 3">
            <Label lcid="1042">Line Tabelle 3</Label>
          </Definition>
          <Definition type="Line Tabelle 4" style="Line Tabelle 4">
            <Label lcid="1042">Line Tabelle 4</Label>
          </Definition>
        </Category>
        <!--
		  <Category id="Formats">
		    <Label lcid="1042">div. Formatierungen</Label>
		    <Definition type="Intensiv" style="Intensiv">
		      <Label lcid="1042">Hervorgehoben</Label>
		    </Definition>
		    <Definition type="Bold" style="Fett">
		      <Label lcid="1042">Fett</Label>
		    </Definition>
		  </Category>
		  -->
      </Group>
    </DocumentFunction>
  </Configuration>
</OneOffixxFormattingPart>
</file>

<file path=customXml/item8.xml><?xml version="1.0" encoding="utf-8"?>
<OneOffixxDocumentSubDocumentPart xmlns:xsi="http://www.w3.org/2001/XMLSchema-instance" xmlns:xsd="http://www.w3.org/2001/XMLSchema" xmlns="http://schema.oneoffixx.com/OneOffixxDocumentSubDocumentPart/1">
  <Sections>
    <SubDocumentSection>
      <Id>bbe95515-abfc-4a31-8a4e-a4ca58c5ca70</Id>
      <Name>Bericht letzte Seite</Name>
      <SectionType>AfterMainDocument</SectionType>
      <IsVisible>true</IsVisible>
    </SubDocumentSection>
  </Sections>
</OneOffixxDocumentSubDocumentPart>
</file>

<file path=customXml/item9.xml>��< ? x m l   v e r s i o n = " 1 . 0 "   e n c o d i n g = " u t f - 1 6 " ? > < O n e O f f i x x D o c u m e n t P a r t   x m l n s : x s d = " h t t p : / / w w w . w 3 . o r g / 2 0 0 1 / X M L S c h e m a "   x m l n s : x s i = " h t t p : / / w w w . w 3 . o r g / 2 0 0 1 / X M L S c h e m a - i n s t a n c e "   i d = " 4 a d b f 7 b e - e 9 1 a - 4 e a 4 - 8 b 2 8 - 6 9 c e d 3 8 4 0 a 0 a "   t I d = " 9 b 4 7 0 2 6 a - d 1 6 5 - 4 f b 0 - 9 7 8 e - 4 c e 8 f 7 7 4 e e 8 2 "   i n t e r n a l T I d = " 9 b 4 7 0 2 6 a - d 1 6 5 - 4 f b 0 - 9 7 8 e - 4 c e 8 f 7 7 4 e e 8 2 "   m t I d = " 2 7 5 a f 3 2 e - b c 4 0 - 4 5 c 2 - 8 5 b 7 - a f b 1 c 0 3 8 2 6 5 3 "   r e v i s i o n = " 0 "   c r e a t e d m a j o r v e r s i o n = " 0 "   c r e a t e d m i n o r v e r s i o n = " 0 "   c r e a t e d = " 2 0 2 1 - 0 3 - 0 2 T 1 6 : 5 9 : 2 4 . 4 7 2 8 7 7 4 Z "   m o d i f i e d m a j o r v e r s i o n = " 0 "   m o d i f i e d m i n o r v e r s i o n = " 0 "   m o d i f i e d = " 0 0 0 1 - 0 1 - 0 1 T 0 0 : 0 0 : 0 0 "   p r o f i l e = " 6 2 b a b 9 c 0 - 4 d e 6 - 4 7 1 7 - b d 5 3 - 4 2 9 f b b 9 8 f 4 1 7 "   m o d e = " S a v e d D o c u m e n t "   c o l o r m o d e = " C o l o r "   l c i d = " 2 0 5 5 "   x m l n s = " h t t p : / / s c h e m a . o n e o f f i x x . c o m / O n e O f f i x x D o c u m e n t P a r t / 1 " >  
     < C o n t e n t >  
         < D a t a M o d e l   x m l n s = " " >  
             < T o o l b o x >  
                 < T e x t   i d = " D o c u m e n t P r o p e r t i e s . S a v e P a t h " > < ! [ C D A T A [ h t t p s : / / p o m p l u s . s h a r e p o i n t . c o m / s i t e s / 4 1 - 6 6 9 0 2 _ G V Z _ A Z A _ 2 0 2 5 _ B H T _ U E B U N G S A N L A G E _ 4 - 8 / F r e i g e g e b e n e   D o k u m e n t e / G e n e r a l / B e r i c h t e / 0 6 _ F i n a l   D o k u m e n t e / 0 3 _ G P   A Z A   2 0 2 1 . 0 4   i n t e r n / G P   A Z A   2 0 2 1 . 0 4   -   D o k u m e n t   D   A n g e b o t s u n t e r l a g e n   A n b i e t e r   0 1 . d o c x ] ] > < / T e x t >  
                 < T e x t   i d = " D o c u m e n t P r o p e r t i e s . D o c u m e n t N a m e " > < ! [ C D A T A [ G P   A Z A   2 0 2 1 . 0 4   -   D o k u m e n t   D   A n g e b o t s u n t e r l a g e n   A n b i e t e r   0 1 . d o c x ] ] > < / T e x t >  
                 < D a t e T i m e   i d = " D o c u m e n t P r o p e r t i e s . S a v e T i m e s t a m p "   l i d = " D e u t s c h   ( D e u t s c h l a n d ) " > 2 0 2 1 - 0 8 - 2 3 T 1 3 : 3 3 : 5 3 . 4 5 3 9 0 8 2 Z < / D a t e T i m e >  
             < / T o o l b o x >  
             < S c r i p t i n g >  
                 < T e x t   i d = " C u s t o m E l e m e n t s . C u s t o m F i l e N a m e "   l a b e l = " C u s t o m E l e m e n t s . C u s t o m F i l e N a m e " > < ! [ C D A T A [ A u s s c h r e i b u n g   B a u h e r r e n v e r t r e t u n g ,   A Z A   -   � b u n g s a n l a n g e n   4 - 6   0 1 ] ] > < / T e x t >  
                 < T e x t   i d = " C u s t o m E l e m e n t s . U p d a t e F i l e N a m e "   l a b e l = " C u s t o m E l e m e n t s . U p d a t e F i l e N a m e " > < ! [ C D A T A [ t r u e ] ] > < / T e x t >  
                 < T e x t   i d = " C u s t o m E l e m e n t s . A u f t r a g g e b e r T i t e l s e i t e "   l a b e l = " C u s t o m E l e m e n t s . A u f t r a g g e b e r T i t e l s e i t e " > < ! [ C D A T A [   ] ] > < / T e x t >  
                 < T e x t   i d = " C u s t o m E l e m e n t s . A u t o r "   l a b e l = " C u s t o m E l e m e n t s . A u t o r " > < ! [ C D A T A [ C l a u d i o   S t e r n ,   p o m + C o n s u l t i n g   A G ] ] > < / T e x t >  
                 < T e x t   i d = " C u s t o m E l e m e n t s . A u f t r a g g e b e r "   l a b e l = " C u s t o m E l e m e n t s . A u f t r a g g e b e r " > < ! [ C D A T A [   ] ] > < / T e x t >  
                 < T e x t   i d = " C u s t o m E l e m e n t s . P r o j e k t l e i t e r "   l a b e l = " C u s t o m E l e m e n t s . P r o j e k t l e i t e r " > < ! [ C D A T A [   ] ] > < / T e x t >  
                 < T e x t   i d = " C u s t o m E l e m e n t s . I n t e r n G e b r a u c h "   l a b e l = " C u s t o m E l e m e n t s . I n t e r n G e b r a u c h " > < ! [ C D A T A [   ] ] > < / T e x t >  
                 < T e x t   i d = " C u s t o m E l e m e n t s . A u s G r u e n d e n "   l a b e l = " C u s t o m E l e m e n t s . A u s G r u e n d e n " > < ! [ C D A T A [ A u s   G r � n d e n   d e r   b e s s e r e n   L e s b a r k e i t   w i r d   a u f   d i e   g l e i c h z e i t i g e   V e r w e n d u n g   m � n n l i c h e r   u n d   w e i b l i c h e r   S p r a c h f o r m e n   v e r z i c h t e t .   S � m t l i c h e   P e r s o n e n b e z e i c h n u n g e n   g e l t e n   g l e i c h w o h l   f � r   b e i d e r l e i   G e s c h l e c h t e r . ] ] > < / T e x t >  
                 < T e x t   i d = " C u s t o m E l e m e n t s . E n t w u r f "   l a b e l = " C u s t o m E l e m e n t s . E n t w u r f " > < ! [ C D A T A [ E n t w u r f ] ] > < / T e x t >  
                 < T e x t   i d = " C u s t o m E l e m e n t s . I m r e s s u m "   l a b e l = " C u s t o m E l e m e n t s . I m r e s s u m " > < ! [ C D A T A [ I m p r e s s u m ] ] > < / T e x t >  
                 < T e x t   i d = " C u s t o m E l e m e n t s . I m p r e s s u m T e x t "   l a b e l = " C u s t o m E l e m e n t s . I m p r e s s u m T e x t " > < ! [ C D A T A [ A l l e   R e c h t e ,   a u c h   d i e   d e s   a u s z u g s w e i s e n   N a c h d r u c k s ,   d e r   f o t o m e c h a n i s c h e n   W i e d e r g a b e   ( e i n s c h l i e s s l i c h   M i k r o k o p i e )   s o w i e   d e r   A u s w e r t u n g   d u r c h   D a t e n b a n k e n   o d e r   � h n l i c h e   E i n r i c h t u n g e n ,   s i n d   v o r b e h a l t e n . ] ] > < / T e x t >  
                 < T e x t   i d = " C u s t o m E l e m e n t s . A u f t r a g g e b e r T e x t "   l a b e l = " C u s t o m E l e m e n t s . A u f t r a g g e b e r T e x t " > < ! [ C D A T A [ A u f t r a g g e b e r ] ] > < / T e x t >  
                 < T e x t   i d = " C u s t o m E l e m e n t s . P r o j e k t n r "   l a b e l = " C u s t o m E l e m e n t s . P r o j e k t n r " > < ! [ C D A T A [ P r o j e k t n u m m e r ] ] > < / T e x t >  
                 < T e x t   i d = " C u s t o m E l e m e n t s . P r o j e k t b e z "   l a b e l = " C u s t o m E l e m e n t s . P r o j e k t b e z " > < ! [ C D A T A [ P r o j e k t b e z e i c h n u n g ] ] > < / T e x t >  
                 < T e x t   i d = " C u s t o m E l e m e n t s . P r o j e k t l e i t u n g T e x t "   l a b e l = " C u s t o m E l e m e n t s . P r o j e k t l e i t u n g T e x t " > < ! [ C D A T A [ P r o j e k t l e i t u n g ] ] > < / T e x t >  
                 < T e x t   i d = " C u s t o m E l e m e n t s . P r o j e k t l e i t e r T e x t "   l a b e l = " C u s t o m E l e m e n t s . P r o j e k t l e i t e r T e x t " > < ! [ C D A T A [ P r o j e k t l e i t e r ] ] > < / T e x t >  
                 < T e x t   i d = " C u s t o m E l e m e n t s . H e r a u s g e b e r "   l a b e l = " C u s t o m E l e m e n t s . H e r a u s g e b e r " > < ! [ C D A T A [ H e r a u s g e b e r ] ] > < / T e x t >  
                 < T e x t   i d = " C u s t o m E l e m e n t s . V e r s i o n i e r u n g "   l a b e l = " C u s t o m E l e m e n t s . V e r s i o n i e r u n g " > < ! [ C D A T A [ V e r s i o n i e r u n g ] ] > < / T e x t >  
                 < T e x t   i d = " C u s t o m E l e m e n t s . D a t u m "   l a b e l = " C u s t o m E l e m e n t s . D a t u m " > < ! [ C D A T A [ D a t u m ] ] > < / T e x t >  
                 < T e x t   i d = " C u s t o m E l e m e n t s . A u t o r T e x t "   l a b e l = " C u s t o m E l e m e n t s . A u t o r T e x t " > < ! [ C D A T A [ A u t o r ] ] > < / T e x t >  
                 < T e x t   i d = " C u s t o m E l e m e n t s . A e n d e r u n g "   l a b e l = " C u s t o m E l e m e n t s . A e n d e r u n g " > < ! [ C D A T A [ � n d e r u n g ] ] > < / T e x t >  
                 < T e x t   i d = " C u s t o m E l e m e n t s . I n h a l t s v e r z e i c h n i s "   l a b e l = " C u s t o m E l e m e n t s . I n h a l t s v e r z e i c h n i s " > < ! [ C D A T A [ I n h a l t s v e r z e i c h n i s ] ] > < / T e x t >  
                 < T e x t   i d = " C u s t o m E l e m e n t s . E r s t e l l u n g D o k "   l a b e l = " C u s t o m E l e m e n t s . E r s t e l l u n g D o k " > < ! [ C D A T A [ E r s t e l l u n g   D o k u m e n t ] ] > < / T e x t >  
                 < T e x t   i d = " C u s t o m E l e m e n t s . V e r a n t w "   l a b e l = " C u s t o m E l e m e n t s . V e r a n t w " > < ! [ C D A T A [ V e r a n t w o r t u n g ] ] > < / T e x t >  
                 < T e x t   i d = " C u s t o m E l e m e n t s . S i g n e r s . S i g n e r _ 0 "   l a b e l = " C u s t o m E l e m e n t s . S i g n e r s . S i g n e r _ 0 " > < ! [ C D A T A [ C l a u d i o   S t e r n ] ] > < / T e x t >  
                 < T e x t   i d = " C u s t o m E l e m e n t s . S i g n e r s . S i g n e r _ 1 "   l a b e l = " C u s t o m E l e m e n t s . S i g n e r s . S i g n e r _ 1 " > < ! [ C D A T A [   ] ] > < / T e x t >  
                 < T e x t   i d = " C u s t o m E l e m e n t s . V e r s i o n C u s t o m "   l a b e l = " C u s t o m E l e m e n t s . V e r s i o n C u s t o m " > < ! [ C D A T A [ 0 1 ] ] > < / T e x t >  
                 < T e x t   i d = " C u s t o m E l e m e n t s . S e i t e "   l a b e l = " C u s t o m E l e m e n t s . S e i t e " > < ! [ C D A T A [ S e i t e ] ] > < / T e x t >  
             < / S c r i p t i n g >  
             < P r o f i l e >  
                 < T e x t   i d = " P r o f i l e . I d "   l a b e l = " P r o f i l e . I d " > < ! [ C D A T A [ 6 2 b a b 9 c 0 - 4 d e 6 - 4 7 1 7 - b d 5 3 - 4 2 9 f b b 9 8 f 4 1 7 ] ] > < / T e x t >  
                 < T e x t   i d = " P r o f i l e . O r g a n i z a t i o n U n i t I d "   l a b e l = " P r o f i l e . O r g a n i z a t i o n U n i t I d " > < ! [ C D A T A [ 5 b 0 3 e 4 3 8 - e 5 c d - 4 4 1 d - a a 4 0 - 9 7 4 3 6 a 7 c a b 4 e ] ] > < / T e x t >  
                 < T e x t   i d = " P r o f i l e . O r g . C l a i m "   l a b e l = " P r o f i l e . O r g . C l a i m " > < ! [ C D A T A [   ] ] > < / T e x t >  
                 < T e x t   i d = " P r o f i l e . O r g . E m a i l "   l a b e l = " P r o f i l e . O r g . E m a i l " > < ! [ C D A T A [ i n f o @ p o m . c h ] ] > < / T e x t >  
                 < T e x t   i d = " P r o f i l e . O r g . F a x "   l a b e l = " P r o f i l e . O r g . F a x " > < ! [ C D A T A [   ] ] > < / T e x t >  
                 < T e x t   i d = " P r o f i l e . O r g . P h o n e "   l a b e l = " P r o f i l e . O r g . P h o n e " > < ! [ C D A T A [ + 4 1   5 8   6 3 7   3 7   1 3 ] ] > < / T e x t >  
                 < T e x t   i d = " P r o f i l e . O r g . P o s t a l . C i t y "   l a b e l = " P r o f i l e . O r g . P o s t a l . C i t y " > < ! [ C D A T A [ B a s e l ] ] > < / T e x t >  
                 < T e x t   i d = " P r o f i l e . O r g . P o s t a l . c o "   l a b e l = " P r o f i l e . O r g . P o s t a l . c o " > < ! [ C D A T A [   ] ] > < / T e x t >  
                 < T e x t   i d = " P r o f i l e . O r g . P o s t a l . C o u n t r y "   l a b e l = " P r o f i l e . O r g . P o s t a l . C o u n t r y " > < ! [ C D A T A [ S c h w e i z ] ] > < / T e x t >  
                 < T e x t   i d = " P r o f i l e . O r g . P o s t a l . L Z i p "   l a b e l = " P r o f i l e . O r g . P o s t a l . L Z i p " > < ! [ C D A T A [ C H ] ] > < / T e x t >  
                 < T e x t   i d = " P r o f i l e . O r g . P o s t a l . P C i t y "   l a b e l = " P r o f i l e . O r g . P o s t a l . P C i t y " > < ! [ C D A T A [   ] ] > < / T e x t >  
                 < T e x t   i d = " P r o f i l e . O r g . P o s t a l . P o B o x "   l a b e l = " P r o f i l e . O r g . P o s t a l . P o B o x " > < ! [ C D A T A [   ] ] > < / T e x t >  
                 < T e x t   i d = " P r o f i l e . O r g . P o s t a l . P Z i p "   l a b e l = " P r o f i l e . O r g . P o s t a l . P Z i p " > < ! [ C D A T A [   ] ] > < / T e x t >  
                 < T e x t   i d = " P r o f i l e . O r g . P o s t a l . S t r e e t "   l a b e l = " P r o f i l e . O r g . P o s t a l . S t r e e t " > < ! [ C D A T A [ L a n g e   G a s s e   8 ] ] > < / T e x t >  
                 < T e x t   i d = " P r o f i l e . O r g . P o s t a l . Z i p "   l a b e l = " P r o f i l e . O r g . P o s t a l . Z i p " > < ! [ C D A T A [ 4 0 5 2 ] ] > < / T e x t >  
                 < T e x t   i d = " P r o f i l e . O r g . T i t l e "   l a b e l = " P r o f i l e . O r g . T i t l e " > < ! [ C D A T A [ p o m + C o n s u l t i n g   A G ] ] > < / T e x t >  
                 < T e x t   i d = " P r o f i l e . O r g . U n i t "   l a b e l = " P r o f i l e . O r g . U n i t " > < ! [ C D A T A [   ] ] > < / T e x t >  
                 < T e x t   i d = " P r o f i l e . O r g . W e b "   l a b e l = " P r o f i l e . O r g . W e b " > < ! [ C D A T A [ w w w . p o m . c h ] ] > < / T e x t >  
                 < T e x t   i d = " P r o f i l e . U s e r . A l i a s "   l a b e l = " P r o f i l e . U s e r . A l i a s " > < ! [ C D A T A [   ] ] > < / T e x t >  
                 < T e x t   i d = " P r o f i l e . U s e r . E m a i l "   l a b e l = " P r o f i l e . U s e r . E m a i l " > < ! [ C D A T A [ c l a u d i o . s t e r n @ p o m . c h ] ] > < / T e x t >  
                 < T e x t   i d = " P r o f i l e . U s e r . F a x "   l a b e l = " P r o f i l e . U s e r . F a x " > < ! [ C D A T A [   ] ] > < / T e x t >  
                 < T e x t   i d = " P r o f i l e . U s e r . F i r s t N a m e "   l a b e l = " P r o f i l e . U s e r . F i r s t N a m e " > < ! [ C D A T A [ C l a u d i o ] ] > < / T e x t >  
                 < T e x t   i d = " P r o f i l e . U s e r . F u n c t i o n "   l a b e l = " P r o f i l e . U s e r . F u n c t i o n " > < ! [ C D A T A [   ] ] > < / T e x t >  
                 < T e x t   i d = " P r o f i l e . U s e r . L a s t N a m e "   l a b e l = " P r o f i l e . U s e r . L a s t N a m e " > < ! [ C D A T A [ S t e r n ] ] > < / T e x t >  
                 < T e x t   i d = " P r o f i l e . U s e r . M o b i l e "   l a b e l = " P r o f i l e . U s e r . M o b i l e " > < ! [ C D A T A [ + 4 1   7 9   3 2 1   6 0   5 1 ] ] > < / T e x t >  
                 < T e x t   i d = " P r o f i l e . U s e r . P h o n e "   l a b e l = " P r o f i l e . U s e r . P h o n e " > < ! [ C D A T A [ 0 5 8 6 3 7 3 7 1 8 ] ] > < / T e x t >  
                 < T e x t   i d = " P r o f i l e . U s e r . S a l u t a t i o n "   l a b e l = " P r o f i l e . U s e r . S a l u t a t i o n " > < ! [ C D A T A [   ] ] > < / T e x t >  
                 < T e x t   i d = " P r o f i l e . U s e r . T i t l e "   l a b e l = " P r o f i l e . U s e r . T i t l e " > < ! [ C D A T A [   ] ] > < / T e x t >  
             < / P r o f i l e >  
             < A u t h o r >  
                 < T e x t   i d = " A u t h o r . U s e r . A l i a s "   l a b e l = " A u t h o r . U s e r . A l i a s " > < ! [ C D A T A [   ] ] > < / T e x t >  
                 < T e x t   i d = " A u t h o r . U s e r . E m a i l "   l a b e l = " A u t h o r . U s e r . E m a i l " > < ! [ C D A T A [ c l a u d i o . s t e r n @ p o m . c h ] ] > < / T e x t >  
                 < T e x t   i d = " A u t h o r . U s e r . F a x "   l a b e l = " A u t h o r . U s e r . F a x " > < ! [ C D A T A [   ] ] > < / T e x t >  
                 < T e x t   i d = " A u t h o r . U s e r . F i r s t N a m e "   l a b e l = " A u t h o r . U s e r . F i r s t N a m e " > < ! [ C D A T A [ C l a u d i o ] ] > < / T e x t >  
                 < T e x t   i d = " A u t h o r . U s e r . F u n c t i o n "   l a b e l = " A u t h o r . U s e r . F u n c t i o n " > < ! [ C D A T A [   ] ] > < / T e x t >  
                 < T e x t   i d = " A u t h o r . U s e r . L a s t N a m e "   l a b e l = " A u t h o r . U s e r . L a s t N a m e " > < ! [ C D A T A [ S t e r n ] ] > < / T e x t >  
                 < T e x t   i d = " A u t h o r . U s e r . M o b i l e "   l a b e l = " A u t h o r . U s e r . M o b i l e " > < ! [ C D A T A [ + 4 1   7 9   3 2 1   6 0   5 1 ] ] > < / T e x t >  
                 < T e x t   i d = " A u t h o r . U s e r . P h o n e "   l a b e l = " A u t h o r . U s e r . P h o n e " > < ! [ C D A T A [ 0 5 8 6 3 7 3 7 1 8 ] ] > < / T e x t >  
                 < T e x t   i d = " A u t h o r . U s e r . S a l u t a t i o n "   l a b e l = " A u t h o r . U s e r . S a l u t a t i o n " > < ! [ C D A T A [   ] ] > < / T e x t >  
                 < T e x t   i d = " A u t h o r . U s e r . T i t l e "   l a b e l = " A u t h o r . U s e r . T i t l e " > < ! [ C D A T A [   ] ] > < / T e x t >  
             < / A u t h o r >  
             < S i g n e r _ 0 >  
                 < T e x t   i d = " S i g n e r _ 0 . I d "   l a b e l = " S i g n e r _ 0 . I d " > < ! [ C D A T A [ 6 2 b a b 9 c 0 - 4 d e 6 - 4 7 1 7 - b d 5 3 - 4 2 9 f b b 9 8 f 4 1 7 ] ] > < / T e x t >  
                 < T e x t   i d = " S i g n e r _ 0 . O r g a n i z a t i o n U n i t I d "   l a b e l = " S i g n e r _ 0 . O r g a n i z a t i o n U n i t I d " > < ! [ C D A T A [ 5 b 0 3 e 4 3 8 - e 5 c d - 4 4 1 d - a a 4 0 - 9 7 4 3 6 a 7 c a b 4 e ] ] > < / T e x t >  
                 < T e x t   i d = " S i g n e r _ 0 . O r g . C l a i m "   l a b e l = " S i g n e r _ 0 . O r g . C l a i m " > < ! [ C D A T A [   ] ] > < / T e x t >  
                 < T e x t   i d = " S i g n e r _ 0 . O r g . E m a i l "   l a b e l = " S i g n e r _ 0 . O r g . E m a i l " > < ! [ C D A T A [ i n f o @ p o m . c h ] ] > < / T e x t >  
                 < T e x t   i d = " S i g n e r _ 0 . O r g . F a x "   l a b e l = " S i g n e r _ 0 . O r g . F a x " > < ! [ C D A T A [   ] ] > < / T e x t >  
                 < T e x t   i d = " S i g n e r _ 0 . O r g . P h o n e "   l a b e l = " S i g n e r _ 0 . O r g . P h o n e " > < ! [ C D A T A [ + 4 1   5 8   6 3 7   3 7   1 3 ] ] > < / T e x t >  
                 < T e x t   i d = " S i g n e r _ 0 . O r g . P o s t a l . C i t y "   l a b e l = " S i g n e r _ 0 . O r g . P o s t a l . C i t y " > < ! [ C D A T A [ B a s e l ] ] > < / T e x t >  
                 < T e x t   i d = " S i g n e r _ 0 . O r g . P o s t a l . c o "   l a b e l = " S i g n e r _ 0 . O r g . P o s t a l . c o " > < ! [ C D A T A [   ] ] > < / T e x t >  
                 < T e x t   i d = " S i g n e r _ 0 . O r g . P o s t a l . C o u n t r y "   l a b e l = " S i g n e r _ 0 . O r g . P o s t a l . C o u n t r y " > < ! [ C D A T A [ S c h w e i z ] ] > < / T e x t >  
                 < T e x t   i d = " S i g n e r _ 0 . O r g . P o s t a l . L Z i p "   l a b e l = " S i g n e r _ 0 . O r g . P o s t a l . L Z i p " > < ! [ C D A T A [ C H ] ] > < / T e x t >  
                 < T e x t   i d = " S i g n e r _ 0 . O r g . P o s t a l . P C i t y "   l a b e l = " S i g n e r _ 0 . O r g . P o s t a l . P C i t y " > < ! [ C D A T A [   ] ] > < / T e x t >  
                 < T e x t   i d = " S i g n e r _ 0 . O r g . P o s t a l . P o B o x "   l a b e l = " S i g n e r _ 0 . O r g . P o s t a l . P o B o x " > < ! [ C D A T A [   ] ] > < / T e x t >  
                 < T e x t   i d = " S i g n e r _ 0 . O r g . P o s t a l . P Z i p "   l a b e l = " S i g n e r _ 0 . O r g . P o s t a l . P Z i p " > < ! [ C D A T A [   ] ] > < / T e x t >  
                 < T e x t   i d = " S i g n e r _ 0 . O r g . P o s t a l . S t r e e t "   l a b e l = " S i g n e r _ 0 . O r g . P o s t a l . S t r e e t " > < ! [ C D A T A [ L a n g e   G a s s e   8 ] ] > < / T e x t >  
                 < T e x t   i d = " S i g n e r _ 0 . O r g . P o s t a l . Z i p "   l a b e l = " S i g n e r _ 0 . O r g . P o s t a l . Z i p " > < ! [ C D A T A [ 4 0 5 2 ] ] > < / T e x t >  
                 < T e x t   i d = " S i g n e r _ 0 . O r g . T i t l e "   l a b e l = " S i g n e r _ 0 . O r g . T i t l e " > < ! [ C D A T A [ p o m + C o n s u l t i n g   A G ] ] > < / T e x t >  
                 < T e x t   i d = " S i g n e r _ 0 . O r g . U n i t "   l a b e l = " S i g n e r _ 0 . O r g . U n i t " > < ! [ C D A T A [   ] ] > < / T e x t >  
                 < T e x t   i d = " S i g n e r _ 0 . O r g . W e b "   l a b e l = " S i g n e r _ 0 . O r g . W e b " > < ! [ C D A T A [ w w w . p o m . c h ] ] > < / T e x t >  
                 < T e x t   i d = " S i g n e r _ 0 . U s e r . A l i a s "   l a b e l = " S i g n e r _ 0 . U s e r . A l i a s " > < ! [ C D A T A [   ] ] > < / T e x t >  
                 < T e x t   i d = " S i g n e r _ 0 . U s e r . E m a i l "   l a b e l = " S i g n e r _ 0 . U s e r . E m a i l " > < ! [ C D A T A [ c l a u d i o . s t e r n @ p o m . c h ] ] > < / T e x t >  
                 < T e x t   i d = " S i g n e r _ 0 . U s e r . F a x "   l a b e l = " S i g n e r _ 0 . U s e r . F a x " > < ! [ C D A T A [   ] ] > < / T e x t >  
                 < T e x t   i d = " S i g n e r _ 0 . U s e r . F i r s t N a m e "   l a b e l = " S i g n e r _ 0 . U s e r . F i r s t N a m e " > < ! [ C D A T A [ C l a u d i o ] ] > < / T e x t >  
                 < T e x t   i d = " S i g n e r _ 0 . U s e r . F u n c t i o n "   l a b e l = " S i g n e r _ 0 . U s e r . F u n c t i o n " > < ! [ C D A T A [   ] ] > < / T e x t >  
                 < T e x t   i d = " S i g n e r _ 0 . U s e r . L a s t N a m e "   l a b e l = " S i g n e r _ 0 . U s e r . L a s t N a m e " > < ! [ C D A T A [ S t e r n ] ] > < / T e x t >  
                 < T e x t   i d = " S i g n e r _ 0 . U s e r . M o b i l e "   l a b e l = " S i g n e r _ 0 . U s e r . M o b i l e " > < ! [ C D A T A [ + 4 1   7 9   3 2 1   6 0   5 1 ] ] > < / T e x t >  
                 < T e x t   i d = " S i g n e r _ 0 . U s e r . P h o n e "   l a b e l = " S i g n e r _ 0 . U s e r . P h o n e " > < ! [ C D A T A [ 0 5 8 6 3 7 3 7 1 8 ] ] > < / T e x t >  
                 < T e x t   i d = " S i g n e r _ 0 . U s e r . S a l u t a t i o n "   l a b e l = " S i g n e r _ 0 . U s e r . S a l u t a t i o n " > < ! [ C D A T A [   ] ] > < / T e x t >  
                 < T e x t   i d = " S i g n e r _ 0 . U s e r . T i t l e "   l a b e l = " S i g n e r _ 0 . U s e r . T i t l e " > < ! [ C D A T A [   ] ] > < / T e x t >  
             < / S i g n e r _ 0 >  
             < S i g n e r _ 1 >  
                 < T e x t   i d = " S i g n e r _ 1 . I d "   l a b e l = " S i g n e r _ 1 . I d " > < ! [ C D A T A [ 0 0 0 0 0 0 0 0 - 0 0 0 0 - 0 0 0 0 - 0 0 0 0 - 0 0 0 0 0 0 0 0 0 0 0 0 ] ] > < / T e x t >  
                 < T e x t   i d = " S i g n e r _ 1 . O r g a n i z a t i o n U n i t I d "   l a b e l = " S i g n e r _ 1 . O r g a n i z a t i o n U n i t I d " > < ! [ C D A T A [   ] ] > < / T e x t >  
                 < T e x t   i d = " S i g n e r _ 1 . O r g . C l a i m "   l a b e l = " S i g n e r _ 1 . O r g . C l a i m " > < ! [ C D A T A [   ] ] > < / T e x t >  
                 < T e x t   i d = " S i g n e r _ 1 . O r g . E m a i l "   l a b e l = " S i g n e r _ 1 . O r g . E m a i l " > < ! [ C D A T A [   ] ] > < / T e x t >  
                 < T e x t   i d = " S i g n e r _ 1 . O r g . F a x "   l a b e l = " S i g n e r _ 1 . O r g . F a x " > < ! [ C D A T A [   ] ] > < / T e x t >  
                 < T e x t   i d = " S i g n e r _ 1 . O r g . P h o n e "   l a b e l = " S i g n e r _ 1 . O r g . P h o n e " > < ! [ C D A T A [   ] ] > < / T e x t >  
                 < T e x t   i d = " S i g n e r _ 1 . O r g . P o s t a l . C i t y "   l a b e l = " S i g n e r _ 1 . O r g . P o s t a l . C i t y " > < ! [ C D A T A [   ] ] > < / T e x t >  
                 < T e x t   i d = " S i g n e r _ 1 . O r g . P o s t a l . c o "   l a b e l = " S i g n e r _ 1 . O r g . P o s t a l . c o " > < ! [ C D A T A [   ] ] > < / T e x t >  
                 < T e x t   i d = " S i g n e r _ 1 . O r g . P o s t a l . C o u n t r y "   l a b e l = " S i g n e r _ 1 . O r g . P o s t a l . C o u n t r y " > < ! [ C D A T A [   ] ] > < / T e x t >  
                 < T e x t   i d = " S i g n e r _ 1 . O r g . P o s t a l . L Z i p "   l a b e l = " S i g n e r _ 1 . O r g . P o s t a l . L Z i p " > < ! [ C D A T A [   ] ] > < / T e x t >  
                 < T e x t   i d = " S i g n e r _ 1 . O r g . P o s t a l . P C i t y "   l a b e l = " S i g n e r _ 1 . O r g . P o s t a l . P C i t y " > < ! [ C D A T A [   ] ] > < / T e x t >  
                 < T e x t   i d = " S i g n e r _ 1 . O r g . P o s t a l . P o B o x "   l a b e l = " S i g n e r _ 1 . O r g . P o s t a l . P o B o x " > < ! [ C D A T A [   ] ] > < / T e x t >  
                 < T e x t   i d = " S i g n e r _ 1 . O r g . P o s t a l . P Z i p "   l a b e l = " S i g n e r _ 1 . O r g . P o s t a l . P Z i p " > < ! [ C D A T A [   ] ] > < / T e x t >  
                 < T e x t   i d = " S i g n e r _ 1 . O r g . P o s t a l . S t r e e t "   l a b e l = " S i g n e r _ 1 . O r g . P o s t a l . S t r e e t " > < ! [ C D A T A [   ] ] > < / T e x t >  
                 < T e x t   i d = " S i g n e r _ 1 . O r g . P o s t a l . Z i p "   l a b e l = " S i g n e r _ 1 . O r g . P o s t a l . Z i p " > < ! [ C D A T A [   ] ] > < / T e x t >  
                 < T e x t   i d = " S i g n e r _ 1 . O r g . T i t l e "   l a b e l = " S i g n e r _ 1 . O r g . T i t l e " > < ! [ C D A T A [   ] ] > < / T e x t >  
                 < T e x t   i d = " S i g n e r _ 1 . O r g . U n i t "   l a b e l = " S i g n e r _ 1 . O r g . U n i t " > < ! [ C D A T A [   ] ] > < / T e x t >  
                 < T e x t   i d = " S i g n e r _ 1 . O r g . W e b "   l a b e l = " S i g n e r _ 1 . O r g . W e b " > < ! [ C D A T A [   ] ] > < / T e x t >  
                 < T e x t   i d = " S i g n e r _ 1 . U s e r . A l i a s "   l a b e l = " S i g n e r _ 1 . U s e r . A l i a s " > < ! [ C D A T A [   ] ] > < / T e x t >  
                 < T e x t   i d = " S i g n e r _ 1 . U s e r . E m a i l "   l a b e l = " S i g n e r _ 1 . U s e r . E m a i l " > < ! [ C D A T A [   ] ] > < / T e x t >  
                 < T e x t   i d = " S i g n e r _ 1 . U s e r . F a x "   l a b e l = " S i g n e r _ 1 . U s e r . F a x " > < ! [ C D A T A [   ] ] > < / T e x t >  
                 < T e x t   i d = " S i g n e r _ 1 . U s e r . F i r s t N a m e "   l a b e l = " S i g n e r _ 1 . U s e r . F i r s t N a m e " > < ! [ C D A T A [   ] ] > < / T e x t >  
                 < T e x t   i d = " S i g n e r _ 1 . U s e r . F u n c t i o n "   l a b e l = " S i g n e r _ 1 . U s e r . F u n c t i o n " > < ! [ C D A T A [   ] ] > < / T e x t >  
                 < T e x t   i d = " S i g n e r _ 1 . U s e r . L a s t N a m e "   l a b e l = " S i g n e r _ 1 . U s e r . L a s t N a m e " > < ! [ C D A T A [   ] ] > < / T e x t >  
                 < T e x t   i d = " S i g n e r _ 1 . U s e r . M o b i l e "   l a b e l = " S i g n e r _ 1 . U s e r . M o b i l e " > < ! [ C D A T A [   ] ] > < / T e x t >  
                 < T e x t   i d = " S i g n e r _ 1 . U s e r . P h o n e "   l a b e l = " S i g n e r _ 1 . U s e r . P h o n e " > < ! [ C D A T A [   ] ] > < / T e x t >  
                 < T e x t   i d = " S i g n e r _ 1 . U s e r . S a l u t a t i o n "   l a b e l = " S i g n e r _ 1 . U s e r . S a l u t a t i o n " > < ! [ C D A T A [   ] ] > < / T e x t >  
                 < T e x t   i d = " S i g n e r _ 1 . U s e r . T i t l e "   l a b e l = " S i g n e r _ 1 . U s e r . T i t l e " > < ! [ C D A T A [   ] ] > < / T e x t >  
             < / S i g n e r _ 1 >  
             < P a r a m e t e r   w i n d o w w i d t h = " 7 5 0 "   w i n d o w h e i g h t = " 4 0 0 " >  
                 < T e x t   i d = " D o c P a r a m . A u f t r a g g e b e r "   r o w = " 5 "   c o l u m n = " 1 "   c o l u m n s p a n = " 3 "   l a b e l = " A u f t r a g g e b e r " > < ! [ C D A T A [ G e b � u d e v e r s i c h e r u n g   K a n t o n   Z � r i c h   ( G V Z ) ] ] > < / T e x t >  
                 < T e x t   i d = " D o c P a r a m . B e r i c h t "   c o l u m n = " 1 "   c o l u m n s p a n = " 3 "   l a b e l = " B e r i c h t s b e z e i c h n u n g " > < ! [ C D A T A [ A u s s c h r e i b u n g   B a u h e r r e n v e r t r e t u n g ,   A Z A   -   � b u n g s a n l a n g e n   4 - 6 ] ] > < / T e x t >  
                 < C h e c k B o x   i d = " D o c P a r a m . I n t e r n G e b r a u c h "   r o w = " 4 "   c o l u m n = " 1 "   c o l u m n s p a n = " 3 "   l a b e l = " N u r   i n t e r n e r   G e b r a u c h " > f a l s e < / C h e c k B o x >  
                 < T e x t   i d = " T e x t D o c P a r a m . I n t e r n G e b r a u c h "   l a b e l = " N u r   i n t e r n e r   G e b r a u c h t e x t "   v i s i b l e = " F a l s e " > < ! [ C D A T A [ N u r   i n t e r n e r   G e b r a u c h ] ] > < / T e x t >  
                 < T e x t   i d = " D o c P a r a m . P r o j e k t "   r o w = " 1 "   c o l u m n = " 1 "   c o l u m n s p a n = " 3 "   l a b e l = " P r o j e k t b e z e i c h n u n g " > < ! [ C D A T A [ A u s s c h r e i b u n g   G e n e r a l p l a n e r   A Z A      � b u n g s a n l a g e n   6 - 8 ] ] > < / T e x t >  
                 < T e x t   i d = " D o c P a r a m . P r o j e k t l e i t e r "   r o w = " 6 "   c o l u m n = " 1 "   c o l u m n s p a n = " 3 "   l a b e l = " P r o j e k t l e i t e r " > < ! [ C D A T A [ V o r n a m e   N a m e ] ] > < / T e x t >  
                 < T e x t   i d = " D o c P a r a m . P r o j e k t N r "   r o w = " 2 "   c o l u m n = " 1 "   c o l u m n s p a n = " 3 "   l a b e l = " P r o j e k t n u m m e r " > < ! [ C D A T A [ 4 1 - 6 6 9 0 2 ] ] > < / T e x t >  
                 < T e x t   i d = " D o c P a r a m . V e r s i o n "   r o w = " 3 "   c o l u m n = " 1 "   c o l u m n s p a n = " 3 "   l a b e l = " V e r s i o n "   r e g e x = " ^ ( [ 0 - 9 ] { 2 , 3 } ) $ "   v a l i d a t i o n m e s s a g e = " Z w e i s t e l l i g e   V e r s i o n s n u m m e r " > < ! [ C D A T A [ 0 1 ] ] > < / T e x t >  
                 < T e x t   i d = " S p e c i a l . C h e c k b o x G r o u p V i e w L i s t "   l a b e l = " S p e c i a l . C h e c k b o x G r o u p V i e w L i s t "   v i s i b l e = " F a l s e " > < ! [ C D A T A [   ] ] > < / T e x t >  
                 < T e x t   i d = " S p e c i a l . C h e c k b o x G r o u p V i e w B o x "   l a b e l = " S p e c i a l . C h e c k b o x G r o u p V i e w B o x "   v i s i b l e = " F a l s e " > < ! [ C D A T A [   ] ] > < / T e x t >  
                 < T e x t   i d = " S p e c i a l . C h e c k b o x G r o u p V i e w T e x t "   l a b e l = " S p e c i a l . C h e c k b o x G r o u p V i e w T e x t "   v i s i b l e = " F a l s e " > < ! [ C D A T A [   ] ] > < / T e x t >  
                 < T e x t   i d = " S p e c i a l . C h e c k b o x G r o u p V i e w B o x A n d T e x t "   l a b e l = " S p e c i a l . C h e c k b o x G r o u p V i e w B o x A n d T e x t "   v i s i b l e = " F a l s e " > < ! [ C D A T A [   ] ] > < / T e x t >  
             < / P a r a m e t e r >  
         < / D a t a M o d e l >  
     < / C o n t e n t >  
     < T e m p l a t e T r e e   C r e a t i o n M o d e = " P u b l i s h e d "   P i p e l i n e V e r s i o n = " V 2 " >  
         < T e m p l a t e   t I d = " 9 b 4 7 0 2 6 a - d 1 6 5 - 4 f b 0 - 9 7 8 e - 4 c e 8 f 7 7 4 e e 8 2 "   i n t e r n a l T I d = " 9 b 4 7 0 2 6 a - d 1 6 5 - 4 f b 0 - 9 7 8 e - 4 c e 8 f 7 7 4 e e 8 2 " >  
             < B a s e d O n >  
                 < T e m p l a t e   t I d = " d d a 9 5 a b f - b e 9 5 - 4 a 9 6 - 8 e 7 c - 9 5 d 9 0 8 8 1 b 9 c 7 "   i n t e r n a l T I d = " d d a 9 5 a b f - b e 9 5 - 4 a 9 6 - 8 e 7 c - 9 5 d 9 0 8 8 1 b 9 c 7 " >  
                     < B a s e d O n >  
                         < T e m p l a t e   t I d = " e 7 b 4 5 b 5 9 - 4 4 b d - 4 7 b f - 9 6 f d - 9 4 4 e b d a f f 6 a c "   i n t e r n a l T I d = " e 7 b 4 5 b 5 9 - 4 4 b d - 4 7 b f - 9 6 f d - 9 4 4 e b d a f f 6 a c " / >  
                     < / B a s e d O n >  
                 < / T e m p l a t e >  
             < / B a s e d O n >  
         < / T e m p l a t e >  
     < / T e m p l a t e T r e e >  
 < / O n e O f f i x x D o c u m e n t P a r t > 
</file>

<file path=customXml/itemProps1.xml><?xml version="1.0" encoding="utf-8"?>
<ds:datastoreItem xmlns:ds="http://schemas.openxmlformats.org/officeDocument/2006/customXml" ds:itemID="{415910A3-C429-4641-9FF8-7EE3197C8B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B3C659-95F4-47DA-806D-8F1AB8210C9D}">
  <ds:schemaRefs>
    <ds:schemaRef ds:uri="http://schemas.openxmlformats.org/officeDocument/2006/bibliography"/>
  </ds:schemaRefs>
</ds:datastoreItem>
</file>

<file path=customXml/itemProps3.xml><?xml version="1.0" encoding="utf-8"?>
<ds:datastoreItem xmlns:ds="http://schemas.openxmlformats.org/officeDocument/2006/customXml" ds:itemID="{ADB5C6F6-DB18-40FA-AEC7-27A14B8E9A5A}">
  <ds:schemaRefs>
    <ds:schemaRef ds:uri="http://www.w3.org/2001/XMLSchema"/>
    <ds:schemaRef ds:uri="http://schema.oneoffixx.com/OneOffixxExtendedBindingPart/1"/>
  </ds:schemaRefs>
</ds:datastoreItem>
</file>

<file path=customXml/itemProps4.xml><?xml version="1.0" encoding="utf-8"?>
<ds:datastoreItem xmlns:ds="http://schemas.openxmlformats.org/officeDocument/2006/customXml" ds:itemID="{1ADB32D1-5E6C-4E61-AE59-D7C03F381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2a2464-1df1-40c7-b536-fb98f5ae5a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A761A0-0FC6-47E3-9602-AE18CA637C5B}">
  <ds:schemaRefs>
    <ds:schemaRef ds:uri="http://schemas.microsoft.com/sharepoint/v3/contenttype/forms"/>
  </ds:schemaRefs>
</ds:datastoreItem>
</file>

<file path=customXml/itemProps6.xml><?xml version="1.0" encoding="utf-8"?>
<ds:datastoreItem xmlns:ds="http://schemas.openxmlformats.org/officeDocument/2006/customXml" ds:itemID="{E8FE3540-7012-4B8D-B96C-1A88933B5EF7}">
  <ds:schemaRefs>
    <ds:schemaRef ds:uri="http://www.w3.org/2001/XMLSchema"/>
    <ds:schemaRef ds:uri="http://schema.oneoffixx.com/OneOffixxImageDefinitionPart/1"/>
  </ds:schemaRefs>
</ds:datastoreItem>
</file>

<file path=customXml/itemProps7.xml><?xml version="1.0" encoding="utf-8"?>
<ds:datastoreItem xmlns:ds="http://schemas.openxmlformats.org/officeDocument/2006/customXml" ds:itemID="{FBBD3184-0CF7-496A-80CF-D1FE04C9BE55}">
  <ds:schemaRefs>
    <ds:schemaRef ds:uri="http://www.w3.org/2001/XMLSchema"/>
    <ds:schemaRef ds:uri="http://schema.oneoffixx.com/OneOffixxFormattingPart/1"/>
    <ds:schemaRef ds:uri=""/>
  </ds:schemaRefs>
</ds:datastoreItem>
</file>

<file path=customXml/itemProps8.xml><?xml version="1.0" encoding="utf-8"?>
<ds:datastoreItem xmlns:ds="http://schemas.openxmlformats.org/officeDocument/2006/customXml" ds:itemID="{C5EB7AEA-2CE5-4483-AD8D-D4A3E1C7DAE2}">
  <ds:schemaRefs>
    <ds:schemaRef ds:uri="http://www.w3.org/2001/XMLSchema"/>
    <ds:schemaRef ds:uri="http://schema.oneoffixx.com/OneOffixxDocumentSubDocumentPart/1"/>
  </ds:schemaRefs>
</ds:datastoreItem>
</file>

<file path=customXml/itemProps9.xml><?xml version="1.0" encoding="utf-8"?>
<ds:datastoreItem xmlns:ds="http://schemas.openxmlformats.org/officeDocument/2006/customXml" ds:itemID="{5AC8203B-F6F3-4ED9-9B8C-724A8241EAB5}">
  <ds:schemaRefs>
    <ds:schemaRef ds:uri="http://www.w3.org/2001/XMLSchema"/>
    <ds:schemaRef ds:uri="http://schema.oneoffixx.com/OneOffixxDocumentPart/1"/>
    <ds:schemaRef ds:uri=""/>
  </ds:schemaRefs>
</ds:datastoreItem>
</file>

<file path=docProps/app.xml><?xml version="1.0" encoding="utf-8"?>
<Properties xmlns="http://schemas.openxmlformats.org/officeDocument/2006/extended-properties" xmlns:vt="http://schemas.openxmlformats.org/officeDocument/2006/docPropsVTypes">
  <Template>Dokument C 01 E01</Template>
  <TotalTime>0</TotalTime>
  <Pages>39</Pages>
  <Words>7722</Words>
  <Characters>48650</Characters>
  <Application>Microsoft Office Word</Application>
  <DocSecurity>0</DocSecurity>
  <Lines>405</Lines>
  <Paragraphs>112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Claudio Stern</dc:creator>
  <cp:lastModifiedBy>Claudio Stern</cp:lastModifiedBy>
  <cp:revision>17</cp:revision>
  <cp:lastPrinted>2021-06-25T09:30:00Z</cp:lastPrinted>
  <dcterms:created xsi:type="dcterms:W3CDTF">2021-08-23T12:21:00Z</dcterms:created>
  <dcterms:modified xsi:type="dcterms:W3CDTF">2021-08-23T13:33:00Z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OTrackRevision">
    <vt:bool>false</vt:bool>
  </property>
  <property fmtid="{D5CDD505-2E9C-101B-9397-08002B2CF9AE}" pid="3" name="ContentTypeId">
    <vt:lpwstr>0x01010015798E6B7E57AE46ABC0792F0DDBB99F</vt:lpwstr>
  </property>
</Properties>
</file>