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vertAnchor="page" w:horzAnchor="page" w:tblpX="1617" w:tblpY="4560"/>
        <w:tblOverlap w:val="never"/>
        <w:tblW w:w="88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"/>
        <w:gridCol w:w="111"/>
        <w:gridCol w:w="5545"/>
        <w:gridCol w:w="111"/>
        <w:gridCol w:w="2693"/>
      </w:tblGrid>
      <w:tr w:rsidR="005A5A63" w:rsidRPr="00B12AF4" w14:paraId="4BB96B91" w14:textId="77777777" w:rsidTr="00B02773">
        <w:trPr>
          <w:trHeight w:val="567"/>
        </w:trPr>
        <w:tc>
          <w:tcPr>
            <w:tcW w:w="8845" w:type="dxa"/>
            <w:gridSpan w:val="5"/>
            <w:shd w:val="clear" w:color="auto" w:fill="E6E6E6"/>
            <w:tcMar>
              <w:top w:w="96" w:type="dxa"/>
              <w:left w:w="85" w:type="dxa"/>
              <w:bottom w:w="754" w:type="dxa"/>
              <w:right w:w="85" w:type="dxa"/>
            </w:tcMar>
          </w:tcPr>
          <w:p w14:paraId="440DA568" w14:textId="770C24B2" w:rsidR="000151BC" w:rsidRPr="00B12AF4" w:rsidRDefault="00171217" w:rsidP="000151BC">
            <w:pPr>
              <w:pStyle w:val="01titelseitetitel"/>
              <w:framePr w:wrap="auto" w:vAnchor="margin" w:hAnchor="text" w:xAlign="left" w:yAlign="inline"/>
              <w:suppressOverlap w:val="0"/>
              <w:rPr>
                <w:sz w:val="41"/>
                <w:szCs w:val="41"/>
              </w:rPr>
            </w:pPr>
            <w:r w:rsidRPr="00B12AF4">
              <w:rPr>
                <w:sz w:val="41"/>
                <w:szCs w:val="41"/>
              </w:rPr>
              <w:t>Gemeinde St. Moritz</w:t>
            </w:r>
          </w:p>
          <w:p w14:paraId="5A8F6F9B" w14:textId="03C43E70" w:rsidR="00FC7A7A" w:rsidRPr="00B12AF4" w:rsidRDefault="00171217" w:rsidP="007C4085">
            <w:pPr>
              <w:pStyle w:val="01titelseiteuntertitel"/>
              <w:framePr w:wrap="auto" w:vAnchor="margin" w:hAnchor="text" w:xAlign="left" w:yAlign="inline"/>
              <w:suppressOverlap w:val="0"/>
            </w:pPr>
            <w:r w:rsidRPr="00B12AF4">
              <w:rPr>
                <w:sz w:val="41"/>
                <w:szCs w:val="41"/>
              </w:rPr>
              <w:t>Sanierung und Neunutzung Reithalle</w:t>
            </w:r>
          </w:p>
        </w:tc>
      </w:tr>
      <w:tr w:rsidR="005A5A63" w:rsidRPr="00B12AF4" w14:paraId="4921FF42" w14:textId="77777777" w:rsidTr="00B02773">
        <w:trPr>
          <w:trHeight w:val="454"/>
        </w:trPr>
        <w:tc>
          <w:tcPr>
            <w:tcW w:w="8845" w:type="dxa"/>
            <w:gridSpan w:val="5"/>
            <w:shd w:val="clear" w:color="auto" w:fill="E6E6E6"/>
            <w:tcMar>
              <w:top w:w="57" w:type="dxa"/>
              <w:left w:w="85" w:type="dxa"/>
              <w:right w:w="85" w:type="dxa"/>
            </w:tcMar>
          </w:tcPr>
          <w:p w14:paraId="792C1FDB" w14:textId="5500CAC1" w:rsidR="005A5A63" w:rsidRPr="00B12AF4" w:rsidRDefault="007C4085" w:rsidP="007C4085">
            <w:pPr>
              <w:pStyle w:val="01titelseitedatum"/>
              <w:framePr w:wrap="auto" w:vAnchor="margin" w:hAnchor="text" w:xAlign="left" w:yAlign="inline"/>
              <w:suppressOverlap w:val="0"/>
            </w:pPr>
            <w:r w:rsidRPr="00B12AF4">
              <w:t>S</w:t>
            </w:r>
            <w:r w:rsidR="00675656" w:rsidRPr="00B12AF4">
              <w:t>ubmission im offenen Verfahren</w:t>
            </w:r>
            <w:r w:rsidR="00675656" w:rsidRPr="00B12AF4">
              <w:tab/>
            </w:r>
            <w:r w:rsidR="00675656" w:rsidRPr="00B12AF4">
              <w:br/>
            </w:r>
            <w:r w:rsidR="00302806" w:rsidRPr="00B12AF4">
              <w:t>HLK</w:t>
            </w:r>
            <w:r w:rsidRPr="00B12AF4">
              <w:t>-Ingenieurleistungen BKP 294</w:t>
            </w:r>
            <w:r w:rsidR="00675656" w:rsidRPr="00B12AF4">
              <w:t xml:space="preserve"> mit </w:t>
            </w:r>
            <w:r w:rsidR="002D6F8B" w:rsidRPr="00B12AF4">
              <w:t>Fach</w:t>
            </w:r>
            <w:r w:rsidR="00675656" w:rsidRPr="00B12AF4">
              <w:t>koordination HLKSE</w:t>
            </w:r>
          </w:p>
          <w:p w14:paraId="236086D9" w14:textId="76E05D72" w:rsidR="00D705DF" w:rsidRPr="00B12AF4" w:rsidRDefault="000C7CCE" w:rsidP="00D15A92">
            <w:pPr>
              <w:pStyle w:val="01titelseitedatum"/>
              <w:framePr w:wrap="auto" w:vAnchor="margin" w:hAnchor="text" w:xAlign="left" w:yAlign="inline"/>
              <w:suppressOverlap w:val="0"/>
            </w:pPr>
            <w:r w:rsidRPr="00B12AF4">
              <w:t>30</w:t>
            </w:r>
            <w:r w:rsidR="007E2E83" w:rsidRPr="00B12AF4">
              <w:t>. J</w:t>
            </w:r>
            <w:r w:rsidR="00171217" w:rsidRPr="00B12AF4">
              <w:t>uli 2021</w:t>
            </w:r>
            <w:r w:rsidR="00B44C55">
              <w:t xml:space="preserve"> – </w:t>
            </w:r>
            <w:r w:rsidR="00B44C55" w:rsidRPr="00B44C55">
              <w:rPr>
                <w:b/>
                <w:bCs/>
                <w:color w:val="FF0000"/>
              </w:rPr>
              <w:t>FORMULARE</w:t>
            </w:r>
          </w:p>
        </w:tc>
      </w:tr>
      <w:tr w:rsidR="00872597" w:rsidRPr="00B12AF4" w14:paraId="104BA979" w14:textId="77777777" w:rsidTr="00B02773">
        <w:trPr>
          <w:trHeight w:hRule="exact" w:val="119"/>
        </w:trPr>
        <w:tc>
          <w:tcPr>
            <w:tcW w:w="385" w:type="dxa"/>
          </w:tcPr>
          <w:p w14:paraId="384A6B4E" w14:textId="77777777" w:rsidR="00872597" w:rsidRPr="00B12AF4" w:rsidRDefault="00872597" w:rsidP="00AE2FE9"/>
        </w:tc>
        <w:tc>
          <w:tcPr>
            <w:tcW w:w="111" w:type="dxa"/>
          </w:tcPr>
          <w:p w14:paraId="1A03717F" w14:textId="77777777" w:rsidR="00872597" w:rsidRPr="00B12AF4" w:rsidRDefault="00872597" w:rsidP="00AE2FE9"/>
        </w:tc>
        <w:tc>
          <w:tcPr>
            <w:tcW w:w="5545" w:type="dxa"/>
          </w:tcPr>
          <w:p w14:paraId="1125C6AB" w14:textId="77777777" w:rsidR="00872597" w:rsidRPr="00B12AF4" w:rsidRDefault="00872597" w:rsidP="00AE2FE9"/>
        </w:tc>
        <w:tc>
          <w:tcPr>
            <w:tcW w:w="111" w:type="dxa"/>
          </w:tcPr>
          <w:p w14:paraId="71434411" w14:textId="77777777" w:rsidR="00872597" w:rsidRPr="00B12AF4" w:rsidRDefault="00872597" w:rsidP="00AE2FE9"/>
        </w:tc>
        <w:tc>
          <w:tcPr>
            <w:tcW w:w="2693" w:type="dxa"/>
          </w:tcPr>
          <w:p w14:paraId="3C9737FD" w14:textId="77777777" w:rsidR="00872597" w:rsidRPr="00B12AF4" w:rsidRDefault="00872597" w:rsidP="00AE2FE9"/>
        </w:tc>
      </w:tr>
      <w:tr w:rsidR="00B02773" w:rsidRPr="00B12AF4" w14:paraId="5CEF7D21" w14:textId="77777777" w:rsidTr="00171217">
        <w:trPr>
          <w:trHeight w:hRule="exact" w:val="2098"/>
        </w:trPr>
        <w:tc>
          <w:tcPr>
            <w:tcW w:w="385" w:type="dxa"/>
            <w:shd w:val="clear" w:color="auto" w:fill="737373"/>
          </w:tcPr>
          <w:p w14:paraId="41B14227" w14:textId="77777777" w:rsidR="00B02773" w:rsidRPr="00B12AF4" w:rsidRDefault="00B02773" w:rsidP="007C1A55">
            <w:pPr>
              <w:spacing w:line="240" w:lineRule="auto"/>
            </w:pPr>
          </w:p>
        </w:tc>
        <w:tc>
          <w:tcPr>
            <w:tcW w:w="111" w:type="dxa"/>
          </w:tcPr>
          <w:p w14:paraId="484398AD" w14:textId="77777777" w:rsidR="00B02773" w:rsidRPr="00B12AF4" w:rsidRDefault="00B02773" w:rsidP="007C1A55">
            <w:pPr>
              <w:spacing w:line="240" w:lineRule="auto"/>
            </w:pPr>
          </w:p>
        </w:tc>
        <w:tc>
          <w:tcPr>
            <w:tcW w:w="8349" w:type="dxa"/>
            <w:gridSpan w:val="3"/>
            <w:shd w:val="clear" w:color="auto" w:fill="auto"/>
          </w:tcPr>
          <w:p w14:paraId="289E5354" w14:textId="599DBA85" w:rsidR="00B02773" w:rsidRPr="00B12AF4" w:rsidRDefault="00171217" w:rsidP="00AB175E">
            <w:pPr>
              <w:spacing w:line="240" w:lineRule="auto"/>
            </w:pPr>
            <w:r w:rsidRPr="00B12AF4">
              <w:rPr>
                <w:noProof/>
              </w:rPr>
              <w:drawing>
                <wp:inline distT="0" distB="0" distL="0" distR="0" wp14:anchorId="13097535" wp14:editId="6132C8A9">
                  <wp:extent cx="5286722" cy="1272899"/>
                  <wp:effectExtent l="0" t="0" r="0" b="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fik 16"/>
                          <pic:cNvPicPr/>
                        </pic:nvPicPr>
                        <pic:blipFill rotWithShape="1"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512586" cy="1327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1217" w:rsidRPr="00B12AF4" w14:paraId="6B5A56C8" w14:textId="77777777" w:rsidTr="00171217">
        <w:trPr>
          <w:trHeight w:hRule="exact" w:val="2098"/>
        </w:trPr>
        <w:tc>
          <w:tcPr>
            <w:tcW w:w="385" w:type="dxa"/>
            <w:shd w:val="clear" w:color="auto" w:fill="737373"/>
          </w:tcPr>
          <w:p w14:paraId="5856F5F3" w14:textId="77777777" w:rsidR="00171217" w:rsidRPr="00B12AF4" w:rsidRDefault="00171217" w:rsidP="007C1A55">
            <w:pPr>
              <w:spacing w:line="240" w:lineRule="auto"/>
            </w:pPr>
          </w:p>
        </w:tc>
        <w:tc>
          <w:tcPr>
            <w:tcW w:w="111" w:type="dxa"/>
          </w:tcPr>
          <w:p w14:paraId="1B2658C0" w14:textId="77777777" w:rsidR="00171217" w:rsidRPr="00B12AF4" w:rsidRDefault="00171217" w:rsidP="007C1A55">
            <w:pPr>
              <w:spacing w:line="240" w:lineRule="auto"/>
            </w:pPr>
          </w:p>
        </w:tc>
        <w:tc>
          <w:tcPr>
            <w:tcW w:w="8349" w:type="dxa"/>
            <w:gridSpan w:val="3"/>
            <w:shd w:val="clear" w:color="auto" w:fill="auto"/>
          </w:tcPr>
          <w:p w14:paraId="29277FB0" w14:textId="6BD29B4C" w:rsidR="00171217" w:rsidRPr="00B12AF4" w:rsidRDefault="00171217" w:rsidP="00AB175E">
            <w:pPr>
              <w:spacing w:line="240" w:lineRule="auto"/>
            </w:pPr>
            <w:r w:rsidRPr="00B12AF4">
              <w:rPr>
                <w:noProof/>
              </w:rPr>
              <w:drawing>
                <wp:inline distT="0" distB="0" distL="0" distR="0" wp14:anchorId="099C9E23" wp14:editId="2CB615CF">
                  <wp:extent cx="5276174" cy="1318674"/>
                  <wp:effectExtent l="0" t="0" r="0" b="2540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fik 16"/>
                          <pic:cNvPicPr/>
                        </pic:nvPicPr>
                        <pic:blipFill rotWithShape="1">
                          <a:blip r:embed="rId9" cstate="hq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512586" cy="1377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ellenraster"/>
        <w:tblpPr w:vertAnchor="page" w:horzAnchor="page" w:tblpX="1532" w:tblpY="852"/>
        <w:tblOverlap w:val="never"/>
        <w:tblW w:w="88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9"/>
        <w:gridCol w:w="2948"/>
        <w:gridCol w:w="2948"/>
      </w:tblGrid>
      <w:tr w:rsidR="006B7CDF" w:rsidRPr="00B12AF4" w14:paraId="76CE09D7" w14:textId="77777777" w:rsidTr="008F66BD">
        <w:trPr>
          <w:trHeight w:hRule="exact" w:val="1701"/>
        </w:trPr>
        <w:tc>
          <w:tcPr>
            <w:tcW w:w="2949" w:type="dxa"/>
            <w:shd w:val="clear" w:color="auto" w:fill="auto"/>
          </w:tcPr>
          <w:p w14:paraId="6AA03CFE" w14:textId="391CAA38" w:rsidR="006B7CDF" w:rsidRPr="00B12AF4" w:rsidRDefault="00171217" w:rsidP="007C1A55">
            <w:pPr>
              <w:spacing w:line="240" w:lineRule="auto"/>
            </w:pPr>
            <w:r w:rsidRPr="00B12AF4">
              <w:rPr>
                <w:noProof/>
              </w:rPr>
              <w:drawing>
                <wp:inline distT="0" distB="0" distL="0" distR="0" wp14:anchorId="1BBAE7D5" wp14:editId="6C5CA6C6">
                  <wp:extent cx="1590675" cy="972081"/>
                  <wp:effectExtent l="0" t="0" r="9525" b="0"/>
                  <wp:docPr id="15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STM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345" cy="97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8" w:type="dxa"/>
            <w:shd w:val="clear" w:color="auto" w:fill="auto"/>
          </w:tcPr>
          <w:p w14:paraId="2050CC98" w14:textId="77777777" w:rsidR="006B7CDF" w:rsidRPr="00B12AF4" w:rsidRDefault="006B7CDF" w:rsidP="007C1A55">
            <w:pPr>
              <w:spacing w:line="240" w:lineRule="auto"/>
            </w:pPr>
          </w:p>
        </w:tc>
        <w:tc>
          <w:tcPr>
            <w:tcW w:w="2948" w:type="dxa"/>
            <w:shd w:val="clear" w:color="auto" w:fill="auto"/>
          </w:tcPr>
          <w:p w14:paraId="56C5A168" w14:textId="77777777" w:rsidR="006B7CDF" w:rsidRPr="00B12AF4" w:rsidRDefault="006B7CDF" w:rsidP="007C1A55">
            <w:pPr>
              <w:spacing w:line="240" w:lineRule="auto"/>
            </w:pPr>
          </w:p>
        </w:tc>
      </w:tr>
    </w:tbl>
    <w:p w14:paraId="595C6EFF" w14:textId="77777777" w:rsidR="00872597" w:rsidRPr="00B12AF4" w:rsidRDefault="00872597">
      <w:pPr>
        <w:sectPr w:rsidR="00872597" w:rsidRPr="00B12AF4" w:rsidSect="00BC305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268" w:right="1531" w:bottom="1701" w:left="1531" w:header="873" w:footer="800" w:gutter="0"/>
          <w:cols w:space="708"/>
        </w:sectPr>
      </w:pPr>
    </w:p>
    <w:p w14:paraId="4A1B0A12" w14:textId="77777777" w:rsidR="003A7511" w:rsidRPr="00B12AF4" w:rsidRDefault="00A13FBA">
      <w:pPr>
        <w:sectPr w:rsidR="003A7511" w:rsidRPr="00B12AF4" w:rsidSect="00541126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0" w:h="16840"/>
          <w:pgMar w:top="2268" w:right="1531" w:bottom="1701" w:left="4559" w:header="873" w:footer="800" w:gutter="0"/>
          <w:cols w:space="708"/>
          <w:formProt w:val="0"/>
        </w:sectPr>
      </w:pPr>
      <w:r w:rsidRPr="00B12AF4">
        <w:rPr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13BA55" wp14:editId="5EB6A4B5">
                <wp:simplePos x="0" y="0"/>
                <wp:positionH relativeFrom="page">
                  <wp:posOffset>972185</wp:posOffset>
                </wp:positionH>
                <wp:positionV relativeFrom="page">
                  <wp:posOffset>1476375</wp:posOffset>
                </wp:positionV>
                <wp:extent cx="5616000" cy="8049600"/>
                <wp:effectExtent l="0" t="0" r="22860" b="254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6000" cy="804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9969A2" w14:textId="77777777" w:rsidR="009D619A" w:rsidRDefault="009D619A" w:rsidP="00952321">
                            <w:pPr>
                              <w:pStyle w:val="02impressumtitel"/>
                            </w:pPr>
                            <w:r>
                              <w:t>impressum</w:t>
                            </w:r>
                          </w:p>
                          <w:p w14:paraId="7C76314F" w14:textId="77777777" w:rsidR="009D619A" w:rsidRPr="00952321" w:rsidRDefault="009D619A" w:rsidP="00952321">
                            <w:pPr>
                              <w:pStyle w:val="02impressumtext"/>
                            </w:pPr>
                          </w:p>
                          <w:p w14:paraId="5D4E8C26" w14:textId="77777777" w:rsidR="009D619A" w:rsidRPr="00952321" w:rsidRDefault="009D619A" w:rsidP="00952321">
                            <w:pPr>
                              <w:pStyle w:val="02impressumtext"/>
                            </w:pPr>
                          </w:p>
                          <w:p w14:paraId="29636FBD" w14:textId="1697E98F" w:rsidR="009D619A" w:rsidRPr="00952321" w:rsidRDefault="009D619A" w:rsidP="00952321">
                            <w:pPr>
                              <w:pStyle w:val="02impressumuntertitel"/>
                            </w:pPr>
                            <w:r>
                              <w:t>Auftraggeberin / Bauherrschaft</w:t>
                            </w:r>
                          </w:p>
                          <w:p w14:paraId="66C268A5" w14:textId="44C70BA7" w:rsidR="009D619A" w:rsidRDefault="009D619A" w:rsidP="00F71969">
                            <w:pPr>
                              <w:pStyle w:val="02impressumtext"/>
                            </w:pPr>
                            <w:r>
                              <w:t>Politische Gemeinde St. Moritz vertreten durch den Gemeindevorstand</w:t>
                            </w:r>
                          </w:p>
                          <w:p w14:paraId="10CA4EA8" w14:textId="77777777" w:rsidR="009D619A" w:rsidRDefault="009D619A" w:rsidP="00F71969">
                            <w:pPr>
                              <w:pStyle w:val="02impressumtext"/>
                            </w:pPr>
                          </w:p>
                          <w:p w14:paraId="3C384831" w14:textId="2C9FAA85" w:rsidR="009D619A" w:rsidRDefault="009D619A" w:rsidP="00F71969">
                            <w:pPr>
                              <w:pStyle w:val="02impressumuntertitel"/>
                            </w:pPr>
                            <w:r>
                              <w:t>Projektkoordination</w:t>
                            </w:r>
                          </w:p>
                          <w:p w14:paraId="56364C60" w14:textId="16072696" w:rsidR="009D619A" w:rsidRDefault="009D619A" w:rsidP="00F71969">
                            <w:pPr>
                              <w:pStyle w:val="02impressumtext"/>
                            </w:pPr>
                            <w:r>
                              <w:t>Planpartner AG, Obere Zäune 12, 8001 Zürich</w:t>
                            </w:r>
                          </w:p>
                          <w:p w14:paraId="2B600E07" w14:textId="58213253" w:rsidR="009D619A" w:rsidRDefault="009D619A" w:rsidP="00F71969">
                            <w:pPr>
                              <w:pStyle w:val="02impressumtext"/>
                            </w:pPr>
                            <w:r>
                              <w:t>Bearbeitung: Marcel Anderegg, T 044 250 58 91, E-Mail manderegg@planpartner.ch</w:t>
                            </w:r>
                          </w:p>
                          <w:p w14:paraId="7C1CF123" w14:textId="77777777" w:rsidR="009D619A" w:rsidRDefault="009D619A" w:rsidP="00F71969">
                            <w:pPr>
                              <w:pStyle w:val="02impressumtext"/>
                            </w:pPr>
                          </w:p>
                          <w:p w14:paraId="7D5BCBFD" w14:textId="1D6D2B00" w:rsidR="009D619A" w:rsidRDefault="009D619A" w:rsidP="0000194A">
                            <w:pPr>
                              <w:pStyle w:val="02impressumuntertitel"/>
                            </w:pPr>
                            <w:r>
                              <w:t>Architektur</w:t>
                            </w:r>
                          </w:p>
                          <w:p w14:paraId="45ADA7EA" w14:textId="77777777" w:rsidR="009D619A" w:rsidRDefault="009D619A" w:rsidP="0000194A">
                            <w:pPr>
                              <w:pStyle w:val="02impressumtext"/>
                            </w:pPr>
                            <w:r>
                              <w:t>ARGE:</w:t>
                            </w:r>
                          </w:p>
                          <w:p w14:paraId="31E281CC" w14:textId="722CD414" w:rsidR="009D619A" w:rsidRDefault="009D619A" w:rsidP="0000194A">
                            <w:pPr>
                              <w:pStyle w:val="02impressumtext"/>
                            </w:pPr>
                            <w:r>
                              <w:t xml:space="preserve">Horisberger Wagen Architekten GmbH, Zürich und </w:t>
                            </w:r>
                            <w:r w:rsidRPr="00D25077">
                              <w:t>Stehrenberger Architektur GmbH, Zürich</w:t>
                            </w:r>
                            <w:r w:rsidRPr="00D25077">
                              <w:br/>
                              <w:t>und MMT AG Architekten und Bauleiter, Zürich</w:t>
                            </w:r>
                          </w:p>
                          <w:p w14:paraId="571897D0" w14:textId="77777777" w:rsidR="009D619A" w:rsidRDefault="009D619A" w:rsidP="00F71969">
                            <w:pPr>
                              <w:pStyle w:val="02impressumtext"/>
                            </w:pPr>
                          </w:p>
                          <w:p w14:paraId="6584E4AC" w14:textId="77777777" w:rsidR="009D619A" w:rsidRDefault="009D619A" w:rsidP="00F71969">
                            <w:pPr>
                              <w:pStyle w:val="02impressumuntertitel"/>
                            </w:pPr>
                            <w:r>
                              <w:t>Titelbild</w:t>
                            </w:r>
                          </w:p>
                          <w:p w14:paraId="225B5C84" w14:textId="0DAD815F" w:rsidR="009D619A" w:rsidRDefault="009D619A" w:rsidP="00F71969">
                            <w:pPr>
                              <w:pStyle w:val="02impressumtext"/>
                            </w:pPr>
                            <w:r>
                              <w:t>Schnittdarstellungen aus Machbarkeitsstudie, Juni 2021</w:t>
                            </w:r>
                          </w:p>
                          <w:p w14:paraId="25F8F12C" w14:textId="77777777" w:rsidR="009D619A" w:rsidRDefault="009D619A" w:rsidP="00F71969">
                            <w:pPr>
                              <w:pStyle w:val="02impressumtext"/>
                            </w:pPr>
                          </w:p>
                          <w:p w14:paraId="5A48E7D2" w14:textId="77777777" w:rsidR="009D619A" w:rsidRDefault="009D619A" w:rsidP="00F71969">
                            <w:pPr>
                              <w:pStyle w:val="02impressumtext"/>
                            </w:pPr>
                            <w:r>
                              <w:t>Ablage Bilder</w:t>
                            </w:r>
                          </w:p>
                          <w:p w14:paraId="39F23E07" w14:textId="2BB431CE" w:rsidR="009D619A" w:rsidRPr="00952321" w:rsidRDefault="009D619A" w:rsidP="00F71969">
                            <w:pPr>
                              <w:pStyle w:val="02impressumtext"/>
                            </w:pPr>
                            <w:r>
                              <w:t>26381_13A_210000_Abbildungen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13BA55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left:0;text-align:left;margin-left:76.55pt;margin-top:116.25pt;width:442.2pt;height:633.8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" filled="f" stroked="f">
                <v:textbox inset="0,0,0,0">
                  <w:txbxContent>
                    <w:p w14:paraId="349969A2" w14:textId="77777777" w:rsidR="009D619A" w:rsidRDefault="009D619A" w:rsidP="00952321">
                      <w:pPr>
                        <w:pStyle w:val="02impressumtitel"/>
                      </w:pPr>
                      <w:r>
                        <w:t>impressum</w:t>
                      </w:r>
                    </w:p>
                    <w:p w14:paraId="7C76314F" w14:textId="77777777" w:rsidR="009D619A" w:rsidRPr="00952321" w:rsidRDefault="009D619A" w:rsidP="00952321">
                      <w:pPr>
                        <w:pStyle w:val="02impressumtext"/>
                      </w:pPr>
                    </w:p>
                    <w:p w14:paraId="5D4E8C26" w14:textId="77777777" w:rsidR="009D619A" w:rsidRPr="00952321" w:rsidRDefault="009D619A" w:rsidP="00952321">
                      <w:pPr>
                        <w:pStyle w:val="02impressumtext"/>
                      </w:pPr>
                    </w:p>
                    <w:p w14:paraId="29636FBD" w14:textId="1697E98F" w:rsidR="009D619A" w:rsidRPr="00952321" w:rsidRDefault="009D619A" w:rsidP="00952321">
                      <w:pPr>
                        <w:pStyle w:val="02impressumuntertitel"/>
                      </w:pPr>
                      <w:r>
                        <w:t>Auftraggeberin / Bauherrschaft</w:t>
                      </w:r>
                    </w:p>
                    <w:p w14:paraId="66C268A5" w14:textId="44C70BA7" w:rsidR="009D619A" w:rsidRDefault="009D619A" w:rsidP="00F71969">
                      <w:pPr>
                        <w:pStyle w:val="02impressumtext"/>
                      </w:pPr>
                      <w:r>
                        <w:t>Politische Gemeinde St. Moritz vertreten durch den Gemeindevorstand</w:t>
                      </w:r>
                    </w:p>
                    <w:p w14:paraId="10CA4EA8" w14:textId="77777777" w:rsidR="009D619A" w:rsidRDefault="009D619A" w:rsidP="00F71969">
                      <w:pPr>
                        <w:pStyle w:val="02impressumtext"/>
                      </w:pPr>
                    </w:p>
                    <w:p w14:paraId="3C384831" w14:textId="2C9FAA85" w:rsidR="009D619A" w:rsidRDefault="009D619A" w:rsidP="00F71969">
                      <w:pPr>
                        <w:pStyle w:val="02impressumuntertitel"/>
                      </w:pPr>
                      <w:r>
                        <w:t>Projektkoordination</w:t>
                      </w:r>
                    </w:p>
                    <w:p w14:paraId="56364C60" w14:textId="16072696" w:rsidR="009D619A" w:rsidRDefault="009D619A" w:rsidP="00F71969">
                      <w:pPr>
                        <w:pStyle w:val="02impressumtext"/>
                      </w:pPr>
                      <w:r>
                        <w:t>Planpartner AG, Obere Zäune 12, 8001 Zürich</w:t>
                      </w:r>
                    </w:p>
                    <w:p w14:paraId="2B600E07" w14:textId="58213253" w:rsidR="009D619A" w:rsidRDefault="009D619A" w:rsidP="00F71969">
                      <w:pPr>
                        <w:pStyle w:val="02impressumtext"/>
                      </w:pPr>
                      <w:r>
                        <w:t>Bearbeitung: Marcel Anderegg, T 044 250 58 91, E-Mail manderegg@planpartner.ch</w:t>
                      </w:r>
                    </w:p>
                    <w:p w14:paraId="7C1CF123" w14:textId="77777777" w:rsidR="009D619A" w:rsidRDefault="009D619A" w:rsidP="00F71969">
                      <w:pPr>
                        <w:pStyle w:val="02impressumtext"/>
                      </w:pPr>
                    </w:p>
                    <w:p w14:paraId="7D5BCBFD" w14:textId="1D6D2B00" w:rsidR="009D619A" w:rsidRDefault="009D619A" w:rsidP="0000194A">
                      <w:pPr>
                        <w:pStyle w:val="02impressumuntertitel"/>
                      </w:pPr>
                      <w:r>
                        <w:t>Architektur</w:t>
                      </w:r>
                    </w:p>
                    <w:p w14:paraId="45ADA7EA" w14:textId="77777777" w:rsidR="009D619A" w:rsidRDefault="009D619A" w:rsidP="0000194A">
                      <w:pPr>
                        <w:pStyle w:val="02impressumtext"/>
                      </w:pPr>
                      <w:r>
                        <w:t>ARGE:</w:t>
                      </w:r>
                    </w:p>
                    <w:p w14:paraId="31E281CC" w14:textId="722CD414" w:rsidR="009D619A" w:rsidRDefault="009D619A" w:rsidP="0000194A">
                      <w:pPr>
                        <w:pStyle w:val="02impressumtext"/>
                      </w:pPr>
                      <w:r>
                        <w:t xml:space="preserve">Horisberger Wagen Architekten GmbH, Zürich und </w:t>
                      </w:r>
                      <w:r w:rsidRPr="00D25077">
                        <w:t>Stehrenberger Architektur GmbH, Zürich</w:t>
                      </w:r>
                      <w:r w:rsidRPr="00D25077">
                        <w:br/>
                        <w:t>und MMT AG Architekten und Bauleiter, Zürich</w:t>
                      </w:r>
                    </w:p>
                    <w:p w14:paraId="571897D0" w14:textId="77777777" w:rsidR="009D619A" w:rsidRDefault="009D619A" w:rsidP="00F71969">
                      <w:pPr>
                        <w:pStyle w:val="02impressumtext"/>
                      </w:pPr>
                    </w:p>
                    <w:p w14:paraId="6584E4AC" w14:textId="77777777" w:rsidR="009D619A" w:rsidRDefault="009D619A" w:rsidP="00F71969">
                      <w:pPr>
                        <w:pStyle w:val="02impressumuntertitel"/>
                      </w:pPr>
                      <w:r>
                        <w:t>Titelbild</w:t>
                      </w:r>
                    </w:p>
                    <w:p w14:paraId="225B5C84" w14:textId="0DAD815F" w:rsidR="009D619A" w:rsidRDefault="009D619A" w:rsidP="00F71969">
                      <w:pPr>
                        <w:pStyle w:val="02impressumtext"/>
                      </w:pPr>
                      <w:r>
                        <w:t>Schnittdarstellungen aus Machbarkeitsstudie, Juni 2021</w:t>
                      </w:r>
                    </w:p>
                    <w:p w14:paraId="25F8F12C" w14:textId="77777777" w:rsidR="009D619A" w:rsidRDefault="009D619A" w:rsidP="00F71969">
                      <w:pPr>
                        <w:pStyle w:val="02impressumtext"/>
                      </w:pPr>
                    </w:p>
                    <w:p w14:paraId="5A48E7D2" w14:textId="77777777" w:rsidR="009D619A" w:rsidRDefault="009D619A" w:rsidP="00F71969">
                      <w:pPr>
                        <w:pStyle w:val="02impressumtext"/>
                      </w:pPr>
                      <w:r>
                        <w:t>Ablage Bilder</w:t>
                      </w:r>
                    </w:p>
                    <w:p w14:paraId="39F23E07" w14:textId="2BB431CE" w:rsidR="009D619A" w:rsidRPr="00952321" w:rsidRDefault="009D619A" w:rsidP="00F71969">
                      <w:pPr>
                        <w:pStyle w:val="02impressumtext"/>
                      </w:pPr>
                      <w:r>
                        <w:t>26381_13A_210000_Abbildungen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29C7E0C6" w14:textId="77777777" w:rsidR="00346ABE" w:rsidRPr="00B12AF4" w:rsidRDefault="00057C13" w:rsidP="0052262F">
      <w:pPr>
        <w:pStyle w:val="05anhanghaupttitel"/>
        <w:numPr>
          <w:ilvl w:val="0"/>
          <w:numId w:val="9"/>
        </w:numPr>
      </w:pPr>
      <w:bookmarkStart w:id="0" w:name="_Toc225998892"/>
      <w:bookmarkStart w:id="1" w:name="_Toc77750899"/>
      <w:r w:rsidRPr="00B12AF4">
        <w:lastRenderedPageBreak/>
        <w:t>Anhang</w:t>
      </w:r>
      <w:bookmarkEnd w:id="0"/>
      <w:bookmarkEnd w:id="1"/>
    </w:p>
    <w:p w14:paraId="0D0C8A59" w14:textId="5142F785" w:rsidR="00ED0140" w:rsidRPr="00B12AF4" w:rsidRDefault="00B56457" w:rsidP="00ED0140">
      <w:pPr>
        <w:pStyle w:val="05anhangtitelnachhaupttitel"/>
        <w:pageBreakBefore/>
      </w:pPr>
      <w:bookmarkStart w:id="2" w:name="_Toc77750900"/>
      <w:r w:rsidRPr="00B12AF4">
        <w:lastRenderedPageBreak/>
        <w:t>Allgemeine Submissionsbedingungen</w:t>
      </w:r>
      <w:bookmarkEnd w:id="2"/>
    </w:p>
    <w:p w14:paraId="59D9079C" w14:textId="77777777" w:rsidR="000F798D" w:rsidRPr="00B12AF4" w:rsidRDefault="000F798D" w:rsidP="00CC726F">
      <w:pPr>
        <w:pStyle w:val="04marginalien"/>
        <w:framePr w:wrap="around"/>
      </w:pPr>
      <w:r w:rsidRPr="00B12AF4">
        <w:t>Einzureichende Unterlagen</w:t>
      </w:r>
    </w:p>
    <w:p w14:paraId="533B4796" w14:textId="444C6C29" w:rsidR="00087AA9" w:rsidRPr="00B12AF4" w:rsidRDefault="00087AA9" w:rsidP="00087AA9">
      <w:pPr>
        <w:pStyle w:val="04aufzaehlungstrich"/>
        <w:jc w:val="left"/>
      </w:pPr>
      <w:r w:rsidRPr="00B12AF4">
        <w:t>Honorarofferte (inkl. detaillierter Berechnungsgrundlagen</w:t>
      </w:r>
      <w:r w:rsidR="00CA0040">
        <w:t xml:space="preserve"> und Leistungsbeschrieb</w:t>
      </w:r>
      <w:r w:rsidRPr="00B12AF4">
        <w:t>)</w:t>
      </w:r>
    </w:p>
    <w:p w14:paraId="243629F9" w14:textId="77777777" w:rsidR="00087AA9" w:rsidRPr="00B12AF4" w:rsidRDefault="00087AA9" w:rsidP="00087AA9">
      <w:pPr>
        <w:pStyle w:val="04aufzaehlungstrich"/>
        <w:jc w:val="left"/>
      </w:pPr>
      <w:r w:rsidRPr="00B12AF4">
        <w:t>Allgemeine Submissionsbestimmungen (A1)</w:t>
      </w:r>
    </w:p>
    <w:p w14:paraId="4CF4FF30" w14:textId="77777777" w:rsidR="00087AA9" w:rsidRPr="00B12AF4" w:rsidRDefault="00087AA9" w:rsidP="00087AA9">
      <w:pPr>
        <w:pStyle w:val="04aufzaehlungstrich"/>
        <w:jc w:val="left"/>
      </w:pPr>
      <w:r w:rsidRPr="00B12AF4">
        <w:t>Formular Eignungsprüfung (A2)</w:t>
      </w:r>
    </w:p>
    <w:p w14:paraId="6DEEA415" w14:textId="77777777" w:rsidR="00087AA9" w:rsidRPr="00B12AF4" w:rsidRDefault="00087AA9" w:rsidP="00087AA9">
      <w:pPr>
        <w:pStyle w:val="04aufzaehlungstrich"/>
        <w:jc w:val="left"/>
      </w:pPr>
      <w:r w:rsidRPr="00B12AF4">
        <w:t>Selbstdeklaration (A3)</w:t>
      </w:r>
    </w:p>
    <w:p w14:paraId="7719BD0D" w14:textId="77777777" w:rsidR="00087AA9" w:rsidRPr="00B12AF4" w:rsidRDefault="00087AA9" w:rsidP="00087AA9">
      <w:pPr>
        <w:pStyle w:val="04aufzaehlungstrich"/>
        <w:jc w:val="left"/>
      </w:pPr>
      <w:r w:rsidRPr="00B12AF4">
        <w:t>Referenzen Unternehmung / Projektleiter (A4)</w:t>
      </w:r>
    </w:p>
    <w:p w14:paraId="31768CA4" w14:textId="77777777" w:rsidR="00087AA9" w:rsidRPr="00B12AF4" w:rsidRDefault="00087AA9" w:rsidP="00087AA9">
      <w:pPr>
        <w:pStyle w:val="04aufzaehlungstrich"/>
        <w:jc w:val="left"/>
      </w:pPr>
      <w:r w:rsidRPr="00B12AF4">
        <w:t>Honorarberechnung nach SIA (A5)</w:t>
      </w:r>
    </w:p>
    <w:p w14:paraId="2BFE3F3A" w14:textId="3F276272" w:rsidR="00087AA9" w:rsidRPr="00B12AF4" w:rsidRDefault="00087AA9" w:rsidP="00087AA9">
      <w:pPr>
        <w:pStyle w:val="04aufzaehlungstrich"/>
        <w:jc w:val="left"/>
      </w:pPr>
      <w:r w:rsidRPr="00B12AF4">
        <w:t>Zugang zur Aufgabe, max. zwei A4-Seiten (A6)</w:t>
      </w:r>
      <w:r w:rsidRPr="00B12AF4">
        <w:tab/>
      </w:r>
      <w:r w:rsidRPr="00B12AF4">
        <w:br/>
      </w:r>
    </w:p>
    <w:p w14:paraId="4BDAD589" w14:textId="496450DA" w:rsidR="005630B9" w:rsidRPr="00B12AF4" w:rsidRDefault="005630B9" w:rsidP="005630B9">
      <w:pPr>
        <w:pStyle w:val="04lauftext"/>
      </w:pPr>
      <w:r w:rsidRPr="00B12AF4">
        <w:t>Zusätzlich eingereichte, nicht verlangte Unterlagen wie Firmendokumentationen oder weitere Referenzangaben werden nicht berücksichtigt und entfernt.</w:t>
      </w:r>
    </w:p>
    <w:p w14:paraId="67845F63" w14:textId="77777777" w:rsidR="00B7752A" w:rsidRPr="00B12AF4" w:rsidRDefault="00B7752A" w:rsidP="00B7752A">
      <w:pPr>
        <w:pStyle w:val="04marginalien"/>
        <w:framePr w:wrap="around"/>
      </w:pPr>
      <w:r w:rsidRPr="00B12AF4">
        <w:t>Projektleitung (Schlüsselperson)</w:t>
      </w:r>
    </w:p>
    <w:p w14:paraId="5C4C59D7" w14:textId="77777777" w:rsidR="00B7752A" w:rsidRPr="00B12AF4" w:rsidRDefault="00B7752A" w:rsidP="00B7752A">
      <w:pPr>
        <w:pStyle w:val="04lauftext"/>
      </w:pPr>
      <w:r w:rsidRPr="00B12AF4">
        <w:t xml:space="preserve">Es ist </w:t>
      </w:r>
      <w:r w:rsidRPr="00B12AF4">
        <w:rPr>
          <w:u w:val="single"/>
        </w:rPr>
        <w:t>eine</w:t>
      </w:r>
      <w:r w:rsidRPr="00B12AF4">
        <w:t xml:space="preserve"> Projektleitung (Schlüsselperson) zu bezeichnen. Bei Bietergemeinschaften / </w:t>
      </w:r>
      <w:proofErr w:type="spellStart"/>
      <w:r w:rsidRPr="00B12AF4">
        <w:t>ARGE’s</w:t>
      </w:r>
      <w:proofErr w:type="spellEnd"/>
      <w:r w:rsidRPr="00B12AF4">
        <w:t xml:space="preserve"> muss diese der federführenden Unternehmung zugehörig sein.</w:t>
      </w:r>
    </w:p>
    <w:p w14:paraId="781F7720" w14:textId="77777777" w:rsidR="00B7752A" w:rsidRPr="00B12AF4" w:rsidRDefault="00B7752A" w:rsidP="00B7752A">
      <w:pPr>
        <w:pStyle w:val="04lauftext"/>
      </w:pPr>
      <w:r w:rsidRPr="00B12AF4">
        <w:t xml:space="preserve">Die </w:t>
      </w:r>
      <w:proofErr w:type="spellStart"/>
      <w:r w:rsidRPr="00B12AF4">
        <w:t>Auftraggeberschaft</w:t>
      </w:r>
      <w:proofErr w:type="spellEnd"/>
      <w:r w:rsidRPr="00B12AF4">
        <w:t xml:space="preserve"> geht davon aus, dass die Projektleitung durch die angegebene Schlüsselperson erfolgt. Der Austausch der Schlüsselperson darf nur im Einverständnis der </w:t>
      </w:r>
      <w:proofErr w:type="spellStart"/>
      <w:r w:rsidRPr="00B12AF4">
        <w:t>Auftraggeberschaft</w:t>
      </w:r>
      <w:proofErr w:type="spellEnd"/>
      <w:r w:rsidRPr="00B12AF4">
        <w:t xml:space="preserve"> erfolgen.</w:t>
      </w:r>
    </w:p>
    <w:p w14:paraId="45B5EAC5" w14:textId="59B24D9B" w:rsidR="00BD6BAB" w:rsidRPr="00B12AF4" w:rsidRDefault="0082667F" w:rsidP="00BD6BAB">
      <w:pPr>
        <w:pStyle w:val="04marginalien"/>
        <w:framePr w:wrap="around"/>
      </w:pPr>
      <w:r w:rsidRPr="00B12AF4">
        <w:t>Angaben zu den geforderten</w:t>
      </w:r>
      <w:r w:rsidR="00065458" w:rsidRPr="00B12AF4">
        <w:br/>
      </w:r>
      <w:r w:rsidRPr="00B12AF4">
        <w:t>Referenzen</w:t>
      </w:r>
    </w:p>
    <w:p w14:paraId="0D6708B8" w14:textId="5688FAE6" w:rsidR="00836260" w:rsidRPr="00B12AF4" w:rsidRDefault="00836260" w:rsidP="00836260">
      <w:pPr>
        <w:pStyle w:val="04lauftext"/>
      </w:pPr>
      <w:r w:rsidRPr="00B12AF4">
        <w:t xml:space="preserve">Die anbietende Unternehmung und die Schlüsselperson haben </w:t>
      </w:r>
      <w:r w:rsidRPr="00B12AF4">
        <w:rPr>
          <w:u w:val="single"/>
        </w:rPr>
        <w:t>je zwei</w:t>
      </w:r>
      <w:r w:rsidRPr="00B12AF4">
        <w:t xml:space="preserve"> Referenzobjekte beizubringen, an welchen die im Rahmen dieser Ausschreibung verlangten </w:t>
      </w:r>
      <w:proofErr w:type="spellStart"/>
      <w:r w:rsidRPr="00B12AF4">
        <w:t>Fachplanerleistungen</w:t>
      </w:r>
      <w:proofErr w:type="spellEnd"/>
      <w:r w:rsidRPr="00B12AF4">
        <w:t xml:space="preserve"> erbracht worden sind.</w:t>
      </w:r>
    </w:p>
    <w:p w14:paraId="33545AFD" w14:textId="6AA90765" w:rsidR="00836260" w:rsidRPr="00B12AF4" w:rsidRDefault="00836260" w:rsidP="00836260">
      <w:pPr>
        <w:pStyle w:val="04lauftext"/>
      </w:pPr>
      <w:r w:rsidRPr="00B12AF4">
        <w:t>An die beiden ersten Referenzobjekte der Unternehmung</w:t>
      </w:r>
      <w:r w:rsidR="00235E8B" w:rsidRPr="00B12AF4">
        <w:t xml:space="preserve"> (U1)</w:t>
      </w:r>
      <w:r w:rsidRPr="00B12AF4">
        <w:t xml:space="preserve"> und der Schlüsselperson</w:t>
      </w:r>
      <w:r w:rsidR="00235E8B" w:rsidRPr="00B12AF4">
        <w:t xml:space="preserve"> (S1)</w:t>
      </w:r>
      <w:r w:rsidRPr="00B12AF4">
        <w:t xml:space="preserve"> gelten folgende Anforderungen:</w:t>
      </w:r>
    </w:p>
    <w:p w14:paraId="24FCEDDF" w14:textId="2C3A5D81" w:rsidR="00836260" w:rsidRPr="00B12AF4" w:rsidRDefault="00235E8B" w:rsidP="00235E8B">
      <w:pPr>
        <w:pStyle w:val="04aufzaehlungstrich"/>
      </w:pPr>
      <w:r w:rsidRPr="00B12AF4">
        <w:t>Objektsanierung</w:t>
      </w:r>
    </w:p>
    <w:p w14:paraId="06F4A3CD" w14:textId="2D06ED27" w:rsidR="00235E8B" w:rsidRPr="00B12AF4" w:rsidRDefault="00235E8B" w:rsidP="00235E8B">
      <w:pPr>
        <w:pStyle w:val="04aufzaehlungstrich"/>
      </w:pPr>
      <w:r w:rsidRPr="00B12AF4">
        <w:t>Objekt mit Schutzcharakter</w:t>
      </w:r>
    </w:p>
    <w:p w14:paraId="7DC4CE73" w14:textId="233F607C" w:rsidR="00235E8B" w:rsidRPr="00B12AF4" w:rsidRDefault="00235E8B" w:rsidP="00235E8B">
      <w:pPr>
        <w:pStyle w:val="04aufzaehlungstrich"/>
      </w:pPr>
      <w:r w:rsidRPr="00B12AF4">
        <w:t>Holzbau</w:t>
      </w:r>
    </w:p>
    <w:p w14:paraId="51653542" w14:textId="207BC932" w:rsidR="00235E8B" w:rsidRPr="00B44C55" w:rsidRDefault="00235E8B" w:rsidP="00235E8B">
      <w:pPr>
        <w:pStyle w:val="04aufzaehlungstrich"/>
      </w:pPr>
      <w:r w:rsidRPr="00B12AF4">
        <w:t xml:space="preserve">Multifunktionale, </w:t>
      </w:r>
      <w:r w:rsidRPr="00B44C55">
        <w:t>öffentliche Nutzung</w:t>
      </w:r>
    </w:p>
    <w:p w14:paraId="47E242B4" w14:textId="02402217" w:rsidR="00235E8B" w:rsidRPr="00B44C55" w:rsidRDefault="00235E8B" w:rsidP="00235E8B">
      <w:pPr>
        <w:pStyle w:val="04aufzaehlungstrich"/>
      </w:pPr>
      <w:r w:rsidRPr="00B44C55">
        <w:t xml:space="preserve">Aufwandbestimmende Baukosten Fachbereich HLK von CHF </w:t>
      </w:r>
      <w:r w:rsidR="00F32B8E" w:rsidRPr="00B44C55">
        <w:t>8</w:t>
      </w:r>
      <w:r w:rsidRPr="00B44C55">
        <w:t xml:space="preserve">00'000.- bis </w:t>
      </w:r>
      <w:r w:rsidR="00F32B8E" w:rsidRPr="00B44C55">
        <w:t>2’5</w:t>
      </w:r>
      <w:r w:rsidRPr="00B44C55">
        <w:t>00'000.-</w:t>
      </w:r>
      <w:r w:rsidR="00B44C55" w:rsidRPr="00B44C55">
        <w:tab/>
      </w:r>
      <w:r w:rsidRPr="00B44C55">
        <w:br/>
      </w:r>
    </w:p>
    <w:p w14:paraId="3A2EBA0C" w14:textId="6DE4E66E" w:rsidR="00235E8B" w:rsidRPr="00B44C55" w:rsidRDefault="00235E8B" w:rsidP="00235E8B">
      <w:pPr>
        <w:pStyle w:val="04lauftext"/>
      </w:pPr>
      <w:r w:rsidRPr="00B44C55">
        <w:t>An die beiden zweiten Referenzobjekte der Unternehmung (U2) und der Schlüsselperson (S2) gelten folgende Anforderungen:</w:t>
      </w:r>
    </w:p>
    <w:p w14:paraId="2DA433DB" w14:textId="35AB3918" w:rsidR="00235E8B" w:rsidRPr="00B44C55" w:rsidRDefault="00235E8B" w:rsidP="00235E8B">
      <w:pPr>
        <w:pStyle w:val="04aufzaehlungstrich"/>
      </w:pPr>
      <w:r w:rsidRPr="00B44C55">
        <w:t>Objektsanierung und/ oder Neubau</w:t>
      </w:r>
    </w:p>
    <w:p w14:paraId="32C5A612" w14:textId="77777777" w:rsidR="006926AB" w:rsidRPr="00B44C55" w:rsidRDefault="006926AB" w:rsidP="006926AB">
      <w:pPr>
        <w:pStyle w:val="04aufzaehlungstrich"/>
      </w:pPr>
      <w:r w:rsidRPr="00B44C55">
        <w:t>Multifunktionale, öffentliche Nutzung</w:t>
      </w:r>
    </w:p>
    <w:p w14:paraId="04BA0D56" w14:textId="3B7B3A2E" w:rsidR="00156270" w:rsidRPr="00B44C55" w:rsidRDefault="006926AB" w:rsidP="0048492F">
      <w:pPr>
        <w:pStyle w:val="04aufzaehlungstrich"/>
      </w:pPr>
      <w:r w:rsidRPr="00B44C55">
        <w:t xml:space="preserve">Aufwandbestimmende Baukosten Fachbereich HLK von CHF </w:t>
      </w:r>
      <w:r w:rsidR="00F32B8E" w:rsidRPr="00B44C55">
        <w:t>800'000.- bis 2’500'000.-</w:t>
      </w:r>
      <w:r w:rsidRPr="00B44C55">
        <w:tab/>
      </w:r>
      <w:r w:rsidRPr="00B44C55">
        <w:br/>
      </w:r>
    </w:p>
    <w:p w14:paraId="2763194E" w14:textId="6C64A7BF" w:rsidR="009E5993" w:rsidRPr="00B12AF4" w:rsidRDefault="009E5993" w:rsidP="009E5993">
      <w:pPr>
        <w:pStyle w:val="04lauftext"/>
      </w:pPr>
      <w:r w:rsidRPr="00B12AF4">
        <w:lastRenderedPageBreak/>
        <w:t>Die Fertigstellung und Übergabe der Referenzprojekte an die Auftraggeberin muss bei allen Referenzen zwischen 2010 und Juli 2021 erfolgt sein.</w:t>
      </w:r>
    </w:p>
    <w:p w14:paraId="631151CD" w14:textId="20F3B128" w:rsidR="00B76B2D" w:rsidRPr="00B12AF4" w:rsidRDefault="00B76B2D" w:rsidP="00131EF2">
      <w:pPr>
        <w:pStyle w:val="04lauftext"/>
      </w:pPr>
      <w:r w:rsidRPr="00B12AF4">
        <w:t xml:space="preserve">Die Verwendung der gleichen Referenzen für die Unternehmung und </w:t>
      </w:r>
      <w:r w:rsidR="00850E4D" w:rsidRPr="00B12AF4">
        <w:t>die Projektleitung</w:t>
      </w:r>
      <w:r w:rsidRPr="00B12AF4">
        <w:t xml:space="preserve"> </w:t>
      </w:r>
      <w:r w:rsidR="0082667F" w:rsidRPr="00B12AF4">
        <w:t xml:space="preserve">(Schlüsselperson) </w:t>
      </w:r>
      <w:r w:rsidRPr="00B12AF4">
        <w:t xml:space="preserve">ist </w:t>
      </w:r>
      <w:r w:rsidR="00AD3725" w:rsidRPr="00B12AF4">
        <w:rPr>
          <w:lang w:eastAsia="de-DE"/>
        </w:rPr>
        <w:t xml:space="preserve">für zwei der vier Referenzangaben zulässig (U1 = S1 </w:t>
      </w:r>
      <w:r w:rsidR="00AD3725" w:rsidRPr="00B12AF4">
        <w:rPr>
          <w:u w:val="single"/>
          <w:lang w:eastAsia="de-DE"/>
        </w:rPr>
        <w:t>oder</w:t>
      </w:r>
      <w:r w:rsidR="00AD3725" w:rsidRPr="00B12AF4">
        <w:rPr>
          <w:lang w:eastAsia="de-DE"/>
        </w:rPr>
        <w:t xml:space="preserve"> U2 = S2)</w:t>
      </w:r>
      <w:r w:rsidRPr="00B12AF4">
        <w:t>.</w:t>
      </w:r>
    </w:p>
    <w:p w14:paraId="25414D96" w14:textId="33104AC2" w:rsidR="004272AD" w:rsidRPr="00B12AF4" w:rsidRDefault="004272AD" w:rsidP="00131EF2">
      <w:pPr>
        <w:pStyle w:val="04lauftext"/>
      </w:pPr>
      <w:r w:rsidRPr="00B12AF4">
        <w:rPr>
          <w:lang w:eastAsia="de-DE"/>
        </w:rPr>
        <w:t>Die Angabe von Referenzobjekten der Schlüsselperson aus vorangegangenen Arbeitstätigkeiten ist</w:t>
      </w:r>
      <w:r w:rsidR="00AD3725">
        <w:rPr>
          <w:lang w:eastAsia="de-DE"/>
        </w:rPr>
        <w:t xml:space="preserve"> </w:t>
      </w:r>
      <w:r w:rsidR="00AD3725" w:rsidRPr="00B12AF4">
        <w:t>zulässig</w:t>
      </w:r>
      <w:r w:rsidR="00131EF2" w:rsidRPr="00B12AF4">
        <w:rPr>
          <w:lang w:eastAsia="de-DE"/>
        </w:rPr>
        <w:t>.</w:t>
      </w:r>
    </w:p>
    <w:p w14:paraId="6CA61C4D" w14:textId="337A709B" w:rsidR="00B7752A" w:rsidRPr="00B12AF4" w:rsidRDefault="00B7752A" w:rsidP="00B7752A">
      <w:pPr>
        <w:pStyle w:val="04lauftext"/>
      </w:pPr>
      <w:r w:rsidRPr="00B12AF4">
        <w:t>Bei Bietergemeinschaften / Arbeitsgemeinschaften (</w:t>
      </w:r>
      <w:proofErr w:type="spellStart"/>
      <w:r w:rsidRPr="00B12AF4">
        <w:t>ARGE’s</w:t>
      </w:r>
      <w:proofErr w:type="spellEnd"/>
      <w:r w:rsidRPr="00B12AF4">
        <w:t xml:space="preserve">) können die Unternehmensreferenzen frei zugeordnet werden. </w:t>
      </w:r>
      <w:r w:rsidR="007A30B1" w:rsidRPr="00B12AF4">
        <w:t>Die Referenz der Schlüsselperson muss der federführenden Unternehmung zugeordnet sein.</w:t>
      </w:r>
    </w:p>
    <w:p w14:paraId="06B3332C" w14:textId="65923EE4" w:rsidR="00B7752A" w:rsidRPr="00B12AF4" w:rsidRDefault="00B7752A" w:rsidP="00B7752A">
      <w:pPr>
        <w:pStyle w:val="04lauftext"/>
      </w:pPr>
      <w:r w:rsidRPr="00B12AF4">
        <w:t xml:space="preserve">Die gesamthafte Anzahl Referenzangaben bleibt </w:t>
      </w:r>
      <w:r w:rsidR="007A30B1" w:rsidRPr="00B12AF4">
        <w:t xml:space="preserve">damit auch </w:t>
      </w:r>
      <w:r w:rsidRPr="00B12AF4">
        <w:t>bei Bietergemeinschaften / Arbeitsgemeinschaften (</w:t>
      </w:r>
      <w:proofErr w:type="spellStart"/>
      <w:r w:rsidRPr="00B12AF4">
        <w:t>ARGE’s</w:t>
      </w:r>
      <w:proofErr w:type="spellEnd"/>
      <w:r w:rsidRPr="00B12AF4">
        <w:t>) unverändert bei vier.</w:t>
      </w:r>
    </w:p>
    <w:p w14:paraId="540A0BC8" w14:textId="01F6248B" w:rsidR="007963CB" w:rsidRPr="00B12AF4" w:rsidRDefault="007963CB" w:rsidP="00065458">
      <w:pPr>
        <w:pStyle w:val="04marginalien"/>
        <w:framePr w:wrap="around"/>
      </w:pPr>
      <w:r w:rsidRPr="00B12AF4">
        <w:t>Einholung Referenzauskünfte</w:t>
      </w:r>
    </w:p>
    <w:p w14:paraId="65A1E414" w14:textId="05D6AF49" w:rsidR="000F798D" w:rsidRPr="00B12AF4" w:rsidRDefault="00C003D0" w:rsidP="00065458">
      <w:pPr>
        <w:pStyle w:val="04lauftext"/>
      </w:pPr>
      <w:r w:rsidRPr="00B12AF4">
        <w:t xml:space="preserve">Die Referenzen werden nach den </w:t>
      </w:r>
      <w:r w:rsidRPr="00E1620B">
        <w:t>Kriterien Q</w:t>
      </w:r>
      <w:r w:rsidR="0082667F" w:rsidRPr="00E1620B">
        <w:t>u</w:t>
      </w:r>
      <w:r w:rsidRPr="00E1620B">
        <w:t>alität, Kosten- und Termintreue</w:t>
      </w:r>
      <w:r w:rsidR="00673D6D" w:rsidRPr="00E1620B">
        <w:t>, Zusammenarbeit</w:t>
      </w:r>
      <w:r w:rsidRPr="00E1620B">
        <w:t xml:space="preserve"> beurteilt.</w:t>
      </w:r>
      <w:r w:rsidR="00391053" w:rsidRPr="00E1620B">
        <w:t xml:space="preserve"> Dazu werden</w:t>
      </w:r>
      <w:r w:rsidR="0082667F" w:rsidRPr="00E1620B">
        <w:t xml:space="preserve"> die angegebenen Kontaktpersonen </w:t>
      </w:r>
      <w:r w:rsidR="00212519" w:rsidRPr="00E1620B">
        <w:t xml:space="preserve">des leitenden Architekturbüros oder der </w:t>
      </w:r>
      <w:proofErr w:type="spellStart"/>
      <w:r w:rsidR="00212519" w:rsidRPr="00E1620B">
        <w:t>Auftraggeberschaft</w:t>
      </w:r>
      <w:proofErr w:type="spellEnd"/>
      <w:r w:rsidR="00212519" w:rsidRPr="00E1620B">
        <w:t xml:space="preserve"> </w:t>
      </w:r>
      <w:r w:rsidR="0082667F" w:rsidRPr="00E1620B">
        <w:t>befragt.</w:t>
      </w:r>
      <w:r w:rsidR="007963CB" w:rsidRPr="00E1620B">
        <w:t xml:space="preserve"> Di</w:t>
      </w:r>
      <w:r w:rsidR="00065458" w:rsidRPr="00E1620B">
        <w:t>ese Befragung erfolgt</w:t>
      </w:r>
      <w:r w:rsidR="007963CB" w:rsidRPr="00E1620B">
        <w:t xml:space="preserve"> </w:t>
      </w:r>
      <w:r w:rsidR="00065458" w:rsidRPr="00E1620B">
        <w:t xml:space="preserve">mittels </w:t>
      </w:r>
      <w:r w:rsidR="007963CB" w:rsidRPr="00E1620B">
        <w:t xml:space="preserve">per E-Mail </w:t>
      </w:r>
      <w:r w:rsidR="00065458" w:rsidRPr="00E1620B">
        <w:t>zugestelltem Fragebogen</w:t>
      </w:r>
      <w:r w:rsidR="00212519" w:rsidRPr="00E1620B">
        <w:t xml:space="preserve"> (Versand durch die Bauherrenunterstützung: Planpartner AG)</w:t>
      </w:r>
      <w:r w:rsidR="00065458" w:rsidRPr="00E1620B">
        <w:t>.</w:t>
      </w:r>
    </w:p>
    <w:p w14:paraId="765E1602" w14:textId="31742358" w:rsidR="00A024D3" w:rsidRPr="00B12AF4" w:rsidRDefault="00A024D3" w:rsidP="00A024D3">
      <w:pPr>
        <w:pStyle w:val="04marginalien"/>
        <w:framePr w:wrap="around"/>
      </w:pPr>
      <w:r w:rsidRPr="00B12AF4">
        <w:t>Zugang zur Aufgabe</w:t>
      </w:r>
    </w:p>
    <w:p w14:paraId="16B45F68" w14:textId="7B8465DC" w:rsidR="00212519" w:rsidRPr="00B12AF4" w:rsidRDefault="00212519" w:rsidP="00065458">
      <w:pPr>
        <w:pStyle w:val="04lauftext"/>
      </w:pPr>
      <w:r w:rsidRPr="00B12AF4">
        <w:t>Das in der Machbarkeitsstudie beschriebene HLK-Konzept ist stark von der vorhandenen Ausgangslage geprägt. Es gilt mit dem vorhandenen Platzangebot die möglichen Nutzungsszenarien abzudecken.</w:t>
      </w:r>
    </w:p>
    <w:p w14:paraId="4F7CB3D8" w14:textId="203A0A83" w:rsidR="00A024D3" w:rsidRPr="00B12AF4" w:rsidRDefault="007A30B1" w:rsidP="00065458">
      <w:pPr>
        <w:pStyle w:val="04lauftext"/>
      </w:pPr>
      <w:r w:rsidRPr="00B12AF4">
        <w:t>Der Anbieter erstellt einen Beschrieb «Zugang zur Aufgabe» (max</w:t>
      </w:r>
      <w:r w:rsidR="00212519" w:rsidRPr="00B12AF4">
        <w:t>imal</w:t>
      </w:r>
      <w:r w:rsidRPr="00B12AF4">
        <w:t xml:space="preserve"> zwei</w:t>
      </w:r>
      <w:r w:rsidR="00212519" w:rsidRPr="00B12AF4">
        <w:t>, einseitig bedruckten</w:t>
      </w:r>
      <w:r w:rsidRPr="00B12AF4">
        <w:t xml:space="preserve"> DIN A4-Seiten).</w:t>
      </w:r>
      <w:r w:rsidR="00212519" w:rsidRPr="00B12AF4">
        <w:t xml:space="preserve"> Der Anbieter beschreibt </w:t>
      </w:r>
      <w:r w:rsidR="00AA4AD0" w:rsidRPr="00B12AF4">
        <w:t xml:space="preserve">und/oder skizziert </w:t>
      </w:r>
      <w:r w:rsidR="00212519" w:rsidRPr="00B12AF4">
        <w:t>darin insbesondere:</w:t>
      </w:r>
    </w:p>
    <w:p w14:paraId="1A1BB376" w14:textId="7B397FC0" w:rsidR="007A30B1" w:rsidRPr="00B12AF4" w:rsidRDefault="00212519" w:rsidP="007A30B1">
      <w:pPr>
        <w:pStyle w:val="04aufzaehlungstrich"/>
      </w:pPr>
      <w:r w:rsidRPr="00B12AF4">
        <w:t xml:space="preserve">Wo </w:t>
      </w:r>
      <w:r w:rsidR="00AA4AD0" w:rsidRPr="00B12AF4">
        <w:t xml:space="preserve">er </w:t>
      </w:r>
      <w:r w:rsidRPr="00B12AF4">
        <w:t xml:space="preserve">im beschriebenen HLK-Konzept die Chancen und Risiken </w:t>
      </w:r>
      <w:r w:rsidR="00AA4AD0" w:rsidRPr="00B12AF4">
        <w:t>sieht;</w:t>
      </w:r>
    </w:p>
    <w:p w14:paraId="0C19B38F" w14:textId="77777777" w:rsidR="00AA4AD0" w:rsidRPr="00B12AF4" w:rsidRDefault="00AA4AD0" w:rsidP="007A30B1">
      <w:pPr>
        <w:pStyle w:val="04aufzaehlungstrich"/>
      </w:pPr>
      <w:r w:rsidRPr="00B12AF4">
        <w:t>Mit welchen Lösungsansätzen er den Risiken begegnen würde;</w:t>
      </w:r>
    </w:p>
    <w:p w14:paraId="233096A4" w14:textId="360BF1DC" w:rsidR="007A30B1" w:rsidRPr="00B12AF4" w:rsidRDefault="00AA4AD0" w:rsidP="007A30B1">
      <w:pPr>
        <w:pStyle w:val="04aufzaehlungstrich"/>
      </w:pPr>
      <w:r w:rsidRPr="00B12AF4">
        <w:t>Welche weiteren konzeptionellen Überlegungen er zur gestellten Aufgabe anbringen würde.</w:t>
      </w:r>
      <w:r w:rsidR="007A30B1" w:rsidRPr="00B12AF4">
        <w:tab/>
      </w:r>
      <w:r w:rsidR="007A30B1" w:rsidRPr="00B12AF4">
        <w:br/>
      </w:r>
    </w:p>
    <w:p w14:paraId="28DFF2E0" w14:textId="4C4CBE96" w:rsidR="00914E14" w:rsidRPr="00B12AF4" w:rsidRDefault="00914E14" w:rsidP="00AD0491">
      <w:pPr>
        <w:pStyle w:val="04marginalien"/>
        <w:framePr w:wrap="around"/>
      </w:pPr>
      <w:r w:rsidRPr="00B12AF4">
        <w:t>Zuschlagskriterien</w:t>
      </w:r>
      <w:r w:rsidR="00AD0491" w:rsidRPr="00B12AF4">
        <w:t xml:space="preserve"> und</w:t>
      </w:r>
      <w:r w:rsidR="00AD0491" w:rsidRPr="00B12AF4">
        <w:br/>
        <w:t>Gewichtung</w:t>
      </w:r>
    </w:p>
    <w:p w14:paraId="22A9476E" w14:textId="67EA61B0" w:rsidR="0082263A" w:rsidRPr="00B12AF4" w:rsidRDefault="0082263A" w:rsidP="00AD0491">
      <w:pPr>
        <w:pStyle w:val="04nummerierung"/>
        <w:numPr>
          <w:ilvl w:val="0"/>
          <w:numId w:val="0"/>
        </w:numPr>
        <w:ind w:left="360" w:hanging="360"/>
      </w:pPr>
      <w:r w:rsidRPr="00B12AF4">
        <w:tab/>
      </w:r>
      <w:r w:rsidRPr="00B12AF4">
        <w:tab/>
      </w:r>
      <w:r w:rsidRPr="00B12AF4">
        <w:tab/>
      </w:r>
      <w:r w:rsidRPr="00B12AF4">
        <w:tab/>
      </w:r>
      <w:r w:rsidRPr="00B12AF4">
        <w:tab/>
      </w:r>
      <w:r w:rsidRPr="00B12AF4">
        <w:tab/>
        <w:t>HLK</w:t>
      </w:r>
    </w:p>
    <w:p w14:paraId="1A9BA4FC" w14:textId="6B67B4AE" w:rsidR="000F798D" w:rsidRPr="00B12AF4" w:rsidRDefault="000F798D" w:rsidP="00AD0491">
      <w:pPr>
        <w:pStyle w:val="04nummerierung"/>
        <w:numPr>
          <w:ilvl w:val="0"/>
          <w:numId w:val="0"/>
        </w:numPr>
        <w:ind w:left="360" w:hanging="360"/>
      </w:pPr>
      <w:r w:rsidRPr="00B12AF4">
        <w:t>Preis (Honorarofferte)</w:t>
      </w:r>
      <w:r w:rsidR="005A230C" w:rsidRPr="00B12AF4">
        <w:t>:</w:t>
      </w:r>
      <w:r w:rsidRPr="00B12AF4">
        <w:tab/>
      </w:r>
      <w:r w:rsidR="005A230C" w:rsidRPr="00B12AF4">
        <w:tab/>
      </w:r>
      <w:r w:rsidR="005A230C" w:rsidRPr="00B12AF4">
        <w:tab/>
      </w:r>
      <w:r w:rsidR="001F0382" w:rsidRPr="00B12AF4">
        <w:t>30</w:t>
      </w:r>
      <w:r w:rsidR="00726626" w:rsidRPr="00B12AF4">
        <w:t xml:space="preserve"> </w:t>
      </w:r>
      <w:r w:rsidRPr="00B12AF4">
        <w:t>%</w:t>
      </w:r>
    </w:p>
    <w:p w14:paraId="2226B8EC" w14:textId="17B53721" w:rsidR="000F798D" w:rsidRPr="00B12AF4" w:rsidRDefault="00726626" w:rsidP="00AD0491">
      <w:pPr>
        <w:pStyle w:val="04nummerierung"/>
        <w:numPr>
          <w:ilvl w:val="0"/>
          <w:numId w:val="0"/>
        </w:numPr>
        <w:ind w:left="360" w:hanging="360"/>
      </w:pPr>
      <w:r w:rsidRPr="00B12AF4">
        <w:t>Referenzen Unternehmung (1 und 2)</w:t>
      </w:r>
      <w:r w:rsidR="005A230C" w:rsidRPr="00B12AF4">
        <w:t>:</w:t>
      </w:r>
      <w:r w:rsidR="005A230C" w:rsidRPr="00B12AF4">
        <w:tab/>
      </w:r>
      <w:r w:rsidRPr="00B12AF4">
        <w:t>2</w:t>
      </w:r>
      <w:r w:rsidR="00A024D3" w:rsidRPr="00B12AF4">
        <w:t>5</w:t>
      </w:r>
      <w:r w:rsidRPr="00B12AF4">
        <w:t xml:space="preserve"> </w:t>
      </w:r>
      <w:r w:rsidR="000F798D" w:rsidRPr="00B12AF4">
        <w:t>%</w:t>
      </w:r>
    </w:p>
    <w:p w14:paraId="50601F79" w14:textId="15DCF7A5" w:rsidR="000F798D" w:rsidRPr="00B12AF4" w:rsidRDefault="00726626" w:rsidP="00A1366F">
      <w:pPr>
        <w:pStyle w:val="04nummerierung"/>
        <w:numPr>
          <w:ilvl w:val="0"/>
          <w:numId w:val="0"/>
        </w:numPr>
        <w:ind w:left="360" w:hanging="360"/>
      </w:pPr>
      <w:r w:rsidRPr="00B12AF4">
        <w:t>Referenzen Projektleiter (1 und 2)</w:t>
      </w:r>
      <w:r w:rsidR="00642186" w:rsidRPr="00B12AF4">
        <w:t>:</w:t>
      </w:r>
      <w:r w:rsidRPr="00B12AF4">
        <w:tab/>
        <w:t>2</w:t>
      </w:r>
      <w:r w:rsidR="00A024D3" w:rsidRPr="00B12AF4">
        <w:t>5</w:t>
      </w:r>
      <w:r w:rsidRPr="00B12AF4">
        <w:t xml:space="preserve"> </w:t>
      </w:r>
      <w:r w:rsidR="000F798D" w:rsidRPr="00B12AF4">
        <w:t>%</w:t>
      </w:r>
    </w:p>
    <w:p w14:paraId="2B17D444" w14:textId="6CE56813" w:rsidR="00EC7105" w:rsidRPr="00B12AF4" w:rsidRDefault="00EC7105" w:rsidP="00A1366F">
      <w:pPr>
        <w:pStyle w:val="04nummerierung"/>
        <w:numPr>
          <w:ilvl w:val="0"/>
          <w:numId w:val="0"/>
        </w:numPr>
        <w:ind w:left="360" w:hanging="360"/>
      </w:pPr>
      <w:r w:rsidRPr="00B12AF4">
        <w:t>Zugang zur Aufgabe</w:t>
      </w:r>
      <w:r w:rsidRPr="00B12AF4">
        <w:tab/>
      </w:r>
      <w:r w:rsidRPr="00B12AF4">
        <w:tab/>
      </w:r>
      <w:r w:rsidRPr="00B12AF4">
        <w:tab/>
      </w:r>
      <w:r w:rsidR="00A024D3" w:rsidRPr="00B12AF4">
        <w:t>2</w:t>
      </w:r>
      <w:r w:rsidR="001F0382" w:rsidRPr="00B12AF4">
        <w:t>0</w:t>
      </w:r>
      <w:r w:rsidRPr="00B12AF4">
        <w:t xml:space="preserve"> %</w:t>
      </w:r>
    </w:p>
    <w:p w14:paraId="09353761" w14:textId="77777777" w:rsidR="0088054E" w:rsidRPr="00B12AF4" w:rsidRDefault="0088054E" w:rsidP="00B44C55">
      <w:pPr>
        <w:pStyle w:val="04marginalien"/>
        <w:pageBreakBefore/>
        <w:framePr w:wrap="around"/>
      </w:pPr>
      <w:r w:rsidRPr="00B12AF4">
        <w:lastRenderedPageBreak/>
        <w:t>Sprache des Verfahrens</w:t>
      </w:r>
    </w:p>
    <w:p w14:paraId="20E841E8" w14:textId="75593E69" w:rsidR="0088054E" w:rsidRPr="00B12AF4" w:rsidRDefault="0088054E" w:rsidP="00D64FD2">
      <w:pPr>
        <w:pStyle w:val="04lauftext"/>
      </w:pPr>
      <w:r w:rsidRPr="00B12AF4">
        <w:t>Deutsch.</w:t>
      </w:r>
    </w:p>
    <w:p w14:paraId="746BC8E3" w14:textId="45E9846B" w:rsidR="00B2412A" w:rsidRPr="00B12AF4" w:rsidRDefault="00B2412A" w:rsidP="00947BB3">
      <w:pPr>
        <w:pStyle w:val="04marginalien"/>
        <w:framePr w:wrap="around"/>
      </w:pPr>
      <w:r w:rsidRPr="00B12AF4">
        <w:t>Ausschluss</w:t>
      </w:r>
    </w:p>
    <w:p w14:paraId="7BBC4B2F" w14:textId="3B4642B9" w:rsidR="00B2412A" w:rsidRPr="00B12AF4" w:rsidRDefault="00B2412A" w:rsidP="00D64FD2">
      <w:pPr>
        <w:pStyle w:val="04lauftext"/>
      </w:pPr>
      <w:r w:rsidRPr="00B12AF4">
        <w:t xml:space="preserve">Angebote, welche die verlangten Unterlagen unvollständig oder zu spät einreichen, werden vom Verfahren ausgeschlossen (Art. 22 Submissionsgesetz des Kantons Graubünden, </w:t>
      </w:r>
      <w:proofErr w:type="spellStart"/>
      <w:r w:rsidRPr="00B12AF4">
        <w:t>SubG</w:t>
      </w:r>
      <w:proofErr w:type="spellEnd"/>
      <w:r w:rsidRPr="00B12AF4">
        <w:t>).</w:t>
      </w:r>
    </w:p>
    <w:p w14:paraId="409F3239" w14:textId="77777777" w:rsidR="00D64FD2" w:rsidRPr="00B12AF4" w:rsidRDefault="000F798D" w:rsidP="00D64FD2">
      <w:pPr>
        <w:pStyle w:val="04marginalien"/>
        <w:framePr w:wrap="around"/>
      </w:pPr>
      <w:r w:rsidRPr="00B12AF4">
        <w:t>Teilangebote</w:t>
      </w:r>
    </w:p>
    <w:p w14:paraId="101F92F7" w14:textId="77777777" w:rsidR="00D64FD2" w:rsidRPr="00B12AF4" w:rsidRDefault="000F798D" w:rsidP="00BD6BAB">
      <w:pPr>
        <w:pStyle w:val="04lauftext"/>
      </w:pPr>
      <w:r w:rsidRPr="00B12AF4">
        <w:t>Das Einreichen von Teilangeboten und Unternehmervarianten ist nicht zulässig.</w:t>
      </w:r>
    </w:p>
    <w:p w14:paraId="779C9A97" w14:textId="77777777" w:rsidR="00D64FD2" w:rsidRPr="00B12AF4" w:rsidRDefault="00D64FD2" w:rsidP="00D64FD2">
      <w:pPr>
        <w:pStyle w:val="04marginalien"/>
        <w:framePr w:wrap="around"/>
      </w:pPr>
      <w:r w:rsidRPr="00B12AF4">
        <w:t>Bietergemeinschaften</w:t>
      </w:r>
    </w:p>
    <w:p w14:paraId="4287D542" w14:textId="4D34F99E" w:rsidR="000F798D" w:rsidRPr="00B12AF4" w:rsidRDefault="000F798D" w:rsidP="00EF6C5D">
      <w:pPr>
        <w:pStyle w:val="04lauftext"/>
      </w:pPr>
      <w:r w:rsidRPr="00B12AF4">
        <w:t>Es ist Anbietern erlaubt, sich zu Bietergemeinschaften</w:t>
      </w:r>
      <w:r w:rsidR="005D40D8" w:rsidRPr="00B12AF4">
        <w:t xml:space="preserve"> / Arbeitsgemeinschaften</w:t>
      </w:r>
      <w:r w:rsidRPr="00B12AF4">
        <w:t xml:space="preserve"> zusammenzuschliessen.</w:t>
      </w:r>
      <w:r w:rsidR="00D64FD2" w:rsidRPr="00B12AF4">
        <w:t xml:space="preserve"> </w:t>
      </w:r>
      <w:r w:rsidRPr="00B12AF4">
        <w:t xml:space="preserve">Das federführende Unternehmen ist explizit zu bezeichnen. </w:t>
      </w:r>
      <w:r w:rsidR="003A12A3" w:rsidRPr="00B12AF4">
        <w:t xml:space="preserve">Sofern innerhalb des Fachbereichs eine Bietergemeinschaft / Arbeitsgemeinschaft gebildet wird, sind die Formulare «Eignungsprüfung» (A2) und «Selbstdeklaration» (A3) für jedes der Mitglieder separate auszufüllen. </w:t>
      </w:r>
      <w:r w:rsidRPr="00B12AF4">
        <w:t>Das Angebot</w:t>
      </w:r>
      <w:r w:rsidR="00EF6C5D" w:rsidRPr="00B12AF4">
        <w:t>, vorliegende «Allgemeinen Submissionsbedingungen» (A1) sowie die «Honorarberechnung» (A5)</w:t>
      </w:r>
      <w:r w:rsidRPr="00B12AF4">
        <w:t xml:space="preserve"> </w:t>
      </w:r>
      <w:r w:rsidR="00EF6C5D" w:rsidRPr="00B12AF4">
        <w:t>sind</w:t>
      </w:r>
      <w:r w:rsidRPr="00B12AF4">
        <w:t xml:space="preserve"> von</w:t>
      </w:r>
      <w:r w:rsidR="00D64FD2" w:rsidRPr="00B12AF4">
        <w:t xml:space="preserve"> </w:t>
      </w:r>
      <w:r w:rsidRPr="00B12AF4">
        <w:t xml:space="preserve">sämtlichen Mitgliedern der Bietergemeinschaft </w:t>
      </w:r>
      <w:r w:rsidR="00EF6C5D" w:rsidRPr="00B12AF4">
        <w:t xml:space="preserve">/ Arbeitsgemeinschaft </w:t>
      </w:r>
      <w:r w:rsidRPr="00B12AF4">
        <w:t>zu unterzeichnen</w:t>
      </w:r>
      <w:r w:rsidR="00EF6C5D" w:rsidRPr="00B12AF4">
        <w:t>.</w:t>
      </w:r>
    </w:p>
    <w:p w14:paraId="4B3C3E62" w14:textId="7EF45D09" w:rsidR="003A12A3" w:rsidRPr="00B12AF4" w:rsidRDefault="003A12A3" w:rsidP="003A12A3">
      <w:pPr>
        <w:pStyle w:val="04marginalien"/>
        <w:framePr w:wrap="around"/>
      </w:pPr>
      <w:r w:rsidRPr="00B12AF4">
        <w:t>Mehrfachbewerbungen / Mehrfachbeteiligungen</w:t>
      </w:r>
    </w:p>
    <w:p w14:paraId="3165425D" w14:textId="1D0EC9FB" w:rsidR="003A12A3" w:rsidRPr="00B12AF4" w:rsidRDefault="003A12A3" w:rsidP="003A12A3">
      <w:pPr>
        <w:pStyle w:val="StandardWeb"/>
      </w:pPr>
      <w:r w:rsidRPr="00B12AF4">
        <w:rPr>
          <w:rFonts w:ascii="ArialMT" w:hAnsi="ArialMT"/>
          <w:sz w:val="20"/>
          <w:szCs w:val="20"/>
        </w:rPr>
        <w:t xml:space="preserve">Mehrfachbewerbungen sind in allen Fachdisziplinen </w:t>
      </w:r>
      <w:r w:rsidRPr="00B12AF4">
        <w:rPr>
          <w:rFonts w:ascii="ArialMT" w:hAnsi="ArialMT"/>
          <w:sz w:val="20"/>
          <w:szCs w:val="20"/>
          <w:u w:val="single"/>
        </w:rPr>
        <w:t>nicht</w:t>
      </w:r>
      <w:r w:rsidRPr="00B12AF4">
        <w:rPr>
          <w:rFonts w:ascii="ArialMT" w:hAnsi="ArialMT"/>
          <w:sz w:val="20"/>
          <w:szCs w:val="20"/>
        </w:rPr>
        <w:t xml:space="preserve"> </w:t>
      </w:r>
      <w:proofErr w:type="spellStart"/>
      <w:r w:rsidRPr="00B12AF4">
        <w:rPr>
          <w:rFonts w:ascii="ArialMT" w:hAnsi="ArialMT"/>
          <w:sz w:val="20"/>
          <w:szCs w:val="20"/>
        </w:rPr>
        <w:t>zuläs</w:t>
      </w:r>
      <w:proofErr w:type="spellEnd"/>
      <w:r w:rsidRPr="00B12AF4">
        <w:rPr>
          <w:rFonts w:ascii="ArialMT" w:hAnsi="ArialMT"/>
          <w:sz w:val="20"/>
          <w:szCs w:val="20"/>
        </w:rPr>
        <w:t xml:space="preserve">- </w:t>
      </w:r>
      <w:proofErr w:type="spellStart"/>
      <w:r w:rsidRPr="00B12AF4">
        <w:rPr>
          <w:rFonts w:ascii="ArialMT" w:hAnsi="ArialMT"/>
          <w:sz w:val="20"/>
          <w:szCs w:val="20"/>
        </w:rPr>
        <w:t>sig</w:t>
      </w:r>
      <w:proofErr w:type="spellEnd"/>
      <w:r w:rsidRPr="00B12AF4">
        <w:rPr>
          <w:rFonts w:ascii="ArialMT" w:hAnsi="ArialMT"/>
          <w:sz w:val="20"/>
          <w:szCs w:val="20"/>
        </w:rPr>
        <w:t>. Dies schliesst auch Bewerbungen von Filialen oder Zweig- stellen der gleichen Firmengruppe ein.</w:t>
      </w:r>
    </w:p>
    <w:p w14:paraId="78B11B19" w14:textId="77777777" w:rsidR="00D64FD2" w:rsidRPr="00B12AF4" w:rsidRDefault="00D64FD2" w:rsidP="00D64FD2">
      <w:pPr>
        <w:pStyle w:val="04marginalien"/>
        <w:framePr w:wrap="around"/>
      </w:pPr>
      <w:r w:rsidRPr="00B12AF4">
        <w:t>Verbindlichkeit</w:t>
      </w:r>
    </w:p>
    <w:p w14:paraId="36C0AC9E" w14:textId="329CEFF0" w:rsidR="000F798D" w:rsidRPr="00B12AF4" w:rsidRDefault="000F798D" w:rsidP="00BD6BAB">
      <w:pPr>
        <w:pStyle w:val="04lauftext"/>
      </w:pPr>
      <w:r w:rsidRPr="00B12AF4">
        <w:t>Das Angebot bleibt 6 Monate verbindlich.</w:t>
      </w:r>
    </w:p>
    <w:p w14:paraId="747423A6" w14:textId="77777777" w:rsidR="000F798D" w:rsidRPr="00B12AF4" w:rsidRDefault="000F798D" w:rsidP="00BD6BAB">
      <w:pPr>
        <w:pStyle w:val="04lauftext"/>
      </w:pPr>
    </w:p>
    <w:p w14:paraId="26887F02" w14:textId="77777777" w:rsidR="000F798D" w:rsidRPr="00B12AF4" w:rsidRDefault="000F798D" w:rsidP="00BD6BAB">
      <w:pPr>
        <w:pStyle w:val="04lauftext"/>
      </w:pPr>
      <w:r w:rsidRPr="00B12AF4">
        <w:t>Mit der Unterschrift bestätigt der Anbieter, dass er die geforderten Leistungen in der genannten Frist zu erbringen in der Lage ist. Er hat sich über die zu erbringende Leistung informiert.</w:t>
      </w:r>
    </w:p>
    <w:p w14:paraId="5D7D3230" w14:textId="77777777" w:rsidR="000F798D" w:rsidRPr="00B12AF4" w:rsidRDefault="000F798D" w:rsidP="00BD6BAB">
      <w:pPr>
        <w:pStyle w:val="04lauftext"/>
      </w:pPr>
    </w:p>
    <w:p w14:paraId="1F226DA8" w14:textId="4E588CCA" w:rsidR="000F798D" w:rsidRPr="00B12AF4" w:rsidRDefault="000F798D" w:rsidP="00BD6BAB">
      <w:pPr>
        <w:pStyle w:val="04lauftext"/>
      </w:pPr>
      <w:r w:rsidRPr="00B12AF4">
        <w:t>Ort, Datum</w:t>
      </w:r>
      <w:r w:rsidRPr="00B12AF4">
        <w:tab/>
      </w:r>
      <w:r w:rsidR="00F71D41">
        <w:tab/>
        <w:t>Rechtsgültige</w:t>
      </w:r>
      <w:r w:rsidRPr="00B12AF4">
        <w:t xml:space="preserve"> Unterschrift</w:t>
      </w:r>
      <w:r w:rsidR="00F71D41">
        <w:t>(en)</w:t>
      </w:r>
      <w:r w:rsidR="00753E58" w:rsidRPr="00B12AF4">
        <w:tab/>
      </w:r>
      <w:r w:rsidR="00753E58" w:rsidRPr="00B12AF4">
        <w:br/>
      </w:r>
      <w:r w:rsidR="00753E58" w:rsidRPr="00B12AF4">
        <w:br/>
      </w:r>
    </w:p>
    <w:p w14:paraId="06D57B62" w14:textId="77777777" w:rsidR="000F798D" w:rsidRPr="00B12AF4" w:rsidRDefault="000F798D" w:rsidP="00BD6BAB">
      <w:pPr>
        <w:pStyle w:val="04lauftext"/>
        <w:pBdr>
          <w:bottom w:val="single" w:sz="6" w:space="1" w:color="auto"/>
        </w:pBdr>
      </w:pPr>
    </w:p>
    <w:p w14:paraId="37A2C3F1" w14:textId="77777777" w:rsidR="00753E58" w:rsidRPr="00B12AF4" w:rsidRDefault="00753E58" w:rsidP="00BD6BAB">
      <w:pPr>
        <w:pStyle w:val="04lauftext"/>
      </w:pPr>
    </w:p>
    <w:p w14:paraId="44C109BC" w14:textId="77777777" w:rsidR="00B56457" w:rsidRPr="00B12AF4" w:rsidRDefault="00B56457" w:rsidP="00ED0140">
      <w:pPr>
        <w:pStyle w:val="05anhangtitel"/>
        <w:pageBreakBefore/>
      </w:pPr>
      <w:bookmarkStart w:id="3" w:name="_Toc77750901"/>
      <w:r w:rsidRPr="00B12AF4">
        <w:lastRenderedPageBreak/>
        <w:t>Formular Eignungsprüfung</w:t>
      </w:r>
      <w:bookmarkEnd w:id="3"/>
    </w:p>
    <w:p w14:paraId="0E00CE1B" w14:textId="5412A1F9" w:rsidR="00192C5C" w:rsidRPr="00B12AF4" w:rsidRDefault="004D6F48" w:rsidP="004D6F48">
      <w:pPr>
        <w:pStyle w:val="04marginalien"/>
        <w:framePr w:wrap="around"/>
      </w:pPr>
      <w:r w:rsidRPr="00B12AF4">
        <w:t>Hinweise</w:t>
      </w:r>
    </w:p>
    <w:p w14:paraId="261D76C2" w14:textId="6EBFD4A1" w:rsidR="004D6F48" w:rsidRPr="00B12AF4" w:rsidRDefault="004D6F48" w:rsidP="004D6F48">
      <w:pPr>
        <w:pStyle w:val="04lauftext"/>
      </w:pPr>
      <w:r w:rsidRPr="00B12AF4">
        <w:t>Es sind alle bezeichneten Rubriken auszufüllen. Das Formular Eignungsprüfung ist von sämtlichen Mitgliedern der Bietergemeinschaft</w:t>
      </w:r>
      <w:r w:rsidR="005630B9" w:rsidRPr="00B12AF4">
        <w:t xml:space="preserve"> / Arbeitsgemeinschaft separat</w:t>
      </w:r>
      <w:r w:rsidRPr="00B12AF4">
        <w:t xml:space="preserve"> auszufüllen</w:t>
      </w:r>
      <w:r w:rsidR="002F500A" w:rsidRPr="00B12AF4">
        <w:t>.</w:t>
      </w:r>
    </w:p>
    <w:p w14:paraId="5086A63B" w14:textId="5361C4C5" w:rsidR="004D6F48" w:rsidRPr="00B12AF4" w:rsidRDefault="004D6F48" w:rsidP="004D6F48">
      <w:pPr>
        <w:pStyle w:val="04lauftext"/>
      </w:pPr>
      <w:r w:rsidRPr="00B12AF4">
        <w:t>Es wird ausdrücklich darauf hingewiesen, dass Anbieter bei falschen oder unvollständigen Angaben vom Verfahren ausgeschlossen werden können.</w:t>
      </w:r>
    </w:p>
    <w:p w14:paraId="3BA332A2" w14:textId="77777777" w:rsidR="00C5270E" w:rsidRPr="00B12AF4" w:rsidRDefault="00C5270E" w:rsidP="006F46CC">
      <w:pPr>
        <w:pStyle w:val="04bildabstand"/>
      </w:pPr>
    </w:p>
    <w:tbl>
      <w:tblPr>
        <w:tblStyle w:val="Tabellenraster"/>
        <w:tblW w:w="8840" w:type="dxa"/>
        <w:tblInd w:w="-3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5874"/>
      </w:tblGrid>
      <w:tr w:rsidR="005D40D8" w:rsidRPr="00B12AF4" w14:paraId="54BFE95A" w14:textId="77777777" w:rsidTr="006B0C63">
        <w:tc>
          <w:tcPr>
            <w:tcW w:w="8840" w:type="dxa"/>
            <w:gridSpan w:val="2"/>
            <w:tcBorders>
              <w:top w:val="single" w:sz="18" w:space="0" w:color="999999"/>
              <w:bottom w:val="single" w:sz="4" w:space="0" w:color="auto"/>
            </w:tcBorders>
            <w:shd w:val="pct15" w:color="auto" w:fill="auto"/>
          </w:tcPr>
          <w:p w14:paraId="4759A29B" w14:textId="21987104" w:rsidR="005D40D8" w:rsidRPr="00B12AF4" w:rsidRDefault="005D40D8" w:rsidP="006B0C63">
            <w:pPr>
              <w:pStyle w:val="04tabellentext"/>
              <w:jc w:val="left"/>
              <w:rPr>
                <w:b/>
              </w:rPr>
            </w:pPr>
            <w:r w:rsidRPr="00B12AF4">
              <w:rPr>
                <w:b/>
              </w:rPr>
              <w:t>Allgemeine Angaben</w:t>
            </w:r>
          </w:p>
        </w:tc>
      </w:tr>
      <w:tr w:rsidR="00C5270E" w:rsidRPr="00B12AF4" w14:paraId="30329C2C" w14:textId="77777777" w:rsidTr="00C5270E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</w:tcPr>
          <w:p w14:paraId="131B4002" w14:textId="77777777" w:rsidR="00C5270E" w:rsidRPr="00B12AF4" w:rsidRDefault="00C5270E" w:rsidP="006B0C63">
            <w:pPr>
              <w:pStyle w:val="04tabellentext"/>
              <w:jc w:val="left"/>
            </w:pPr>
            <w:r w:rsidRPr="00B12AF4">
              <w:t>Firma / Rechtsform / Gründungsjahr (gemäss Handelsregistereintrag)</w:t>
            </w:r>
          </w:p>
          <w:p w14:paraId="616801C0" w14:textId="1DF9CC31" w:rsidR="00C5270E" w:rsidRPr="00B12AF4" w:rsidRDefault="00C5270E" w:rsidP="006B0C63">
            <w:pPr>
              <w:pStyle w:val="04tabellentext"/>
              <w:jc w:val="left"/>
            </w:pP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49612E1B" w14:textId="661D9FD8" w:rsidR="00C5270E" w:rsidRPr="00B12AF4" w:rsidRDefault="005D40D8" w:rsidP="006F46CC">
            <w:pPr>
              <w:pStyle w:val="04tabellentext"/>
            </w:pPr>
            <w:r w:rsidRPr="00B12AF4">
              <w:t>…</w:t>
            </w:r>
          </w:p>
        </w:tc>
      </w:tr>
      <w:tr w:rsidR="00C5270E" w:rsidRPr="00B12AF4" w14:paraId="1226A9FA" w14:textId="77777777" w:rsidTr="00C5270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1EB9D756" w14:textId="77777777" w:rsidR="00C5270E" w:rsidRPr="00B12AF4" w:rsidRDefault="00C5270E" w:rsidP="006B0C63">
            <w:pPr>
              <w:pStyle w:val="04tabellentext"/>
              <w:jc w:val="left"/>
            </w:pPr>
            <w:r w:rsidRPr="00B12AF4">
              <w:t>Höhe des Eigen- bzw. Aktienkapitals</w:t>
            </w:r>
          </w:p>
          <w:p w14:paraId="209E2013" w14:textId="3D55C6D6" w:rsidR="00C5270E" w:rsidRPr="00B12AF4" w:rsidRDefault="00C5270E" w:rsidP="006B0C63">
            <w:pPr>
              <w:pStyle w:val="04tabellentext"/>
              <w:jc w:val="left"/>
            </w:pP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C6B0EE1" w14:textId="1989FD09" w:rsidR="00C5270E" w:rsidRPr="00B12AF4" w:rsidRDefault="005D40D8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</w:tc>
      </w:tr>
      <w:tr w:rsidR="00C5270E" w:rsidRPr="00B12AF4" w14:paraId="6349A6F1" w14:textId="77777777" w:rsidTr="00C5270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2AE0A76D" w14:textId="268B2879" w:rsidR="00C5270E" w:rsidRPr="00B12AF4" w:rsidRDefault="005D40D8" w:rsidP="006B0C63">
            <w:pPr>
              <w:pStyle w:val="04tabellentext"/>
              <w:jc w:val="left"/>
            </w:pPr>
            <w:r w:rsidRPr="00B12AF4">
              <w:t xml:space="preserve">Bietergemeinschaft bzw. </w:t>
            </w:r>
            <w:r w:rsidR="005C5D72" w:rsidRPr="00B12AF4">
              <w:br/>
            </w:r>
            <w:r w:rsidRPr="00B12AF4">
              <w:t>Arbeitsgemeinschaft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5BC640F" w14:textId="03AA0BDE" w:rsidR="005D40D8" w:rsidRPr="00B12AF4" w:rsidRDefault="005D40D8" w:rsidP="0071208D">
            <w:pPr>
              <w:pStyle w:val="04tabellentext"/>
              <w:spacing w:line="276" w:lineRule="auto"/>
              <w:rPr>
                <w:lang w:eastAsia="de-DE"/>
              </w:rPr>
            </w:pPr>
            <w:r w:rsidRPr="00B12AF4">
              <w:rPr>
                <w:lang w:eastAsia="de-DE"/>
              </w:rPr>
              <w:t xml:space="preserve"> </w:t>
            </w: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Nein             </w:t>
            </w: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Ja</w:t>
            </w:r>
            <w:r w:rsidR="0071208D" w:rsidRPr="00B12AF4">
              <w:rPr>
                <w:lang w:eastAsia="de-DE"/>
              </w:rPr>
              <w:tab/>
            </w:r>
          </w:p>
          <w:p w14:paraId="275753AA" w14:textId="77777777" w:rsidR="005D40D8" w:rsidRPr="00B12AF4" w:rsidRDefault="005D40D8" w:rsidP="0071208D">
            <w:pPr>
              <w:pStyle w:val="04tabellentext"/>
              <w:spacing w:line="276" w:lineRule="auto"/>
              <w:rPr>
                <w:i/>
                <w:lang w:eastAsia="de-DE"/>
              </w:rPr>
            </w:pPr>
            <w:r w:rsidRPr="00B12AF4">
              <w:rPr>
                <w:i/>
                <w:lang w:eastAsia="de-DE"/>
              </w:rPr>
              <w:t>Federführendes Unternehmen:</w:t>
            </w:r>
          </w:p>
          <w:p w14:paraId="0783B87F" w14:textId="5DBCF465" w:rsidR="005D40D8" w:rsidRPr="00B12AF4" w:rsidRDefault="005D40D8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</w:tc>
      </w:tr>
      <w:tr w:rsidR="00C5270E" w:rsidRPr="00B12AF4" w14:paraId="79AC16F4" w14:textId="77777777" w:rsidTr="00C5270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1B3F99FC" w14:textId="4F0D9611" w:rsidR="00C5270E" w:rsidRPr="00B12AF4" w:rsidRDefault="005D40D8" w:rsidP="006B0C63">
            <w:pPr>
              <w:pStyle w:val="04tabellentext"/>
              <w:jc w:val="left"/>
            </w:pPr>
            <w:r w:rsidRPr="00B12AF4">
              <w:t>Adresse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2030A39" w14:textId="34F8B463" w:rsidR="00C5270E" w:rsidRPr="00B12AF4" w:rsidRDefault="005D40D8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</w:tc>
      </w:tr>
      <w:tr w:rsidR="00C5270E" w:rsidRPr="00B12AF4" w14:paraId="559E1010" w14:textId="77777777" w:rsidTr="00C5270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3FE30C65" w14:textId="79222994" w:rsidR="005D40D8" w:rsidRPr="00B12AF4" w:rsidRDefault="005D40D8" w:rsidP="006B0C63">
            <w:pPr>
              <w:pStyle w:val="04tabellentext"/>
              <w:jc w:val="left"/>
            </w:pPr>
            <w:r w:rsidRPr="00B12AF4">
              <w:t>Telefon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45F431B" w14:textId="1157C6BC" w:rsidR="005D40D8" w:rsidRPr="00B12AF4" w:rsidRDefault="005D40D8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</w:tc>
      </w:tr>
      <w:tr w:rsidR="00C5270E" w:rsidRPr="00B12AF4" w14:paraId="6E8A8159" w14:textId="77777777" w:rsidTr="006B0C63">
        <w:tc>
          <w:tcPr>
            <w:tcW w:w="2966" w:type="dxa"/>
            <w:tcBorders>
              <w:top w:val="single" w:sz="4" w:space="0" w:color="auto"/>
              <w:bottom w:val="single" w:sz="18" w:space="0" w:color="999999"/>
              <w:right w:val="single" w:sz="48" w:space="0" w:color="FFFFFF" w:themeColor="background1"/>
            </w:tcBorders>
          </w:tcPr>
          <w:p w14:paraId="3C19B232" w14:textId="5D342110" w:rsidR="00C5270E" w:rsidRPr="00B12AF4" w:rsidRDefault="005D40D8" w:rsidP="006B0C63">
            <w:pPr>
              <w:pStyle w:val="04tabellentext"/>
              <w:jc w:val="left"/>
            </w:pPr>
            <w:r w:rsidRPr="00B12AF4">
              <w:t>E-Mail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40D60BAB" w14:textId="33E55D3F" w:rsidR="00C5270E" w:rsidRPr="00B12AF4" w:rsidRDefault="005D40D8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</w:tc>
      </w:tr>
      <w:tr w:rsidR="005D40D8" w:rsidRPr="00B12AF4" w14:paraId="44EC7EAC" w14:textId="77777777" w:rsidTr="006B0C63">
        <w:tc>
          <w:tcPr>
            <w:tcW w:w="8840" w:type="dxa"/>
            <w:gridSpan w:val="2"/>
            <w:tcBorders>
              <w:top w:val="single" w:sz="18" w:space="0" w:color="999999"/>
              <w:bottom w:val="single" w:sz="4" w:space="0" w:color="auto"/>
            </w:tcBorders>
            <w:shd w:val="pct15" w:color="auto" w:fill="auto"/>
          </w:tcPr>
          <w:p w14:paraId="02B716A6" w14:textId="7B31EC9A" w:rsidR="005D40D8" w:rsidRPr="00B12AF4" w:rsidRDefault="005D40D8" w:rsidP="002F500A">
            <w:pPr>
              <w:pStyle w:val="04tabellentext"/>
              <w:jc w:val="left"/>
              <w:rPr>
                <w:b/>
              </w:rPr>
            </w:pPr>
            <w:r w:rsidRPr="00B12AF4">
              <w:rPr>
                <w:b/>
              </w:rPr>
              <w:t xml:space="preserve">Angaben zu </w:t>
            </w:r>
            <w:r w:rsidR="005365B8" w:rsidRPr="00B12AF4">
              <w:rPr>
                <w:b/>
              </w:rPr>
              <w:t xml:space="preserve">Personaleinsatz im </w:t>
            </w:r>
            <w:r w:rsidR="002F500A" w:rsidRPr="00B12AF4">
              <w:rPr>
                <w:b/>
              </w:rPr>
              <w:t>Auftrag</w:t>
            </w:r>
          </w:p>
        </w:tc>
      </w:tr>
      <w:tr w:rsidR="006F46CC" w:rsidRPr="00B12AF4" w14:paraId="365F5C09" w14:textId="77777777" w:rsidTr="006F46CC">
        <w:tc>
          <w:tcPr>
            <w:tcW w:w="884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5EDFF14" w14:textId="382FF220" w:rsidR="006F46CC" w:rsidRPr="00B12AF4" w:rsidRDefault="006F46CC" w:rsidP="002F500A">
            <w:pPr>
              <w:pStyle w:val="04tabellentext"/>
              <w:jc w:val="left"/>
              <w:rPr>
                <w:i/>
              </w:rPr>
            </w:pPr>
            <w:r w:rsidRPr="00B12AF4">
              <w:rPr>
                <w:i/>
              </w:rPr>
              <w:t xml:space="preserve">Angaben </w:t>
            </w:r>
            <w:r w:rsidR="007963CB" w:rsidRPr="00B12AF4">
              <w:rPr>
                <w:i/>
              </w:rPr>
              <w:t xml:space="preserve">zur Projektleiterin / </w:t>
            </w:r>
            <w:r w:rsidRPr="00B12AF4">
              <w:rPr>
                <w:i/>
              </w:rPr>
              <w:t xml:space="preserve">zum </w:t>
            </w:r>
            <w:r w:rsidR="002F500A" w:rsidRPr="00B12AF4">
              <w:rPr>
                <w:i/>
              </w:rPr>
              <w:t>Projektleite</w:t>
            </w:r>
            <w:r w:rsidR="007963CB" w:rsidRPr="00B12AF4">
              <w:rPr>
                <w:i/>
              </w:rPr>
              <w:t>r</w:t>
            </w:r>
            <w:r w:rsidR="002F500A" w:rsidRPr="00B12AF4">
              <w:rPr>
                <w:i/>
              </w:rPr>
              <w:t>, welche</w:t>
            </w:r>
            <w:r w:rsidR="007963CB" w:rsidRPr="00B12AF4">
              <w:rPr>
                <w:i/>
              </w:rPr>
              <w:t xml:space="preserve"> / welcher</w:t>
            </w:r>
            <w:r w:rsidRPr="00B12AF4">
              <w:rPr>
                <w:i/>
              </w:rPr>
              <w:t xml:space="preserve"> für diese </w:t>
            </w:r>
            <w:r w:rsidR="002843CA">
              <w:rPr>
                <w:i/>
              </w:rPr>
              <w:t>Planungsauf</w:t>
            </w:r>
            <w:r w:rsidRPr="00B12AF4">
              <w:rPr>
                <w:i/>
              </w:rPr>
              <w:t xml:space="preserve">gabe </w:t>
            </w:r>
            <w:r w:rsidR="007963CB" w:rsidRPr="00B12AF4">
              <w:rPr>
                <w:i/>
              </w:rPr>
              <w:br/>
            </w:r>
            <w:r w:rsidRPr="00B12AF4">
              <w:rPr>
                <w:i/>
              </w:rPr>
              <w:t>eingesetzt würde</w:t>
            </w:r>
          </w:p>
        </w:tc>
      </w:tr>
      <w:tr w:rsidR="005D40D8" w:rsidRPr="00B12AF4" w14:paraId="7D47D20A" w14:textId="77777777" w:rsidTr="00C5270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09AAA959" w14:textId="3F7227FA" w:rsidR="005D40D8" w:rsidRPr="00B12AF4" w:rsidRDefault="006F46CC" w:rsidP="00C003D0">
            <w:pPr>
              <w:pStyle w:val="04tabellentext"/>
              <w:jc w:val="left"/>
            </w:pPr>
            <w:r w:rsidRPr="00B12AF4">
              <w:t>Projekt</w:t>
            </w:r>
            <w:r w:rsidR="00C003D0" w:rsidRPr="00B12AF4">
              <w:t>leit</w:t>
            </w:r>
            <w:r w:rsidR="00284BDF" w:rsidRPr="00B12AF4">
              <w:t>ung (Schlüssel-</w:t>
            </w:r>
            <w:r w:rsidR="00284BDF" w:rsidRPr="00B12AF4">
              <w:br/>
            </w:r>
            <w:proofErr w:type="spellStart"/>
            <w:r w:rsidR="00284BDF" w:rsidRPr="00B12AF4">
              <w:t>person</w:t>
            </w:r>
            <w:proofErr w:type="spellEnd"/>
            <w:r w:rsidR="00284BDF" w:rsidRPr="00B12AF4">
              <w:t>)</w:t>
            </w:r>
            <w:r w:rsidRPr="00B12AF4">
              <w:t>: Name, Vorname, Jahrgang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32F6BCF" w14:textId="74DE1F4D" w:rsidR="005D40D8" w:rsidRPr="00B12AF4" w:rsidRDefault="006F46CC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</w:tc>
      </w:tr>
      <w:tr w:rsidR="00C5270E" w:rsidRPr="00B12AF4" w14:paraId="6210B91B" w14:textId="77777777" w:rsidTr="00C5270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007D2E66" w14:textId="5D69AEA2" w:rsidR="006F46CC" w:rsidRPr="00B12AF4" w:rsidRDefault="006F46CC" w:rsidP="006B0C63">
            <w:pPr>
              <w:pStyle w:val="04tabellentext"/>
              <w:jc w:val="left"/>
            </w:pPr>
            <w:r w:rsidRPr="00B12AF4">
              <w:t>Beruf und Titel</w:t>
            </w:r>
          </w:p>
          <w:p w14:paraId="1DB4BC2E" w14:textId="190779EE" w:rsidR="00C5270E" w:rsidRPr="00B12AF4" w:rsidRDefault="006F46CC" w:rsidP="006B0C63">
            <w:pPr>
              <w:pStyle w:val="04tabellentext"/>
              <w:jc w:val="left"/>
            </w:pPr>
            <w:r w:rsidRPr="00B12AF4">
              <w:t>heutige Funktion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A5D63CE" w14:textId="77777777" w:rsidR="00C5270E" w:rsidRPr="00B12AF4" w:rsidRDefault="006F46CC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  <w:p w14:paraId="39A3F592" w14:textId="2BCAAACE" w:rsidR="006F46CC" w:rsidRPr="00B12AF4" w:rsidRDefault="006F46CC" w:rsidP="006F46CC">
            <w:pPr>
              <w:pStyle w:val="04tabellentext"/>
              <w:rPr>
                <w:lang w:eastAsia="de-DE"/>
              </w:rPr>
            </w:pPr>
            <w:r w:rsidRPr="00B12AF4">
              <w:rPr>
                <w:lang w:eastAsia="de-DE"/>
              </w:rPr>
              <w:t>…</w:t>
            </w:r>
          </w:p>
        </w:tc>
      </w:tr>
      <w:tr w:rsidR="00AF5E5D" w:rsidRPr="00B12AF4" w14:paraId="03DC8FEC" w14:textId="77777777" w:rsidTr="00B74AFD">
        <w:tc>
          <w:tcPr>
            <w:tcW w:w="884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0" w:type="dxa"/>
            </w:tcMar>
          </w:tcPr>
          <w:p w14:paraId="6FED7634" w14:textId="4A0278AB" w:rsidR="00AF5E5D" w:rsidRPr="00B12AF4" w:rsidRDefault="00AF5E5D" w:rsidP="007407AF">
            <w:pPr>
              <w:pStyle w:val="04tabellentext"/>
              <w:jc w:val="left"/>
              <w:rPr>
                <w:i/>
              </w:rPr>
            </w:pPr>
            <w:r w:rsidRPr="00B12AF4">
              <w:rPr>
                <w:i/>
              </w:rPr>
              <w:t xml:space="preserve">Für den Auftrag eingesetztes Personal </w:t>
            </w:r>
            <w:r w:rsidR="007407AF" w:rsidRPr="00B12AF4">
              <w:rPr>
                <w:i/>
              </w:rPr>
              <w:t>(Anzahl)</w:t>
            </w:r>
          </w:p>
        </w:tc>
      </w:tr>
      <w:tr w:rsidR="006F46CC" w:rsidRPr="00B12AF4" w14:paraId="01F6F61B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42C5A6F4" w14:textId="2E923F5A" w:rsidR="006F46CC" w:rsidRPr="00B12AF4" w:rsidRDefault="00CE204C" w:rsidP="006B0C63">
            <w:pPr>
              <w:pStyle w:val="04tabellentext"/>
              <w:jc w:val="left"/>
            </w:pPr>
            <w:r w:rsidRPr="00B12AF4">
              <w:t>mit höherer Fachausbildung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3A2A73F" w14:textId="3D015CA2" w:rsidR="006F46CC" w:rsidRPr="00B12AF4" w:rsidRDefault="002D522E" w:rsidP="006F46CC">
            <w:pPr>
              <w:pStyle w:val="04tabellentext"/>
            </w:pPr>
            <w:r w:rsidRPr="00B12AF4">
              <w:t>…</w:t>
            </w:r>
          </w:p>
        </w:tc>
      </w:tr>
      <w:tr w:rsidR="006F46CC" w:rsidRPr="00B12AF4" w14:paraId="6094BF0E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20C50054" w14:textId="39BBACC6" w:rsidR="006F46CC" w:rsidRPr="00B12AF4" w:rsidRDefault="00D461B6" w:rsidP="006B0C63">
            <w:pPr>
              <w:pStyle w:val="04tabellentext"/>
              <w:jc w:val="left"/>
            </w:pPr>
            <w:r w:rsidRPr="00B12AF4">
              <w:t>mit Fachausbildung</w:t>
            </w:r>
            <w:r w:rsidRPr="00B12AF4">
              <w:br/>
            </w:r>
            <w:r w:rsidR="00CE204C" w:rsidRPr="00B12AF4">
              <w:t>(Berufslehre)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40AA4E90" w14:textId="58AD82AC" w:rsidR="006F46C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6F46CC" w:rsidRPr="00B12AF4" w14:paraId="057A6B7A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12333A94" w14:textId="661DB654" w:rsidR="006F46CC" w:rsidRPr="00B12AF4" w:rsidRDefault="00CE204C" w:rsidP="006B0C63">
            <w:pPr>
              <w:pStyle w:val="04tabellentext"/>
              <w:jc w:val="left"/>
            </w:pPr>
            <w:r w:rsidRPr="00B12AF4">
              <w:t>Hilfskräfte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25AEE72" w14:textId="137ADFB9" w:rsidR="006F46C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6F46CC" w:rsidRPr="00B12AF4" w14:paraId="1E5D1F6B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22FCFEB4" w14:textId="1CE8A31D" w:rsidR="006F46CC" w:rsidRPr="00B12AF4" w:rsidRDefault="00CE204C" w:rsidP="006B0C63">
            <w:pPr>
              <w:pStyle w:val="04tabellentext"/>
              <w:jc w:val="left"/>
            </w:pPr>
            <w:r w:rsidRPr="00B12AF4">
              <w:t>Lehrlinge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EC3F364" w14:textId="6BE56A83" w:rsidR="006F46C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5365B8" w:rsidRPr="00B12AF4" w14:paraId="2FB0B932" w14:textId="77777777" w:rsidTr="00B2208E">
        <w:tc>
          <w:tcPr>
            <w:tcW w:w="8840" w:type="dxa"/>
            <w:gridSpan w:val="2"/>
            <w:tcBorders>
              <w:top w:val="single" w:sz="18" w:space="0" w:color="999999"/>
              <w:bottom w:val="single" w:sz="4" w:space="0" w:color="auto"/>
            </w:tcBorders>
            <w:shd w:val="pct15" w:color="auto" w:fill="auto"/>
          </w:tcPr>
          <w:p w14:paraId="6120502D" w14:textId="21D7E6A6" w:rsidR="005365B8" w:rsidRPr="00B12AF4" w:rsidRDefault="005365B8" w:rsidP="00587E9E">
            <w:pPr>
              <w:pStyle w:val="04tabellentext"/>
              <w:pageBreakBefore/>
              <w:jc w:val="left"/>
              <w:rPr>
                <w:b/>
              </w:rPr>
            </w:pPr>
            <w:r w:rsidRPr="00B12AF4">
              <w:rPr>
                <w:b/>
              </w:rPr>
              <w:lastRenderedPageBreak/>
              <w:t>Angaben zu Personal der Firma allgemein</w:t>
            </w:r>
          </w:p>
        </w:tc>
      </w:tr>
      <w:tr w:rsidR="00CE204C" w:rsidRPr="00B12AF4" w14:paraId="037AAAC6" w14:textId="77777777" w:rsidTr="00B74AFD">
        <w:tc>
          <w:tcPr>
            <w:tcW w:w="884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0" w:type="dxa"/>
            </w:tcMar>
          </w:tcPr>
          <w:p w14:paraId="6AD188D1" w14:textId="18EDC9FF" w:rsidR="00CE204C" w:rsidRPr="00B12AF4" w:rsidRDefault="00CE204C" w:rsidP="00587E9E">
            <w:pPr>
              <w:pStyle w:val="04tabellentext"/>
              <w:jc w:val="left"/>
              <w:rPr>
                <w:i/>
              </w:rPr>
            </w:pPr>
            <w:r w:rsidRPr="00B12AF4">
              <w:rPr>
                <w:i/>
              </w:rPr>
              <w:t>Personalbestand bei Angebotsabgabe</w:t>
            </w:r>
          </w:p>
        </w:tc>
      </w:tr>
      <w:tr w:rsidR="00CE204C" w:rsidRPr="00B12AF4" w14:paraId="2D769C79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76A04075" w14:textId="47492340" w:rsidR="00CE204C" w:rsidRPr="00B12AF4" w:rsidRDefault="00CE204C" w:rsidP="006B0C63">
            <w:pPr>
              <w:pStyle w:val="04tabellentext"/>
              <w:jc w:val="left"/>
            </w:pPr>
            <w:r w:rsidRPr="00B12AF4">
              <w:t>mit höherer Fachausbildung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CD5B466" w14:textId="167725AD" w:rsidR="00CE204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CE204C" w:rsidRPr="00B12AF4" w14:paraId="4D791F6F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61C06A5C" w14:textId="5BDA1FC5" w:rsidR="00CE204C" w:rsidRPr="00B12AF4" w:rsidRDefault="00CE204C" w:rsidP="006B0C63">
            <w:pPr>
              <w:pStyle w:val="04tabellentext"/>
              <w:jc w:val="left"/>
            </w:pPr>
            <w:r w:rsidRPr="00B12AF4">
              <w:t>mit Fachausbildung (Berufslehre)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DBD2D21" w14:textId="73ED2D0B" w:rsidR="00CE204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CE204C" w:rsidRPr="00B12AF4" w14:paraId="0CE3EC03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5B960524" w14:textId="5A01BA62" w:rsidR="00CE204C" w:rsidRPr="00B12AF4" w:rsidRDefault="00CE204C" w:rsidP="006B0C63">
            <w:pPr>
              <w:pStyle w:val="04tabellentext"/>
              <w:jc w:val="left"/>
            </w:pPr>
            <w:r w:rsidRPr="00B12AF4">
              <w:t>Hilfskräfte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5501936" w14:textId="6CE5FEF9" w:rsidR="00CE204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CE204C" w:rsidRPr="00B12AF4" w14:paraId="04B79980" w14:textId="77777777" w:rsidTr="006B0C63">
        <w:tc>
          <w:tcPr>
            <w:tcW w:w="2966" w:type="dxa"/>
            <w:tcBorders>
              <w:top w:val="single" w:sz="2" w:space="0" w:color="auto"/>
              <w:bottom w:val="single" w:sz="18" w:space="0" w:color="999999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7DE12C4E" w14:textId="0F581812" w:rsidR="00CE204C" w:rsidRPr="00B12AF4" w:rsidRDefault="00CE204C" w:rsidP="006B0C63">
            <w:pPr>
              <w:pStyle w:val="04tabellentext"/>
              <w:jc w:val="left"/>
            </w:pPr>
            <w:r w:rsidRPr="00B12AF4">
              <w:t>Lehrlinge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426DADF6" w14:textId="4E737996" w:rsidR="00CE204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CE204C" w:rsidRPr="00B12AF4" w14:paraId="13C1CA79" w14:textId="77777777" w:rsidTr="006B0C63">
        <w:tc>
          <w:tcPr>
            <w:tcW w:w="8840" w:type="dxa"/>
            <w:gridSpan w:val="2"/>
            <w:tcBorders>
              <w:top w:val="single" w:sz="18" w:space="0" w:color="999999"/>
              <w:bottom w:val="single" w:sz="4" w:space="0" w:color="auto"/>
            </w:tcBorders>
            <w:shd w:val="pct15" w:color="auto" w:fill="auto"/>
            <w:tcMar>
              <w:top w:w="0" w:type="dxa"/>
            </w:tcMar>
          </w:tcPr>
          <w:p w14:paraId="243EAEBA" w14:textId="6CC8BF54" w:rsidR="00CE204C" w:rsidRPr="00B12AF4" w:rsidRDefault="00CE204C" w:rsidP="006B0C63">
            <w:pPr>
              <w:pStyle w:val="04tabellentext"/>
              <w:jc w:val="left"/>
              <w:rPr>
                <w:b/>
              </w:rPr>
            </w:pPr>
            <w:r w:rsidRPr="00B12AF4">
              <w:rPr>
                <w:b/>
              </w:rPr>
              <w:t>Technische Hilfsmittel</w:t>
            </w:r>
          </w:p>
        </w:tc>
      </w:tr>
      <w:tr w:rsidR="00CE204C" w:rsidRPr="00B12AF4" w14:paraId="0926DC57" w14:textId="77777777" w:rsidTr="006B0C63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21957CB0" w14:textId="73A6245C" w:rsidR="00CE204C" w:rsidRPr="00B12AF4" w:rsidRDefault="00CE204C" w:rsidP="006B0C63">
            <w:pPr>
              <w:pStyle w:val="04tabellentext"/>
              <w:jc w:val="left"/>
            </w:pPr>
            <w:r w:rsidRPr="00B12AF4">
              <w:t>EDV-Anlagen, Anzahl</w:t>
            </w:r>
            <w:r w:rsidR="00305235">
              <w:t>,</w:t>
            </w:r>
            <w:r w:rsidRPr="00B12AF4">
              <w:t xml:space="preserve"> Art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EDD4181" w14:textId="3F0C5552" w:rsidR="00CE204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CE204C" w:rsidRPr="00B12AF4" w14:paraId="78BB4C7F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1A69C168" w14:textId="07F0B1DD" w:rsidR="00CE204C" w:rsidRPr="00B12AF4" w:rsidRDefault="00CE204C" w:rsidP="006B0C63">
            <w:pPr>
              <w:pStyle w:val="04tabellentext"/>
              <w:jc w:val="left"/>
            </w:pPr>
            <w:r w:rsidRPr="00B12AF4">
              <w:t>Fachprogramme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62D73AB" w14:textId="5731FEDC" w:rsidR="00CE204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CE204C" w:rsidRPr="00B12AF4" w14:paraId="5129C014" w14:textId="77777777" w:rsidTr="00B74AFD">
        <w:tc>
          <w:tcPr>
            <w:tcW w:w="884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0" w:type="dxa"/>
            </w:tcMar>
          </w:tcPr>
          <w:p w14:paraId="2ED8E083" w14:textId="255DDC82" w:rsidR="00CE204C" w:rsidRPr="00B12AF4" w:rsidRDefault="00CE204C" w:rsidP="006B0C63">
            <w:pPr>
              <w:pStyle w:val="04tabellentext"/>
              <w:jc w:val="left"/>
              <w:rPr>
                <w:i/>
              </w:rPr>
            </w:pPr>
            <w:r w:rsidRPr="00B12AF4">
              <w:rPr>
                <w:i/>
              </w:rPr>
              <w:t>Datenaustausch</w:t>
            </w:r>
          </w:p>
        </w:tc>
      </w:tr>
      <w:tr w:rsidR="00CE204C" w:rsidRPr="00B12AF4" w14:paraId="17377D24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6F481ABC" w14:textId="67B9F75C" w:rsidR="00CE204C" w:rsidRPr="00B12AF4" w:rsidRDefault="00CE204C" w:rsidP="006B0C63">
            <w:pPr>
              <w:pStyle w:val="04tabellentext"/>
              <w:jc w:val="left"/>
            </w:pPr>
            <w:r w:rsidRPr="00B12AF4">
              <w:t>Pläne über DWG / DXF</w:t>
            </w:r>
            <w:r w:rsidR="009D4111" w:rsidRPr="00B12AF4">
              <w:t xml:space="preserve"> (V20</w:t>
            </w:r>
            <w:r w:rsidR="00B2412A" w:rsidRPr="00B12AF4">
              <w:t>14</w:t>
            </w:r>
            <w:r w:rsidR="009D4111" w:rsidRPr="00B12AF4">
              <w:t xml:space="preserve"> oder neuer</w:t>
            </w:r>
            <w:r w:rsidR="00B74AFD" w:rsidRPr="00B12AF4">
              <w:t xml:space="preserve"> möglich</w:t>
            </w:r>
            <w:r w:rsidR="009D4111" w:rsidRPr="00B12AF4">
              <w:t>)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C36A3D2" w14:textId="4EC341C8" w:rsidR="00CE204C" w:rsidRPr="00B12AF4" w:rsidRDefault="00CE204C" w:rsidP="006F46CC">
            <w:pPr>
              <w:pStyle w:val="04tabellentext"/>
            </w:pP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Nein             </w:t>
            </w: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Ja</w:t>
            </w:r>
          </w:p>
        </w:tc>
      </w:tr>
      <w:tr w:rsidR="00CE204C" w:rsidRPr="00B12AF4" w14:paraId="79FE5386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2FE590CE" w14:textId="777A450D" w:rsidR="00CE204C" w:rsidRPr="00B12AF4" w:rsidRDefault="009D4111" w:rsidP="006B0C63">
            <w:pPr>
              <w:pStyle w:val="04tabellentext"/>
              <w:jc w:val="left"/>
            </w:pPr>
            <w:r w:rsidRPr="00B12AF4">
              <w:t>Dokumente über PDF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4F0EE9A" w14:textId="446DBC11" w:rsidR="00CE204C" w:rsidRPr="00B12AF4" w:rsidRDefault="009D4111" w:rsidP="006F46CC">
            <w:pPr>
              <w:pStyle w:val="04tabellentext"/>
            </w:pP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Nein             </w:t>
            </w: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Ja</w:t>
            </w:r>
          </w:p>
        </w:tc>
      </w:tr>
      <w:tr w:rsidR="00CE204C" w:rsidRPr="00B12AF4" w14:paraId="1F618B98" w14:textId="77777777" w:rsidTr="006B0C63">
        <w:tc>
          <w:tcPr>
            <w:tcW w:w="2966" w:type="dxa"/>
            <w:tcBorders>
              <w:top w:val="single" w:sz="2" w:space="0" w:color="auto"/>
              <w:bottom w:val="single" w:sz="18" w:space="0" w:color="999999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55181A65" w14:textId="10DF205D" w:rsidR="00CE204C" w:rsidRPr="00B12AF4" w:rsidRDefault="009D4111" w:rsidP="006B0C63">
            <w:pPr>
              <w:pStyle w:val="04tabellentext"/>
              <w:jc w:val="left"/>
            </w:pPr>
            <w:r w:rsidRPr="00B12AF4">
              <w:t xml:space="preserve">Datenaustausch über E-Mail (Datenmenge </w:t>
            </w:r>
            <w:r w:rsidR="00B2412A" w:rsidRPr="00B12AF4">
              <w:t>10</w:t>
            </w:r>
            <w:r w:rsidRPr="00B12AF4">
              <w:t xml:space="preserve"> MB</w:t>
            </w:r>
            <w:r w:rsidR="00B2412A" w:rsidRPr="00B12AF4">
              <w:t xml:space="preserve"> oder mehr </w:t>
            </w:r>
            <w:r w:rsidRPr="00B12AF4">
              <w:t>möglich)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18B97F9E" w14:textId="609EA621" w:rsidR="00CE204C" w:rsidRPr="00B12AF4" w:rsidRDefault="00B74AFD" w:rsidP="006F46CC">
            <w:pPr>
              <w:pStyle w:val="04tabellentext"/>
            </w:pP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Nein             </w:t>
            </w:r>
            <w:r w:rsidRPr="00B12AF4">
              <w:fldChar w:fldCharType="begin">
                <w:ffData>
                  <w:name w:val="Kontrollkästchen2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2AF4">
              <w:instrText xml:space="preserve"> FORMCHECKBOX </w:instrText>
            </w:r>
            <w:r w:rsidR="00A55478">
              <w:fldChar w:fldCharType="separate"/>
            </w:r>
            <w:r w:rsidRPr="00B12AF4">
              <w:fldChar w:fldCharType="end"/>
            </w:r>
            <w:r w:rsidRPr="00B12AF4">
              <w:rPr>
                <w:lang w:eastAsia="de-DE"/>
              </w:rPr>
              <w:t xml:space="preserve"> Ja</w:t>
            </w:r>
          </w:p>
        </w:tc>
      </w:tr>
      <w:tr w:rsidR="006B0C63" w:rsidRPr="00B12AF4" w14:paraId="2AE076BF" w14:textId="77777777" w:rsidTr="006B0C63">
        <w:tc>
          <w:tcPr>
            <w:tcW w:w="8840" w:type="dxa"/>
            <w:gridSpan w:val="2"/>
            <w:tcBorders>
              <w:top w:val="single" w:sz="18" w:space="0" w:color="999999"/>
              <w:bottom w:val="single" w:sz="4" w:space="0" w:color="auto"/>
            </w:tcBorders>
            <w:shd w:val="pct15" w:color="auto" w:fill="auto"/>
            <w:tcMar>
              <w:top w:w="0" w:type="dxa"/>
            </w:tcMar>
          </w:tcPr>
          <w:p w14:paraId="11B6BF95" w14:textId="2B912854" w:rsidR="006B0C63" w:rsidRPr="00B12AF4" w:rsidRDefault="006B0C63" w:rsidP="006B0C63">
            <w:pPr>
              <w:pStyle w:val="04tabellentext"/>
              <w:jc w:val="left"/>
              <w:rPr>
                <w:b/>
              </w:rPr>
            </w:pPr>
            <w:r w:rsidRPr="00B12AF4">
              <w:rPr>
                <w:b/>
              </w:rPr>
              <w:t>Haftpflichtversicherung</w:t>
            </w:r>
          </w:p>
        </w:tc>
      </w:tr>
      <w:tr w:rsidR="00B74AFD" w:rsidRPr="00B12AF4" w14:paraId="7DDB0ADC" w14:textId="77777777" w:rsidTr="006B0C63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70BF29C4" w14:textId="7AC4E70B" w:rsidR="00B74AFD" w:rsidRPr="00B12AF4" w:rsidRDefault="006B0C63" w:rsidP="006B0C63">
            <w:pPr>
              <w:pStyle w:val="04tabellentext"/>
              <w:jc w:val="left"/>
            </w:pPr>
            <w:r w:rsidRPr="00B12AF4">
              <w:t>Gesellschaft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0B228FB" w14:textId="340B101F" w:rsidR="00B74AFD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B74AFD" w:rsidRPr="00B12AF4" w14:paraId="4980E859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5405B084" w14:textId="6EE08A9A" w:rsidR="00B74AFD" w:rsidRPr="00B12AF4" w:rsidRDefault="006B0C63" w:rsidP="006B0C63">
            <w:pPr>
              <w:pStyle w:val="04tabellentext"/>
              <w:jc w:val="left"/>
            </w:pPr>
            <w:r w:rsidRPr="00B12AF4">
              <w:t>Policen-Nr.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95192FD" w14:textId="277632B4" w:rsidR="00B74AFD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B74AFD" w:rsidRPr="00B12AF4" w14:paraId="68D0BA35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6B0F4C43" w14:textId="37322EA8" w:rsidR="00B74AFD" w:rsidRPr="00B12AF4" w:rsidRDefault="006B0C63" w:rsidP="006B0C63">
            <w:pPr>
              <w:pStyle w:val="04tabellentext"/>
              <w:jc w:val="left"/>
            </w:pPr>
            <w:r w:rsidRPr="00B12AF4">
              <w:t>Deckungssumme pro Ereignis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44ED9097" w14:textId="7C83FB21" w:rsidR="00B74AFD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B74AFD" w:rsidRPr="00B12AF4" w14:paraId="7A9CD460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13BD5479" w14:textId="1B34AE7D" w:rsidR="00B74AFD" w:rsidRPr="00B12AF4" w:rsidRDefault="006B0C63" w:rsidP="006B0C63">
            <w:pPr>
              <w:pStyle w:val="04tabellentext"/>
              <w:jc w:val="left"/>
            </w:pPr>
            <w:r w:rsidRPr="00B12AF4">
              <w:t>Personenschaden (CHF)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15E52D6" w14:textId="6E4615B9" w:rsidR="00B74AFD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B74AFD" w:rsidRPr="00B12AF4" w14:paraId="63CFA096" w14:textId="77777777" w:rsidTr="006F46CC">
        <w:tc>
          <w:tcPr>
            <w:tcW w:w="2966" w:type="dxa"/>
            <w:tcBorders>
              <w:top w:val="single" w:sz="2" w:space="0" w:color="auto"/>
              <w:bottom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1A6FD2CC" w14:textId="31B98C5E" w:rsidR="00B74AFD" w:rsidRPr="00B12AF4" w:rsidRDefault="006B0C63" w:rsidP="006B0C63">
            <w:pPr>
              <w:pStyle w:val="04tabellentext"/>
              <w:jc w:val="left"/>
            </w:pPr>
            <w:r w:rsidRPr="00B12AF4">
              <w:t>Sachschaden (CHF)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4EF68EC3" w14:textId="11BC5A6A" w:rsidR="00B74AFD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B74AFD" w:rsidRPr="00B12AF4" w14:paraId="0D9AAC33" w14:textId="77777777" w:rsidTr="006B0C63">
        <w:tc>
          <w:tcPr>
            <w:tcW w:w="2966" w:type="dxa"/>
            <w:tcBorders>
              <w:top w:val="single" w:sz="2" w:space="0" w:color="auto"/>
              <w:bottom w:val="single" w:sz="18" w:space="0" w:color="999999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503BA119" w14:textId="7FDA04F4" w:rsidR="00B74AFD" w:rsidRPr="00B12AF4" w:rsidRDefault="00C003D0" w:rsidP="006B0C63">
            <w:pPr>
              <w:pStyle w:val="04tabellentext"/>
              <w:jc w:val="left"/>
            </w:pPr>
            <w:proofErr w:type="spellStart"/>
            <w:r w:rsidRPr="00B12AF4">
              <w:t>Bautenscha</w:t>
            </w:r>
            <w:r w:rsidR="006B0C63" w:rsidRPr="00B12AF4">
              <w:t>den</w:t>
            </w:r>
            <w:proofErr w:type="spellEnd"/>
            <w:r w:rsidR="006B0C63" w:rsidRPr="00B12AF4">
              <w:t xml:space="preserve"> (CHF)</w:t>
            </w: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1AA02AE7" w14:textId="01E53FE5" w:rsidR="00B74AFD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  <w:tr w:rsidR="006B0C63" w:rsidRPr="00B12AF4" w14:paraId="6D058FD6" w14:textId="77777777" w:rsidTr="006B0C63">
        <w:tc>
          <w:tcPr>
            <w:tcW w:w="8840" w:type="dxa"/>
            <w:gridSpan w:val="2"/>
            <w:tcBorders>
              <w:top w:val="single" w:sz="18" w:space="0" w:color="999999"/>
              <w:bottom w:val="single" w:sz="4" w:space="0" w:color="auto"/>
            </w:tcBorders>
            <w:shd w:val="pct15" w:color="auto" w:fill="auto"/>
            <w:tcMar>
              <w:top w:w="0" w:type="dxa"/>
            </w:tcMar>
          </w:tcPr>
          <w:p w14:paraId="15EAD54C" w14:textId="33A9B3C2" w:rsidR="006B0C63" w:rsidRPr="00B12AF4" w:rsidRDefault="002B7C60" w:rsidP="006B0C63">
            <w:pPr>
              <w:pStyle w:val="04tabellentext"/>
              <w:jc w:val="left"/>
              <w:rPr>
                <w:b/>
              </w:rPr>
            </w:pPr>
            <w:r w:rsidRPr="00B12AF4">
              <w:rPr>
                <w:b/>
              </w:rPr>
              <w:t>Bemerkungen</w:t>
            </w:r>
          </w:p>
        </w:tc>
      </w:tr>
      <w:tr w:rsidR="00CE204C" w:rsidRPr="00B12AF4" w14:paraId="4B859765" w14:textId="77777777" w:rsidTr="00C5270E">
        <w:tc>
          <w:tcPr>
            <w:tcW w:w="2966" w:type="dxa"/>
            <w:tcBorders>
              <w:top w:val="single" w:sz="2" w:space="0" w:color="auto"/>
              <w:bottom w:val="single" w:sz="18" w:space="0" w:color="999999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174182CF" w14:textId="77777777" w:rsidR="006B0C63" w:rsidRPr="00B12AF4" w:rsidRDefault="006B0C63" w:rsidP="006B0C63">
            <w:pPr>
              <w:pStyle w:val="04tabellentext"/>
              <w:jc w:val="left"/>
            </w:pPr>
            <w:r w:rsidRPr="00B12AF4">
              <w:t>Bemerkungen</w:t>
            </w:r>
          </w:p>
          <w:p w14:paraId="4743FEAA" w14:textId="77777777" w:rsidR="00CE204C" w:rsidRPr="00B12AF4" w:rsidRDefault="00CE204C" w:rsidP="006B0C63">
            <w:pPr>
              <w:pStyle w:val="04tabellentext"/>
              <w:jc w:val="left"/>
            </w:pPr>
          </w:p>
          <w:p w14:paraId="168D93D5" w14:textId="77777777" w:rsidR="006B0C63" w:rsidRPr="00B12AF4" w:rsidRDefault="006B0C63" w:rsidP="006B0C63">
            <w:pPr>
              <w:pStyle w:val="04tabellentext"/>
              <w:jc w:val="left"/>
            </w:pPr>
          </w:p>
          <w:p w14:paraId="0622AD44" w14:textId="77777777" w:rsidR="0071208D" w:rsidRPr="00B12AF4" w:rsidRDefault="0071208D" w:rsidP="006B0C63">
            <w:pPr>
              <w:pStyle w:val="04tabellentext"/>
              <w:jc w:val="left"/>
            </w:pPr>
          </w:p>
          <w:p w14:paraId="079D6A3D" w14:textId="77777777" w:rsidR="002D522E" w:rsidRPr="00B12AF4" w:rsidRDefault="002D522E" w:rsidP="006B0C63">
            <w:pPr>
              <w:pStyle w:val="04tabellentext"/>
              <w:jc w:val="left"/>
            </w:pPr>
          </w:p>
          <w:p w14:paraId="506CFE36" w14:textId="77777777" w:rsidR="006B0C63" w:rsidRPr="00B12AF4" w:rsidRDefault="006B0C63" w:rsidP="006B0C63">
            <w:pPr>
              <w:pStyle w:val="04tabellentext"/>
              <w:jc w:val="left"/>
            </w:pPr>
          </w:p>
          <w:p w14:paraId="0061416D" w14:textId="77777777" w:rsidR="006B0C63" w:rsidRPr="00B12AF4" w:rsidRDefault="006B0C63" w:rsidP="006B0C63">
            <w:pPr>
              <w:pStyle w:val="04tabellentext"/>
              <w:jc w:val="left"/>
            </w:pPr>
          </w:p>
          <w:p w14:paraId="72E3CD05" w14:textId="77777777" w:rsidR="006B0C63" w:rsidRPr="00B12AF4" w:rsidRDefault="006B0C63" w:rsidP="006B0C63">
            <w:pPr>
              <w:pStyle w:val="04tabellentext"/>
              <w:jc w:val="left"/>
            </w:pPr>
          </w:p>
        </w:tc>
        <w:tc>
          <w:tcPr>
            <w:tcW w:w="5874" w:type="dxa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283D1CC6" w14:textId="22C4D7ED" w:rsidR="00CE204C" w:rsidRPr="00B12AF4" w:rsidRDefault="0071208D" w:rsidP="006F46CC">
            <w:pPr>
              <w:pStyle w:val="04tabellentext"/>
            </w:pPr>
            <w:r w:rsidRPr="00B12AF4">
              <w:t>…</w:t>
            </w:r>
          </w:p>
        </w:tc>
      </w:tr>
    </w:tbl>
    <w:p w14:paraId="5E06E952" w14:textId="77777777" w:rsidR="00192C5C" w:rsidRPr="00B12AF4" w:rsidRDefault="00192C5C" w:rsidP="00192C5C">
      <w:pPr>
        <w:pStyle w:val="04lauftext"/>
      </w:pPr>
    </w:p>
    <w:p w14:paraId="4A31C99A" w14:textId="032DDDF4" w:rsidR="00192C5C" w:rsidRPr="00B12AF4" w:rsidRDefault="0071208D" w:rsidP="0071208D">
      <w:pPr>
        <w:pStyle w:val="05anhangtitelnachhaupttitel"/>
        <w:pageBreakBefore/>
      </w:pPr>
      <w:bookmarkStart w:id="4" w:name="_Toc77750902"/>
      <w:r w:rsidRPr="00B12AF4">
        <w:lastRenderedPageBreak/>
        <w:t>Selbstdeklaration / Bestätigung des Anbieters</w:t>
      </w:r>
      <w:bookmarkEnd w:id="4"/>
    </w:p>
    <w:p w14:paraId="11A87AFD" w14:textId="34DFF46F" w:rsidR="00947BB3" w:rsidRPr="00B12AF4" w:rsidRDefault="00947BB3" w:rsidP="00947BB3">
      <w:pPr>
        <w:pStyle w:val="04lauftext"/>
      </w:pPr>
      <w:r w:rsidRPr="00B12AF4">
        <w:t>Das Formular Selbstdeklaration ist von sämtlichen Mitgliedern der Bietergemeinschaft / Arbeitsgemeinschaft separat auszufüllen.</w:t>
      </w:r>
      <w:r w:rsidR="00CD4495" w:rsidRPr="00B12AF4">
        <w:t xml:space="preserve"> </w:t>
      </w:r>
      <w:r w:rsidRPr="00B12AF4">
        <w:t>Es wird ausdrücklich darauf hingewiesen, dass Anbieter bei falschen oder unvollständigen Angaben vom Verfahren ausgeschlossen werden können.</w:t>
      </w:r>
    </w:p>
    <w:p w14:paraId="13898BF1" w14:textId="77777777" w:rsidR="00CD712E" w:rsidRPr="00B12AF4" w:rsidRDefault="00CD712E" w:rsidP="00047912">
      <w:pPr>
        <w:pStyle w:val="04bildabstand"/>
      </w:pPr>
    </w:p>
    <w:tbl>
      <w:tblPr>
        <w:tblStyle w:val="Tabellenraster"/>
        <w:tblW w:w="8840" w:type="dxa"/>
        <w:tblInd w:w="-3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3686"/>
        <w:gridCol w:w="3402"/>
        <w:gridCol w:w="1134"/>
      </w:tblGrid>
      <w:tr w:rsidR="00CD712E" w:rsidRPr="00B12AF4" w14:paraId="36B16E2D" w14:textId="77777777" w:rsidTr="00617AAC">
        <w:tc>
          <w:tcPr>
            <w:tcW w:w="7706" w:type="dxa"/>
            <w:gridSpan w:val="3"/>
            <w:tcBorders>
              <w:top w:val="single" w:sz="18" w:space="0" w:color="999999"/>
              <w:bottom w:val="single" w:sz="4" w:space="0" w:color="auto"/>
            </w:tcBorders>
          </w:tcPr>
          <w:p w14:paraId="54F970DB" w14:textId="50036EFA" w:rsidR="00CD712E" w:rsidRPr="00B12AF4" w:rsidRDefault="00CD712E" w:rsidP="00617AAC">
            <w:pPr>
              <w:pStyle w:val="04tabellentext"/>
            </w:pPr>
            <w:r w:rsidRPr="00B12AF4">
              <w:t>Einhaltung der Arbeitsschutzbestimmungen und Arbeitsbedingungen</w:t>
            </w:r>
          </w:p>
        </w:tc>
        <w:tc>
          <w:tcPr>
            <w:tcW w:w="1134" w:type="dxa"/>
            <w:tcBorders>
              <w:top w:val="single" w:sz="18" w:space="0" w:color="999999"/>
              <w:left w:val="single" w:sz="48" w:space="0" w:color="FFFFFF" w:themeColor="background1"/>
              <w:bottom w:val="single" w:sz="4" w:space="0" w:color="auto"/>
            </w:tcBorders>
          </w:tcPr>
          <w:p w14:paraId="66E4AB1C" w14:textId="77777777" w:rsidR="00CD712E" w:rsidRPr="00B12AF4" w:rsidRDefault="00047912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Antwort:</w:t>
            </w:r>
          </w:p>
          <w:p w14:paraId="351661C4" w14:textId="2D4DB008" w:rsidR="00047912" w:rsidRPr="00B12AF4" w:rsidRDefault="00047912" w:rsidP="00621BF3">
            <w:pPr>
              <w:pStyle w:val="04tabellentext"/>
              <w:spacing w:line="200" w:lineRule="exact"/>
            </w:pPr>
            <w:r w:rsidRPr="00B12AF4">
              <w:rPr>
                <w:sz w:val="16"/>
                <w:szCs w:val="16"/>
              </w:rPr>
              <w:t>Ja / Nein</w:t>
            </w:r>
          </w:p>
        </w:tc>
      </w:tr>
      <w:tr w:rsidR="00AB3FC7" w:rsidRPr="00B12AF4" w14:paraId="61F62B41" w14:textId="77777777" w:rsidTr="00941BB9"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</w:tcPr>
          <w:p w14:paraId="4FDC8EBF" w14:textId="1866FDA6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  <w:vAlign w:val="center"/>
          </w:tcPr>
          <w:p w14:paraId="5B5D282D" w14:textId="43E2E2EF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Halten Sie die geltenden Arbeitsschutzbestimmungen ein?</w:t>
            </w:r>
            <w:r w:rsidRPr="00B12AF4">
              <w:rPr>
                <w:sz w:val="16"/>
                <w:szCs w:val="16"/>
              </w:rPr>
              <w:tab/>
            </w:r>
            <w:r w:rsidRPr="00B12AF4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36011101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6A6B32A7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3BE638ED" w14:textId="2B039810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2.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A22AD8C" w14:textId="4F6C1CD3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Halten Sie den Gesamtarbeitsvertrag ein, wenn die von ihrer Unternehmung ausgeübte Tätigkeit einem Gesamtarbeitsvertrag unterliegt?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AA9428F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49CB6788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0CB04368" w14:textId="02C5185E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3.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11694B7" w14:textId="25B93B08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Halten Sie den Normalarbeitsvertrag ein, wenn die von ihrer Unternehmung ausgeübte Tätigkeit einem Normalarbeitsvertrag unterliegt?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A542991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5331AB9E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734769DA" w14:textId="2D1C24EA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4.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5B4C370" w14:textId="4E1A6F4F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Halten Sie die am Ort der ausgeübten Tätigkeit branchenüblichen Löhne und Arbeitsbedingungen ein?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2BA6140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2492ED60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33919E4C" w14:textId="1B8DFD94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5.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472918A" w14:textId="672D010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Halten Sie den Grundsatz der Nichtdiskriminierung, namentlich der Gleichbehandlung von Frau und Mann, ein?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A46435B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5CD2E0EE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33A94442" w14:textId="5F6DF3AA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6.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FAC5D48" w14:textId="448D4B1A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Erklären Sie sich bereit, auch ihre Subunternehmen auf die Einhaltung der Arbeitsschutzbestimmungen und Arbeitsbedingungen sowie Nichtdiskriminierung, namentlich der Gleichbehandlung von Frau und Mann, gemäss den vorgehenden Fragen zu verpflichten?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2839409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047912" w:rsidRPr="00B12AF4" w14:paraId="27B52D95" w14:textId="77777777" w:rsidTr="00617AAC">
        <w:tc>
          <w:tcPr>
            <w:tcW w:w="7706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7D1AABC" w14:textId="559574C6" w:rsidR="00047912" w:rsidRPr="00B12AF4" w:rsidRDefault="00047912" w:rsidP="00617AAC">
            <w:pPr>
              <w:pStyle w:val="04tabellentext"/>
            </w:pPr>
            <w:r w:rsidRPr="00B12AF4">
              <w:t>Steuern und Sozialabgaben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18FE0F0" w14:textId="77777777" w:rsidR="00047912" w:rsidRPr="00B12AF4" w:rsidRDefault="00047912" w:rsidP="00617AAC">
            <w:pPr>
              <w:pStyle w:val="04tabellentext"/>
            </w:pPr>
          </w:p>
        </w:tc>
      </w:tr>
      <w:tr w:rsidR="00AB3FC7" w:rsidRPr="00B12AF4" w14:paraId="323E20E3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0D775350" w14:textId="197398A8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7.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5C3E0AE" w14:textId="51E5CE9F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Haben Sie die an Ihrem Betriebssitz fälligen Steuern vollumfänglich bezahlt?</w:t>
            </w:r>
            <w:r w:rsidR="00CD4495" w:rsidRPr="00B12AF4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68F4B07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739F313E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25A8C791" w14:textId="569F4161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8.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6FCDA58" w14:textId="1C2A9DDA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Haben Sie die an Ihrem Betriebssitz fälligen Sozialversicherungsbeiträge einschliesslich der vom Lohn abgezogenen Arbeitnehmeranteile vollumfänglich bezahlt?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D51510D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0D5D9EAA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1E044532" w14:textId="6BE33DEB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9.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4DF4CE8" w14:textId="7121530B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br w:type="page"/>
              <w:t xml:space="preserve">Haben Sie die fälligen Beiträge, die sich aus allgemeinverbindlich </w:t>
            </w:r>
            <w:proofErr w:type="gramStart"/>
            <w:r w:rsidRPr="00B12AF4">
              <w:rPr>
                <w:sz w:val="16"/>
                <w:szCs w:val="16"/>
              </w:rPr>
              <w:t>erklärten</w:t>
            </w:r>
            <w:proofErr w:type="gramEnd"/>
            <w:r w:rsidRPr="00B12AF4">
              <w:rPr>
                <w:sz w:val="16"/>
                <w:szCs w:val="16"/>
              </w:rPr>
              <w:t xml:space="preserve"> Gesamtarbeitsverträgen, welchen die von ihrer Unternehmung ausgeübten Tätigkeiten unterliegen, einschliesslich der vom Lohn abgezogenen Arbeitnehmeranteile, vollumfänglich bezahlt?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5962D89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D11CCE" w:rsidRPr="00B12AF4" w14:paraId="4B5FABE3" w14:textId="77777777" w:rsidTr="00617AAC">
        <w:tc>
          <w:tcPr>
            <w:tcW w:w="7706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734CB54" w14:textId="239A5B53" w:rsidR="00D11CCE" w:rsidRPr="00B12AF4" w:rsidRDefault="00D11CCE" w:rsidP="00617AAC">
            <w:pPr>
              <w:pStyle w:val="04tabellentext"/>
            </w:pPr>
            <w:r w:rsidRPr="00B12AF4">
              <w:t>Konkurs- oder Nachlassverfahren / Pfändung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F6907DF" w14:textId="77777777" w:rsidR="00D11CCE" w:rsidRPr="00B12AF4" w:rsidRDefault="00D11CCE" w:rsidP="00617AAC">
            <w:pPr>
              <w:pStyle w:val="04tabellentext"/>
            </w:pPr>
          </w:p>
        </w:tc>
      </w:tr>
      <w:tr w:rsidR="00AB3FC7" w:rsidRPr="00B12AF4" w14:paraId="36FEBD7F" w14:textId="77777777" w:rsidTr="00AB3FC7"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</w:tcPr>
          <w:p w14:paraId="20D9E48F" w14:textId="27E88AF2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10.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22206BC" w14:textId="389B7671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Befinden Sie sich in einem Schuldbetreibungs- oder Konkursverfahren, sind Betreibungen hängig?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4E694166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1104A047" w14:textId="77777777" w:rsidTr="00AB3FC7">
        <w:tc>
          <w:tcPr>
            <w:tcW w:w="618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14:paraId="1901E09D" w14:textId="3D5A109A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11.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812B63B" w14:textId="36AAE014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Wurden bei Ihnen in den vergangenen zwölf Monaten Pfändungen vollzogen?</w:t>
            </w:r>
            <w:r w:rsidRPr="00B12AF4">
              <w:rPr>
                <w:sz w:val="16"/>
                <w:szCs w:val="16"/>
              </w:rPr>
              <w:tab/>
            </w:r>
            <w:r w:rsidRPr="00B12AF4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</w:tcBorders>
          </w:tcPr>
          <w:p w14:paraId="00E5F56A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AB3FC7" w:rsidRPr="00B12AF4" w14:paraId="33CE9EA9" w14:textId="77777777" w:rsidTr="00AB3FC7">
        <w:tc>
          <w:tcPr>
            <w:tcW w:w="618" w:type="dxa"/>
            <w:tcBorders>
              <w:bottom w:val="single" w:sz="2" w:space="0" w:color="auto"/>
              <w:right w:val="single" w:sz="48" w:space="0" w:color="FFFFFF" w:themeColor="background1"/>
            </w:tcBorders>
          </w:tcPr>
          <w:p w14:paraId="44EB8BF1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B6481DB" w14:textId="1179A185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Wenn ja: Auf welchen Betrag beliefen sich die entsprechenden Forderungen?</w:t>
            </w:r>
            <w:r w:rsidRPr="00B12AF4">
              <w:rPr>
                <w:sz w:val="16"/>
                <w:szCs w:val="16"/>
              </w:rPr>
              <w:tab/>
            </w:r>
            <w:r w:rsidRPr="00B12AF4">
              <w:rPr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left w:val="single" w:sz="48" w:space="0" w:color="FFFFFF" w:themeColor="background1"/>
              <w:bottom w:val="single" w:sz="2" w:space="0" w:color="auto"/>
            </w:tcBorders>
          </w:tcPr>
          <w:p w14:paraId="79D67836" w14:textId="77777777" w:rsidR="00AB3FC7" w:rsidRPr="00B12AF4" w:rsidRDefault="00AB3FC7" w:rsidP="00AB3FC7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D11CCE" w:rsidRPr="00B12AF4" w14:paraId="25DE628B" w14:textId="77777777" w:rsidTr="00617AAC">
        <w:tc>
          <w:tcPr>
            <w:tcW w:w="7706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61FD6B13" w14:textId="5E49C36B" w:rsidR="00D11CCE" w:rsidRPr="00B12AF4" w:rsidRDefault="00D11CCE" w:rsidP="00617AAC">
            <w:pPr>
              <w:pStyle w:val="04tabellentext"/>
            </w:pPr>
            <w:r w:rsidRPr="00B12AF4">
              <w:t>Integritätserklärung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201B089" w14:textId="77777777" w:rsidR="00D11CCE" w:rsidRPr="00B12AF4" w:rsidRDefault="00D11CCE" w:rsidP="00617AAC">
            <w:pPr>
              <w:pStyle w:val="04tabellentext"/>
            </w:pPr>
          </w:p>
        </w:tc>
      </w:tr>
      <w:tr w:rsidR="00047912" w:rsidRPr="00B12AF4" w14:paraId="24D10BF9" w14:textId="77777777" w:rsidTr="00617AAC">
        <w:tc>
          <w:tcPr>
            <w:tcW w:w="618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7928D499" w14:textId="23CC4109" w:rsidR="00047912" w:rsidRPr="00B12AF4" w:rsidRDefault="00AB3FC7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12</w:t>
            </w:r>
            <w:r w:rsidR="00D11CCE" w:rsidRPr="00B12AF4">
              <w:rPr>
                <w:sz w:val="16"/>
                <w:szCs w:val="16"/>
              </w:rPr>
              <w:t>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E70E306" w14:textId="5A0A9362" w:rsidR="00047912" w:rsidRPr="00B12AF4" w:rsidRDefault="00AB3FC7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Haben Sie Absprachen oder andere wettbewerbsbeeinträchtigende Massnahmen getroffen?</w:t>
            </w:r>
            <w:r w:rsidRPr="00B12AF4">
              <w:rPr>
                <w:sz w:val="16"/>
                <w:szCs w:val="16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BC23752" w14:textId="77777777" w:rsidR="00047912" w:rsidRPr="00B12AF4" w:rsidRDefault="00047912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D11CCE" w:rsidRPr="00B12AF4" w14:paraId="75CABD7B" w14:textId="77777777" w:rsidTr="00617AAC">
        <w:tc>
          <w:tcPr>
            <w:tcW w:w="7706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404C9BC" w14:textId="77ED7827" w:rsidR="00D11CCE" w:rsidRPr="00B12AF4" w:rsidRDefault="00D11CCE" w:rsidP="00617AAC">
            <w:pPr>
              <w:pStyle w:val="04tabellentext"/>
            </w:pPr>
            <w:r w:rsidRPr="00B12AF4">
              <w:t>Bestätigung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6BC02F9" w14:textId="77777777" w:rsidR="00D11CCE" w:rsidRPr="00B12AF4" w:rsidRDefault="00D11CCE" w:rsidP="00617AAC">
            <w:pPr>
              <w:pStyle w:val="04tabellentext"/>
            </w:pPr>
          </w:p>
        </w:tc>
      </w:tr>
      <w:tr w:rsidR="00D11CCE" w:rsidRPr="00B12AF4" w14:paraId="079369EA" w14:textId="77777777" w:rsidTr="00617AAC">
        <w:tc>
          <w:tcPr>
            <w:tcW w:w="618" w:type="dxa"/>
            <w:tcBorders>
              <w:top w:val="single" w:sz="2" w:space="0" w:color="auto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2D830E2E" w14:textId="7233913B" w:rsidR="00D11CCE" w:rsidRPr="00B12AF4" w:rsidRDefault="00D11CCE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8222" w:type="dxa"/>
            <w:gridSpan w:val="3"/>
            <w:tcBorders>
              <w:top w:val="single" w:sz="2" w:space="0" w:color="auto"/>
              <w:left w:val="single" w:sz="48" w:space="0" w:color="FFFFFF" w:themeColor="background1"/>
            </w:tcBorders>
          </w:tcPr>
          <w:p w14:paraId="23E6DB3F" w14:textId="77777777" w:rsidR="00263719" w:rsidRPr="00B12AF4" w:rsidRDefault="00263719" w:rsidP="0026371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      </w:r>
          </w:p>
          <w:p w14:paraId="7CB35A12" w14:textId="711307DB" w:rsidR="00F95C82" w:rsidRPr="00B12AF4" w:rsidRDefault="00F95C82" w:rsidP="0026371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D11CCE" w:rsidRPr="00B12AF4" w14:paraId="28E6A8DD" w14:textId="77777777" w:rsidTr="00617AAC">
        <w:tc>
          <w:tcPr>
            <w:tcW w:w="618" w:type="dxa"/>
            <w:tcBorders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0990976F" w14:textId="77777777" w:rsidR="00D11CCE" w:rsidRPr="00B12AF4" w:rsidRDefault="00D11CCE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left w:val="single" w:sz="48" w:space="0" w:color="FFFFFF" w:themeColor="background1"/>
              <w:bottom w:val="single" w:sz="2" w:space="0" w:color="auto"/>
            </w:tcBorders>
          </w:tcPr>
          <w:p w14:paraId="0221417E" w14:textId="5210BFFC" w:rsidR="00D11CCE" w:rsidRPr="00B12AF4" w:rsidRDefault="00D11CCE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Ort</w:t>
            </w:r>
            <w:r w:rsidR="00AB3FC7" w:rsidRPr="00B12AF4">
              <w:rPr>
                <w:sz w:val="16"/>
                <w:szCs w:val="16"/>
              </w:rPr>
              <w:t>,</w:t>
            </w:r>
            <w:r w:rsidRPr="00B12AF4">
              <w:rPr>
                <w:sz w:val="16"/>
                <w:szCs w:val="16"/>
              </w:rPr>
              <w:t xml:space="preserve"> Datum</w:t>
            </w:r>
            <w:r w:rsidR="00AB3FC7" w:rsidRPr="00B12AF4">
              <w:rPr>
                <w:sz w:val="16"/>
                <w:szCs w:val="16"/>
              </w:rPr>
              <w:t>:</w:t>
            </w:r>
          </w:p>
          <w:p w14:paraId="50DA25A9" w14:textId="77777777" w:rsidR="00726DED" w:rsidRPr="00B12AF4" w:rsidRDefault="00726DED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  <w:p w14:paraId="5BE3A8A6" w14:textId="77777777" w:rsidR="00726DED" w:rsidRPr="00B12AF4" w:rsidRDefault="00726DED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  <w:p w14:paraId="47C9DA7F" w14:textId="77777777" w:rsidR="00726DED" w:rsidRPr="00B12AF4" w:rsidRDefault="00726DED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  <w:p w14:paraId="0B0E3227" w14:textId="2F3DC228" w:rsidR="00726DED" w:rsidRPr="00B12AF4" w:rsidRDefault="00726DED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left w:val="single" w:sz="48" w:space="0" w:color="FFFFFF" w:themeColor="background1"/>
              <w:bottom w:val="single" w:sz="2" w:space="0" w:color="auto"/>
            </w:tcBorders>
          </w:tcPr>
          <w:p w14:paraId="3AA6B7D1" w14:textId="3D174518" w:rsidR="00D11CCE" w:rsidRPr="00B12AF4" w:rsidRDefault="00AB3FC7" w:rsidP="00621BF3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Rechtsgültige Unterschrift(en):</w:t>
            </w:r>
          </w:p>
        </w:tc>
      </w:tr>
      <w:tr w:rsidR="00D11CCE" w:rsidRPr="00B12AF4" w14:paraId="5E094154" w14:textId="77777777" w:rsidTr="00617AAC">
        <w:tc>
          <w:tcPr>
            <w:tcW w:w="618" w:type="dxa"/>
            <w:tcBorders>
              <w:bottom w:val="single" w:sz="18" w:space="0" w:color="999999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25D2DF0C" w14:textId="77777777" w:rsidR="00D11CCE" w:rsidRPr="00B12AF4" w:rsidRDefault="00D11CCE" w:rsidP="00617AAC">
            <w:pPr>
              <w:pStyle w:val="04tabellentext"/>
            </w:pPr>
          </w:p>
        </w:tc>
        <w:tc>
          <w:tcPr>
            <w:tcW w:w="3686" w:type="dxa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25C399D7" w14:textId="77777777" w:rsidR="00D11CCE" w:rsidRPr="00B12AF4" w:rsidRDefault="00D11CCE" w:rsidP="00617AAC">
            <w:pPr>
              <w:pStyle w:val="04tabellentext"/>
            </w:pPr>
          </w:p>
        </w:tc>
        <w:tc>
          <w:tcPr>
            <w:tcW w:w="4536" w:type="dxa"/>
            <w:gridSpan w:val="2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5BF195B6" w14:textId="77777777" w:rsidR="00D11CCE" w:rsidRPr="00B12AF4" w:rsidRDefault="00D11CCE" w:rsidP="00617AAC">
            <w:pPr>
              <w:pStyle w:val="04tabellentext"/>
            </w:pPr>
          </w:p>
        </w:tc>
      </w:tr>
    </w:tbl>
    <w:p w14:paraId="137B7CFA" w14:textId="77777777" w:rsidR="00D452C3" w:rsidRPr="00B12AF4" w:rsidRDefault="00D452C3" w:rsidP="0071208D">
      <w:pPr>
        <w:pStyle w:val="04lauftext"/>
      </w:pPr>
    </w:p>
    <w:p w14:paraId="3C9F43F1" w14:textId="77777777" w:rsidR="00B56457" w:rsidRPr="00B12AF4" w:rsidRDefault="00B56457" w:rsidP="00C5270E">
      <w:pPr>
        <w:pStyle w:val="05anhangtitel"/>
        <w:pageBreakBefore/>
      </w:pPr>
      <w:bookmarkStart w:id="5" w:name="_Toc77750903"/>
      <w:r w:rsidRPr="00B12AF4">
        <w:lastRenderedPageBreak/>
        <w:t>Referenzen</w:t>
      </w:r>
      <w:bookmarkEnd w:id="5"/>
    </w:p>
    <w:p w14:paraId="778556D6" w14:textId="77777777" w:rsidR="00E328E2" w:rsidRPr="00B12AF4" w:rsidRDefault="00E328E2" w:rsidP="009359F6">
      <w:pPr>
        <w:pStyle w:val="04bildabstand"/>
      </w:pPr>
    </w:p>
    <w:tbl>
      <w:tblPr>
        <w:tblStyle w:val="Tabellenraster"/>
        <w:tblW w:w="8840" w:type="dxa"/>
        <w:tblInd w:w="-3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1905"/>
        <w:gridCol w:w="142"/>
        <w:gridCol w:w="890"/>
        <w:gridCol w:w="2937"/>
      </w:tblGrid>
      <w:tr w:rsidR="0028668E" w:rsidRPr="00B12AF4" w14:paraId="786FCB90" w14:textId="77777777" w:rsidTr="006D6CA1">
        <w:tc>
          <w:tcPr>
            <w:tcW w:w="8840" w:type="dxa"/>
            <w:gridSpan w:val="5"/>
            <w:tcBorders>
              <w:top w:val="single" w:sz="18" w:space="0" w:color="999999"/>
              <w:bottom w:val="single" w:sz="4" w:space="0" w:color="auto"/>
            </w:tcBorders>
            <w:shd w:val="pct15" w:color="auto" w:fill="auto"/>
          </w:tcPr>
          <w:p w14:paraId="698041F9" w14:textId="4650E771" w:rsidR="0028668E" w:rsidRPr="00B12AF4" w:rsidRDefault="0028668E" w:rsidP="006D6CA1">
            <w:pPr>
              <w:pStyle w:val="04tabellentext"/>
              <w:rPr>
                <w:b/>
              </w:rPr>
            </w:pPr>
            <w:r w:rsidRPr="00B12AF4">
              <w:rPr>
                <w:b/>
              </w:rPr>
              <w:t>Technische Leistungsfähigkeit / Referenzobjekte</w:t>
            </w:r>
          </w:p>
        </w:tc>
      </w:tr>
      <w:tr w:rsidR="0028668E" w:rsidRPr="00B12AF4" w14:paraId="4532E620" w14:textId="77777777" w:rsidTr="00263719">
        <w:tc>
          <w:tcPr>
            <w:tcW w:w="8840" w:type="dxa"/>
            <w:gridSpan w:val="5"/>
            <w:tcBorders>
              <w:top w:val="single" w:sz="4" w:space="0" w:color="auto"/>
              <w:bottom w:val="single" w:sz="18" w:space="0" w:color="999999"/>
            </w:tcBorders>
          </w:tcPr>
          <w:p w14:paraId="16D9FA42" w14:textId="00FAC9AD" w:rsidR="006D6CA1" w:rsidRPr="00B12AF4" w:rsidRDefault="0028668E" w:rsidP="00381842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Bezeichnen Sie nachfolgend </w:t>
            </w:r>
            <w:r w:rsidR="007F79E0" w:rsidRPr="00B12AF4">
              <w:rPr>
                <w:sz w:val="16"/>
                <w:szCs w:val="16"/>
              </w:rPr>
              <w:t xml:space="preserve">zwischen </w:t>
            </w:r>
            <w:r w:rsidR="00BA34E9" w:rsidRPr="00B12AF4">
              <w:rPr>
                <w:sz w:val="16"/>
                <w:szCs w:val="16"/>
              </w:rPr>
              <w:t>2010</w:t>
            </w:r>
            <w:r w:rsidR="007F79E0" w:rsidRPr="00B12AF4">
              <w:rPr>
                <w:sz w:val="16"/>
                <w:szCs w:val="16"/>
              </w:rPr>
              <w:t xml:space="preserve"> und Juli 2021 fertiggestellte </w:t>
            </w:r>
            <w:r w:rsidRPr="00B12AF4">
              <w:rPr>
                <w:sz w:val="16"/>
                <w:szCs w:val="16"/>
              </w:rPr>
              <w:t>Referenzobjekte,</w:t>
            </w:r>
            <w:r w:rsidR="00D4122E" w:rsidRPr="00B12AF4">
              <w:rPr>
                <w:sz w:val="16"/>
                <w:szCs w:val="16"/>
              </w:rPr>
              <w:t xml:space="preserve"> welche zur Beurteilung der </w:t>
            </w:r>
            <w:r w:rsidR="00BA34E9" w:rsidRPr="00B12AF4">
              <w:rPr>
                <w:sz w:val="16"/>
                <w:szCs w:val="16"/>
              </w:rPr>
              <w:t xml:space="preserve">unter Anhang A1 der Ausschreibungsunterlagen genannten Anforderungen </w:t>
            </w:r>
            <w:r w:rsidRPr="00B12AF4">
              <w:rPr>
                <w:sz w:val="16"/>
                <w:szCs w:val="16"/>
              </w:rPr>
              <w:t xml:space="preserve">geeignet sind. </w:t>
            </w:r>
            <w:r w:rsidR="00BA34E9" w:rsidRPr="00B12AF4">
              <w:rPr>
                <w:sz w:val="16"/>
                <w:szCs w:val="16"/>
              </w:rPr>
              <w:t>D</w:t>
            </w:r>
            <w:r w:rsidR="00587E9E" w:rsidRPr="00B12AF4">
              <w:rPr>
                <w:sz w:val="16"/>
                <w:szCs w:val="16"/>
              </w:rPr>
              <w:t xml:space="preserve">ie angegebenen </w:t>
            </w:r>
            <w:r w:rsidR="00305235">
              <w:rPr>
                <w:sz w:val="16"/>
                <w:szCs w:val="16"/>
              </w:rPr>
              <w:t>Referenzauskunftspersonen</w:t>
            </w:r>
            <w:r w:rsidR="007F79E0" w:rsidRPr="00B12AF4">
              <w:rPr>
                <w:sz w:val="16"/>
                <w:szCs w:val="16"/>
              </w:rPr>
              <w:t xml:space="preserve"> </w:t>
            </w:r>
            <w:r w:rsidR="00BA34E9" w:rsidRPr="00B12AF4">
              <w:rPr>
                <w:sz w:val="16"/>
                <w:szCs w:val="16"/>
              </w:rPr>
              <w:t xml:space="preserve">werden </w:t>
            </w:r>
            <w:r w:rsidR="007F79E0" w:rsidRPr="00B12AF4">
              <w:rPr>
                <w:sz w:val="16"/>
                <w:szCs w:val="16"/>
              </w:rPr>
              <w:t>per E-Mail</w:t>
            </w:r>
            <w:r w:rsidR="00587E9E" w:rsidRPr="00B12AF4">
              <w:rPr>
                <w:sz w:val="16"/>
                <w:szCs w:val="16"/>
              </w:rPr>
              <w:t xml:space="preserve"> befragt.</w:t>
            </w:r>
          </w:p>
          <w:p w14:paraId="2A9A1AF2" w14:textId="2BBA1A6D" w:rsidR="00E5628B" w:rsidRPr="00B12AF4" w:rsidRDefault="00E5628B" w:rsidP="00381842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Die Verwendung der gleichen Referenzen für die Unternehmung und d</w:t>
            </w:r>
            <w:r w:rsidR="00BA34E9" w:rsidRPr="00B12AF4">
              <w:rPr>
                <w:sz w:val="16"/>
                <w:szCs w:val="16"/>
              </w:rPr>
              <w:t xml:space="preserve">ie Schlüsselperson </w:t>
            </w:r>
            <w:r w:rsidRPr="00B12AF4">
              <w:rPr>
                <w:sz w:val="16"/>
                <w:szCs w:val="16"/>
              </w:rPr>
              <w:t xml:space="preserve">ist </w:t>
            </w:r>
            <w:r w:rsidR="00BA34E9" w:rsidRPr="00B12AF4">
              <w:rPr>
                <w:sz w:val="16"/>
                <w:szCs w:val="16"/>
              </w:rPr>
              <w:t xml:space="preserve">bei zwei der vier Referenzen </w:t>
            </w:r>
            <w:r w:rsidRPr="00B12AF4">
              <w:rPr>
                <w:sz w:val="16"/>
                <w:szCs w:val="16"/>
              </w:rPr>
              <w:t>zulässig</w:t>
            </w:r>
            <w:r w:rsidR="00BA34E9" w:rsidRPr="00B12AF4">
              <w:rPr>
                <w:sz w:val="16"/>
                <w:szCs w:val="16"/>
              </w:rPr>
              <w:t xml:space="preserve"> (U1 = S1 </w:t>
            </w:r>
            <w:r w:rsidR="00BA34E9" w:rsidRPr="00B12AF4">
              <w:rPr>
                <w:sz w:val="16"/>
                <w:szCs w:val="16"/>
                <w:u w:val="single"/>
              </w:rPr>
              <w:t xml:space="preserve">oder </w:t>
            </w:r>
            <w:r w:rsidR="00BA34E9" w:rsidRPr="00B12AF4">
              <w:rPr>
                <w:sz w:val="16"/>
                <w:szCs w:val="16"/>
              </w:rPr>
              <w:t>U2 = S2).</w:t>
            </w:r>
          </w:p>
          <w:p w14:paraId="045ED58B" w14:textId="01C8FE8C" w:rsidR="00381842" w:rsidRPr="00B12AF4" w:rsidRDefault="00381842" w:rsidP="00381842">
            <w:pPr>
              <w:pStyle w:val="04tabellentext"/>
              <w:spacing w:line="200" w:lineRule="exact"/>
            </w:pPr>
          </w:p>
        </w:tc>
      </w:tr>
      <w:tr w:rsidR="0028668E" w:rsidRPr="00B12AF4" w14:paraId="23A49115" w14:textId="77777777" w:rsidTr="00263719">
        <w:tc>
          <w:tcPr>
            <w:tcW w:w="8840" w:type="dxa"/>
            <w:gridSpan w:val="5"/>
            <w:tcBorders>
              <w:top w:val="single" w:sz="18" w:space="0" w:color="999999"/>
            </w:tcBorders>
            <w:shd w:val="pct15" w:color="auto" w:fill="auto"/>
          </w:tcPr>
          <w:p w14:paraId="1260B8F7" w14:textId="4B5DB02A" w:rsidR="0028668E" w:rsidRPr="00B12AF4" w:rsidRDefault="0028668E" w:rsidP="006D6CA1">
            <w:pPr>
              <w:pStyle w:val="04tabellentext"/>
              <w:rPr>
                <w:b/>
              </w:rPr>
            </w:pPr>
            <w:r w:rsidRPr="00B12AF4">
              <w:rPr>
                <w:b/>
              </w:rPr>
              <w:t>Referenzen Unternehmung</w:t>
            </w:r>
          </w:p>
        </w:tc>
      </w:tr>
      <w:tr w:rsidR="00263719" w:rsidRPr="00B12AF4" w14:paraId="073C9107" w14:textId="77777777" w:rsidTr="00FA7F0F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2" w:color="auto" w:fill="auto"/>
          </w:tcPr>
          <w:p w14:paraId="46AE1ED4" w14:textId="6A23B120" w:rsidR="00263719" w:rsidRPr="00B12AF4" w:rsidRDefault="00263719" w:rsidP="00F1181C">
            <w:pPr>
              <w:pStyle w:val="04tabellentext"/>
              <w:jc w:val="left"/>
            </w:pPr>
            <w:r w:rsidRPr="00B12AF4">
              <w:rPr>
                <w:bCs/>
              </w:rPr>
              <w:t>Firmenname: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20E18874" w14:textId="49826BE8" w:rsidR="00263719" w:rsidRPr="00B12AF4" w:rsidRDefault="00263719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FA7F0F" w:rsidRPr="00B12AF4" w14:paraId="32A3EB91" w14:textId="77777777" w:rsidTr="00FA7F0F">
        <w:tc>
          <w:tcPr>
            <w:tcW w:w="88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93C1D" w14:textId="77777777" w:rsidR="00FA7F0F" w:rsidRPr="00B12AF4" w:rsidRDefault="00FA7F0F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</w:tr>
      <w:tr w:rsidR="0028668E" w:rsidRPr="00B12AF4" w14:paraId="7AEA7E2E" w14:textId="77777777" w:rsidTr="00D63A84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2" w:color="auto" w:fill="auto"/>
          </w:tcPr>
          <w:p w14:paraId="323DA6C4" w14:textId="123970F6" w:rsidR="00381842" w:rsidRPr="00B12AF4" w:rsidRDefault="0028668E" w:rsidP="007F79E0">
            <w:pPr>
              <w:pStyle w:val="04tabellentext"/>
            </w:pPr>
            <w:r w:rsidRPr="00B12AF4">
              <w:t>Referen</w:t>
            </w:r>
            <w:r w:rsidR="00381842" w:rsidRPr="00B12AF4">
              <w:t>zobjekt</w:t>
            </w:r>
            <w:r w:rsidR="00CC726F" w:rsidRPr="00B12AF4">
              <w:t xml:space="preserve"> </w:t>
            </w:r>
            <w:r w:rsidR="00902D54" w:rsidRPr="00B12AF4">
              <w:t>U1</w:t>
            </w:r>
            <w:r w:rsidR="00D4122E" w:rsidRPr="00B12AF4">
              <w:t xml:space="preserve"> (</w:t>
            </w:r>
            <w:r w:rsidR="007F79E0" w:rsidRPr="00B12AF4">
              <w:t>Sanierung</w:t>
            </w:r>
            <w:r w:rsidR="00D4122E" w:rsidRPr="00B12AF4">
              <w:t>)</w:t>
            </w:r>
            <w:r w:rsidR="00902D54" w:rsidRPr="00B12AF4">
              <w:br/>
            </w:r>
          </w:p>
          <w:p w14:paraId="65D9150A" w14:textId="5146FAE7" w:rsidR="0028668E" w:rsidRPr="00B12AF4" w:rsidRDefault="0028668E" w:rsidP="007F79E0">
            <w:pPr>
              <w:pStyle w:val="04tabellentext"/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4091153" w14:textId="71190535" w:rsidR="0028668E" w:rsidRPr="00B12AF4" w:rsidRDefault="0028668E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28668E" w:rsidRPr="00B12AF4" w14:paraId="63645D93" w14:textId="77777777" w:rsidTr="00D63A84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67E9B1E5" w14:textId="0B5A90E9" w:rsidR="0028668E" w:rsidRPr="00B12AF4" w:rsidRDefault="0028668E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Projektbezeichnung / Adresse</w:t>
            </w:r>
          </w:p>
          <w:p w14:paraId="21B5D1C5" w14:textId="77777777" w:rsidR="0028668E" w:rsidRPr="00B12AF4" w:rsidRDefault="0028668E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73D3D45" w14:textId="2912D3BD" w:rsidR="0028668E" w:rsidRPr="00B12AF4" w:rsidRDefault="0028668E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28668E" w:rsidRPr="00B12AF4" w14:paraId="728C5F33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49339711" w14:textId="1B4434C0" w:rsidR="0028668E" w:rsidRPr="00B12AF4" w:rsidRDefault="00F1181C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Zeitpunkt der Fertigstellung / Übergabe an die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B37462F" w14:textId="5251B959" w:rsidR="0028668E" w:rsidRPr="00B12AF4" w:rsidRDefault="0028668E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F1181C" w:rsidRPr="00B12AF4" w14:paraId="24C84757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20F6B0C8" w14:textId="1DC547E4" w:rsidR="00F1181C" w:rsidRPr="00B12AF4" w:rsidRDefault="00902D54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Aufwandbestimmende </w:t>
            </w:r>
            <w:r w:rsidRPr="00B44C55">
              <w:rPr>
                <w:sz w:val="16"/>
                <w:szCs w:val="16"/>
              </w:rPr>
              <w:t>Baukosten HLK</w:t>
            </w:r>
            <w:r w:rsidR="00F1181C" w:rsidRPr="00B44C55">
              <w:rPr>
                <w:sz w:val="16"/>
                <w:szCs w:val="16"/>
              </w:rPr>
              <w:t>:</w:t>
            </w:r>
            <w:r w:rsidR="00F1181C" w:rsidRPr="00B44C55">
              <w:rPr>
                <w:sz w:val="16"/>
                <w:szCs w:val="16"/>
              </w:rPr>
              <w:br/>
              <w:t xml:space="preserve">(SOLL: CHF </w:t>
            </w:r>
            <w:r w:rsidR="00F32B8E" w:rsidRPr="00B44C55">
              <w:rPr>
                <w:sz w:val="16"/>
                <w:szCs w:val="16"/>
              </w:rPr>
              <w:t>8</w:t>
            </w:r>
            <w:r w:rsidR="00BA34E9" w:rsidRPr="00B44C55">
              <w:rPr>
                <w:sz w:val="16"/>
                <w:szCs w:val="16"/>
              </w:rPr>
              <w:t xml:space="preserve">00'000 bis </w:t>
            </w:r>
            <w:r w:rsidR="00F32B8E" w:rsidRPr="00B44C55">
              <w:rPr>
                <w:sz w:val="16"/>
                <w:szCs w:val="16"/>
              </w:rPr>
              <w:t>2’</w:t>
            </w:r>
            <w:r w:rsidR="00BA34E9" w:rsidRPr="00B44C55">
              <w:rPr>
                <w:sz w:val="16"/>
                <w:szCs w:val="16"/>
              </w:rPr>
              <w:t>500'000.-</w:t>
            </w:r>
            <w:r w:rsidRPr="00B44C55">
              <w:rPr>
                <w:sz w:val="16"/>
                <w:szCs w:val="16"/>
              </w:rPr>
              <w:t>)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2E8B72F" w14:textId="45D72DCE" w:rsidR="00F1181C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28668E" w:rsidRPr="00B12AF4" w14:paraId="2355CC71" w14:textId="77777777" w:rsidTr="00460F18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72BE0977" w14:textId="196FD10F" w:rsidR="0028668E" w:rsidRPr="00B12AF4" w:rsidRDefault="00F1181C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Bearbeitete Phasen nach SIA:</w:t>
            </w:r>
          </w:p>
          <w:p w14:paraId="1F78CB2B" w14:textId="43C406DB" w:rsidR="004A3F56" w:rsidRPr="00B12AF4" w:rsidRDefault="004A3F56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  <w:vAlign w:val="center"/>
          </w:tcPr>
          <w:p w14:paraId="7816F22E" w14:textId="23BE677F" w:rsidR="0028668E" w:rsidRPr="00B12AF4" w:rsidRDefault="00F1181C" w:rsidP="00460F18">
            <w:pPr>
              <w:pStyle w:val="04tabellentext"/>
              <w:spacing w:line="360" w:lineRule="auto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Phase 3:</w:t>
            </w:r>
            <w:r w:rsidR="00460F18" w:rsidRPr="009763B7">
              <w:rPr>
                <w:sz w:val="16"/>
                <w:szCs w:val="16"/>
              </w:rPr>
              <w:t xml:space="preserve"> </w:t>
            </w:r>
            <w:r w:rsidR="00460F18"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F18"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="00460F18" w:rsidRPr="009763B7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4: </w:t>
            </w:r>
            <w:r w:rsidR="00460F18"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F18"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="00460F18" w:rsidRPr="009763B7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5: </w:t>
            </w:r>
            <w:r w:rsidR="00460F18"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0F18"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="00460F18" w:rsidRPr="009763B7">
              <w:rPr>
                <w:sz w:val="16"/>
                <w:szCs w:val="16"/>
              </w:rPr>
              <w:fldChar w:fldCharType="end"/>
            </w:r>
          </w:p>
        </w:tc>
      </w:tr>
      <w:tr w:rsidR="00F1181C" w:rsidRPr="00B12AF4" w14:paraId="7DE9C19E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66E0C356" w14:textId="3BAD4C72" w:rsidR="00F1181C" w:rsidRPr="00B12AF4" w:rsidRDefault="00F1181C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Leistungsanteil in %:</w:t>
            </w:r>
            <w:r w:rsidRPr="00B12AF4">
              <w:rPr>
                <w:sz w:val="16"/>
                <w:szCs w:val="16"/>
              </w:rPr>
              <w:br/>
              <w:t>(</w:t>
            </w:r>
            <w:r w:rsidR="00A57CBC" w:rsidRPr="00B12AF4">
              <w:rPr>
                <w:sz w:val="16"/>
                <w:szCs w:val="16"/>
              </w:rPr>
              <w:t xml:space="preserve">Grundleistungen nach SIA; </w:t>
            </w:r>
            <w:r w:rsidRPr="00B12AF4">
              <w:rPr>
                <w:sz w:val="16"/>
                <w:szCs w:val="16"/>
              </w:rPr>
              <w:t>reduzierte Anteile sind zu erläutern)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8C4F601" w14:textId="3695584F" w:rsidR="00F1181C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  <w:p w14:paraId="420F6ECC" w14:textId="77777777" w:rsidR="00F1181C" w:rsidRPr="00B12AF4" w:rsidRDefault="00F1181C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  <w:p w14:paraId="4EA8A85B" w14:textId="77777777" w:rsidR="00F1181C" w:rsidRPr="00B12AF4" w:rsidRDefault="00F1181C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  <w:p w14:paraId="57B2B580" w14:textId="23DC1F47" w:rsidR="00F1181C" w:rsidRPr="00B12AF4" w:rsidRDefault="00F1181C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28668E" w:rsidRPr="00B12AF4" w14:paraId="5CDF6A77" w14:textId="77777777" w:rsidTr="00441928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</w:tcPr>
          <w:p w14:paraId="21657E58" w14:textId="18E078EA" w:rsidR="00F1181C" w:rsidRPr="00B12AF4" w:rsidRDefault="00F1181C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Aufgabe (Charakterisierung in </w:t>
            </w:r>
            <w:r w:rsidRPr="00B12AF4">
              <w:rPr>
                <w:sz w:val="16"/>
                <w:szCs w:val="16"/>
              </w:rPr>
              <w:br/>
              <w:t xml:space="preserve">Stichworten), besondere </w:t>
            </w:r>
            <w:r w:rsidRPr="00B12AF4">
              <w:rPr>
                <w:sz w:val="16"/>
                <w:szCs w:val="16"/>
              </w:rPr>
              <w:br/>
              <w:t>Herausforderungen:</w:t>
            </w:r>
          </w:p>
          <w:p w14:paraId="67F4DE6B" w14:textId="77777777" w:rsidR="0028668E" w:rsidRPr="00B12AF4" w:rsidRDefault="0028668E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38058C28" w14:textId="77777777" w:rsidR="0028668E" w:rsidRPr="00B12AF4" w:rsidRDefault="0028668E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47DEB9D7" w14:textId="77777777" w:rsidR="0028668E" w:rsidRPr="00B12AF4" w:rsidRDefault="0028668E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468C48BE" w14:textId="77777777" w:rsidR="0028668E" w:rsidRPr="00B12AF4" w:rsidRDefault="0028668E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03159344" w14:textId="5247D713" w:rsidR="0028668E" w:rsidRPr="00B12AF4" w:rsidRDefault="0028668E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DBF3EF7" w14:textId="57BAC088" w:rsidR="0028668E" w:rsidRPr="00B12AF4" w:rsidRDefault="0028668E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41928" w:rsidRPr="00B12AF4" w14:paraId="2C981BA5" w14:textId="77777777" w:rsidTr="00441928">
        <w:tc>
          <w:tcPr>
            <w:tcW w:w="2966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14:paraId="34397F1C" w14:textId="15E8823D" w:rsidR="00441928" w:rsidRPr="00B12AF4" w:rsidRDefault="00441928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Referenzauskunft</w:t>
            </w:r>
            <w:r w:rsidR="00D907DA" w:rsidRPr="00B12AF4">
              <w:rPr>
                <w:sz w:val="16"/>
                <w:szCs w:val="16"/>
              </w:rPr>
              <w:t xml:space="preserve">sperson (leitender Architekt oder </w:t>
            </w:r>
            <w:proofErr w:type="spellStart"/>
            <w:r w:rsidR="00D907DA" w:rsidRPr="00B12AF4">
              <w:rPr>
                <w:sz w:val="16"/>
                <w:szCs w:val="16"/>
              </w:rPr>
              <w:t>Auftraggeberschaft</w:t>
            </w:r>
            <w:proofErr w:type="spellEnd"/>
            <w:r w:rsidR="00D907DA" w:rsidRPr="00B12AF4">
              <w:rPr>
                <w:sz w:val="16"/>
                <w:szCs w:val="16"/>
              </w:rPr>
              <w:t>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8410066" w14:textId="22F7D782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Name, Vorname: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CCE2CC4" w14:textId="2350E903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41928" w:rsidRPr="00B12AF4" w14:paraId="7C99A813" w14:textId="77777777" w:rsidTr="00441928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62694482" w14:textId="77777777" w:rsidR="00441928" w:rsidRPr="00B12AF4" w:rsidRDefault="00441928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27960EE" w14:textId="31F657F9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Funktion: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B761893" w14:textId="57188DB5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41928" w:rsidRPr="00B12AF4" w14:paraId="1F9B2524" w14:textId="77777777" w:rsidTr="00441928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03880C8C" w14:textId="2209FDC4" w:rsidR="00441928" w:rsidRPr="00B12AF4" w:rsidRDefault="00441928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27C7615" w14:textId="0A39D493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E-Mail: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5560219" w14:textId="4713ED1E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41928" w:rsidRPr="00B12AF4" w14:paraId="2D6359A8" w14:textId="77777777" w:rsidTr="00441928">
        <w:tc>
          <w:tcPr>
            <w:tcW w:w="2966" w:type="dxa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565ECE51" w14:textId="36A324D0" w:rsidR="00441928" w:rsidRPr="00B12AF4" w:rsidRDefault="00441928" w:rsidP="00F1181C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252CE9D9" w14:textId="685AC3B1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Telefon-Nr.: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0E1DEEEB" w14:textId="36CE58AE" w:rsidR="00441928" w:rsidRPr="00B12AF4" w:rsidRDefault="00441928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2233CF" w:rsidRPr="00B12AF4" w14:paraId="35B97A2C" w14:textId="77777777" w:rsidTr="00166874">
        <w:tc>
          <w:tcPr>
            <w:tcW w:w="88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1C4D9" w14:textId="77777777" w:rsidR="002233CF" w:rsidRPr="00B12AF4" w:rsidRDefault="002233CF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C30ABC" w:rsidRPr="00B12AF4" w14:paraId="23A0E2E2" w14:textId="77777777" w:rsidTr="002233CF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2" w:color="auto" w:fill="auto"/>
          </w:tcPr>
          <w:p w14:paraId="4919247B" w14:textId="18105F66" w:rsidR="00381842" w:rsidRPr="00B12AF4" w:rsidRDefault="00C30ABC" w:rsidP="007A1B93">
            <w:pPr>
              <w:pStyle w:val="04tabellentext"/>
              <w:pageBreakBefore/>
              <w:jc w:val="left"/>
            </w:pPr>
            <w:r w:rsidRPr="00B12AF4">
              <w:lastRenderedPageBreak/>
              <w:t>Referen</w:t>
            </w:r>
            <w:r w:rsidR="00381842" w:rsidRPr="00B12AF4">
              <w:t>zobjekt</w:t>
            </w:r>
            <w:r w:rsidR="002233CF" w:rsidRPr="00B12AF4">
              <w:t xml:space="preserve"> </w:t>
            </w:r>
            <w:r w:rsidR="00902D54" w:rsidRPr="00B12AF4">
              <w:t>U</w:t>
            </w:r>
            <w:r w:rsidR="002233CF" w:rsidRPr="00B12AF4">
              <w:t>2</w:t>
            </w:r>
            <w:r w:rsidR="007F79E0" w:rsidRPr="00B12AF4">
              <w:br/>
            </w:r>
            <w:r w:rsidR="00D4122E" w:rsidRPr="00B12AF4">
              <w:t>(Sanierung</w:t>
            </w:r>
            <w:r w:rsidR="007F79E0" w:rsidRPr="00B12AF4">
              <w:t xml:space="preserve"> oder Neubau</w:t>
            </w:r>
            <w:r w:rsidR="00D4122E" w:rsidRPr="00B12AF4">
              <w:t>)</w:t>
            </w:r>
          </w:p>
          <w:p w14:paraId="1F049460" w14:textId="2C3F126D" w:rsidR="00C30ABC" w:rsidRPr="00B12AF4" w:rsidRDefault="00C30ABC" w:rsidP="00381842">
            <w:pPr>
              <w:pStyle w:val="04tabellentext"/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DBCEB70" w14:textId="49820474" w:rsidR="00C30ABC" w:rsidRPr="00B12AF4" w:rsidRDefault="00C30ABC" w:rsidP="006D6CA1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3BEA9E40" w14:textId="77777777" w:rsidTr="00D63A84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15F64438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Projektbezeichnung / Adresse</w:t>
            </w:r>
          </w:p>
          <w:p w14:paraId="22DC984F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3CBC8FF" w14:textId="7CA5D139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16449C71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241A7F04" w14:textId="00587C2F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Zeitpunkt der Fertigstellung / Übergabe an die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7878D4D" w14:textId="5DA0CFF1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596A9309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4EF93AA6" w14:textId="7D564B95" w:rsidR="00E1620B" w:rsidRPr="00B44C55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44C55">
              <w:rPr>
                <w:sz w:val="16"/>
                <w:szCs w:val="16"/>
              </w:rPr>
              <w:t>Aufwandbestimmende Baukosten HLK:</w:t>
            </w:r>
            <w:r w:rsidRPr="00B44C55">
              <w:rPr>
                <w:sz w:val="16"/>
                <w:szCs w:val="16"/>
              </w:rPr>
              <w:br/>
              <w:t>(SOLL: CHF 800'000 bis 2’500'000.-)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4A4BCFAA" w14:textId="729E8518" w:rsidR="00E1620B" w:rsidRPr="00B44C55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44C55">
              <w:rPr>
                <w:sz w:val="16"/>
                <w:szCs w:val="16"/>
              </w:rPr>
              <w:t>…</w:t>
            </w:r>
          </w:p>
        </w:tc>
      </w:tr>
      <w:tr w:rsidR="00E1620B" w:rsidRPr="00B12AF4" w14:paraId="27204F1F" w14:textId="77777777" w:rsidTr="008A4D33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4664CE33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Bearbeitete Phasen nach SIA:</w:t>
            </w:r>
          </w:p>
          <w:p w14:paraId="0E006640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  <w:vAlign w:val="center"/>
          </w:tcPr>
          <w:p w14:paraId="405F67DD" w14:textId="24474455" w:rsidR="00E1620B" w:rsidRPr="00B12AF4" w:rsidRDefault="00E1620B" w:rsidP="00E1620B">
            <w:pPr>
              <w:pStyle w:val="04tabellentext"/>
              <w:spacing w:line="360" w:lineRule="auto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Phase 3:</w:t>
            </w:r>
            <w:r w:rsidRPr="00E1620B">
              <w:rPr>
                <w:sz w:val="16"/>
                <w:szCs w:val="16"/>
              </w:rPr>
              <w:t xml:space="preserve"> </w:t>
            </w:r>
            <w:r w:rsidRPr="00E1620B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620B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E1620B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4: </w:t>
            </w:r>
            <w:r w:rsidRPr="00E1620B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620B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E1620B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5: </w:t>
            </w:r>
            <w:r w:rsidRPr="00E1620B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620B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E1620B">
              <w:rPr>
                <w:sz w:val="16"/>
                <w:szCs w:val="16"/>
              </w:rPr>
              <w:fldChar w:fldCharType="end"/>
            </w:r>
          </w:p>
        </w:tc>
      </w:tr>
      <w:tr w:rsidR="00E1620B" w:rsidRPr="00B12AF4" w14:paraId="5C3B719C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31B5DFBB" w14:textId="77777777" w:rsidR="00E1620B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Leistungsanteil in %:</w:t>
            </w:r>
            <w:r w:rsidRPr="00B12AF4">
              <w:rPr>
                <w:sz w:val="16"/>
                <w:szCs w:val="16"/>
              </w:rPr>
              <w:br/>
              <w:t>(Grundleistungen nach SIA; reduzierte Anteile sind zu erläutern)</w:t>
            </w:r>
          </w:p>
          <w:p w14:paraId="2A088517" w14:textId="2AD46866" w:rsidR="00EA37B9" w:rsidRPr="00B12AF4" w:rsidRDefault="00EA37B9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3E67C4E" w14:textId="0174449F" w:rsidR="00E1620B" w:rsidRPr="00B12AF4" w:rsidRDefault="00E1620B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76F73268" w14:textId="77777777" w:rsidTr="00EA37B9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</w:tcPr>
          <w:p w14:paraId="05C22A21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Aufgabe (Charakterisierung in </w:t>
            </w:r>
            <w:r w:rsidRPr="00B12AF4">
              <w:rPr>
                <w:sz w:val="16"/>
                <w:szCs w:val="16"/>
              </w:rPr>
              <w:br/>
              <w:t xml:space="preserve">Stichworten), besondere </w:t>
            </w:r>
            <w:r w:rsidRPr="00B12AF4">
              <w:rPr>
                <w:sz w:val="16"/>
                <w:szCs w:val="16"/>
              </w:rPr>
              <w:br/>
              <w:t>Herausforderungen:</w:t>
            </w:r>
          </w:p>
          <w:p w14:paraId="04D6E452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4301D756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38AEC4E6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23C49069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74D7A8C0" w14:textId="77777777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1071C09E" w14:textId="46E4D25A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57112F6C" w14:textId="77777777" w:rsidTr="00EA37B9">
        <w:tc>
          <w:tcPr>
            <w:tcW w:w="2966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14:paraId="0455A4CA" w14:textId="5E068B7C" w:rsidR="00E1620B" w:rsidRPr="00B12AF4" w:rsidRDefault="00E1620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Referenzauskunftsperson (leitender Architekt oder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  <w:r w:rsidRPr="00B12AF4">
              <w:rPr>
                <w:sz w:val="16"/>
                <w:szCs w:val="16"/>
              </w:rPr>
              <w:t>)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0E48175B" w14:textId="6EC2CBB4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Name, Vorname: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649F8729" w14:textId="420DB61F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1E12733A" w14:textId="77777777" w:rsidTr="00EA37B9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1A88DC23" w14:textId="77777777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13EF8491" w14:textId="2310954F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Funktion: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0F71DC05" w14:textId="4E3CCD91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43180600" w14:textId="77777777" w:rsidTr="00EA37B9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44DB2F84" w14:textId="77777777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209E8232" w14:textId="0DA713AA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E-Mail: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27BAC4AE" w14:textId="5DAA0805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3291EFA8" w14:textId="77777777" w:rsidTr="00EA37B9">
        <w:tc>
          <w:tcPr>
            <w:tcW w:w="2966" w:type="dxa"/>
            <w:tcBorders>
              <w:bottom w:val="single" w:sz="2" w:space="0" w:color="auto"/>
              <w:right w:val="single" w:sz="48" w:space="0" w:color="FFFFFF" w:themeColor="background1"/>
            </w:tcBorders>
          </w:tcPr>
          <w:p w14:paraId="0BAB1016" w14:textId="77777777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0462A808" w14:textId="5F02888C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Telefon-Nr.: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3C94C68D" w14:textId="7F3D4FCD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1FA81864" w14:textId="77777777" w:rsidTr="00166874">
        <w:tc>
          <w:tcPr>
            <w:tcW w:w="88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14:paraId="7E97C687" w14:textId="6884DAFB" w:rsidR="00E1620B" w:rsidRPr="00B12AF4" w:rsidRDefault="00E1620B" w:rsidP="00E1620B">
            <w:pPr>
              <w:pStyle w:val="04tabellentext"/>
              <w:pageBreakBefore/>
              <w:rPr>
                <w:sz w:val="16"/>
                <w:szCs w:val="16"/>
              </w:rPr>
            </w:pPr>
            <w:r w:rsidRPr="00B12AF4">
              <w:rPr>
                <w:b/>
              </w:rPr>
              <w:lastRenderedPageBreak/>
              <w:t>Referenzen Projektleiter (Schlüsselperson)</w:t>
            </w:r>
          </w:p>
        </w:tc>
      </w:tr>
      <w:tr w:rsidR="00E1620B" w:rsidRPr="00B12AF4" w14:paraId="23E5E795" w14:textId="77777777" w:rsidTr="004A3F56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5" w:color="auto" w:fill="auto"/>
          </w:tcPr>
          <w:p w14:paraId="24A67805" w14:textId="6B55CC81" w:rsidR="00E1620B" w:rsidRPr="00B12AF4" w:rsidRDefault="00E1620B" w:rsidP="00E1620B">
            <w:pPr>
              <w:pStyle w:val="04tabellentext"/>
            </w:pPr>
            <w:r w:rsidRPr="00B12AF4">
              <w:t>Firmenname: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1570EF7" w14:textId="47D0BE35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6E6E1661" w14:textId="77777777" w:rsidTr="004A3F56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5" w:color="auto" w:fill="auto"/>
          </w:tcPr>
          <w:p w14:paraId="655FEDAB" w14:textId="7E0BB1CA" w:rsidR="00E1620B" w:rsidRPr="00B12AF4" w:rsidRDefault="00E1620B" w:rsidP="00E1620B">
            <w:pPr>
              <w:pStyle w:val="04tabellentext"/>
            </w:pPr>
            <w:r w:rsidRPr="00B12AF4">
              <w:t>Name der Schlüsselperson: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C2DA70B" w14:textId="3ABDED19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1620B" w:rsidRPr="00B12AF4" w14:paraId="3B5B78EC" w14:textId="77777777" w:rsidTr="004A3F56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5" w:color="auto" w:fill="auto"/>
          </w:tcPr>
          <w:p w14:paraId="1CAF1709" w14:textId="649F40A3" w:rsidR="00E1620B" w:rsidRPr="00B12AF4" w:rsidRDefault="00E1620B" w:rsidP="00E1620B">
            <w:pPr>
              <w:pStyle w:val="04tabellentext"/>
            </w:pPr>
            <w:r w:rsidRPr="00B12AF4">
              <w:t>Referenzobjekt S1 (Sanierung)</w:t>
            </w:r>
            <w:r w:rsidRPr="00B12AF4">
              <w:br/>
            </w:r>
          </w:p>
          <w:p w14:paraId="36B57ADC" w14:textId="5347BC38" w:rsidR="00E1620B" w:rsidRPr="00B12AF4" w:rsidRDefault="00E1620B" w:rsidP="00E1620B">
            <w:pPr>
              <w:pStyle w:val="04tabellentext"/>
              <w:pageBreakBefore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B371632" w14:textId="77773C72" w:rsidR="00E1620B" w:rsidRPr="00B12AF4" w:rsidRDefault="00E1620B" w:rsidP="00E1620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665CB" w:rsidRPr="00B12AF4" w14:paraId="6A87F1B3" w14:textId="77777777" w:rsidTr="004A3F56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5B1A76FD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Projektbezeichnung / Adresse</w:t>
            </w:r>
          </w:p>
          <w:p w14:paraId="382A1A00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423446AB" w14:textId="63CE755F" w:rsidR="004665CB" w:rsidRPr="00B12AF4" w:rsidRDefault="004665CB" w:rsidP="004665C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665CB" w:rsidRPr="00B12AF4" w14:paraId="2C83F980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7DB193AB" w14:textId="5036F4DB" w:rsidR="004665CB" w:rsidRPr="004665CB" w:rsidRDefault="004665CB" w:rsidP="004665CB">
            <w:pPr>
              <w:pStyle w:val="04tabellentext"/>
              <w:spacing w:line="200" w:lineRule="exact"/>
              <w:jc w:val="left"/>
              <w:rPr>
                <w:i/>
                <w:iCs/>
                <w:sz w:val="16"/>
                <w:szCs w:val="16"/>
              </w:rPr>
            </w:pPr>
            <w:r w:rsidRPr="004665CB">
              <w:rPr>
                <w:i/>
                <w:iCs/>
                <w:sz w:val="16"/>
                <w:szCs w:val="16"/>
              </w:rPr>
              <w:t>Falls Referenz aus Tätigkeit für früheren Arbeitgeber, Name dieser Firma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07B1291" w14:textId="46614591" w:rsidR="004665CB" w:rsidRPr="00B12AF4" w:rsidRDefault="004665CB" w:rsidP="004665C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  <w:tr w:rsidR="004665CB" w:rsidRPr="00B12AF4" w14:paraId="1CEEBFA1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7C8FADD6" w14:textId="0279A12C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Zeitpunkt der Fertigstellung / Übergabe an die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2F0CE660" w14:textId="0F28B86E" w:rsidR="004665CB" w:rsidRPr="00B12AF4" w:rsidRDefault="004665CB" w:rsidP="004665C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665CB" w:rsidRPr="00B12AF4" w14:paraId="678F5644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35ECCB2A" w14:textId="28380438" w:rsidR="004665CB" w:rsidRPr="00B44C55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44C55">
              <w:rPr>
                <w:sz w:val="16"/>
                <w:szCs w:val="16"/>
              </w:rPr>
              <w:t>Aufwandbestimmende Baukosten HLK:</w:t>
            </w:r>
            <w:r w:rsidRPr="00B44C55">
              <w:rPr>
                <w:sz w:val="16"/>
                <w:szCs w:val="16"/>
              </w:rPr>
              <w:br/>
              <w:t>(SOLL: CHF 800'000 bis 2’500'000.-)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83AEC7D" w14:textId="0806A1ED" w:rsidR="004665CB" w:rsidRPr="00B44C55" w:rsidRDefault="004665CB" w:rsidP="004665C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44C55">
              <w:rPr>
                <w:sz w:val="16"/>
                <w:szCs w:val="16"/>
              </w:rPr>
              <w:t>…</w:t>
            </w:r>
          </w:p>
        </w:tc>
      </w:tr>
      <w:tr w:rsidR="004665CB" w:rsidRPr="00B12AF4" w14:paraId="6AB1EC22" w14:textId="77777777" w:rsidTr="00A825FD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017EC2D0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Bearbeitete Phasen nach SIA:</w:t>
            </w:r>
          </w:p>
          <w:p w14:paraId="282CCF70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  <w:vAlign w:val="center"/>
          </w:tcPr>
          <w:p w14:paraId="5A1ECD2C" w14:textId="77046480" w:rsidR="004665CB" w:rsidRPr="00B12AF4" w:rsidRDefault="004665CB" w:rsidP="004665C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Phase 3:</w:t>
            </w:r>
            <w:r w:rsidRPr="009763B7">
              <w:rPr>
                <w:sz w:val="16"/>
                <w:szCs w:val="16"/>
              </w:rPr>
              <w:t xml:space="preserve"> </w:t>
            </w:r>
            <w:r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9763B7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4: </w:t>
            </w:r>
            <w:r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9763B7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5: </w:t>
            </w:r>
            <w:r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9763B7">
              <w:rPr>
                <w:sz w:val="16"/>
                <w:szCs w:val="16"/>
              </w:rPr>
              <w:fldChar w:fldCharType="end"/>
            </w:r>
          </w:p>
        </w:tc>
      </w:tr>
      <w:tr w:rsidR="004665CB" w:rsidRPr="00B12AF4" w14:paraId="713D4CE4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1A1D1A35" w14:textId="77777777" w:rsidR="004665CB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Leistungsanteil in %:</w:t>
            </w:r>
            <w:r w:rsidRPr="00B12AF4">
              <w:rPr>
                <w:sz w:val="16"/>
                <w:szCs w:val="16"/>
              </w:rPr>
              <w:br/>
              <w:t>(Grundleistungen nach SIA; reduzierte Anteile sind zu erläutern)</w:t>
            </w:r>
          </w:p>
          <w:p w14:paraId="0BDF5A38" w14:textId="453EED29" w:rsidR="00EA37B9" w:rsidRPr="00B12AF4" w:rsidRDefault="00EA37B9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294CB05" w14:textId="3EC0DD87" w:rsidR="004665CB" w:rsidRPr="00B12AF4" w:rsidRDefault="004665CB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4665CB" w:rsidRPr="00B12AF4" w14:paraId="4707B06D" w14:textId="77777777" w:rsidTr="00EA37B9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</w:tcPr>
          <w:p w14:paraId="7F2AB144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Aufgabe (Charakterisierung in </w:t>
            </w:r>
            <w:r w:rsidRPr="00B12AF4">
              <w:rPr>
                <w:sz w:val="16"/>
                <w:szCs w:val="16"/>
              </w:rPr>
              <w:br/>
              <w:t xml:space="preserve">Stichworten), besondere </w:t>
            </w:r>
            <w:r w:rsidRPr="00B12AF4">
              <w:rPr>
                <w:sz w:val="16"/>
                <w:szCs w:val="16"/>
              </w:rPr>
              <w:br/>
              <w:t>Herausforderungen:</w:t>
            </w:r>
          </w:p>
          <w:p w14:paraId="23DF6841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4CAF447A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7AE2E55E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6D863A50" w14:textId="77777777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6650E6EA" w14:textId="4686480E" w:rsidR="004665CB" w:rsidRPr="00B12AF4" w:rsidRDefault="004665CB" w:rsidP="004665C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48B79CD0" w14:textId="5177EFF2" w:rsidR="004665CB" w:rsidRPr="00B12AF4" w:rsidRDefault="004665CB" w:rsidP="004665C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7BC9550C" w14:textId="77777777" w:rsidTr="00EA37B9">
        <w:tc>
          <w:tcPr>
            <w:tcW w:w="2966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14:paraId="44F87D39" w14:textId="23FFD314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Referenzauskunftsperson (leitender Architekt oder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  <w:r w:rsidRPr="00B12AF4">
              <w:rPr>
                <w:sz w:val="16"/>
                <w:szCs w:val="16"/>
              </w:rPr>
              <w:t>)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67C7AF55" w14:textId="65E6A9E0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Name, Vorname: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0BE8C48F" w14:textId="5D0FEC63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00355DAA" w14:textId="77777777" w:rsidTr="00EA37B9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75D0A8EA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27902142" w14:textId="46EC6F07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Funktion: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60ED0713" w14:textId="776C29F2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380B650F" w14:textId="77777777" w:rsidTr="00EA37B9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1A56FC9B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7A213910" w14:textId="0B9210EB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E-Mail: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1625827B" w14:textId="7D9FBF57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43E63E30" w14:textId="77777777" w:rsidTr="00EA37B9">
        <w:tc>
          <w:tcPr>
            <w:tcW w:w="2966" w:type="dxa"/>
            <w:tcBorders>
              <w:bottom w:val="single" w:sz="2" w:space="0" w:color="auto"/>
              <w:right w:val="single" w:sz="48" w:space="0" w:color="FFFFFF" w:themeColor="background1"/>
            </w:tcBorders>
          </w:tcPr>
          <w:p w14:paraId="04E332B5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9CA5443" w14:textId="747C60BE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Telefon-Nr.: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1B1D08C5" w14:textId="629847D7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53936F93" w14:textId="77777777" w:rsidTr="00ED7CF9">
        <w:tc>
          <w:tcPr>
            <w:tcW w:w="8840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6831A4FD" w14:textId="77777777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EA37B9" w:rsidRPr="00B12AF4" w14:paraId="7E1B25A6" w14:textId="77777777" w:rsidTr="00EE61A9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5" w:color="auto" w:fill="auto"/>
          </w:tcPr>
          <w:p w14:paraId="3C8EBD7D" w14:textId="3FF99174" w:rsidR="00EA37B9" w:rsidRPr="00B12AF4" w:rsidRDefault="00EA37B9" w:rsidP="007A1B93">
            <w:pPr>
              <w:pStyle w:val="04tabellentext"/>
              <w:pageBreakBefore/>
              <w:jc w:val="left"/>
            </w:pPr>
            <w:r w:rsidRPr="00B12AF4">
              <w:lastRenderedPageBreak/>
              <w:t>Referenzobjekt S2</w:t>
            </w:r>
            <w:r w:rsidRPr="00B12AF4">
              <w:br/>
              <w:t>(Sanierung oder Neubau)</w:t>
            </w:r>
          </w:p>
          <w:p w14:paraId="045D5FAF" w14:textId="51585519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D2C7898" w14:textId="5DE2C5CA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12191731" w14:textId="77777777" w:rsidTr="00EE61A9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5" w:color="auto" w:fill="auto"/>
          </w:tcPr>
          <w:p w14:paraId="27945F4E" w14:textId="6CC5F1BB" w:rsidR="00EA37B9" w:rsidRPr="00B12AF4" w:rsidRDefault="00EA37B9" w:rsidP="00EA37B9">
            <w:pPr>
              <w:pStyle w:val="04tabellentext"/>
            </w:pPr>
            <w:r w:rsidRPr="00B12AF4">
              <w:t>Firmenname: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218F26E" w14:textId="040FC74A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0578A28D" w14:textId="77777777" w:rsidTr="00EE61A9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pct15" w:color="auto" w:fill="auto"/>
          </w:tcPr>
          <w:p w14:paraId="4A639C26" w14:textId="32B2BB85" w:rsidR="00EA37B9" w:rsidRPr="00B12AF4" w:rsidRDefault="00EA37B9" w:rsidP="00EA37B9">
            <w:pPr>
              <w:pStyle w:val="04tabellentext"/>
            </w:pPr>
            <w:r w:rsidRPr="00B12AF4">
              <w:t>Name der Schlüsselperson: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6A6A2775" w14:textId="48544FC0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63C5D55D" w14:textId="77777777" w:rsidTr="00EE61A9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061B4F22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Projektbezeichnung / Adresse</w:t>
            </w:r>
          </w:p>
          <w:p w14:paraId="7673CC52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3725222" w14:textId="263BE889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5224FAEF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009C74B1" w14:textId="6354A0D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4665CB">
              <w:rPr>
                <w:i/>
                <w:iCs/>
                <w:sz w:val="16"/>
                <w:szCs w:val="16"/>
              </w:rPr>
              <w:t>Falls Referenz aus Tätigkeit für früheren Arbeitgeber, Name dieser Firma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0D3555B0" w14:textId="05BB7F28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  <w:tr w:rsidR="00EA37B9" w:rsidRPr="00B12AF4" w14:paraId="6CF41B63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79600176" w14:textId="0509C3ED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Zeitpunkt der Fertigstellung / Übergabe an die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7324FC68" w14:textId="4C96F65F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2EABECDF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50407D84" w14:textId="56768668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Aufwandbestimmende </w:t>
            </w:r>
            <w:r w:rsidRPr="00B44C55">
              <w:rPr>
                <w:sz w:val="16"/>
                <w:szCs w:val="16"/>
              </w:rPr>
              <w:t>Baukosten HLK:</w:t>
            </w:r>
            <w:r w:rsidRPr="00B44C55">
              <w:rPr>
                <w:sz w:val="16"/>
                <w:szCs w:val="16"/>
              </w:rPr>
              <w:br/>
              <w:t>(SOLL: CHF 800'000 bis 2’500'000.-)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551C0300" w14:textId="0E2C0931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44C20DBF" w14:textId="77777777" w:rsidTr="00D52C76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4A695239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Bearbeitete Phasen nach SIA:</w:t>
            </w:r>
          </w:p>
          <w:p w14:paraId="00A792D6" w14:textId="2B6ABE46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  <w:vAlign w:val="center"/>
          </w:tcPr>
          <w:p w14:paraId="37B8B9F0" w14:textId="7DE8C0C6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Phase 3:</w:t>
            </w:r>
            <w:r w:rsidRPr="009763B7">
              <w:rPr>
                <w:sz w:val="16"/>
                <w:szCs w:val="16"/>
              </w:rPr>
              <w:t xml:space="preserve"> </w:t>
            </w:r>
            <w:r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9763B7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4: </w:t>
            </w:r>
            <w:r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9763B7">
              <w:rPr>
                <w:sz w:val="16"/>
                <w:szCs w:val="16"/>
              </w:rPr>
              <w:fldChar w:fldCharType="end"/>
            </w:r>
            <w:r w:rsidRPr="00B12AF4">
              <w:rPr>
                <w:sz w:val="16"/>
                <w:szCs w:val="16"/>
              </w:rPr>
              <w:t xml:space="preserve">         Phase 5: </w:t>
            </w:r>
            <w:r w:rsidRPr="009763B7">
              <w:rPr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63B7">
              <w:rPr>
                <w:sz w:val="16"/>
                <w:szCs w:val="16"/>
              </w:rPr>
              <w:instrText xml:space="preserve"> FORMCHECKBOX </w:instrText>
            </w:r>
            <w:r w:rsidR="00A55478">
              <w:rPr>
                <w:sz w:val="16"/>
                <w:szCs w:val="16"/>
              </w:rPr>
            </w:r>
            <w:r w:rsidR="00A55478">
              <w:rPr>
                <w:sz w:val="16"/>
                <w:szCs w:val="16"/>
              </w:rPr>
              <w:fldChar w:fldCharType="separate"/>
            </w:r>
            <w:r w:rsidRPr="009763B7">
              <w:rPr>
                <w:sz w:val="16"/>
                <w:szCs w:val="16"/>
              </w:rPr>
              <w:fldChar w:fldCharType="end"/>
            </w:r>
          </w:p>
        </w:tc>
      </w:tr>
      <w:tr w:rsidR="00EA37B9" w:rsidRPr="00B12AF4" w14:paraId="06B8DDF5" w14:textId="77777777" w:rsidTr="0028668E">
        <w:tc>
          <w:tcPr>
            <w:tcW w:w="2966" w:type="dxa"/>
            <w:tcBorders>
              <w:top w:val="single" w:sz="4" w:space="0" w:color="auto"/>
              <w:bottom w:val="single" w:sz="2" w:space="0" w:color="auto"/>
              <w:right w:val="single" w:sz="48" w:space="0" w:color="FFFFFF" w:themeColor="background1"/>
            </w:tcBorders>
          </w:tcPr>
          <w:p w14:paraId="4AC9EEE6" w14:textId="77777777" w:rsidR="00EA37B9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Leistungsanteil in %:</w:t>
            </w:r>
            <w:r w:rsidRPr="00B12AF4">
              <w:rPr>
                <w:sz w:val="16"/>
                <w:szCs w:val="16"/>
              </w:rPr>
              <w:br/>
              <w:t>(Grundleistungen nach SIA; reduzierte Anteile sind zu erläutern)</w:t>
            </w:r>
          </w:p>
          <w:p w14:paraId="0969A0B0" w14:textId="7727BEA6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2" w:space="0" w:color="auto"/>
            </w:tcBorders>
          </w:tcPr>
          <w:p w14:paraId="34464459" w14:textId="50FA29A8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78920FC7" w14:textId="77777777" w:rsidTr="00EA37B9">
        <w:tc>
          <w:tcPr>
            <w:tcW w:w="2966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</w:tcPr>
          <w:p w14:paraId="1D09DCA4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Aufgabe (Charakterisierung in </w:t>
            </w:r>
            <w:r w:rsidRPr="00B12AF4">
              <w:rPr>
                <w:sz w:val="16"/>
                <w:szCs w:val="16"/>
              </w:rPr>
              <w:br/>
              <w:t xml:space="preserve">Stichworten), besondere </w:t>
            </w:r>
            <w:r w:rsidRPr="00B12AF4">
              <w:rPr>
                <w:sz w:val="16"/>
                <w:szCs w:val="16"/>
              </w:rPr>
              <w:br/>
              <w:t>Herausforderungen:</w:t>
            </w:r>
          </w:p>
          <w:p w14:paraId="1E622E8F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37A0F985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3591276D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1CA25EB6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  <w:p w14:paraId="7D27A863" w14:textId="77777777" w:rsidR="00EA37B9" w:rsidRPr="00B12AF4" w:rsidRDefault="00EA37B9" w:rsidP="00EA37B9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7573DA7E" w14:textId="1C1824FE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1C864154" w14:textId="77777777" w:rsidTr="00EA37B9">
        <w:tc>
          <w:tcPr>
            <w:tcW w:w="2966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14:paraId="5DF7967C" w14:textId="18A03135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Referenzauskunftsperson (leitender Architekt oder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  <w:r w:rsidRPr="00B12AF4">
              <w:rPr>
                <w:sz w:val="16"/>
                <w:szCs w:val="16"/>
              </w:rPr>
              <w:t>)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0D689334" w14:textId="2CD662FB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Name, Vorname: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7E54F6A0" w14:textId="37A014D8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228666FE" w14:textId="77777777" w:rsidTr="00EA37B9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6584E7E3" w14:textId="77777777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2FE33A1A" w14:textId="134C7E42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Funktion: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36C0EE65" w14:textId="78947101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56777908" w14:textId="77777777" w:rsidTr="00EA37B9">
        <w:tc>
          <w:tcPr>
            <w:tcW w:w="2966" w:type="dxa"/>
            <w:tcBorders>
              <w:right w:val="single" w:sz="48" w:space="0" w:color="FFFFFF" w:themeColor="background1"/>
            </w:tcBorders>
          </w:tcPr>
          <w:p w14:paraId="1929F0FF" w14:textId="77777777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16BDDDB0" w14:textId="71C03B0E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E-Mail: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790F2E7D" w14:textId="76A6867D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EA37B9" w:rsidRPr="00B12AF4" w14:paraId="7ABBF385" w14:textId="77777777" w:rsidTr="00EA37B9">
        <w:tc>
          <w:tcPr>
            <w:tcW w:w="2966" w:type="dxa"/>
            <w:tcBorders>
              <w:bottom w:val="single" w:sz="2" w:space="0" w:color="auto"/>
              <w:right w:val="single" w:sz="48" w:space="0" w:color="FFFFFF" w:themeColor="background1"/>
            </w:tcBorders>
          </w:tcPr>
          <w:p w14:paraId="406AF90E" w14:textId="77777777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7E2FB433" w14:textId="6D8253BB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Telefon-Nr.: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62E15D0F" w14:textId="3BD3238C" w:rsidR="00EA37B9" w:rsidRPr="00B12AF4" w:rsidRDefault="00EA37B9" w:rsidP="00EA37B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</w:tbl>
    <w:p w14:paraId="0D09CF29" w14:textId="77777777" w:rsidR="00484FDC" w:rsidRPr="00B12AF4" w:rsidRDefault="00484FDC" w:rsidP="00484FDC">
      <w:pPr>
        <w:pStyle w:val="04lauftext"/>
      </w:pPr>
    </w:p>
    <w:p w14:paraId="44FE5BCD" w14:textId="77777777" w:rsidR="00B56457" w:rsidRPr="00B12AF4" w:rsidRDefault="00B56457" w:rsidP="00EE61A9">
      <w:pPr>
        <w:pStyle w:val="05anhangtitel"/>
        <w:pageBreakBefore/>
      </w:pPr>
      <w:bookmarkStart w:id="6" w:name="_Toc77750904"/>
      <w:r w:rsidRPr="00B12AF4">
        <w:lastRenderedPageBreak/>
        <w:t>Honorarberechnung nach SIA</w:t>
      </w:r>
      <w:bookmarkEnd w:id="6"/>
    </w:p>
    <w:p w14:paraId="215EDF28" w14:textId="77777777" w:rsidR="000B2D14" w:rsidRPr="00B12AF4" w:rsidRDefault="000B2D14" w:rsidP="00ED7CF9">
      <w:pPr>
        <w:pStyle w:val="04bildabstand"/>
      </w:pPr>
    </w:p>
    <w:tbl>
      <w:tblPr>
        <w:tblStyle w:val="Tabellenraster"/>
        <w:tblW w:w="8840" w:type="dxa"/>
        <w:tblInd w:w="-3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446"/>
        <w:gridCol w:w="709"/>
        <w:gridCol w:w="567"/>
        <w:gridCol w:w="141"/>
        <w:gridCol w:w="213"/>
        <w:gridCol w:w="354"/>
        <w:gridCol w:w="567"/>
        <w:gridCol w:w="567"/>
        <w:gridCol w:w="354"/>
        <w:gridCol w:w="922"/>
      </w:tblGrid>
      <w:tr w:rsidR="0070771B" w:rsidRPr="00B12AF4" w14:paraId="61C15D78" w14:textId="77777777" w:rsidTr="00BB2905">
        <w:tc>
          <w:tcPr>
            <w:tcW w:w="8840" w:type="dxa"/>
            <w:gridSpan w:val="10"/>
            <w:tcBorders>
              <w:top w:val="single" w:sz="18" w:space="0" w:color="999999"/>
            </w:tcBorders>
          </w:tcPr>
          <w:p w14:paraId="585220CE" w14:textId="032E90A2" w:rsidR="0070771B" w:rsidRPr="00B12AF4" w:rsidRDefault="0070771B" w:rsidP="00BB2905">
            <w:pPr>
              <w:pStyle w:val="04tabellentext"/>
            </w:pPr>
            <w:r w:rsidRPr="00B12AF4">
              <w:t>Honorarberechtigte Bausumme (B)</w:t>
            </w:r>
          </w:p>
        </w:tc>
      </w:tr>
      <w:tr w:rsidR="0070771B" w:rsidRPr="00B12AF4" w14:paraId="041DA32A" w14:textId="77777777" w:rsidTr="001656F9">
        <w:trPr>
          <w:trHeight w:hRule="exact" w:val="255"/>
        </w:trPr>
        <w:tc>
          <w:tcPr>
            <w:tcW w:w="5155" w:type="dxa"/>
            <w:gridSpan w:val="2"/>
            <w:tcBorders>
              <w:right w:val="single" w:sz="48" w:space="0" w:color="FFFFFF" w:themeColor="background1"/>
            </w:tcBorders>
          </w:tcPr>
          <w:p w14:paraId="12C8CE43" w14:textId="766203CE" w:rsidR="00BB2905" w:rsidRPr="00B12AF4" w:rsidRDefault="00180E35" w:rsidP="001656F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Geschätzte </w:t>
            </w:r>
            <w:r w:rsidR="00BB097B" w:rsidRPr="00B12AF4">
              <w:rPr>
                <w:sz w:val="16"/>
                <w:szCs w:val="16"/>
              </w:rPr>
              <w:t>aufwandbestimmende</w:t>
            </w:r>
            <w:r w:rsidRPr="00B12AF4">
              <w:rPr>
                <w:sz w:val="16"/>
                <w:szCs w:val="16"/>
              </w:rPr>
              <w:t xml:space="preserve"> Bausumme HLK exkl. MwSt.:</w:t>
            </w:r>
          </w:p>
        </w:tc>
        <w:tc>
          <w:tcPr>
            <w:tcW w:w="2409" w:type="dxa"/>
            <w:gridSpan w:val="6"/>
            <w:tcBorders>
              <w:left w:val="single" w:sz="48" w:space="0" w:color="FFFFFF" w:themeColor="background1"/>
            </w:tcBorders>
          </w:tcPr>
          <w:p w14:paraId="3C9D9251" w14:textId="5A4E31E9" w:rsidR="0070771B" w:rsidRPr="00B12AF4" w:rsidRDefault="0070771B" w:rsidP="00BB2905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CHF</w:t>
            </w:r>
          </w:p>
        </w:tc>
        <w:tc>
          <w:tcPr>
            <w:tcW w:w="1276" w:type="dxa"/>
            <w:gridSpan w:val="2"/>
            <w:tcBorders>
              <w:left w:val="single" w:sz="48" w:space="0" w:color="FFFFFF" w:themeColor="background1"/>
            </w:tcBorders>
          </w:tcPr>
          <w:p w14:paraId="04030D30" w14:textId="693C6EB7" w:rsidR="0070771B" w:rsidRPr="00B12AF4" w:rsidRDefault="001E6E53" w:rsidP="00BB2905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1’260</w:t>
            </w:r>
            <w:r w:rsidR="0001002A" w:rsidRPr="00B12AF4">
              <w:rPr>
                <w:sz w:val="16"/>
                <w:szCs w:val="16"/>
              </w:rPr>
              <w:t>’000</w:t>
            </w:r>
            <w:r w:rsidR="007407AF" w:rsidRPr="00B12AF4">
              <w:rPr>
                <w:sz w:val="16"/>
                <w:szCs w:val="16"/>
              </w:rPr>
              <w:t>.-</w:t>
            </w:r>
          </w:p>
        </w:tc>
      </w:tr>
      <w:tr w:rsidR="0070771B" w:rsidRPr="00B12AF4" w14:paraId="283C459B" w14:textId="77777777" w:rsidTr="001656F9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5946525A" w14:textId="615667B3" w:rsidR="00BB2905" w:rsidRPr="00B12AF4" w:rsidRDefault="00180E35" w:rsidP="001656F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Geschätzte </w:t>
            </w:r>
            <w:r w:rsidR="00BB097B" w:rsidRPr="00B12AF4">
              <w:rPr>
                <w:sz w:val="16"/>
                <w:szCs w:val="16"/>
              </w:rPr>
              <w:t>aufwandbestimmende</w:t>
            </w:r>
            <w:r w:rsidRPr="00B12AF4">
              <w:rPr>
                <w:sz w:val="16"/>
                <w:szCs w:val="16"/>
              </w:rPr>
              <w:t xml:space="preserve"> Bausumme </w:t>
            </w:r>
            <w:r w:rsidR="00BB097B" w:rsidRPr="00B12AF4">
              <w:rPr>
                <w:sz w:val="16"/>
                <w:szCs w:val="16"/>
              </w:rPr>
              <w:t>HLKSE</w:t>
            </w:r>
            <w:r w:rsidRPr="00B12AF4">
              <w:rPr>
                <w:sz w:val="16"/>
                <w:szCs w:val="16"/>
              </w:rPr>
              <w:t xml:space="preserve"> exkl. MwSt.:</w:t>
            </w:r>
          </w:p>
        </w:tc>
        <w:tc>
          <w:tcPr>
            <w:tcW w:w="2409" w:type="dxa"/>
            <w:gridSpan w:val="6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9D2324A" w14:textId="04DDAC29" w:rsidR="0070771B" w:rsidRPr="00B12AF4" w:rsidRDefault="0070771B" w:rsidP="00BB2905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CHF</w:t>
            </w:r>
          </w:p>
        </w:tc>
        <w:tc>
          <w:tcPr>
            <w:tcW w:w="1276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0FE03ACB" w14:textId="758A211F" w:rsidR="0070771B" w:rsidRPr="00B12AF4" w:rsidRDefault="001E6E53" w:rsidP="00252658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2’195</w:t>
            </w:r>
            <w:r w:rsidR="0001002A" w:rsidRPr="00B12AF4">
              <w:rPr>
                <w:sz w:val="16"/>
                <w:szCs w:val="16"/>
              </w:rPr>
              <w:t>’000</w:t>
            </w:r>
            <w:r w:rsidR="007407AF" w:rsidRPr="00B12AF4">
              <w:rPr>
                <w:sz w:val="16"/>
                <w:szCs w:val="16"/>
              </w:rPr>
              <w:t>.-</w:t>
            </w:r>
          </w:p>
        </w:tc>
      </w:tr>
      <w:tr w:rsidR="00D95722" w:rsidRPr="00B12AF4" w14:paraId="62679BF8" w14:textId="77777777" w:rsidTr="00D95722">
        <w:tc>
          <w:tcPr>
            <w:tcW w:w="5155" w:type="dxa"/>
            <w:gridSpan w:val="2"/>
            <w:tcBorders>
              <w:top w:val="single" w:sz="4" w:space="0" w:color="auto"/>
            </w:tcBorders>
          </w:tcPr>
          <w:p w14:paraId="21EA800B" w14:textId="3F6E0F55" w:rsidR="00D95722" w:rsidRPr="00B12AF4" w:rsidRDefault="00D95722" w:rsidP="00D95722">
            <w:pPr>
              <w:pStyle w:val="04tabellentext"/>
            </w:pPr>
            <w:r w:rsidRPr="00B12AF4">
              <w:t>Z-Werte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</w:tcBorders>
          </w:tcPr>
          <w:p w14:paraId="3C3EF4D2" w14:textId="77777777" w:rsidR="00D95722" w:rsidRPr="00B12AF4" w:rsidRDefault="00D95722" w:rsidP="00BB2905">
            <w:pPr>
              <w:pStyle w:val="04tabellentext"/>
              <w:spacing w:line="200" w:lineRule="exact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14:paraId="5642F96D" w14:textId="77777777" w:rsidR="00D95722" w:rsidRPr="00B12AF4" w:rsidRDefault="00D95722" w:rsidP="00252658">
            <w:pPr>
              <w:pStyle w:val="04tabellentext"/>
              <w:spacing w:line="200" w:lineRule="exact"/>
            </w:pPr>
          </w:p>
        </w:tc>
      </w:tr>
      <w:tr w:rsidR="00D95722" w:rsidRPr="00B12AF4" w14:paraId="2CEAAF6A" w14:textId="77777777" w:rsidTr="001656F9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01DFE75C" w14:textId="09E5AEE0" w:rsidR="00D95722" w:rsidRPr="00B12AF4" w:rsidRDefault="00D95722" w:rsidP="00BB097B">
            <w:pPr>
              <w:pStyle w:val="04tabellentext"/>
              <w:spacing w:line="200" w:lineRule="exact"/>
              <w:jc w:val="lef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Z-Werte zur SIA 108, Stand 2017</w:t>
            </w:r>
          </w:p>
        </w:tc>
        <w:tc>
          <w:tcPr>
            <w:tcW w:w="1842" w:type="dxa"/>
            <w:gridSpan w:val="5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05BB535F" w14:textId="6C9F1587" w:rsidR="00D95722" w:rsidRPr="00B12AF4" w:rsidRDefault="00D95722" w:rsidP="00BB2905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Z1:  0.066</w:t>
            </w:r>
          </w:p>
        </w:tc>
        <w:tc>
          <w:tcPr>
            <w:tcW w:w="1843" w:type="dxa"/>
            <w:gridSpan w:val="3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E7A17A9" w14:textId="4F75D0A1" w:rsidR="00D95722" w:rsidRPr="00B12AF4" w:rsidRDefault="00D95722" w:rsidP="00252658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Z2:  11.28</w:t>
            </w:r>
          </w:p>
        </w:tc>
      </w:tr>
      <w:tr w:rsidR="00BB097B" w:rsidRPr="00B12AF4" w14:paraId="69070A3B" w14:textId="77777777" w:rsidTr="00BB097B">
        <w:trPr>
          <w:trHeight w:hRule="exact" w:val="102"/>
        </w:trPr>
        <w:tc>
          <w:tcPr>
            <w:tcW w:w="5155" w:type="dxa"/>
            <w:gridSpan w:val="2"/>
            <w:tcBorders>
              <w:top w:val="single" w:sz="4" w:space="0" w:color="auto"/>
            </w:tcBorders>
          </w:tcPr>
          <w:p w14:paraId="6458A5B9" w14:textId="77777777" w:rsidR="00BB097B" w:rsidRPr="00B12AF4" w:rsidRDefault="00BB097B" w:rsidP="00BB2905">
            <w:pPr>
              <w:pStyle w:val="04tabellentext"/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</w:tcBorders>
          </w:tcPr>
          <w:p w14:paraId="37DA97D4" w14:textId="42B3FAF9" w:rsidR="00BB097B" w:rsidRPr="00B12AF4" w:rsidRDefault="00BB097B" w:rsidP="00BB2905">
            <w:pPr>
              <w:pStyle w:val="04tabellentext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14:paraId="4D91AF83" w14:textId="62250EC1" w:rsidR="00BB097B" w:rsidRPr="00B12AF4" w:rsidRDefault="00BB097B" w:rsidP="00BB2905">
            <w:pPr>
              <w:pStyle w:val="04tabellentext"/>
            </w:pPr>
          </w:p>
        </w:tc>
      </w:tr>
      <w:tr w:rsidR="00BB097B" w:rsidRPr="00B12AF4" w14:paraId="53385306" w14:textId="77777777" w:rsidTr="00BB097B">
        <w:trPr>
          <w:trHeight w:val="175"/>
        </w:trPr>
        <w:tc>
          <w:tcPr>
            <w:tcW w:w="5155" w:type="dxa"/>
            <w:gridSpan w:val="2"/>
          </w:tcPr>
          <w:p w14:paraId="0454C691" w14:textId="77777777" w:rsidR="00BB097B" w:rsidRPr="00B12AF4" w:rsidRDefault="00BB097B" w:rsidP="00BB097B">
            <w:pPr>
              <w:pStyle w:val="04tabellentext"/>
            </w:pPr>
          </w:p>
        </w:tc>
        <w:tc>
          <w:tcPr>
            <w:tcW w:w="1842" w:type="dxa"/>
            <w:gridSpan w:val="5"/>
          </w:tcPr>
          <w:p w14:paraId="43525316" w14:textId="10D1A938" w:rsidR="00BB097B" w:rsidRPr="00B12AF4" w:rsidRDefault="00BB097B" w:rsidP="00BB097B">
            <w:pPr>
              <w:pStyle w:val="04tabellentext"/>
              <w:rPr>
                <w:i/>
                <w:iCs/>
                <w:sz w:val="18"/>
              </w:rPr>
            </w:pPr>
            <w:r w:rsidRPr="00B12AF4">
              <w:rPr>
                <w:i/>
                <w:iCs/>
                <w:sz w:val="18"/>
              </w:rPr>
              <w:t>HLK-Ingenieur</w:t>
            </w:r>
          </w:p>
        </w:tc>
        <w:tc>
          <w:tcPr>
            <w:tcW w:w="1843" w:type="dxa"/>
            <w:gridSpan w:val="3"/>
          </w:tcPr>
          <w:p w14:paraId="1BDEF3B6" w14:textId="7B74EF87" w:rsidR="00BB097B" w:rsidRPr="00B12AF4" w:rsidRDefault="00BB097B" w:rsidP="00BB097B">
            <w:pPr>
              <w:pStyle w:val="04tabellentext"/>
              <w:rPr>
                <w:i/>
                <w:iCs/>
                <w:sz w:val="18"/>
              </w:rPr>
            </w:pPr>
            <w:r w:rsidRPr="00B12AF4">
              <w:rPr>
                <w:i/>
                <w:iCs/>
                <w:sz w:val="18"/>
              </w:rPr>
              <w:t>Fachkoordination HLKSE</w:t>
            </w:r>
          </w:p>
        </w:tc>
      </w:tr>
      <w:tr w:rsidR="00BB097B" w:rsidRPr="00B12AF4" w14:paraId="5429DCDB" w14:textId="77777777" w:rsidTr="00BB097B">
        <w:tc>
          <w:tcPr>
            <w:tcW w:w="8840" w:type="dxa"/>
            <w:gridSpan w:val="10"/>
            <w:tcBorders>
              <w:top w:val="single" w:sz="4" w:space="0" w:color="auto"/>
            </w:tcBorders>
          </w:tcPr>
          <w:p w14:paraId="3A7FCEB6" w14:textId="24B6EE8A" w:rsidR="00BB097B" w:rsidRPr="00B12AF4" w:rsidRDefault="00BB097B" w:rsidP="00BB097B">
            <w:pPr>
              <w:pStyle w:val="04tabellentext"/>
            </w:pPr>
            <w:r w:rsidRPr="00B12AF4">
              <w:t>Schwierigkeitsgrad (n)</w:t>
            </w:r>
          </w:p>
        </w:tc>
      </w:tr>
      <w:tr w:rsidR="007E225C" w:rsidRPr="00B12AF4" w14:paraId="3244AC44" w14:textId="77777777" w:rsidTr="00883585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3D31DA1B" w14:textId="65A6E2E6" w:rsidR="007E225C" w:rsidRPr="00B12AF4" w:rsidRDefault="007E225C" w:rsidP="00EE7F5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Gemittelter Schwierigkeitsgrad für den konkreten Auftrag:</w:t>
            </w:r>
          </w:p>
        </w:tc>
        <w:tc>
          <w:tcPr>
            <w:tcW w:w="921" w:type="dxa"/>
            <w:gridSpan w:val="3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5D271994" w14:textId="480CD42F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400D25E5" w14:textId="41656C07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5373A7F1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6FE4A96D" w14:textId="2E722F28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BB097B" w:rsidRPr="00B12AF4" w14:paraId="1E1D997C" w14:textId="77777777" w:rsidTr="00BB2905">
        <w:tc>
          <w:tcPr>
            <w:tcW w:w="8840" w:type="dxa"/>
            <w:gridSpan w:val="10"/>
            <w:tcBorders>
              <w:top w:val="single" w:sz="4" w:space="0" w:color="auto"/>
            </w:tcBorders>
          </w:tcPr>
          <w:p w14:paraId="034F8E95" w14:textId="16AFE9C6" w:rsidR="00BB097B" w:rsidRPr="00B12AF4" w:rsidRDefault="00BB097B" w:rsidP="00BB097B">
            <w:pPr>
              <w:pStyle w:val="04tabellentext"/>
            </w:pPr>
            <w:r w:rsidRPr="00B12AF4">
              <w:t>Teamfaktor (i)</w:t>
            </w:r>
          </w:p>
        </w:tc>
      </w:tr>
      <w:tr w:rsidR="007E225C" w:rsidRPr="00B12AF4" w14:paraId="3AA9910F" w14:textId="77777777" w:rsidTr="00883585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35B20EBF" w14:textId="29D7ECDE" w:rsidR="007E225C" w:rsidRPr="00B12AF4" w:rsidRDefault="007E225C" w:rsidP="00EE7F5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Teamfaktor für den konkreten Auftrag:</w:t>
            </w:r>
          </w:p>
        </w:tc>
        <w:tc>
          <w:tcPr>
            <w:tcW w:w="921" w:type="dxa"/>
            <w:gridSpan w:val="3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595FE36" w14:textId="245E1261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16465F3F" w14:textId="22A13FB3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24C0B0A8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31844721" w14:textId="1C874B04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BB097B" w:rsidRPr="00B12AF4" w14:paraId="49ADF5B8" w14:textId="77777777" w:rsidTr="00BB2905">
        <w:tc>
          <w:tcPr>
            <w:tcW w:w="8840" w:type="dxa"/>
            <w:gridSpan w:val="10"/>
            <w:tcBorders>
              <w:top w:val="single" w:sz="4" w:space="0" w:color="auto"/>
            </w:tcBorders>
          </w:tcPr>
          <w:p w14:paraId="77D5370D" w14:textId="56C2C832" w:rsidR="00BB097B" w:rsidRPr="00B12AF4" w:rsidRDefault="00BB097B" w:rsidP="00BB097B">
            <w:pPr>
              <w:pStyle w:val="04tabellentext"/>
            </w:pPr>
            <w:r w:rsidRPr="00B12AF4">
              <w:t>Anpassungsfaktor (r)</w:t>
            </w:r>
          </w:p>
        </w:tc>
      </w:tr>
      <w:tr w:rsidR="007E225C" w:rsidRPr="00B12AF4" w14:paraId="7693D500" w14:textId="77777777" w:rsidTr="00883585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62D1B6C3" w14:textId="118241B4" w:rsidR="007E225C" w:rsidRPr="00B12AF4" w:rsidRDefault="007E225C" w:rsidP="00EE7F5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Anpassungsfaktor für den konkreten Auftrag:</w:t>
            </w:r>
          </w:p>
        </w:tc>
        <w:tc>
          <w:tcPr>
            <w:tcW w:w="921" w:type="dxa"/>
            <w:gridSpan w:val="3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6B2ECD93" w14:textId="1451790A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D916879" w14:textId="263EB10F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4E61F5B3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015275C" w14:textId="13382C44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7E225C" w:rsidRPr="00B12AF4" w14:paraId="0A4523E0" w14:textId="77777777" w:rsidTr="00B12EDD">
        <w:trPr>
          <w:trHeight w:hRule="exact" w:val="255"/>
        </w:trPr>
        <w:tc>
          <w:tcPr>
            <w:tcW w:w="5155" w:type="dxa"/>
            <w:gridSpan w:val="2"/>
            <w:tcBorders>
              <w:top w:val="single" w:sz="4" w:space="0" w:color="auto"/>
              <w:right w:val="single" w:sz="48" w:space="0" w:color="FFFFFF" w:themeColor="background1"/>
            </w:tcBorders>
            <w:vAlign w:val="center"/>
          </w:tcPr>
          <w:p w14:paraId="05E666F1" w14:textId="23D4FBFD" w:rsidR="007E225C" w:rsidRPr="00B12AF4" w:rsidRDefault="007E225C" w:rsidP="00BB097B">
            <w:pPr>
              <w:pStyle w:val="04tabellentext"/>
              <w:spacing w:line="200" w:lineRule="exact"/>
              <w:rPr>
                <w:szCs w:val="20"/>
              </w:rPr>
            </w:pPr>
            <w:r w:rsidRPr="00B12AF4">
              <w:rPr>
                <w:szCs w:val="20"/>
              </w:rPr>
              <w:t>Faktor für Umbauten (U)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8" w:space="0" w:color="FFFFFF" w:themeColor="background1"/>
            </w:tcBorders>
          </w:tcPr>
          <w:p w14:paraId="7307D056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</w:tcPr>
          <w:p w14:paraId="0DD07A91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</w:tcPr>
          <w:p w14:paraId="11FAC1F4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5BEF66BC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7E225C" w:rsidRPr="00B12AF4" w14:paraId="1E25EFF9" w14:textId="77777777" w:rsidTr="00883585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197DF93B" w14:textId="1808AD20" w:rsidR="007E225C" w:rsidRPr="00B12AF4" w:rsidRDefault="007E225C" w:rsidP="00EE7F5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Anpassung gemäss dem Grad der Erschwerung:</w:t>
            </w:r>
          </w:p>
        </w:tc>
        <w:tc>
          <w:tcPr>
            <w:tcW w:w="921" w:type="dxa"/>
            <w:gridSpan w:val="3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10CF1066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2B4C2DD" w14:textId="06CC6E2A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1BA47FC4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10C62FD6" w14:textId="75158CC5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7E225C" w:rsidRPr="00B12AF4" w14:paraId="51BB254A" w14:textId="77777777" w:rsidTr="00B12EDD">
        <w:trPr>
          <w:trHeight w:hRule="exact" w:val="255"/>
        </w:trPr>
        <w:tc>
          <w:tcPr>
            <w:tcW w:w="5155" w:type="dxa"/>
            <w:gridSpan w:val="2"/>
            <w:tcBorders>
              <w:top w:val="single" w:sz="4" w:space="0" w:color="auto"/>
              <w:right w:val="single" w:sz="48" w:space="0" w:color="FFFFFF" w:themeColor="background1"/>
            </w:tcBorders>
            <w:vAlign w:val="center"/>
          </w:tcPr>
          <w:p w14:paraId="0CF8748B" w14:textId="6A192BE4" w:rsidR="007E225C" w:rsidRPr="00B12AF4" w:rsidRDefault="007E225C" w:rsidP="00BB097B">
            <w:pPr>
              <w:pStyle w:val="04tabellentext"/>
              <w:spacing w:line="200" w:lineRule="exact"/>
              <w:rPr>
                <w:szCs w:val="20"/>
              </w:rPr>
            </w:pPr>
            <w:r w:rsidRPr="00B12AF4">
              <w:rPr>
                <w:szCs w:val="20"/>
              </w:rPr>
              <w:t>Faktor für Fachkoordination (k)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8" w:space="0" w:color="FFFFFF" w:themeColor="background1"/>
            </w:tcBorders>
          </w:tcPr>
          <w:p w14:paraId="329BB185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</w:tcPr>
          <w:p w14:paraId="19F5F790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</w:tcPr>
          <w:p w14:paraId="0C27044A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FDC4E78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7E225C" w:rsidRPr="00B12AF4" w14:paraId="2EF6BD34" w14:textId="77777777" w:rsidTr="00883585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13925D9B" w14:textId="62D655B0" w:rsidR="007E225C" w:rsidRPr="00B12AF4" w:rsidRDefault="007E225C" w:rsidP="00EE7F5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Berücksichtigung der Leistungen für Fachkoordination HLKSE:</w:t>
            </w:r>
          </w:p>
        </w:tc>
        <w:tc>
          <w:tcPr>
            <w:tcW w:w="921" w:type="dxa"/>
            <w:gridSpan w:val="3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11DAEFD" w14:textId="46B7D4FA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1ACF1C25" w14:textId="77B6A402" w:rsidR="007E225C" w:rsidRPr="00B12AF4" w:rsidRDefault="00121F81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  </w:t>
            </w:r>
            <w:r w:rsidR="009C37F8" w:rsidRPr="00B12AF4">
              <w:rPr>
                <w:sz w:val="16"/>
                <w:szCs w:val="16"/>
              </w:rPr>
              <w:t>---</w:t>
            </w: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16777137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22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F3F002D" w14:textId="1B0CDB38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BB097B" w:rsidRPr="00B12AF4" w14:paraId="7B3283D6" w14:textId="77777777" w:rsidTr="00BB2905">
        <w:tc>
          <w:tcPr>
            <w:tcW w:w="8840" w:type="dxa"/>
            <w:gridSpan w:val="10"/>
            <w:tcBorders>
              <w:top w:val="single" w:sz="4" w:space="0" w:color="auto"/>
            </w:tcBorders>
          </w:tcPr>
          <w:p w14:paraId="67F34888" w14:textId="7A8244EB" w:rsidR="00BB097B" w:rsidRPr="00B12AF4" w:rsidRDefault="00BB097B" w:rsidP="00BB097B">
            <w:pPr>
              <w:pStyle w:val="04tabellentext"/>
            </w:pPr>
            <w:r w:rsidRPr="00B12AF4">
              <w:t>Stundenansatz (h)</w:t>
            </w:r>
          </w:p>
        </w:tc>
      </w:tr>
      <w:tr w:rsidR="007E225C" w:rsidRPr="00B12AF4" w14:paraId="3434940B" w14:textId="77777777" w:rsidTr="00883585">
        <w:trPr>
          <w:trHeight w:hRule="exact" w:val="255"/>
        </w:trPr>
        <w:tc>
          <w:tcPr>
            <w:tcW w:w="5155" w:type="dxa"/>
            <w:gridSpan w:val="2"/>
            <w:tcBorders>
              <w:bottom w:val="single" w:sz="4" w:space="0" w:color="auto"/>
              <w:right w:val="single" w:sz="48" w:space="0" w:color="FFFFFF" w:themeColor="background1"/>
            </w:tcBorders>
          </w:tcPr>
          <w:p w14:paraId="5EFB19B3" w14:textId="69B7B36F" w:rsidR="007E225C" w:rsidRPr="00B12AF4" w:rsidRDefault="007E225C" w:rsidP="00EE7F59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Offerierter Stundenansatz (Nach SIA):</w:t>
            </w:r>
          </w:p>
        </w:tc>
        <w:tc>
          <w:tcPr>
            <w:tcW w:w="921" w:type="dxa"/>
            <w:gridSpan w:val="3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6509BE6B" w14:textId="77777777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CHF</w:t>
            </w: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00F18852" w14:textId="309F298C" w:rsidR="007E225C" w:rsidRPr="00B12AF4" w:rsidRDefault="007E225C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  <w:tc>
          <w:tcPr>
            <w:tcW w:w="921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4D076AF5" w14:textId="49CEF124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CHF</w:t>
            </w:r>
          </w:p>
        </w:tc>
        <w:tc>
          <w:tcPr>
            <w:tcW w:w="922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14:paraId="78FA44F6" w14:textId="3662168A" w:rsidR="007E225C" w:rsidRPr="00B12AF4" w:rsidRDefault="009C37F8" w:rsidP="00BB097B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…</w:t>
            </w:r>
          </w:p>
        </w:tc>
      </w:tr>
      <w:tr w:rsidR="00BF53A4" w:rsidRPr="00B12AF4" w14:paraId="333456B7" w14:textId="77777777" w:rsidTr="00594726">
        <w:tc>
          <w:tcPr>
            <w:tcW w:w="51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89115" w14:textId="6A4457DE" w:rsidR="00BF53A4" w:rsidRPr="00B12AF4" w:rsidRDefault="00BF53A4" w:rsidP="00EE7F59">
            <w:pPr>
              <w:pStyle w:val="04tabellentext"/>
            </w:pPr>
            <w:r w:rsidRPr="00B12AF4">
              <w:t>Leistungsanteil in % (q)</w:t>
            </w:r>
          </w:p>
        </w:tc>
        <w:tc>
          <w:tcPr>
            <w:tcW w:w="921" w:type="dxa"/>
            <w:gridSpan w:val="3"/>
            <w:tcBorders>
              <w:top w:val="single" w:sz="2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3EAD335C" w14:textId="443E6569" w:rsidR="00BF53A4" w:rsidRPr="00B12AF4" w:rsidRDefault="00BF53A4" w:rsidP="00BB097B">
            <w:pPr>
              <w:pStyle w:val="04tabellentext"/>
            </w:pPr>
          </w:p>
        </w:tc>
        <w:tc>
          <w:tcPr>
            <w:tcW w:w="921" w:type="dxa"/>
            <w:gridSpan w:val="2"/>
            <w:tcBorders>
              <w:top w:val="single" w:sz="2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4817E52F" w14:textId="7CD97D6A" w:rsidR="00BF53A4" w:rsidRPr="00B12AF4" w:rsidRDefault="00BF53A4" w:rsidP="00BB097B">
            <w:pPr>
              <w:pStyle w:val="04tabellentext"/>
              <w:rPr>
                <w:sz w:val="18"/>
              </w:rPr>
            </w:pPr>
            <w:r w:rsidRPr="00B12AF4">
              <w:rPr>
                <w:sz w:val="18"/>
              </w:rPr>
              <w:t>100 %</w:t>
            </w:r>
          </w:p>
        </w:tc>
        <w:tc>
          <w:tcPr>
            <w:tcW w:w="921" w:type="dxa"/>
            <w:gridSpan w:val="2"/>
            <w:tcBorders>
              <w:top w:val="single" w:sz="2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57C00700" w14:textId="77777777" w:rsidR="00BF53A4" w:rsidRPr="00B12AF4" w:rsidRDefault="00BF53A4" w:rsidP="00BB097B">
            <w:pPr>
              <w:pStyle w:val="04tabellentext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2" w:space="0" w:color="auto"/>
              <w:left w:val="single" w:sz="48" w:space="0" w:color="FFFFFF" w:themeColor="background1"/>
              <w:bottom w:val="single" w:sz="4" w:space="0" w:color="auto"/>
            </w:tcBorders>
          </w:tcPr>
          <w:p w14:paraId="51C2A4AD" w14:textId="3CD2445B" w:rsidR="00BF53A4" w:rsidRPr="00B12AF4" w:rsidRDefault="00BF53A4" w:rsidP="00BB097B">
            <w:pPr>
              <w:pStyle w:val="04tabellentext"/>
              <w:rPr>
                <w:sz w:val="18"/>
              </w:rPr>
            </w:pPr>
            <w:r w:rsidRPr="00B12AF4">
              <w:rPr>
                <w:sz w:val="18"/>
              </w:rPr>
              <w:t>100 %</w:t>
            </w:r>
          </w:p>
        </w:tc>
      </w:tr>
      <w:tr w:rsidR="00121F81" w:rsidRPr="00B12AF4" w14:paraId="3645711F" w14:textId="77777777" w:rsidTr="00121F81">
        <w:tc>
          <w:tcPr>
            <w:tcW w:w="5155" w:type="dxa"/>
            <w:gridSpan w:val="2"/>
            <w:tcBorders>
              <w:top w:val="single" w:sz="4" w:space="0" w:color="auto"/>
              <w:right w:val="single" w:sz="48" w:space="0" w:color="FFFFFF" w:themeColor="background1"/>
            </w:tcBorders>
          </w:tcPr>
          <w:p w14:paraId="4D4291E7" w14:textId="1AEA5EAE" w:rsidR="00121F81" w:rsidRPr="00B12AF4" w:rsidRDefault="00947FAD" w:rsidP="00121F81">
            <w:pPr>
              <w:pStyle w:val="04tabellentext"/>
            </w:pPr>
            <w:r w:rsidRPr="00B12AF4">
              <w:t>Honorar</w:t>
            </w:r>
            <w:r w:rsidR="00121F81" w:rsidRPr="00B12AF4">
              <w:t xml:space="preserve"> (H)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8" w:space="0" w:color="FFFFFF" w:themeColor="background1"/>
            </w:tcBorders>
          </w:tcPr>
          <w:p w14:paraId="0DE42FC6" w14:textId="605B5BAA" w:rsidR="00121F81" w:rsidRPr="00B12AF4" w:rsidRDefault="00121F81" w:rsidP="00121F81">
            <w:pPr>
              <w:pStyle w:val="04tabellentext"/>
              <w:rPr>
                <w:i/>
                <w:iCs/>
                <w:sz w:val="18"/>
              </w:rPr>
            </w:pPr>
            <w:r w:rsidRPr="00B12AF4">
              <w:rPr>
                <w:i/>
                <w:iCs/>
                <w:sz w:val="18"/>
              </w:rPr>
              <w:t>HLK-Ingenieur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8" w:space="0" w:color="FFFFFF" w:themeColor="background1"/>
            </w:tcBorders>
          </w:tcPr>
          <w:p w14:paraId="06098524" w14:textId="2BD87914" w:rsidR="00121F81" w:rsidRPr="00B12AF4" w:rsidRDefault="00121F81" w:rsidP="00121F81">
            <w:pPr>
              <w:pStyle w:val="04tabellentext"/>
              <w:rPr>
                <w:i/>
                <w:iCs/>
                <w:sz w:val="18"/>
              </w:rPr>
            </w:pPr>
            <w:r w:rsidRPr="00B12AF4">
              <w:rPr>
                <w:i/>
                <w:iCs/>
                <w:sz w:val="18"/>
              </w:rPr>
              <w:t>Fachkoordination HLKSE</w:t>
            </w:r>
          </w:p>
        </w:tc>
      </w:tr>
      <w:tr w:rsidR="00121F81" w:rsidRPr="00B12AF4" w14:paraId="5B63E170" w14:textId="77777777" w:rsidTr="00883585">
        <w:trPr>
          <w:trHeight w:hRule="exact" w:val="312"/>
        </w:trPr>
        <w:tc>
          <w:tcPr>
            <w:tcW w:w="5155" w:type="dxa"/>
            <w:gridSpan w:val="2"/>
            <w:tcBorders>
              <w:right w:val="single" w:sz="48" w:space="0" w:color="FFFFFF" w:themeColor="background1"/>
            </w:tcBorders>
            <w:vAlign w:val="center"/>
          </w:tcPr>
          <w:p w14:paraId="42AC95E5" w14:textId="422EFAEA" w:rsidR="00121F81" w:rsidRPr="00B12AF4" w:rsidRDefault="00947FAD" w:rsidP="00121F81">
            <w:pPr>
              <w:pStyle w:val="04tabellentext"/>
              <w:spacing w:line="200" w:lineRule="exact"/>
              <w:rPr>
                <w:i/>
                <w:sz w:val="18"/>
              </w:rPr>
            </w:pPr>
            <w:r w:rsidRPr="00B12AF4">
              <w:rPr>
                <w:i/>
                <w:sz w:val="18"/>
              </w:rPr>
              <w:t>Separat nach Fachingenieur und Fachkoordination</w:t>
            </w:r>
          </w:p>
        </w:tc>
        <w:tc>
          <w:tcPr>
            <w:tcW w:w="567" w:type="dxa"/>
            <w:tcBorders>
              <w:left w:val="single" w:sz="48" w:space="0" w:color="FFFFFF" w:themeColor="background1"/>
            </w:tcBorders>
            <w:vAlign w:val="center"/>
          </w:tcPr>
          <w:p w14:paraId="3A592925" w14:textId="5A6B5AFD" w:rsidR="00121F81" w:rsidRPr="00B12AF4" w:rsidRDefault="00121F81" w:rsidP="00121F81">
            <w:pPr>
              <w:pStyle w:val="04tabellentext"/>
              <w:spacing w:line="200" w:lineRule="exact"/>
              <w:rPr>
                <w:sz w:val="18"/>
              </w:rPr>
            </w:pPr>
            <w:r w:rsidRPr="00B12AF4">
              <w:rPr>
                <w:sz w:val="18"/>
              </w:rPr>
              <w:t>CHF</w:t>
            </w:r>
          </w:p>
        </w:tc>
        <w:tc>
          <w:tcPr>
            <w:tcW w:w="1275" w:type="dxa"/>
            <w:gridSpan w:val="4"/>
            <w:tcBorders>
              <w:left w:val="single" w:sz="48" w:space="0" w:color="FFFFFF" w:themeColor="background1"/>
            </w:tcBorders>
            <w:vAlign w:val="center"/>
          </w:tcPr>
          <w:p w14:paraId="098C3CCC" w14:textId="2805AF11" w:rsidR="00121F81" w:rsidRPr="00B12AF4" w:rsidRDefault="00121F81" w:rsidP="00121F81">
            <w:pPr>
              <w:pStyle w:val="04tabellentext"/>
              <w:spacing w:line="200" w:lineRule="exact"/>
              <w:rPr>
                <w:sz w:val="18"/>
              </w:rPr>
            </w:pPr>
            <w:r w:rsidRPr="00B12AF4">
              <w:rPr>
                <w:sz w:val="18"/>
              </w:rPr>
              <w:t>…</w:t>
            </w:r>
          </w:p>
        </w:tc>
        <w:tc>
          <w:tcPr>
            <w:tcW w:w="567" w:type="dxa"/>
            <w:tcBorders>
              <w:left w:val="single" w:sz="48" w:space="0" w:color="FFFFFF" w:themeColor="background1"/>
            </w:tcBorders>
            <w:vAlign w:val="center"/>
          </w:tcPr>
          <w:p w14:paraId="6405151B" w14:textId="6467F72F" w:rsidR="00121F81" w:rsidRPr="00B12AF4" w:rsidRDefault="00121F81" w:rsidP="00121F81">
            <w:pPr>
              <w:pStyle w:val="04tabellentext"/>
              <w:spacing w:line="200" w:lineRule="exact"/>
              <w:rPr>
                <w:sz w:val="18"/>
              </w:rPr>
            </w:pPr>
            <w:r w:rsidRPr="00B12AF4">
              <w:rPr>
                <w:sz w:val="18"/>
              </w:rPr>
              <w:t>CHF</w:t>
            </w:r>
          </w:p>
        </w:tc>
        <w:tc>
          <w:tcPr>
            <w:tcW w:w="1276" w:type="dxa"/>
            <w:gridSpan w:val="2"/>
            <w:tcBorders>
              <w:left w:val="single" w:sz="48" w:space="0" w:color="FFFFFF" w:themeColor="background1"/>
            </w:tcBorders>
            <w:vAlign w:val="center"/>
          </w:tcPr>
          <w:p w14:paraId="6C5386B6" w14:textId="09C99F96" w:rsidR="00121F81" w:rsidRPr="00B12AF4" w:rsidRDefault="00121F81" w:rsidP="00121F81">
            <w:pPr>
              <w:pStyle w:val="04tabellentext"/>
              <w:spacing w:line="200" w:lineRule="exact"/>
              <w:rPr>
                <w:sz w:val="18"/>
              </w:rPr>
            </w:pPr>
            <w:r w:rsidRPr="00B12AF4">
              <w:rPr>
                <w:sz w:val="18"/>
              </w:rPr>
              <w:t>…</w:t>
            </w:r>
          </w:p>
        </w:tc>
      </w:tr>
      <w:tr w:rsidR="00EC4936" w:rsidRPr="00B12AF4" w14:paraId="3781D35A" w14:textId="77777777" w:rsidTr="00883585">
        <w:trPr>
          <w:trHeight w:hRule="exact" w:val="312"/>
        </w:trPr>
        <w:tc>
          <w:tcPr>
            <w:tcW w:w="5863" w:type="dxa"/>
            <w:gridSpan w:val="4"/>
            <w:tcBorders>
              <w:bottom w:val="single" w:sz="4" w:space="0" w:color="auto"/>
              <w:right w:val="single" w:sz="48" w:space="0" w:color="FFFFFF" w:themeColor="background1"/>
            </w:tcBorders>
            <w:vAlign w:val="center"/>
          </w:tcPr>
          <w:p w14:paraId="562B0C79" w14:textId="334DB5B1" w:rsidR="00EC4936" w:rsidRPr="00B12AF4" w:rsidRDefault="00EC4936" w:rsidP="00947FAD">
            <w:pPr>
              <w:pStyle w:val="04tabellentext"/>
              <w:spacing w:line="200" w:lineRule="exact"/>
              <w:rPr>
                <w:b/>
                <w:bCs/>
                <w:i/>
                <w:iCs/>
                <w:sz w:val="18"/>
              </w:rPr>
            </w:pPr>
            <w:r w:rsidRPr="00B12AF4">
              <w:rPr>
                <w:b/>
                <w:bCs/>
                <w:i/>
                <w:iCs/>
                <w:sz w:val="18"/>
              </w:rPr>
              <w:t>Gesamttotal Fachingenieur und Fachkoordination</w:t>
            </w:r>
          </w:p>
        </w:tc>
        <w:tc>
          <w:tcPr>
            <w:tcW w:w="567" w:type="dxa"/>
            <w:gridSpan w:val="2"/>
            <w:tcBorders>
              <w:left w:val="single" w:sz="48" w:space="0" w:color="FFFFFF" w:themeColor="background1"/>
              <w:bottom w:val="single" w:sz="4" w:space="0" w:color="auto"/>
            </w:tcBorders>
            <w:vAlign w:val="center"/>
          </w:tcPr>
          <w:p w14:paraId="093118A5" w14:textId="5A84ADEB" w:rsidR="00EC4936" w:rsidRPr="00B12AF4" w:rsidRDefault="00EC4936" w:rsidP="00947FAD">
            <w:pPr>
              <w:pStyle w:val="04tabellentext"/>
              <w:spacing w:line="200" w:lineRule="exact"/>
              <w:rPr>
                <w:b/>
                <w:bCs/>
                <w:sz w:val="18"/>
              </w:rPr>
            </w:pPr>
            <w:r w:rsidRPr="00B12AF4">
              <w:rPr>
                <w:b/>
                <w:bCs/>
                <w:sz w:val="18"/>
              </w:rPr>
              <w:t>CHF</w:t>
            </w:r>
          </w:p>
        </w:tc>
        <w:tc>
          <w:tcPr>
            <w:tcW w:w="2410" w:type="dxa"/>
            <w:gridSpan w:val="4"/>
            <w:tcBorders>
              <w:left w:val="single" w:sz="48" w:space="0" w:color="FFFFFF" w:themeColor="background1"/>
              <w:bottom w:val="single" w:sz="4" w:space="0" w:color="auto"/>
            </w:tcBorders>
            <w:vAlign w:val="center"/>
          </w:tcPr>
          <w:p w14:paraId="744288AA" w14:textId="65F5A942" w:rsidR="00EC4936" w:rsidRPr="00B12AF4" w:rsidRDefault="00EC4936" w:rsidP="00947FAD">
            <w:pPr>
              <w:pStyle w:val="04tabellentext"/>
              <w:spacing w:line="200" w:lineRule="exact"/>
              <w:rPr>
                <w:b/>
                <w:bCs/>
                <w:sz w:val="18"/>
              </w:rPr>
            </w:pPr>
            <w:r w:rsidRPr="00B12AF4">
              <w:rPr>
                <w:b/>
                <w:bCs/>
                <w:sz w:val="18"/>
              </w:rPr>
              <w:t>…</w:t>
            </w:r>
          </w:p>
        </w:tc>
      </w:tr>
      <w:tr w:rsidR="001656F9" w:rsidRPr="00B12AF4" w14:paraId="4B3294C6" w14:textId="77777777" w:rsidTr="001656F9">
        <w:trPr>
          <w:trHeight w:hRule="exact" w:val="142"/>
        </w:trPr>
        <w:tc>
          <w:tcPr>
            <w:tcW w:w="8840" w:type="dxa"/>
            <w:gridSpan w:val="10"/>
            <w:tcBorders>
              <w:top w:val="single" w:sz="4" w:space="0" w:color="auto"/>
            </w:tcBorders>
          </w:tcPr>
          <w:p w14:paraId="5D48C175" w14:textId="77777777" w:rsidR="001656F9" w:rsidRPr="00B12AF4" w:rsidRDefault="001656F9" w:rsidP="00947FAD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BA34E9" w:rsidRPr="00B12AF4" w14:paraId="23360072" w14:textId="77777777" w:rsidTr="00EC4936">
        <w:trPr>
          <w:trHeight w:val="309"/>
        </w:trPr>
        <w:tc>
          <w:tcPr>
            <w:tcW w:w="5863" w:type="dxa"/>
            <w:gridSpan w:val="4"/>
            <w:tcBorders>
              <w:right w:val="single" w:sz="48" w:space="0" w:color="FFFFFF" w:themeColor="background1"/>
            </w:tcBorders>
            <w:vAlign w:val="center"/>
          </w:tcPr>
          <w:p w14:paraId="3C8383B6" w14:textId="6CA2F38E" w:rsidR="00BA34E9" w:rsidRPr="00B12AF4" w:rsidRDefault="00BA34E9" w:rsidP="00EC4936">
            <w:pPr>
              <w:pStyle w:val="04tabellentext"/>
              <w:spacing w:line="200" w:lineRule="exact"/>
            </w:pPr>
            <w:r w:rsidRPr="00B12AF4">
              <w:t xml:space="preserve">Anteil Planungsnebenkosten vom Honorar (ohne </w:t>
            </w:r>
            <w:proofErr w:type="spellStart"/>
            <w:r w:rsidRPr="00B12AF4">
              <w:t>Fachkoord</w:t>
            </w:r>
            <w:proofErr w:type="spellEnd"/>
            <w:r w:rsidRPr="00B12AF4">
              <w:t>.)</w:t>
            </w:r>
          </w:p>
        </w:tc>
        <w:tc>
          <w:tcPr>
            <w:tcW w:w="567" w:type="dxa"/>
            <w:gridSpan w:val="2"/>
            <w:tcBorders>
              <w:left w:val="single" w:sz="48" w:space="0" w:color="FFFFFF" w:themeColor="background1"/>
            </w:tcBorders>
            <w:vAlign w:val="center"/>
          </w:tcPr>
          <w:p w14:paraId="1C60BAEE" w14:textId="55123FE8" w:rsidR="00BA34E9" w:rsidRPr="00B12AF4" w:rsidRDefault="00BA34E9" w:rsidP="00EC4936">
            <w:pPr>
              <w:pStyle w:val="04tabellentext"/>
              <w:spacing w:line="200" w:lineRule="exact"/>
              <w:rPr>
                <w:sz w:val="18"/>
              </w:rPr>
            </w:pPr>
            <w:r w:rsidRPr="00B12AF4">
              <w:rPr>
                <w:sz w:val="18"/>
              </w:rPr>
              <w:t>%</w:t>
            </w:r>
          </w:p>
        </w:tc>
        <w:tc>
          <w:tcPr>
            <w:tcW w:w="2410" w:type="dxa"/>
            <w:gridSpan w:val="4"/>
            <w:tcBorders>
              <w:left w:val="single" w:sz="48" w:space="0" w:color="FFFFFF" w:themeColor="background1"/>
            </w:tcBorders>
            <w:vAlign w:val="center"/>
          </w:tcPr>
          <w:p w14:paraId="45EFFFD2" w14:textId="0DDD3E80" w:rsidR="00BA34E9" w:rsidRPr="00B12AF4" w:rsidRDefault="00BA34E9" w:rsidP="00EC4936">
            <w:pPr>
              <w:pStyle w:val="04tabellentext"/>
              <w:spacing w:line="200" w:lineRule="exact"/>
              <w:rPr>
                <w:sz w:val="18"/>
              </w:rPr>
            </w:pPr>
            <w:r w:rsidRPr="00B12AF4">
              <w:rPr>
                <w:sz w:val="18"/>
              </w:rPr>
              <w:t>…</w:t>
            </w:r>
          </w:p>
        </w:tc>
      </w:tr>
      <w:tr w:rsidR="00EC4936" w:rsidRPr="00B12AF4" w14:paraId="3064C874" w14:textId="77777777" w:rsidTr="00EC4936">
        <w:trPr>
          <w:trHeight w:val="309"/>
        </w:trPr>
        <w:tc>
          <w:tcPr>
            <w:tcW w:w="5863" w:type="dxa"/>
            <w:gridSpan w:val="4"/>
            <w:tcBorders>
              <w:right w:val="single" w:sz="48" w:space="0" w:color="FFFFFF" w:themeColor="background1"/>
            </w:tcBorders>
            <w:vAlign w:val="center"/>
          </w:tcPr>
          <w:p w14:paraId="7083B594" w14:textId="4923C540" w:rsidR="00EC4936" w:rsidRPr="00B12AF4" w:rsidRDefault="00EC493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t>Planungsnebenkosten exkl. MwSt.</w:t>
            </w:r>
            <w:r w:rsidR="00BA34E9" w:rsidRPr="00B12AF4">
              <w:t xml:space="preserve"> gemäss %-Anteil</w:t>
            </w:r>
          </w:p>
        </w:tc>
        <w:tc>
          <w:tcPr>
            <w:tcW w:w="567" w:type="dxa"/>
            <w:gridSpan w:val="2"/>
            <w:tcBorders>
              <w:left w:val="single" w:sz="48" w:space="0" w:color="FFFFFF" w:themeColor="background1"/>
            </w:tcBorders>
            <w:vAlign w:val="center"/>
          </w:tcPr>
          <w:p w14:paraId="07D9D6FF" w14:textId="74908A28" w:rsidR="00EC4936" w:rsidRPr="00B12AF4" w:rsidRDefault="00EC4936" w:rsidP="00EC4936">
            <w:pPr>
              <w:pStyle w:val="04tabellentext"/>
              <w:spacing w:line="200" w:lineRule="exact"/>
              <w:rPr>
                <w:b/>
                <w:bCs/>
                <w:sz w:val="18"/>
              </w:rPr>
            </w:pPr>
            <w:r w:rsidRPr="00B12AF4">
              <w:rPr>
                <w:b/>
                <w:bCs/>
                <w:sz w:val="18"/>
              </w:rPr>
              <w:t>CHF</w:t>
            </w:r>
          </w:p>
        </w:tc>
        <w:tc>
          <w:tcPr>
            <w:tcW w:w="2410" w:type="dxa"/>
            <w:gridSpan w:val="4"/>
            <w:tcBorders>
              <w:left w:val="single" w:sz="48" w:space="0" w:color="FFFFFF" w:themeColor="background1"/>
            </w:tcBorders>
            <w:vAlign w:val="center"/>
          </w:tcPr>
          <w:p w14:paraId="4B199B39" w14:textId="68111B09" w:rsidR="00EC4936" w:rsidRPr="00B12AF4" w:rsidRDefault="00EC4936" w:rsidP="00EC4936">
            <w:pPr>
              <w:pStyle w:val="04tabellentext"/>
              <w:spacing w:line="200" w:lineRule="exact"/>
              <w:rPr>
                <w:b/>
                <w:bCs/>
                <w:sz w:val="18"/>
              </w:rPr>
            </w:pPr>
            <w:r w:rsidRPr="00B12AF4">
              <w:rPr>
                <w:b/>
                <w:bCs/>
                <w:sz w:val="18"/>
              </w:rPr>
              <w:t>…</w:t>
            </w:r>
          </w:p>
        </w:tc>
      </w:tr>
      <w:tr w:rsidR="00EC4936" w:rsidRPr="00B12AF4" w14:paraId="65B0916F" w14:textId="77777777" w:rsidTr="00EC4936">
        <w:tc>
          <w:tcPr>
            <w:tcW w:w="8840" w:type="dxa"/>
            <w:gridSpan w:val="10"/>
            <w:tcBorders>
              <w:bottom w:val="single" w:sz="4" w:space="0" w:color="auto"/>
            </w:tcBorders>
          </w:tcPr>
          <w:p w14:paraId="32E3BC03" w14:textId="28987722" w:rsidR="00EC4936" w:rsidRPr="00B12AF4" w:rsidRDefault="00BA34E9" w:rsidP="00BA34E9">
            <w:pPr>
              <w:pStyle w:val="04lauftext"/>
              <w:spacing w:line="240" w:lineRule="auto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Für die verrechenbaren Nebenkosten ist ein %-Anteil des Honorars als verbindliches Kostendach anzugeben (Anpassung in den Phasen 4+5 gemäss nachpauschalisiertem Honorar). Verrechenbare Nebenkosten sind Reprokosten für die von der </w:t>
            </w:r>
            <w:proofErr w:type="spellStart"/>
            <w:r w:rsidRPr="00B12AF4">
              <w:rPr>
                <w:sz w:val="16"/>
                <w:szCs w:val="16"/>
              </w:rPr>
              <w:t>Auftraggeberschaft</w:t>
            </w:r>
            <w:proofErr w:type="spellEnd"/>
            <w:r w:rsidRPr="00B12AF4">
              <w:rPr>
                <w:sz w:val="16"/>
                <w:szCs w:val="16"/>
              </w:rPr>
              <w:t xml:space="preserve"> bestellten Arbeitserzeugnisse (Berichte, Plandokumentationen, Ausschreibungsunterlagen) und Reisespesen. Nicht verrechenbare, in die Honorare einzubeziehende Nebenkosten sind bürointerne Kosten für Drucke, Material, Software, Grundlagen, Publikationen, u.Ä. sowie auswärtige Unterkunft und Verpflegung.</w:t>
            </w:r>
          </w:p>
        </w:tc>
      </w:tr>
      <w:tr w:rsidR="001656F9" w:rsidRPr="00B12AF4" w14:paraId="5C04A750" w14:textId="77777777" w:rsidTr="001656F9">
        <w:trPr>
          <w:trHeight w:hRule="exact" w:val="142"/>
        </w:trPr>
        <w:tc>
          <w:tcPr>
            <w:tcW w:w="8840" w:type="dxa"/>
            <w:gridSpan w:val="10"/>
          </w:tcPr>
          <w:p w14:paraId="211FCCE8" w14:textId="77777777" w:rsidR="001656F9" w:rsidRPr="00B12AF4" w:rsidRDefault="001656F9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EC4936" w:rsidRPr="00B12AF4" w14:paraId="737EAA15" w14:textId="77777777" w:rsidTr="00BB2905">
        <w:tc>
          <w:tcPr>
            <w:tcW w:w="8840" w:type="dxa"/>
            <w:gridSpan w:val="10"/>
          </w:tcPr>
          <w:p w14:paraId="1DDE480C" w14:textId="0CCD6922" w:rsidR="00EC4936" w:rsidRPr="00B12AF4" w:rsidRDefault="00EC4936" w:rsidP="00EC4936">
            <w:pPr>
              <w:pStyle w:val="04tabellentext"/>
            </w:pPr>
            <w:r w:rsidRPr="00B12AF4">
              <w:t>Arbeiten nach Aufwand</w:t>
            </w:r>
          </w:p>
        </w:tc>
      </w:tr>
      <w:tr w:rsidR="00EC4936" w:rsidRPr="00B12AF4" w14:paraId="142F0DAB" w14:textId="77777777" w:rsidTr="00BB2905">
        <w:tc>
          <w:tcPr>
            <w:tcW w:w="8840" w:type="dxa"/>
            <w:gridSpan w:val="10"/>
          </w:tcPr>
          <w:p w14:paraId="182A2DB2" w14:textId="1E304FD8" w:rsidR="00EC4936" w:rsidRPr="00B12AF4" w:rsidRDefault="00EC493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 xml:space="preserve">Sie werden nur anerkannt, sofern vom Auftraggeber schriftlich bestellt. </w:t>
            </w:r>
            <w:r w:rsidR="001656F9" w:rsidRPr="00B12AF4">
              <w:rPr>
                <w:sz w:val="16"/>
                <w:szCs w:val="16"/>
              </w:rPr>
              <w:t>Die Arbeiten werden gemäss den offerierten Stundenansätzen (h) vergütet.</w:t>
            </w:r>
          </w:p>
          <w:p w14:paraId="35ABA03D" w14:textId="3F46F2C7" w:rsidR="00EC4936" w:rsidRPr="00B12AF4" w:rsidRDefault="00EC493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</w:tr>
      <w:tr w:rsidR="00EC4936" w:rsidRPr="00B12AF4" w14:paraId="6006CCB4" w14:textId="77777777" w:rsidTr="000B4FA0">
        <w:tc>
          <w:tcPr>
            <w:tcW w:w="4446" w:type="dxa"/>
            <w:tcBorders>
              <w:bottom w:val="single" w:sz="2" w:space="0" w:color="auto"/>
              <w:right w:val="single" w:sz="48" w:space="0" w:color="FFFFFF" w:themeColor="background1"/>
            </w:tcBorders>
          </w:tcPr>
          <w:p w14:paraId="12BC3543" w14:textId="6EB3B576" w:rsidR="00EC4936" w:rsidRPr="00B12AF4" w:rsidRDefault="00EC493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 w:rsidRPr="00B12AF4">
              <w:rPr>
                <w:sz w:val="16"/>
                <w:szCs w:val="16"/>
              </w:rPr>
              <w:t>Ort, Datum</w:t>
            </w:r>
            <w:r w:rsidR="00066C16">
              <w:rPr>
                <w:sz w:val="16"/>
                <w:szCs w:val="16"/>
              </w:rPr>
              <w:t>:</w:t>
            </w:r>
          </w:p>
          <w:p w14:paraId="59541179" w14:textId="77777777" w:rsidR="00EC4936" w:rsidRPr="00B12AF4" w:rsidRDefault="00EC493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  <w:p w14:paraId="092F2966" w14:textId="77777777" w:rsidR="00EC4936" w:rsidRPr="00B12AF4" w:rsidRDefault="00EC493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  <w:p w14:paraId="1479AD7F" w14:textId="269343A4" w:rsidR="00EC4936" w:rsidRPr="00B12AF4" w:rsidRDefault="00EC493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394" w:type="dxa"/>
            <w:gridSpan w:val="9"/>
            <w:tcBorders>
              <w:left w:val="single" w:sz="48" w:space="0" w:color="FFFFFF" w:themeColor="background1"/>
              <w:bottom w:val="single" w:sz="2" w:space="0" w:color="auto"/>
            </w:tcBorders>
          </w:tcPr>
          <w:p w14:paraId="26BA9C31" w14:textId="021D3117" w:rsidR="00EC4936" w:rsidRPr="00B12AF4" w:rsidRDefault="00066C16" w:rsidP="00EC4936">
            <w:pPr>
              <w:pStyle w:val="04tabellentext"/>
              <w:spacing w:line="2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Rechtsgültige</w:t>
            </w:r>
            <w:r w:rsidR="00EC4936" w:rsidRPr="00B12AF4">
              <w:rPr>
                <w:sz w:val="16"/>
                <w:szCs w:val="16"/>
              </w:rPr>
              <w:t xml:space="preserve"> Unterschrift</w:t>
            </w:r>
            <w:r>
              <w:rPr>
                <w:sz w:val="16"/>
                <w:szCs w:val="16"/>
              </w:rPr>
              <w:t>(en):</w:t>
            </w:r>
          </w:p>
        </w:tc>
      </w:tr>
      <w:tr w:rsidR="00EC4936" w:rsidRPr="00B12AF4" w14:paraId="4DB0E9C9" w14:textId="77777777" w:rsidTr="000B4FA0">
        <w:tc>
          <w:tcPr>
            <w:tcW w:w="4446" w:type="dxa"/>
            <w:tcBorders>
              <w:top w:val="single" w:sz="2" w:space="0" w:color="auto"/>
              <w:bottom w:val="single" w:sz="18" w:space="0" w:color="999999"/>
              <w:right w:val="single" w:sz="48" w:space="0" w:color="FFFFFF" w:themeColor="background1"/>
            </w:tcBorders>
            <w:shd w:val="clear" w:color="auto" w:fill="auto"/>
            <w:tcMar>
              <w:top w:w="0" w:type="dxa"/>
            </w:tcMar>
          </w:tcPr>
          <w:p w14:paraId="7095FC18" w14:textId="5A3129B4" w:rsidR="00EC4936" w:rsidRPr="00B12AF4" w:rsidRDefault="00EC4936" w:rsidP="00EC4936">
            <w:pPr>
              <w:pStyle w:val="04tabellentext"/>
            </w:pPr>
          </w:p>
        </w:tc>
        <w:tc>
          <w:tcPr>
            <w:tcW w:w="3118" w:type="dxa"/>
            <w:gridSpan w:val="7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08B0A4DA" w14:textId="77777777" w:rsidR="00EC4936" w:rsidRPr="00B12AF4" w:rsidRDefault="00EC4936" w:rsidP="00EC4936">
            <w:pPr>
              <w:pStyle w:val="04tabellentext"/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8" w:space="0" w:color="FFFFFF" w:themeColor="background1"/>
              <w:bottom w:val="single" w:sz="18" w:space="0" w:color="999999"/>
            </w:tcBorders>
          </w:tcPr>
          <w:p w14:paraId="7BB0EE3F" w14:textId="77777777" w:rsidR="00EC4936" w:rsidRPr="00B12AF4" w:rsidRDefault="00EC4936" w:rsidP="00EC4936">
            <w:pPr>
              <w:pStyle w:val="04tabellentext"/>
            </w:pPr>
          </w:p>
        </w:tc>
      </w:tr>
    </w:tbl>
    <w:p w14:paraId="1DDC864E" w14:textId="49273ECA" w:rsidR="0057511A" w:rsidRDefault="0057511A" w:rsidP="00550808">
      <w:pPr>
        <w:pStyle w:val="04lauftext"/>
      </w:pPr>
    </w:p>
    <w:p w14:paraId="01A0A766" w14:textId="6B2D5267" w:rsidR="00646DFB" w:rsidRDefault="00646DFB" w:rsidP="00646DFB">
      <w:pPr>
        <w:pStyle w:val="05anhangtitel"/>
      </w:pPr>
      <w:r>
        <w:lastRenderedPageBreak/>
        <w:t>Etikette für Eingabe</w:t>
      </w:r>
    </w:p>
    <w:p w14:paraId="3557C7B5" w14:textId="77777777" w:rsidR="00646DFB" w:rsidRDefault="00646DFB" w:rsidP="00646DFB">
      <w:pPr>
        <w:pStyle w:val="04lauftext"/>
      </w:pPr>
    </w:p>
    <w:p w14:paraId="03954D97" w14:textId="77777777" w:rsidR="00646DFB" w:rsidRDefault="00646DFB" w:rsidP="00646DFB">
      <w:pPr>
        <w:pStyle w:val="04lauftext"/>
      </w:pPr>
    </w:p>
    <w:p w14:paraId="11CE3D60" w14:textId="77777777" w:rsidR="00646DFB" w:rsidRDefault="00646DFB" w:rsidP="00646DFB">
      <w:pPr>
        <w:pStyle w:val="04lauftext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58A34FD" wp14:editId="121F9279">
            <wp:simplePos x="0" y="0"/>
            <wp:positionH relativeFrom="column">
              <wp:posOffset>-1478280</wp:posOffset>
            </wp:positionH>
            <wp:positionV relativeFrom="paragraph">
              <wp:posOffset>148199</wp:posOffset>
            </wp:positionV>
            <wp:extent cx="5144048" cy="3658382"/>
            <wp:effectExtent l="0" t="0" r="0" b="0"/>
            <wp:wrapNone/>
            <wp:docPr id="35" name="Grafik 35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afik 35" descr="Ein Bild, das Text enthält.&#10;&#10;Automatisch generierte Beschreibung"/>
                    <pic:cNvPicPr/>
                  </pic:nvPicPr>
                  <pic:blipFill>
                    <a:blip r:embed="rId22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4048" cy="3658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154319" w14:textId="77777777" w:rsidR="00646DFB" w:rsidRDefault="00646DFB" w:rsidP="00646DFB">
      <w:pPr>
        <w:pStyle w:val="04lauftext"/>
      </w:pPr>
    </w:p>
    <w:p w14:paraId="3ABBEAE7" w14:textId="77777777" w:rsidR="00646DFB" w:rsidRDefault="00646DFB" w:rsidP="00646DFB">
      <w:pPr>
        <w:pStyle w:val="04lauftext"/>
      </w:pPr>
    </w:p>
    <w:p w14:paraId="562F6B12" w14:textId="77777777" w:rsidR="00646DFB" w:rsidRDefault="00646DFB" w:rsidP="00646DFB">
      <w:pPr>
        <w:pStyle w:val="04lauftext"/>
      </w:pPr>
    </w:p>
    <w:p w14:paraId="742B727E" w14:textId="77777777" w:rsidR="00646DFB" w:rsidRDefault="00646DFB" w:rsidP="00646DFB">
      <w:pPr>
        <w:pStyle w:val="04lauftext"/>
      </w:pPr>
    </w:p>
    <w:p w14:paraId="41D44DA0" w14:textId="77777777" w:rsidR="00646DFB" w:rsidRDefault="00646DFB" w:rsidP="00646DFB">
      <w:pPr>
        <w:pStyle w:val="04lauftext"/>
      </w:pPr>
    </w:p>
    <w:p w14:paraId="08B2C4BA" w14:textId="77777777" w:rsidR="00646DFB" w:rsidRDefault="00646DFB" w:rsidP="00646DFB">
      <w:pPr>
        <w:pStyle w:val="04lauftext"/>
      </w:pPr>
    </w:p>
    <w:p w14:paraId="4D31BFA1" w14:textId="77777777" w:rsidR="00646DFB" w:rsidRDefault="00646DFB" w:rsidP="00646DFB">
      <w:pPr>
        <w:pStyle w:val="04lauftext"/>
      </w:pPr>
    </w:p>
    <w:p w14:paraId="089155D7" w14:textId="77777777" w:rsidR="00646DFB" w:rsidRDefault="00646DFB" w:rsidP="00646DFB">
      <w:pPr>
        <w:pStyle w:val="04lauftext"/>
      </w:pPr>
    </w:p>
    <w:p w14:paraId="4A96BE1F" w14:textId="77777777" w:rsidR="00646DFB" w:rsidRDefault="00646DFB" w:rsidP="00646DFB">
      <w:pPr>
        <w:pStyle w:val="04lauftext"/>
      </w:pPr>
    </w:p>
    <w:p w14:paraId="14087AC3" w14:textId="77777777" w:rsidR="00646DFB" w:rsidRDefault="00646DFB" w:rsidP="00646DFB">
      <w:pPr>
        <w:pStyle w:val="04lauftext"/>
      </w:pPr>
    </w:p>
    <w:p w14:paraId="245A59F7" w14:textId="77777777" w:rsidR="00646DFB" w:rsidRDefault="00646DFB" w:rsidP="00646DFB">
      <w:pPr>
        <w:pStyle w:val="04lauftext"/>
      </w:pPr>
    </w:p>
    <w:p w14:paraId="393A2B61" w14:textId="77777777" w:rsidR="00646DFB" w:rsidRDefault="00646DFB" w:rsidP="00646DFB">
      <w:pPr>
        <w:pStyle w:val="04lauftext"/>
      </w:pPr>
    </w:p>
    <w:p w14:paraId="079EE921" w14:textId="77777777" w:rsidR="00646DFB" w:rsidRDefault="00646DFB" w:rsidP="00646DFB">
      <w:pPr>
        <w:pStyle w:val="04lauftext"/>
      </w:pPr>
    </w:p>
    <w:p w14:paraId="76625600" w14:textId="77777777" w:rsidR="00646DFB" w:rsidRPr="00B12AF4" w:rsidRDefault="00646DFB" w:rsidP="00646DFB">
      <w:pPr>
        <w:pStyle w:val="04lauftext"/>
      </w:pPr>
    </w:p>
    <w:p w14:paraId="45BC66BB" w14:textId="77777777" w:rsidR="00646DFB" w:rsidRDefault="00646DFB" w:rsidP="00550808">
      <w:pPr>
        <w:pStyle w:val="04lauftext"/>
      </w:pPr>
    </w:p>
    <w:p w14:paraId="2F7DCE75" w14:textId="77777777" w:rsidR="00646DFB" w:rsidRPr="00B12AF4" w:rsidRDefault="00646DFB" w:rsidP="00550808">
      <w:pPr>
        <w:pStyle w:val="04lauftext"/>
      </w:pPr>
    </w:p>
    <w:sectPr w:rsidR="00646DFB" w:rsidRPr="00B12AF4" w:rsidSect="0045657E">
      <w:headerReference w:type="even" r:id="rId23"/>
      <w:headerReference w:type="default" r:id="rId24"/>
      <w:headerReference w:type="first" r:id="rId25"/>
      <w:pgSz w:w="11900" w:h="16840"/>
      <w:pgMar w:top="2268" w:right="1531" w:bottom="1418" w:left="4559" w:header="873" w:footer="80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8FE95" w14:textId="77777777" w:rsidR="00A55478" w:rsidRDefault="00A55478" w:rsidP="00585794">
      <w:r>
        <w:separator/>
      </w:r>
    </w:p>
  </w:endnote>
  <w:endnote w:type="continuationSeparator" w:id="0">
    <w:p w14:paraId="0C820622" w14:textId="77777777" w:rsidR="00A55478" w:rsidRDefault="00A55478" w:rsidP="0058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alatino">
    <w:altName w:val="﷽﷽﷽﷽﷽﷽﷽﷽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imes">
    <w:altName w:val="﷽﷽﷽﷽﷽﷽﷽﷽tc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F5C" w14:textId="77777777" w:rsidR="00B44C55" w:rsidRDefault="00B44C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608DF" w14:textId="77777777" w:rsidR="009D619A" w:rsidRDefault="009D619A">
    <w:pPr>
      <w:pStyle w:val="Fuzeile"/>
    </w:pPr>
    <w:r>
      <w:rPr>
        <w:noProof/>
        <w:lang w:val="de-DE" w:eastAsia="de-DE"/>
      </w:rPr>
      <w:drawing>
        <wp:anchor distT="0" distB="0" distL="114300" distR="114300" simplePos="0" relativeHeight="251672576" behindDoc="0" locked="1" layoutInCell="1" allowOverlap="1" wp14:anchorId="6379CFB1" wp14:editId="53219576">
          <wp:simplePos x="0" y="0"/>
          <wp:positionH relativeFrom="page">
            <wp:posOffset>972185</wp:posOffset>
          </wp:positionH>
          <wp:positionV relativeFrom="page">
            <wp:posOffset>9577070</wp:posOffset>
          </wp:positionV>
          <wp:extent cx="5619240" cy="529625"/>
          <wp:effectExtent l="0" t="0" r="0" b="381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240" cy="5296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E5FDE" w14:textId="77777777" w:rsidR="009D619A" w:rsidRDefault="009D619A">
    <w:pPr>
      <w:pStyle w:val="Fuzeile"/>
    </w:pPr>
    <w:r>
      <w:rPr>
        <w:noProof/>
        <w:lang w:val="de-DE" w:eastAsia="de-DE"/>
      </w:rPr>
      <w:drawing>
        <wp:anchor distT="0" distB="0" distL="114300" distR="114300" simplePos="0" relativeHeight="251659264" behindDoc="0" locked="1" layoutInCell="1" allowOverlap="1" wp14:anchorId="4A6FB9BE" wp14:editId="3B357AC0">
          <wp:simplePos x="0" y="0"/>
          <wp:positionH relativeFrom="page">
            <wp:posOffset>972185</wp:posOffset>
          </wp:positionH>
          <wp:positionV relativeFrom="page">
            <wp:posOffset>9555480</wp:posOffset>
          </wp:positionV>
          <wp:extent cx="5619240" cy="529625"/>
          <wp:effectExtent l="0" t="0" r="0" b="381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240" cy="5296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1730" w14:textId="3B87723F" w:rsidR="009D619A" w:rsidRDefault="009D619A" w:rsidP="00541126">
    <w:pPr>
      <w:pStyle w:val="04fuss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74FF4BF9" wp14:editId="011281CD">
              <wp:simplePos x="0" y="0"/>
              <wp:positionH relativeFrom="page">
                <wp:posOffset>972185</wp:posOffset>
              </wp:positionH>
              <wp:positionV relativeFrom="page">
                <wp:posOffset>9994900</wp:posOffset>
              </wp:positionV>
              <wp:extent cx="5616000" cy="0"/>
              <wp:effectExtent l="0" t="0" r="22860" b="25400"/>
              <wp:wrapNone/>
              <wp:docPr id="32" name="Gerade Verbindung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000" cy="0"/>
                      </a:xfrm>
                      <a:prstGeom prst="line">
                        <a:avLst/>
                      </a:prstGeom>
                      <a:ln w="6350" cmpd="sng">
                        <a:solidFill>
                          <a:schemeClr val="tx1"/>
                        </a:solidFill>
                        <a:prstDash val="solid"/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2D7836" id="Gerade Verbindung 32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6.55pt,787pt" to="518.75pt,78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" strokecolor="black [3213]" strokeweight=".5pt">
              <w10:wrap anchorx="page" anchory="page"/>
              <w10:anchorlock/>
            </v:line>
          </w:pict>
        </mc:Fallback>
      </mc:AlternateContent>
    </w:r>
    <w:r w:rsidR="00A55478">
      <w:fldChar w:fldCharType="begin"/>
    </w:r>
    <w:r w:rsidR="00A55478">
      <w:instrText xml:space="preserve"> FILENAME  \* MERGEFORMAT </w:instrText>
    </w:r>
    <w:r w:rsidR="00A55478">
      <w:fldChar w:fldCharType="separate"/>
    </w:r>
    <w:r w:rsidR="00B44C55">
      <w:rPr>
        <w:noProof/>
      </w:rPr>
      <w:t>26381_13A_210728_FaPlaA_HLK-koord_FORMULARE.docx</w:t>
    </w:r>
    <w:r w:rsidR="00A55478">
      <w:rPr>
        <w:noProof/>
      </w:rPr>
      <w:fldChar w:fldCharType="end"/>
    </w:r>
    <w:r>
      <w:tab/>
      <w:t>Planpartner AG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A268F" w14:textId="77777777" w:rsidR="009D619A" w:rsidRDefault="009D619A" w:rsidP="00705EFF">
    <w:pPr>
      <w:pStyle w:val="04fuss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59AEC8" wp14:editId="4192F803">
              <wp:simplePos x="0" y="0"/>
              <wp:positionH relativeFrom="page">
                <wp:posOffset>972185</wp:posOffset>
              </wp:positionH>
              <wp:positionV relativeFrom="page">
                <wp:posOffset>9994900</wp:posOffset>
              </wp:positionV>
              <wp:extent cx="5616000" cy="0"/>
              <wp:effectExtent l="0" t="0" r="22860" b="2540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000" cy="0"/>
                      </a:xfrm>
                      <a:prstGeom prst="line">
                        <a:avLst/>
                      </a:prstGeom>
                      <a:ln w="6350" cmpd="sng">
                        <a:solidFill>
                          <a:schemeClr val="tx1"/>
                        </a:solidFill>
                        <a:prstDash val="solid"/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B81D34" id="Gerade Verbindung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6.55pt,787pt" to="518.75pt,78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" strokecolor="black [3213]" strokeweight=".5pt">
              <w10:wrap anchorx="page" anchory="page"/>
              <w10:anchorlock/>
            </v:line>
          </w:pict>
        </mc:Fallback>
      </mc:AlternateContent>
    </w:r>
    <w:r>
      <w:t>Schaffhausen (SH), Areal Güterverwaltung: Potentialstudie 289_13A_101217_Bec.doc</w:t>
    </w:r>
    <w:r>
      <w:tab/>
      <w:t>Planpartner AG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2B3F8" w14:textId="77777777" w:rsidR="00A55478" w:rsidRDefault="00A55478" w:rsidP="00585794">
      <w:r>
        <w:separator/>
      </w:r>
    </w:p>
  </w:footnote>
  <w:footnote w:type="continuationSeparator" w:id="0">
    <w:p w14:paraId="30B8E322" w14:textId="77777777" w:rsidR="00A55478" w:rsidRDefault="00A55478" w:rsidP="00585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FF30A" w14:textId="3921A5C1" w:rsidR="009D619A" w:rsidRDefault="009D61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ABF2" w14:textId="5AE09C80" w:rsidR="009D619A" w:rsidRDefault="009D619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B6EA" w14:textId="50A0852B" w:rsidR="009D619A" w:rsidRDefault="009D619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800D" w14:textId="4C4A530C" w:rsidR="009D619A" w:rsidRDefault="009D619A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6C8A" w14:textId="5A60D6CA" w:rsidR="009D619A" w:rsidRDefault="009D619A" w:rsidP="00651F29">
    <w:pPr>
      <w:pStyle w:val="04kopf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0DB2F198" wp14:editId="24EAFF87">
              <wp:simplePos x="0" y="0"/>
              <wp:positionH relativeFrom="page">
                <wp:posOffset>594360</wp:posOffset>
              </wp:positionH>
              <wp:positionV relativeFrom="page">
                <wp:posOffset>540385</wp:posOffset>
              </wp:positionV>
              <wp:extent cx="198000" cy="198000"/>
              <wp:effectExtent l="0" t="0" r="5715" b="5715"/>
              <wp:wrapThrough wrapText="bothSides">
                <wp:wrapPolygon edited="0">
                  <wp:start x="0" y="0"/>
                  <wp:lineTo x="0" y="19447"/>
                  <wp:lineTo x="19447" y="19447"/>
                  <wp:lineTo x="19447" y="0"/>
                  <wp:lineTo x="0" y="0"/>
                </wp:wrapPolygon>
              </wp:wrapThrough>
              <wp:docPr id="30" name="Rechteck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000" cy="198000"/>
                      </a:xfrm>
                      <a:prstGeom prst="rect">
                        <a:avLst/>
                      </a:prstGeom>
                      <a:solidFill>
                        <a:srgbClr val="EED33B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38E77" id="Rechteck 30" o:spid="_x0000_s1026" style="position:absolute;margin-left:46.8pt;margin-top:42.55pt;width:15.6pt;height:15.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" fillcolor="#eed33b" stroked="f">
              <w10:wrap type="through" anchorx="page" anchory="page"/>
              <w10:anchorlock/>
            </v:rect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6659B76E" wp14:editId="1ADEEB8D">
              <wp:simplePos x="0" y="0"/>
              <wp:positionH relativeFrom="page">
                <wp:posOffset>972185</wp:posOffset>
              </wp:positionH>
              <wp:positionV relativeFrom="page">
                <wp:posOffset>737870</wp:posOffset>
              </wp:positionV>
              <wp:extent cx="5616000" cy="0"/>
              <wp:effectExtent l="0" t="0" r="22860" b="25400"/>
              <wp:wrapNone/>
              <wp:docPr id="31" name="Gerade Verbindung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000" cy="0"/>
                      </a:xfrm>
                      <a:prstGeom prst="line">
                        <a:avLst/>
                      </a:prstGeom>
                      <a:ln w="6350" cmpd="sng">
                        <a:solidFill>
                          <a:schemeClr val="tx1"/>
                        </a:solidFill>
                        <a:prstDash val="solid"/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B03C34" id="Gerade Verbindung 3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6.55pt,58.1pt" to="518.75pt,58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" strokecolor="black [3213]" strokeweight=".5pt">
              <w10:wrap anchorx="page" anchory="page"/>
              <w10:anchorlock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6182" w14:textId="75E0CDF6" w:rsidR="009D619A" w:rsidRDefault="009D619A" w:rsidP="007C7D81">
    <w:pPr>
      <w:pStyle w:val="04kopf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E0A5024" wp14:editId="2CB15789">
              <wp:simplePos x="0" y="0"/>
              <wp:positionH relativeFrom="page">
                <wp:posOffset>972185</wp:posOffset>
              </wp:positionH>
              <wp:positionV relativeFrom="page">
                <wp:posOffset>737870</wp:posOffset>
              </wp:positionV>
              <wp:extent cx="5616000" cy="0"/>
              <wp:effectExtent l="0" t="0" r="22860" b="2540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000" cy="0"/>
                      </a:xfrm>
                      <a:prstGeom prst="line">
                        <a:avLst/>
                      </a:prstGeom>
                      <a:ln w="6350" cmpd="sng">
                        <a:solidFill>
                          <a:schemeClr val="tx1"/>
                        </a:solidFill>
                        <a:prstDash val="solid"/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0168C4" id="Gerade Verbindung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6.55pt,58.1pt" to="518.75pt,58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" strokecolor="black [3213]" strokeweight=".5pt">
              <w10:wrap anchorx="page" anchory="page"/>
              <w10:anchorlock/>
            </v:line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A77FBA3" wp14:editId="57FD6006">
              <wp:simplePos x="0" y="0"/>
              <wp:positionH relativeFrom="page">
                <wp:posOffset>594360</wp:posOffset>
              </wp:positionH>
              <wp:positionV relativeFrom="page">
                <wp:posOffset>540385</wp:posOffset>
              </wp:positionV>
              <wp:extent cx="198000" cy="198000"/>
              <wp:effectExtent l="0" t="0" r="5715" b="5715"/>
              <wp:wrapThrough wrapText="bothSides">
                <wp:wrapPolygon edited="0">
                  <wp:start x="0" y="0"/>
                  <wp:lineTo x="0" y="19447"/>
                  <wp:lineTo x="19447" y="19447"/>
                  <wp:lineTo x="19447" y="0"/>
                  <wp:lineTo x="0" y="0"/>
                </wp:wrapPolygon>
              </wp:wrapThrough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000" cy="198000"/>
                      </a:xfrm>
                      <a:prstGeom prst="rect">
                        <a:avLst/>
                      </a:prstGeom>
                      <a:solidFill>
                        <a:srgbClr val="EED33B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353D07" id="Rechteck 3" o:spid="_x0000_s1026" style="position:absolute;margin-left:46.8pt;margin-top:42.55pt;width:15.6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" fillcolor="#eed33b" stroked="f">
              <w10:wrap type="through" anchorx="page" anchory="page"/>
              <w10:anchorlock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DA94" w14:textId="7E9642EB" w:rsidR="009D619A" w:rsidRDefault="009D619A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7" w:name="anhang"/>
  <w:p w14:paraId="456574DE" w14:textId="3A965DDD" w:rsidR="009D619A" w:rsidRDefault="009D619A" w:rsidP="00651F29">
    <w:pPr>
      <w:pStyle w:val="04kopfzeile"/>
    </w:pPr>
    <w:r>
      <w:fldChar w:fldCharType="begin"/>
    </w:r>
    <w:r>
      <w:instrText xml:space="preserve"> STYLEREF \n _05_anhang_haupttitel \* MERGEFORMAT </w:instrText>
    </w:r>
    <w:r>
      <w:fldChar w:fldCharType="separate"/>
    </w:r>
    <w:r w:rsidR="00646DFB">
      <w:rPr>
        <w:noProof/>
      </w:rPr>
      <w:t>A</w:t>
    </w:r>
    <w:r>
      <w:rPr>
        <w:noProof/>
      </w:rPr>
      <w:fldChar w:fldCharType="end"/>
    </w:r>
    <w:r w:rsidRPr="00651F29">
      <w:tab/>
    </w:r>
    <w:r w:rsidR="00A55478">
      <w:fldChar w:fldCharType="begin"/>
    </w:r>
    <w:r w:rsidR="00A55478">
      <w:instrText xml:space="preserve"> STYLEREF _05_anhang_haupttitel \* MERGEFORMAT </w:instrText>
    </w:r>
    <w:r w:rsidR="00646DFB">
      <w:fldChar w:fldCharType="separate"/>
    </w:r>
    <w:r w:rsidR="00646DFB">
      <w:rPr>
        <w:noProof/>
      </w:rPr>
      <w:t>Anhang</w:t>
    </w:r>
    <w:r w:rsidR="00A55478">
      <w:rPr>
        <w:noProof/>
      </w:rPr>
      <w:fldChar w:fldCharType="end"/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87936" behindDoc="0" locked="1" layoutInCell="1" allowOverlap="1" wp14:anchorId="1EE0B674" wp14:editId="2DC4321F">
              <wp:simplePos x="0" y="0"/>
              <wp:positionH relativeFrom="page">
                <wp:posOffset>594360</wp:posOffset>
              </wp:positionH>
              <wp:positionV relativeFrom="page">
                <wp:posOffset>540385</wp:posOffset>
              </wp:positionV>
              <wp:extent cx="198000" cy="198000"/>
              <wp:effectExtent l="0" t="0" r="5715" b="5715"/>
              <wp:wrapThrough wrapText="bothSides">
                <wp:wrapPolygon edited="0">
                  <wp:start x="0" y="0"/>
                  <wp:lineTo x="0" y="19447"/>
                  <wp:lineTo x="19447" y="19447"/>
                  <wp:lineTo x="19447" y="0"/>
                  <wp:lineTo x="0" y="0"/>
                </wp:wrapPolygon>
              </wp:wrapThrough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000" cy="198000"/>
                      </a:xfrm>
                      <a:prstGeom prst="rect">
                        <a:avLst/>
                      </a:prstGeom>
                      <a:solidFill>
                        <a:srgbClr val="EED33B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E31A85" id="Rechteck 6" o:spid="_x0000_s1026" style="position:absolute;margin-left:46.8pt;margin-top:42.55pt;width:15.6pt;height:15.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" fillcolor="#eed33b" stroked="f">
              <w10:wrap type="through" anchorx="page" anchory="page"/>
              <w10:anchorlock/>
            </v:rect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88960" behindDoc="0" locked="1" layoutInCell="1" allowOverlap="1" wp14:anchorId="5AC388A8" wp14:editId="1A5E741E">
              <wp:simplePos x="0" y="0"/>
              <wp:positionH relativeFrom="page">
                <wp:posOffset>972185</wp:posOffset>
              </wp:positionH>
              <wp:positionV relativeFrom="page">
                <wp:posOffset>737870</wp:posOffset>
              </wp:positionV>
              <wp:extent cx="5616000" cy="0"/>
              <wp:effectExtent l="0" t="0" r="22860" b="254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000" cy="0"/>
                      </a:xfrm>
                      <a:prstGeom prst="line">
                        <a:avLst/>
                      </a:prstGeom>
                      <a:ln w="6350" cmpd="sng">
                        <a:solidFill>
                          <a:schemeClr val="tx1"/>
                        </a:solidFill>
                        <a:prstDash val="solid"/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F87910" id="Gerade Verbindung 7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6.55pt,58.1pt" to="518.75pt,58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" strokecolor="black [3213]" strokeweight=".5pt">
              <w10:wrap anchorx="page" anchory="page"/>
              <w10:anchorlock/>
            </v:line>
          </w:pict>
        </mc:Fallback>
      </mc:AlternateContent>
    </w:r>
    <w:r>
      <w:rPr>
        <w:noProof/>
      </w:rPr>
      <w:tab/>
    </w:r>
    <w:r w:rsidRPr="00651F29">
      <w:rPr>
        <w:rStyle w:val="04seitenzahl"/>
      </w:rPr>
      <w:fldChar w:fldCharType="begin"/>
    </w:r>
    <w:r w:rsidRPr="00651F29">
      <w:rPr>
        <w:rStyle w:val="04seitenzahl"/>
      </w:rPr>
      <w:instrText xml:space="preserve"> PAGE \* Arabic \* MERGEFORMAT </w:instrText>
    </w:r>
    <w:r w:rsidRPr="00651F29">
      <w:rPr>
        <w:rStyle w:val="04seitenzahl"/>
      </w:rPr>
      <w:fldChar w:fldCharType="separate"/>
    </w:r>
    <w:r>
      <w:rPr>
        <w:rStyle w:val="04seitenzahl"/>
      </w:rPr>
      <w:t>26</w:t>
    </w:r>
    <w:r w:rsidRPr="00651F29">
      <w:rPr>
        <w:rStyle w:val="04seitenzahl"/>
      </w:rPr>
      <w:fldChar w:fldCharType="end"/>
    </w:r>
  </w:p>
  <w:bookmarkEnd w:id="7"/>
  <w:p w14:paraId="60415418" w14:textId="65922F8C" w:rsidR="009D619A" w:rsidRDefault="009D619A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0D79" w14:textId="501CDEA5" w:rsidR="009D619A" w:rsidRDefault="009D61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97C6F"/>
    <w:multiLevelType w:val="multilevel"/>
    <w:tmpl w:val="8586FCC0"/>
    <w:lvl w:ilvl="0">
      <w:start w:val="1"/>
      <w:numFmt w:val="decimal"/>
      <w:lvlText w:val="%1."/>
      <w:lvlJc w:val="left"/>
      <w:pPr>
        <w:tabs>
          <w:tab w:val="num" w:pos="199"/>
        </w:tabs>
        <w:ind w:left="199" w:hanging="199"/>
      </w:pPr>
      <w:rPr>
        <w:rFonts w:ascii="Arial" w:hAnsi="Arial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47BC"/>
    <w:multiLevelType w:val="multilevel"/>
    <w:tmpl w:val="04DE1FFA"/>
    <w:styleLink w:val="02liste"/>
    <w:lvl w:ilvl="0">
      <w:start w:val="1"/>
      <w:numFmt w:val="decimal"/>
      <w:lvlText w:val="%1"/>
      <w:lvlJc w:val="left"/>
      <w:pPr>
        <w:tabs>
          <w:tab w:val="num" w:pos="255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95"/>
        </w:tabs>
        <w:ind w:left="0" w:firstLine="0"/>
      </w:pPr>
      <w:rPr>
        <w:rFonts w:hint="default"/>
      </w:rPr>
    </w:lvl>
    <w:lvl w:ilvl="3">
      <w:start w:val="1"/>
      <w:numFmt w:val="none"/>
      <w:lvlRestart w:val="1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lvlText w:val="%5"/>
      <w:lvlJc w:val="left"/>
      <w:pPr>
        <w:tabs>
          <w:tab w:val="num" w:pos="199"/>
        </w:tabs>
        <w:ind w:left="199" w:hanging="199"/>
      </w:pPr>
      <w:rPr>
        <w:rFonts w:hint="default"/>
        <w:b/>
        <w:bCs/>
        <w:i w:val="0"/>
        <w:iCs w:val="0"/>
      </w:rPr>
    </w:lvl>
    <w:lvl w:ilvl="5">
      <w:start w:val="1"/>
      <w:numFmt w:val="bullet"/>
      <w:lvlRestart w:val="1"/>
      <w:lvlText w:val="-"/>
      <w:lvlJc w:val="left"/>
      <w:pPr>
        <w:tabs>
          <w:tab w:val="num" w:pos="199"/>
        </w:tabs>
        <w:ind w:left="199" w:hanging="199"/>
      </w:pPr>
      <w:rPr>
        <w:rFonts w:ascii="Arial" w:hAnsi="Arial" w:hint="default"/>
      </w:rPr>
    </w:lvl>
    <w:lvl w:ilvl="6">
      <w:start w:val="1"/>
      <w:numFmt w:val="bullet"/>
      <w:lvlRestart w:val="1"/>
      <w:lvlText w:val=""/>
      <w:lvlJc w:val="left"/>
      <w:pPr>
        <w:tabs>
          <w:tab w:val="num" w:pos="199"/>
        </w:tabs>
        <w:ind w:left="199" w:hanging="199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0C9204B"/>
    <w:multiLevelType w:val="multilevel"/>
    <w:tmpl w:val="EC66A792"/>
    <w:numStyleLink w:val="04gliederunganhang"/>
  </w:abstractNum>
  <w:abstractNum w:abstractNumId="4" w15:restartNumberingAfterBreak="0">
    <w:nsid w:val="15F91F8D"/>
    <w:multiLevelType w:val="hybridMultilevel"/>
    <w:tmpl w:val="3DDEED7C"/>
    <w:lvl w:ilvl="0" w:tplc="8E4ED03C">
      <w:start w:val="1"/>
      <w:numFmt w:val="bullet"/>
      <w:pStyle w:val="04aufzaehlungstrich"/>
      <w:lvlText w:val="-"/>
      <w:lvlJc w:val="left"/>
      <w:pPr>
        <w:tabs>
          <w:tab w:val="num" w:pos="199"/>
        </w:tabs>
        <w:ind w:left="199" w:hanging="199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1D14"/>
    <w:multiLevelType w:val="hybridMultilevel"/>
    <w:tmpl w:val="89D064AA"/>
    <w:lvl w:ilvl="0" w:tplc="6478CDDC">
      <w:start w:val="1"/>
      <w:numFmt w:val="lowerLetter"/>
      <w:lvlText w:val="%1)"/>
      <w:lvlJc w:val="left"/>
      <w:pPr>
        <w:ind w:left="780" w:hanging="568"/>
      </w:pPr>
      <w:rPr>
        <w:rFonts w:ascii="Times New Roman" w:eastAsia="Times New Roman" w:hAnsi="Times New Roman" w:hint="default"/>
        <w:sz w:val="18"/>
        <w:szCs w:val="18"/>
      </w:rPr>
    </w:lvl>
    <w:lvl w:ilvl="1" w:tplc="F06297A4">
      <w:start w:val="1"/>
      <w:numFmt w:val="bullet"/>
      <w:lvlText w:val="•"/>
      <w:lvlJc w:val="left"/>
      <w:pPr>
        <w:ind w:left="1736" w:hanging="568"/>
      </w:pPr>
      <w:rPr>
        <w:rFonts w:hint="default"/>
      </w:rPr>
    </w:lvl>
    <w:lvl w:ilvl="2" w:tplc="EEFE3DD0">
      <w:start w:val="1"/>
      <w:numFmt w:val="bullet"/>
      <w:lvlText w:val="•"/>
      <w:lvlJc w:val="left"/>
      <w:pPr>
        <w:ind w:left="2692" w:hanging="568"/>
      </w:pPr>
      <w:rPr>
        <w:rFonts w:hint="default"/>
      </w:rPr>
    </w:lvl>
    <w:lvl w:ilvl="3" w:tplc="D9F4F510">
      <w:start w:val="1"/>
      <w:numFmt w:val="bullet"/>
      <w:lvlText w:val="•"/>
      <w:lvlJc w:val="left"/>
      <w:pPr>
        <w:ind w:left="3649" w:hanging="568"/>
      </w:pPr>
      <w:rPr>
        <w:rFonts w:hint="default"/>
      </w:rPr>
    </w:lvl>
    <w:lvl w:ilvl="4" w:tplc="E7DC9F1E">
      <w:start w:val="1"/>
      <w:numFmt w:val="bullet"/>
      <w:lvlText w:val="•"/>
      <w:lvlJc w:val="left"/>
      <w:pPr>
        <w:ind w:left="4605" w:hanging="568"/>
      </w:pPr>
      <w:rPr>
        <w:rFonts w:hint="default"/>
      </w:rPr>
    </w:lvl>
    <w:lvl w:ilvl="5" w:tplc="CE3098E0">
      <w:start w:val="1"/>
      <w:numFmt w:val="bullet"/>
      <w:lvlText w:val="•"/>
      <w:lvlJc w:val="left"/>
      <w:pPr>
        <w:ind w:left="5562" w:hanging="568"/>
      </w:pPr>
      <w:rPr>
        <w:rFonts w:hint="default"/>
      </w:rPr>
    </w:lvl>
    <w:lvl w:ilvl="6" w:tplc="692C52E4">
      <w:start w:val="1"/>
      <w:numFmt w:val="bullet"/>
      <w:lvlText w:val="•"/>
      <w:lvlJc w:val="left"/>
      <w:pPr>
        <w:ind w:left="6518" w:hanging="568"/>
      </w:pPr>
      <w:rPr>
        <w:rFonts w:hint="default"/>
      </w:rPr>
    </w:lvl>
    <w:lvl w:ilvl="7" w:tplc="884A023E">
      <w:start w:val="1"/>
      <w:numFmt w:val="bullet"/>
      <w:lvlText w:val="•"/>
      <w:lvlJc w:val="left"/>
      <w:pPr>
        <w:ind w:left="7475" w:hanging="568"/>
      </w:pPr>
      <w:rPr>
        <w:rFonts w:hint="default"/>
      </w:rPr>
    </w:lvl>
    <w:lvl w:ilvl="8" w:tplc="72B0551C">
      <w:start w:val="1"/>
      <w:numFmt w:val="bullet"/>
      <w:lvlText w:val="•"/>
      <w:lvlJc w:val="left"/>
      <w:pPr>
        <w:ind w:left="8431" w:hanging="568"/>
      </w:pPr>
      <w:rPr>
        <w:rFonts w:hint="default"/>
      </w:rPr>
    </w:lvl>
  </w:abstractNum>
  <w:abstractNum w:abstractNumId="6" w15:restartNumberingAfterBreak="0">
    <w:nsid w:val="1F7576CB"/>
    <w:multiLevelType w:val="hybridMultilevel"/>
    <w:tmpl w:val="52BC5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82E42"/>
    <w:multiLevelType w:val="multilevel"/>
    <w:tmpl w:val="EC66A792"/>
    <w:styleLink w:val="04gliederunganhang"/>
    <w:lvl w:ilvl="0">
      <w:start w:val="1"/>
      <w:numFmt w:val="upperLetter"/>
      <w:pStyle w:val="05anhanghaupttitel"/>
      <w:lvlText w:val="%1"/>
      <w:lvlJc w:val="left"/>
      <w:pPr>
        <w:tabs>
          <w:tab w:val="num" w:pos="255"/>
        </w:tabs>
        <w:ind w:left="0" w:firstLine="0"/>
      </w:pPr>
      <w:rPr>
        <w:rFonts w:hint="default"/>
      </w:rPr>
    </w:lvl>
    <w:lvl w:ilvl="1">
      <w:start w:val="1"/>
      <w:numFmt w:val="decimal"/>
      <w:pStyle w:val="05anhangtitel"/>
      <w:lvlText w:val="%1%2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2">
      <w:start w:val="1"/>
      <w:numFmt w:val="decimal"/>
      <w:pStyle w:val="05anhanguntertitel"/>
      <w:lvlText w:val="%1%2.%3"/>
      <w:lvlJc w:val="left"/>
      <w:pPr>
        <w:tabs>
          <w:tab w:val="num" w:pos="595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AA94606"/>
    <w:multiLevelType w:val="hybridMultilevel"/>
    <w:tmpl w:val="3AF672DC"/>
    <w:lvl w:ilvl="0" w:tplc="EB6E8FCA">
      <w:start w:val="1"/>
      <w:numFmt w:val="decimal"/>
      <w:lvlText w:val="%1."/>
      <w:lvlJc w:val="left"/>
      <w:pPr>
        <w:ind w:left="496" w:hanging="285"/>
      </w:pPr>
      <w:rPr>
        <w:rFonts w:ascii="Times New Roman" w:eastAsia="Times New Roman" w:hAnsi="Times New Roman" w:hint="default"/>
        <w:b/>
        <w:bCs/>
        <w:spacing w:val="-1"/>
        <w:w w:val="118"/>
        <w:sz w:val="24"/>
        <w:szCs w:val="24"/>
      </w:rPr>
    </w:lvl>
    <w:lvl w:ilvl="1" w:tplc="AAC85186">
      <w:start w:val="2"/>
      <w:numFmt w:val="decimal"/>
      <w:lvlText w:val="%2."/>
      <w:lvlJc w:val="left"/>
      <w:pPr>
        <w:ind w:left="212" w:hanging="708"/>
      </w:pPr>
      <w:rPr>
        <w:rFonts w:ascii="Times New Roman" w:eastAsia="Times New Roman" w:hAnsi="Times New Roman" w:hint="default"/>
        <w:spacing w:val="-1"/>
        <w:w w:val="111"/>
        <w:sz w:val="18"/>
        <w:szCs w:val="18"/>
      </w:rPr>
    </w:lvl>
    <w:lvl w:ilvl="2" w:tplc="EDCC485E">
      <w:start w:val="1"/>
      <w:numFmt w:val="bullet"/>
      <w:lvlText w:val="•"/>
      <w:lvlJc w:val="left"/>
      <w:pPr>
        <w:ind w:left="2863" w:hanging="708"/>
      </w:pPr>
      <w:rPr>
        <w:rFonts w:hint="default"/>
      </w:rPr>
    </w:lvl>
    <w:lvl w:ilvl="3" w:tplc="C1C68194">
      <w:start w:val="1"/>
      <w:numFmt w:val="bullet"/>
      <w:lvlText w:val="•"/>
      <w:lvlJc w:val="left"/>
      <w:pPr>
        <w:ind w:left="3798" w:hanging="708"/>
      </w:pPr>
      <w:rPr>
        <w:rFonts w:hint="default"/>
      </w:rPr>
    </w:lvl>
    <w:lvl w:ilvl="4" w:tplc="70C81A76">
      <w:start w:val="1"/>
      <w:numFmt w:val="bullet"/>
      <w:lvlText w:val="•"/>
      <w:lvlJc w:val="left"/>
      <w:pPr>
        <w:ind w:left="4733" w:hanging="708"/>
      </w:pPr>
      <w:rPr>
        <w:rFonts w:hint="default"/>
      </w:rPr>
    </w:lvl>
    <w:lvl w:ilvl="5" w:tplc="7C985C92">
      <w:start w:val="1"/>
      <w:numFmt w:val="bullet"/>
      <w:lvlText w:val="•"/>
      <w:lvlJc w:val="left"/>
      <w:pPr>
        <w:ind w:left="5668" w:hanging="708"/>
      </w:pPr>
      <w:rPr>
        <w:rFonts w:hint="default"/>
      </w:rPr>
    </w:lvl>
    <w:lvl w:ilvl="6" w:tplc="C416083C">
      <w:start w:val="1"/>
      <w:numFmt w:val="bullet"/>
      <w:lvlText w:val="•"/>
      <w:lvlJc w:val="left"/>
      <w:pPr>
        <w:ind w:left="6603" w:hanging="708"/>
      </w:pPr>
      <w:rPr>
        <w:rFonts w:hint="default"/>
      </w:rPr>
    </w:lvl>
    <w:lvl w:ilvl="7" w:tplc="5A7E13E8">
      <w:start w:val="1"/>
      <w:numFmt w:val="bullet"/>
      <w:lvlText w:val="•"/>
      <w:lvlJc w:val="left"/>
      <w:pPr>
        <w:ind w:left="7538" w:hanging="708"/>
      </w:pPr>
      <w:rPr>
        <w:rFonts w:hint="default"/>
      </w:rPr>
    </w:lvl>
    <w:lvl w:ilvl="8" w:tplc="F6523CA6">
      <w:start w:val="1"/>
      <w:numFmt w:val="bullet"/>
      <w:lvlText w:val="•"/>
      <w:lvlJc w:val="left"/>
      <w:pPr>
        <w:ind w:left="8474" w:hanging="708"/>
      </w:pPr>
      <w:rPr>
        <w:rFonts w:hint="default"/>
      </w:rPr>
    </w:lvl>
  </w:abstractNum>
  <w:abstractNum w:abstractNumId="9" w15:restartNumberingAfterBreak="0">
    <w:nsid w:val="2CC52EBB"/>
    <w:multiLevelType w:val="hybridMultilevel"/>
    <w:tmpl w:val="DFEC0430"/>
    <w:lvl w:ilvl="0" w:tplc="04070017">
      <w:start w:val="1"/>
      <w:numFmt w:val="lowerLetter"/>
      <w:pStyle w:val="04nummerierung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76D5"/>
    <w:multiLevelType w:val="multilevel"/>
    <w:tmpl w:val="EC66A792"/>
    <w:numStyleLink w:val="04gliederunganhang"/>
  </w:abstractNum>
  <w:abstractNum w:abstractNumId="11" w15:restartNumberingAfterBreak="0">
    <w:nsid w:val="37741D36"/>
    <w:multiLevelType w:val="hybridMultilevel"/>
    <w:tmpl w:val="A31A95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3D8"/>
    <w:multiLevelType w:val="multilevel"/>
    <w:tmpl w:val="020A9AF0"/>
    <w:numStyleLink w:val="04gliederung"/>
  </w:abstractNum>
  <w:abstractNum w:abstractNumId="13" w15:restartNumberingAfterBreak="0">
    <w:nsid w:val="4CE36701"/>
    <w:multiLevelType w:val="hybridMultilevel"/>
    <w:tmpl w:val="A6B8920C"/>
    <w:lvl w:ilvl="0" w:tplc="83003B6A">
      <w:start w:val="1"/>
      <w:numFmt w:val="bullet"/>
      <w:lvlText w:val="-"/>
      <w:lvlJc w:val="left"/>
      <w:pPr>
        <w:ind w:left="780" w:hanging="568"/>
      </w:pPr>
      <w:rPr>
        <w:rFonts w:ascii="Times New Roman" w:eastAsia="Times New Roman" w:hAnsi="Times New Roman" w:hint="default"/>
        <w:sz w:val="18"/>
        <w:szCs w:val="18"/>
      </w:rPr>
    </w:lvl>
    <w:lvl w:ilvl="1" w:tplc="E5EAD334">
      <w:start w:val="1"/>
      <w:numFmt w:val="bullet"/>
      <w:lvlText w:val="•"/>
      <w:lvlJc w:val="left"/>
      <w:pPr>
        <w:ind w:left="1736" w:hanging="568"/>
      </w:pPr>
      <w:rPr>
        <w:rFonts w:hint="default"/>
      </w:rPr>
    </w:lvl>
    <w:lvl w:ilvl="2" w:tplc="172A033E">
      <w:start w:val="1"/>
      <w:numFmt w:val="bullet"/>
      <w:lvlText w:val="•"/>
      <w:lvlJc w:val="left"/>
      <w:pPr>
        <w:ind w:left="2692" w:hanging="568"/>
      </w:pPr>
      <w:rPr>
        <w:rFonts w:hint="default"/>
      </w:rPr>
    </w:lvl>
    <w:lvl w:ilvl="3" w:tplc="D6E494C2">
      <w:start w:val="1"/>
      <w:numFmt w:val="bullet"/>
      <w:lvlText w:val="•"/>
      <w:lvlJc w:val="left"/>
      <w:pPr>
        <w:ind w:left="3649" w:hanging="568"/>
      </w:pPr>
      <w:rPr>
        <w:rFonts w:hint="default"/>
      </w:rPr>
    </w:lvl>
    <w:lvl w:ilvl="4" w:tplc="3AC61CE0">
      <w:start w:val="1"/>
      <w:numFmt w:val="bullet"/>
      <w:lvlText w:val="•"/>
      <w:lvlJc w:val="left"/>
      <w:pPr>
        <w:ind w:left="4605" w:hanging="568"/>
      </w:pPr>
      <w:rPr>
        <w:rFonts w:hint="default"/>
      </w:rPr>
    </w:lvl>
    <w:lvl w:ilvl="5" w:tplc="FDBA8534">
      <w:start w:val="1"/>
      <w:numFmt w:val="bullet"/>
      <w:lvlText w:val="•"/>
      <w:lvlJc w:val="left"/>
      <w:pPr>
        <w:ind w:left="5562" w:hanging="568"/>
      </w:pPr>
      <w:rPr>
        <w:rFonts w:hint="default"/>
      </w:rPr>
    </w:lvl>
    <w:lvl w:ilvl="6" w:tplc="A4E42D42">
      <w:start w:val="1"/>
      <w:numFmt w:val="bullet"/>
      <w:lvlText w:val="•"/>
      <w:lvlJc w:val="left"/>
      <w:pPr>
        <w:ind w:left="6518" w:hanging="568"/>
      </w:pPr>
      <w:rPr>
        <w:rFonts w:hint="default"/>
      </w:rPr>
    </w:lvl>
    <w:lvl w:ilvl="7" w:tplc="8AD0BF52">
      <w:start w:val="1"/>
      <w:numFmt w:val="bullet"/>
      <w:lvlText w:val="•"/>
      <w:lvlJc w:val="left"/>
      <w:pPr>
        <w:ind w:left="7475" w:hanging="568"/>
      </w:pPr>
      <w:rPr>
        <w:rFonts w:hint="default"/>
      </w:rPr>
    </w:lvl>
    <w:lvl w:ilvl="8" w:tplc="2B8ADBB4">
      <w:start w:val="1"/>
      <w:numFmt w:val="bullet"/>
      <w:lvlText w:val="•"/>
      <w:lvlJc w:val="left"/>
      <w:pPr>
        <w:ind w:left="8431" w:hanging="568"/>
      </w:pPr>
      <w:rPr>
        <w:rFonts w:hint="default"/>
      </w:rPr>
    </w:lvl>
  </w:abstractNum>
  <w:abstractNum w:abstractNumId="14" w15:restartNumberingAfterBreak="0">
    <w:nsid w:val="5C740D23"/>
    <w:multiLevelType w:val="hybridMultilevel"/>
    <w:tmpl w:val="D144CE50"/>
    <w:lvl w:ilvl="0" w:tplc="7D0CC57A">
      <w:start w:val="1"/>
      <w:numFmt w:val="bullet"/>
      <w:pStyle w:val="04aufzaehlungpunkt"/>
      <w:lvlText w:val=""/>
      <w:lvlJc w:val="left"/>
      <w:pPr>
        <w:tabs>
          <w:tab w:val="num" w:pos="199"/>
        </w:tabs>
        <w:ind w:left="199" w:hanging="19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C1682"/>
    <w:multiLevelType w:val="multilevel"/>
    <w:tmpl w:val="020A9AF0"/>
    <w:styleLink w:val="04gliederung"/>
    <w:lvl w:ilvl="0">
      <w:start w:val="1"/>
      <w:numFmt w:val="decimal"/>
      <w:pStyle w:val="04haupttitel"/>
      <w:lvlText w:val="%1"/>
      <w:lvlJc w:val="left"/>
      <w:pPr>
        <w:tabs>
          <w:tab w:val="num" w:pos="255"/>
        </w:tabs>
        <w:ind w:left="0" w:firstLine="0"/>
      </w:pPr>
      <w:rPr>
        <w:rFonts w:hint="default"/>
      </w:rPr>
    </w:lvl>
    <w:lvl w:ilvl="1">
      <w:start w:val="1"/>
      <w:numFmt w:val="decimal"/>
      <w:pStyle w:val="04titel"/>
      <w:lvlText w:val="%1.%2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2">
      <w:start w:val="1"/>
      <w:numFmt w:val="decimal"/>
      <w:pStyle w:val="04untertitel"/>
      <w:lvlText w:val="%1.%2.%3"/>
      <w:lvlJc w:val="left"/>
      <w:pPr>
        <w:tabs>
          <w:tab w:val="num" w:pos="595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B8B12E9"/>
    <w:multiLevelType w:val="multilevel"/>
    <w:tmpl w:val="55B67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CB2C13"/>
    <w:multiLevelType w:val="multilevel"/>
    <w:tmpl w:val="1386499C"/>
    <w:styleLink w:val="04tabellenaufzaehlung"/>
    <w:lvl w:ilvl="0">
      <w:start w:val="1"/>
      <w:numFmt w:val="bullet"/>
      <w:lvlText w:val="-"/>
      <w:lvlJc w:val="left"/>
      <w:pPr>
        <w:ind w:left="170" w:hanging="17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ind w:left="170" w:hanging="170"/>
      </w:pPr>
      <w:rPr>
        <w:rFonts w:hint="default"/>
      </w:rPr>
    </w:lvl>
    <w:lvl w:ilvl="2">
      <w:start w:val="1"/>
      <w:numFmt w:val="none"/>
      <w:lvlText w:val=""/>
      <w:lvlJc w:val="left"/>
      <w:pPr>
        <w:ind w:left="170" w:hanging="170"/>
      </w:pPr>
      <w:rPr>
        <w:rFonts w:hint="default"/>
      </w:rPr>
    </w:lvl>
    <w:lvl w:ilvl="3">
      <w:start w:val="1"/>
      <w:numFmt w:val="none"/>
      <w:lvlText w:val=""/>
      <w:lvlJc w:val="left"/>
      <w:pPr>
        <w:ind w:left="170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170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170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170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17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170"/>
      </w:pPr>
      <w:rPr>
        <w:rFonts w:hint="default"/>
      </w:rPr>
    </w:lvl>
  </w:abstractNum>
  <w:abstractNum w:abstractNumId="18" w15:restartNumberingAfterBreak="0">
    <w:nsid w:val="7E2A6102"/>
    <w:multiLevelType w:val="hybridMultilevel"/>
    <w:tmpl w:val="DFEC0430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4"/>
  </w:num>
  <w:num w:numId="5">
    <w:abstractNumId w:val="4"/>
  </w:num>
  <w:num w:numId="6">
    <w:abstractNumId w:val="2"/>
  </w:num>
  <w:num w:numId="7">
    <w:abstractNumId w:val="7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3"/>
  </w:num>
  <w:num w:numId="17">
    <w:abstractNumId w:val="5"/>
  </w:num>
  <w:num w:numId="18">
    <w:abstractNumId w:val="1"/>
  </w:num>
  <w:num w:numId="19">
    <w:abstractNumId w:val="13"/>
  </w:num>
  <w:num w:numId="20">
    <w:abstractNumId w:val="0"/>
  </w:num>
  <w:num w:numId="21">
    <w:abstractNumId w:val="8"/>
  </w:num>
  <w:num w:numId="22">
    <w:abstractNumId w:val="18"/>
  </w:num>
  <w:num w:numId="23">
    <w:abstractNumId w:val="3"/>
  </w:num>
  <w:num w:numId="24">
    <w:abstractNumId w:val="16"/>
  </w:num>
  <w:num w:numId="25">
    <w:abstractNumId w:val="3"/>
  </w:num>
  <w:num w:numId="26">
    <w:abstractNumId w:val="11"/>
  </w:num>
  <w:num w:numId="2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attachedTemplate r:id="rId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EB"/>
    <w:rsid w:val="0000194A"/>
    <w:rsid w:val="000029EF"/>
    <w:rsid w:val="00007671"/>
    <w:rsid w:val="0001002A"/>
    <w:rsid w:val="00011004"/>
    <w:rsid w:val="000151BC"/>
    <w:rsid w:val="000163A9"/>
    <w:rsid w:val="000217BB"/>
    <w:rsid w:val="00024ED6"/>
    <w:rsid w:val="00024F39"/>
    <w:rsid w:val="00027C84"/>
    <w:rsid w:val="00027F27"/>
    <w:rsid w:val="00031F14"/>
    <w:rsid w:val="0003359C"/>
    <w:rsid w:val="0003378A"/>
    <w:rsid w:val="00034A22"/>
    <w:rsid w:val="00036D69"/>
    <w:rsid w:val="00043EAE"/>
    <w:rsid w:val="000461B2"/>
    <w:rsid w:val="00047912"/>
    <w:rsid w:val="0004795B"/>
    <w:rsid w:val="00050899"/>
    <w:rsid w:val="00051FDB"/>
    <w:rsid w:val="000539A0"/>
    <w:rsid w:val="00054205"/>
    <w:rsid w:val="00055D5F"/>
    <w:rsid w:val="000576B0"/>
    <w:rsid w:val="00057C13"/>
    <w:rsid w:val="00060B69"/>
    <w:rsid w:val="00060D5D"/>
    <w:rsid w:val="00060E48"/>
    <w:rsid w:val="0006140C"/>
    <w:rsid w:val="0006225F"/>
    <w:rsid w:val="00064953"/>
    <w:rsid w:val="00064AD2"/>
    <w:rsid w:val="00065458"/>
    <w:rsid w:val="00066C16"/>
    <w:rsid w:val="00070AD4"/>
    <w:rsid w:val="00074E25"/>
    <w:rsid w:val="000774B5"/>
    <w:rsid w:val="000777A3"/>
    <w:rsid w:val="0007785E"/>
    <w:rsid w:val="00077A06"/>
    <w:rsid w:val="00085248"/>
    <w:rsid w:val="00086CFB"/>
    <w:rsid w:val="00087AA9"/>
    <w:rsid w:val="00096038"/>
    <w:rsid w:val="00096D8B"/>
    <w:rsid w:val="00097366"/>
    <w:rsid w:val="000A180A"/>
    <w:rsid w:val="000A1FDD"/>
    <w:rsid w:val="000A57F6"/>
    <w:rsid w:val="000B13B4"/>
    <w:rsid w:val="000B2C53"/>
    <w:rsid w:val="000B2D14"/>
    <w:rsid w:val="000B4E35"/>
    <w:rsid w:val="000B4FA0"/>
    <w:rsid w:val="000C0088"/>
    <w:rsid w:val="000C04A3"/>
    <w:rsid w:val="000C11A5"/>
    <w:rsid w:val="000C28B1"/>
    <w:rsid w:val="000C55B9"/>
    <w:rsid w:val="000C68CB"/>
    <w:rsid w:val="000C7CCE"/>
    <w:rsid w:val="000D0EFA"/>
    <w:rsid w:val="000D146E"/>
    <w:rsid w:val="000D1B32"/>
    <w:rsid w:val="000D28A5"/>
    <w:rsid w:val="000D3034"/>
    <w:rsid w:val="000E0655"/>
    <w:rsid w:val="000E1790"/>
    <w:rsid w:val="000E1917"/>
    <w:rsid w:val="000E5CA1"/>
    <w:rsid w:val="000E688B"/>
    <w:rsid w:val="000F18FF"/>
    <w:rsid w:val="000F2807"/>
    <w:rsid w:val="000F311B"/>
    <w:rsid w:val="000F65F8"/>
    <w:rsid w:val="000F798D"/>
    <w:rsid w:val="00100E70"/>
    <w:rsid w:val="0010149A"/>
    <w:rsid w:val="00106A37"/>
    <w:rsid w:val="00110A6D"/>
    <w:rsid w:val="001170D3"/>
    <w:rsid w:val="001207A1"/>
    <w:rsid w:val="00121F81"/>
    <w:rsid w:val="001227B6"/>
    <w:rsid w:val="0012451D"/>
    <w:rsid w:val="00125277"/>
    <w:rsid w:val="00131EF2"/>
    <w:rsid w:val="0013315D"/>
    <w:rsid w:val="001369CA"/>
    <w:rsid w:val="00143ACF"/>
    <w:rsid w:val="00144440"/>
    <w:rsid w:val="0014522E"/>
    <w:rsid w:val="00147370"/>
    <w:rsid w:val="00154515"/>
    <w:rsid w:val="00156270"/>
    <w:rsid w:val="00160A13"/>
    <w:rsid w:val="001614DF"/>
    <w:rsid w:val="0016184F"/>
    <w:rsid w:val="00163A29"/>
    <w:rsid w:val="0016553A"/>
    <w:rsid w:val="001656F9"/>
    <w:rsid w:val="00166874"/>
    <w:rsid w:val="00166B63"/>
    <w:rsid w:val="00170A5D"/>
    <w:rsid w:val="00170E10"/>
    <w:rsid w:val="00171217"/>
    <w:rsid w:val="0017276D"/>
    <w:rsid w:val="0017483E"/>
    <w:rsid w:val="00180E35"/>
    <w:rsid w:val="00183A25"/>
    <w:rsid w:val="001878DB"/>
    <w:rsid w:val="00192C5C"/>
    <w:rsid w:val="001951E6"/>
    <w:rsid w:val="001971D8"/>
    <w:rsid w:val="001A15A0"/>
    <w:rsid w:val="001A2338"/>
    <w:rsid w:val="001A3987"/>
    <w:rsid w:val="001A4E62"/>
    <w:rsid w:val="001A7185"/>
    <w:rsid w:val="001C10AE"/>
    <w:rsid w:val="001C158D"/>
    <w:rsid w:val="001C264C"/>
    <w:rsid w:val="001C3DFC"/>
    <w:rsid w:val="001C4B0B"/>
    <w:rsid w:val="001C76E2"/>
    <w:rsid w:val="001C7BA9"/>
    <w:rsid w:val="001D146E"/>
    <w:rsid w:val="001D2A59"/>
    <w:rsid w:val="001D2BA7"/>
    <w:rsid w:val="001D5F73"/>
    <w:rsid w:val="001E05A7"/>
    <w:rsid w:val="001E0A24"/>
    <w:rsid w:val="001E59FF"/>
    <w:rsid w:val="001E6E53"/>
    <w:rsid w:val="001F0382"/>
    <w:rsid w:val="001F2EAA"/>
    <w:rsid w:val="00200B48"/>
    <w:rsid w:val="00200CAA"/>
    <w:rsid w:val="00200CED"/>
    <w:rsid w:val="0020260C"/>
    <w:rsid w:val="00203DE2"/>
    <w:rsid w:val="002116AA"/>
    <w:rsid w:val="00211E43"/>
    <w:rsid w:val="00212519"/>
    <w:rsid w:val="00212573"/>
    <w:rsid w:val="00212CAD"/>
    <w:rsid w:val="00215AC6"/>
    <w:rsid w:val="002163F8"/>
    <w:rsid w:val="002233CF"/>
    <w:rsid w:val="00225050"/>
    <w:rsid w:val="00225333"/>
    <w:rsid w:val="002330DA"/>
    <w:rsid w:val="00235E8B"/>
    <w:rsid w:val="00237EA1"/>
    <w:rsid w:val="00237FF4"/>
    <w:rsid w:val="0024281E"/>
    <w:rsid w:val="00246F5C"/>
    <w:rsid w:val="002477EE"/>
    <w:rsid w:val="002507AD"/>
    <w:rsid w:val="002510B7"/>
    <w:rsid w:val="00252658"/>
    <w:rsid w:val="00252B9C"/>
    <w:rsid w:val="00257005"/>
    <w:rsid w:val="00257D3D"/>
    <w:rsid w:val="00263719"/>
    <w:rsid w:val="00263C9A"/>
    <w:rsid w:val="002670EB"/>
    <w:rsid w:val="0027112F"/>
    <w:rsid w:val="00274ED9"/>
    <w:rsid w:val="0028044E"/>
    <w:rsid w:val="00280B8A"/>
    <w:rsid w:val="002817E4"/>
    <w:rsid w:val="002843CA"/>
    <w:rsid w:val="00284BDF"/>
    <w:rsid w:val="0028668E"/>
    <w:rsid w:val="00291E37"/>
    <w:rsid w:val="002935FE"/>
    <w:rsid w:val="00294BA6"/>
    <w:rsid w:val="002A0913"/>
    <w:rsid w:val="002A0DF9"/>
    <w:rsid w:val="002A147E"/>
    <w:rsid w:val="002A1A23"/>
    <w:rsid w:val="002A3624"/>
    <w:rsid w:val="002A3A7F"/>
    <w:rsid w:val="002A797B"/>
    <w:rsid w:val="002B04DD"/>
    <w:rsid w:val="002B08E0"/>
    <w:rsid w:val="002B11EF"/>
    <w:rsid w:val="002B2C9D"/>
    <w:rsid w:val="002B7C60"/>
    <w:rsid w:val="002B7F10"/>
    <w:rsid w:val="002C5094"/>
    <w:rsid w:val="002C7B67"/>
    <w:rsid w:val="002D218C"/>
    <w:rsid w:val="002D522E"/>
    <w:rsid w:val="002D6D97"/>
    <w:rsid w:val="002D6F8B"/>
    <w:rsid w:val="002E0A13"/>
    <w:rsid w:val="002E0A30"/>
    <w:rsid w:val="002E4EF0"/>
    <w:rsid w:val="002E52D5"/>
    <w:rsid w:val="002E5817"/>
    <w:rsid w:val="002F00CC"/>
    <w:rsid w:val="002F17FE"/>
    <w:rsid w:val="002F500A"/>
    <w:rsid w:val="002F5015"/>
    <w:rsid w:val="002F5B9B"/>
    <w:rsid w:val="002F7F9C"/>
    <w:rsid w:val="00302806"/>
    <w:rsid w:val="003040E9"/>
    <w:rsid w:val="00305235"/>
    <w:rsid w:val="00310FE9"/>
    <w:rsid w:val="00313148"/>
    <w:rsid w:val="00314176"/>
    <w:rsid w:val="0031510A"/>
    <w:rsid w:val="00315C23"/>
    <w:rsid w:val="003208C1"/>
    <w:rsid w:val="00322BF4"/>
    <w:rsid w:val="003268F9"/>
    <w:rsid w:val="00331C11"/>
    <w:rsid w:val="0033359D"/>
    <w:rsid w:val="00335275"/>
    <w:rsid w:val="0033556A"/>
    <w:rsid w:val="00337518"/>
    <w:rsid w:val="003408A6"/>
    <w:rsid w:val="0034415E"/>
    <w:rsid w:val="00345E82"/>
    <w:rsid w:val="00346ABE"/>
    <w:rsid w:val="003515D3"/>
    <w:rsid w:val="0035163B"/>
    <w:rsid w:val="00352C75"/>
    <w:rsid w:val="0035551F"/>
    <w:rsid w:val="00357AD7"/>
    <w:rsid w:val="00363A91"/>
    <w:rsid w:val="0036588E"/>
    <w:rsid w:val="00371530"/>
    <w:rsid w:val="0037168D"/>
    <w:rsid w:val="00375322"/>
    <w:rsid w:val="00376B9F"/>
    <w:rsid w:val="00377652"/>
    <w:rsid w:val="003777C3"/>
    <w:rsid w:val="00381842"/>
    <w:rsid w:val="00382421"/>
    <w:rsid w:val="0038388A"/>
    <w:rsid w:val="00383C9D"/>
    <w:rsid w:val="00387D55"/>
    <w:rsid w:val="00387DA1"/>
    <w:rsid w:val="003901E0"/>
    <w:rsid w:val="003903EE"/>
    <w:rsid w:val="00391053"/>
    <w:rsid w:val="00393F29"/>
    <w:rsid w:val="00395F17"/>
    <w:rsid w:val="003A03A8"/>
    <w:rsid w:val="003A12A3"/>
    <w:rsid w:val="003A63F5"/>
    <w:rsid w:val="003A6BAF"/>
    <w:rsid w:val="003A7511"/>
    <w:rsid w:val="003B0AE4"/>
    <w:rsid w:val="003B1150"/>
    <w:rsid w:val="003B17F5"/>
    <w:rsid w:val="003B1EC7"/>
    <w:rsid w:val="003B348E"/>
    <w:rsid w:val="003C0350"/>
    <w:rsid w:val="003C17B4"/>
    <w:rsid w:val="003C3ED6"/>
    <w:rsid w:val="003D1EBD"/>
    <w:rsid w:val="003D345B"/>
    <w:rsid w:val="003D40B4"/>
    <w:rsid w:val="003D4F21"/>
    <w:rsid w:val="003D700A"/>
    <w:rsid w:val="003E09DD"/>
    <w:rsid w:val="003E3BAF"/>
    <w:rsid w:val="003E3BBD"/>
    <w:rsid w:val="003F0424"/>
    <w:rsid w:val="003F312C"/>
    <w:rsid w:val="003F336A"/>
    <w:rsid w:val="003F5C9D"/>
    <w:rsid w:val="003F7163"/>
    <w:rsid w:val="003F7230"/>
    <w:rsid w:val="0040228D"/>
    <w:rsid w:val="00407230"/>
    <w:rsid w:val="00410A19"/>
    <w:rsid w:val="00414E6F"/>
    <w:rsid w:val="00416FA8"/>
    <w:rsid w:val="0042023D"/>
    <w:rsid w:val="00423C8C"/>
    <w:rsid w:val="004271A1"/>
    <w:rsid w:val="004272AD"/>
    <w:rsid w:val="00427884"/>
    <w:rsid w:val="00430343"/>
    <w:rsid w:val="00431FDA"/>
    <w:rsid w:val="0044047A"/>
    <w:rsid w:val="00441928"/>
    <w:rsid w:val="004439DB"/>
    <w:rsid w:val="00443AB6"/>
    <w:rsid w:val="00451BE6"/>
    <w:rsid w:val="0045657E"/>
    <w:rsid w:val="00456B14"/>
    <w:rsid w:val="00460D2A"/>
    <w:rsid w:val="00460F18"/>
    <w:rsid w:val="004634D1"/>
    <w:rsid w:val="00464622"/>
    <w:rsid w:val="004665CB"/>
    <w:rsid w:val="004668DC"/>
    <w:rsid w:val="0047001B"/>
    <w:rsid w:val="004712C1"/>
    <w:rsid w:val="00471BFE"/>
    <w:rsid w:val="00472947"/>
    <w:rsid w:val="0047616F"/>
    <w:rsid w:val="00484FDC"/>
    <w:rsid w:val="004878EE"/>
    <w:rsid w:val="00491FAF"/>
    <w:rsid w:val="00493DC4"/>
    <w:rsid w:val="004945AF"/>
    <w:rsid w:val="00494CB5"/>
    <w:rsid w:val="004A096A"/>
    <w:rsid w:val="004A3C59"/>
    <w:rsid w:val="004A3F56"/>
    <w:rsid w:val="004A44DB"/>
    <w:rsid w:val="004B125B"/>
    <w:rsid w:val="004B2DBA"/>
    <w:rsid w:val="004B2FDD"/>
    <w:rsid w:val="004B3F97"/>
    <w:rsid w:val="004B4E1C"/>
    <w:rsid w:val="004B5EA3"/>
    <w:rsid w:val="004C58A4"/>
    <w:rsid w:val="004D0889"/>
    <w:rsid w:val="004D0BB7"/>
    <w:rsid w:val="004D33DF"/>
    <w:rsid w:val="004D3EA3"/>
    <w:rsid w:val="004D52D7"/>
    <w:rsid w:val="004D6F48"/>
    <w:rsid w:val="004E1676"/>
    <w:rsid w:val="004E253D"/>
    <w:rsid w:val="004E43D6"/>
    <w:rsid w:val="004E4CE9"/>
    <w:rsid w:val="004E557C"/>
    <w:rsid w:val="004E7847"/>
    <w:rsid w:val="004F17B4"/>
    <w:rsid w:val="004F2489"/>
    <w:rsid w:val="004F27E1"/>
    <w:rsid w:val="004F46B3"/>
    <w:rsid w:val="004F7814"/>
    <w:rsid w:val="005005D5"/>
    <w:rsid w:val="00500E2B"/>
    <w:rsid w:val="0050195A"/>
    <w:rsid w:val="00502B03"/>
    <w:rsid w:val="00505401"/>
    <w:rsid w:val="00506438"/>
    <w:rsid w:val="00506EF5"/>
    <w:rsid w:val="00507C52"/>
    <w:rsid w:val="00512C2F"/>
    <w:rsid w:val="00515D7A"/>
    <w:rsid w:val="00517122"/>
    <w:rsid w:val="005171C2"/>
    <w:rsid w:val="00517A8E"/>
    <w:rsid w:val="00521D26"/>
    <w:rsid w:val="0052262F"/>
    <w:rsid w:val="00524811"/>
    <w:rsid w:val="0052651D"/>
    <w:rsid w:val="00530667"/>
    <w:rsid w:val="00533A4B"/>
    <w:rsid w:val="005356D6"/>
    <w:rsid w:val="00536206"/>
    <w:rsid w:val="005365B8"/>
    <w:rsid w:val="00541126"/>
    <w:rsid w:val="00541FAA"/>
    <w:rsid w:val="00542778"/>
    <w:rsid w:val="005475EB"/>
    <w:rsid w:val="00550562"/>
    <w:rsid w:val="00550808"/>
    <w:rsid w:val="00554D8D"/>
    <w:rsid w:val="00560B16"/>
    <w:rsid w:val="005630B9"/>
    <w:rsid w:val="005655A0"/>
    <w:rsid w:val="00565BDD"/>
    <w:rsid w:val="00567BD7"/>
    <w:rsid w:val="005704FE"/>
    <w:rsid w:val="00572A1B"/>
    <w:rsid w:val="00573344"/>
    <w:rsid w:val="005737AC"/>
    <w:rsid w:val="0057511A"/>
    <w:rsid w:val="00576025"/>
    <w:rsid w:val="00576B65"/>
    <w:rsid w:val="0057750D"/>
    <w:rsid w:val="005805A7"/>
    <w:rsid w:val="00580A15"/>
    <w:rsid w:val="005832C6"/>
    <w:rsid w:val="0058408E"/>
    <w:rsid w:val="00585794"/>
    <w:rsid w:val="00586456"/>
    <w:rsid w:val="00587E9E"/>
    <w:rsid w:val="005A128B"/>
    <w:rsid w:val="005A230C"/>
    <w:rsid w:val="005A2D92"/>
    <w:rsid w:val="005A2F70"/>
    <w:rsid w:val="005A483D"/>
    <w:rsid w:val="005A5A63"/>
    <w:rsid w:val="005B1E18"/>
    <w:rsid w:val="005B44C8"/>
    <w:rsid w:val="005B6F87"/>
    <w:rsid w:val="005B73EB"/>
    <w:rsid w:val="005C16F5"/>
    <w:rsid w:val="005C5D72"/>
    <w:rsid w:val="005C6346"/>
    <w:rsid w:val="005D3D9B"/>
    <w:rsid w:val="005D3EB1"/>
    <w:rsid w:val="005D40D8"/>
    <w:rsid w:val="005D6483"/>
    <w:rsid w:val="005D64D2"/>
    <w:rsid w:val="005D7FBC"/>
    <w:rsid w:val="005F15AB"/>
    <w:rsid w:val="005F1706"/>
    <w:rsid w:val="005F1DDF"/>
    <w:rsid w:val="005F2204"/>
    <w:rsid w:val="005F5778"/>
    <w:rsid w:val="005F605E"/>
    <w:rsid w:val="005F69E5"/>
    <w:rsid w:val="005F712D"/>
    <w:rsid w:val="005F778F"/>
    <w:rsid w:val="0060135C"/>
    <w:rsid w:val="006021D2"/>
    <w:rsid w:val="00604E6A"/>
    <w:rsid w:val="00606CD1"/>
    <w:rsid w:val="00612D3A"/>
    <w:rsid w:val="00614555"/>
    <w:rsid w:val="0061486F"/>
    <w:rsid w:val="00615E70"/>
    <w:rsid w:val="0061799B"/>
    <w:rsid w:val="00617AAC"/>
    <w:rsid w:val="00621BF3"/>
    <w:rsid w:val="00622E52"/>
    <w:rsid w:val="006241B3"/>
    <w:rsid w:val="0062617B"/>
    <w:rsid w:val="00627FC6"/>
    <w:rsid w:val="00635AD6"/>
    <w:rsid w:val="00637218"/>
    <w:rsid w:val="00637FE3"/>
    <w:rsid w:val="00641604"/>
    <w:rsid w:val="00642186"/>
    <w:rsid w:val="00642742"/>
    <w:rsid w:val="00643FA9"/>
    <w:rsid w:val="00644231"/>
    <w:rsid w:val="00645B91"/>
    <w:rsid w:val="00646D7F"/>
    <w:rsid w:val="00646DFB"/>
    <w:rsid w:val="00646E3D"/>
    <w:rsid w:val="00651F29"/>
    <w:rsid w:val="006632BB"/>
    <w:rsid w:val="006634B8"/>
    <w:rsid w:val="00664A21"/>
    <w:rsid w:val="00666894"/>
    <w:rsid w:val="00667863"/>
    <w:rsid w:val="00670980"/>
    <w:rsid w:val="00670AF2"/>
    <w:rsid w:val="00670FE9"/>
    <w:rsid w:val="00673C06"/>
    <w:rsid w:val="00673D6D"/>
    <w:rsid w:val="00675656"/>
    <w:rsid w:val="00675CB6"/>
    <w:rsid w:val="00675DE3"/>
    <w:rsid w:val="00676120"/>
    <w:rsid w:val="006770F5"/>
    <w:rsid w:val="006814E0"/>
    <w:rsid w:val="00683E82"/>
    <w:rsid w:val="00685903"/>
    <w:rsid w:val="0068590F"/>
    <w:rsid w:val="00686961"/>
    <w:rsid w:val="00690B74"/>
    <w:rsid w:val="00691468"/>
    <w:rsid w:val="006926AB"/>
    <w:rsid w:val="00693AA4"/>
    <w:rsid w:val="00695779"/>
    <w:rsid w:val="00695D7C"/>
    <w:rsid w:val="006A1020"/>
    <w:rsid w:val="006A1849"/>
    <w:rsid w:val="006A2585"/>
    <w:rsid w:val="006A30CD"/>
    <w:rsid w:val="006A681E"/>
    <w:rsid w:val="006B0701"/>
    <w:rsid w:val="006B0C63"/>
    <w:rsid w:val="006B1BED"/>
    <w:rsid w:val="006B253A"/>
    <w:rsid w:val="006B5748"/>
    <w:rsid w:val="006B5832"/>
    <w:rsid w:val="006B6407"/>
    <w:rsid w:val="006B6572"/>
    <w:rsid w:val="006B6E4E"/>
    <w:rsid w:val="006B7CDF"/>
    <w:rsid w:val="006D0C9E"/>
    <w:rsid w:val="006D1E78"/>
    <w:rsid w:val="006D3E33"/>
    <w:rsid w:val="006D558B"/>
    <w:rsid w:val="006D6CA1"/>
    <w:rsid w:val="006D6EB0"/>
    <w:rsid w:val="006D7A30"/>
    <w:rsid w:val="006E5178"/>
    <w:rsid w:val="006E734D"/>
    <w:rsid w:val="006F002E"/>
    <w:rsid w:val="006F0B65"/>
    <w:rsid w:val="006F1BBF"/>
    <w:rsid w:val="006F1F4E"/>
    <w:rsid w:val="006F46CC"/>
    <w:rsid w:val="006F60B8"/>
    <w:rsid w:val="006F7522"/>
    <w:rsid w:val="00700B6B"/>
    <w:rsid w:val="0070253F"/>
    <w:rsid w:val="0070445F"/>
    <w:rsid w:val="00704656"/>
    <w:rsid w:val="00705EFF"/>
    <w:rsid w:val="00706FCD"/>
    <w:rsid w:val="0070771B"/>
    <w:rsid w:val="00710444"/>
    <w:rsid w:val="0071208D"/>
    <w:rsid w:val="00712E12"/>
    <w:rsid w:val="007143AD"/>
    <w:rsid w:val="007145E3"/>
    <w:rsid w:val="00714862"/>
    <w:rsid w:val="0071588F"/>
    <w:rsid w:val="00720AA9"/>
    <w:rsid w:val="0072124D"/>
    <w:rsid w:val="007229D8"/>
    <w:rsid w:val="007263B7"/>
    <w:rsid w:val="00726544"/>
    <w:rsid w:val="00726626"/>
    <w:rsid w:val="00726DED"/>
    <w:rsid w:val="00732C8B"/>
    <w:rsid w:val="00734035"/>
    <w:rsid w:val="0073745A"/>
    <w:rsid w:val="007407AF"/>
    <w:rsid w:val="0074108C"/>
    <w:rsid w:val="007430CA"/>
    <w:rsid w:val="0074330F"/>
    <w:rsid w:val="007434DB"/>
    <w:rsid w:val="00744549"/>
    <w:rsid w:val="00745A3D"/>
    <w:rsid w:val="007471A0"/>
    <w:rsid w:val="00751AC3"/>
    <w:rsid w:val="00752767"/>
    <w:rsid w:val="00752CBD"/>
    <w:rsid w:val="00752FBA"/>
    <w:rsid w:val="00753471"/>
    <w:rsid w:val="00753E58"/>
    <w:rsid w:val="007541B2"/>
    <w:rsid w:val="00754CFA"/>
    <w:rsid w:val="00756245"/>
    <w:rsid w:val="00762A3D"/>
    <w:rsid w:val="00763572"/>
    <w:rsid w:val="00764307"/>
    <w:rsid w:val="00775A98"/>
    <w:rsid w:val="007760C5"/>
    <w:rsid w:val="00777454"/>
    <w:rsid w:val="007803D6"/>
    <w:rsid w:val="007849E4"/>
    <w:rsid w:val="00785E23"/>
    <w:rsid w:val="00786B7C"/>
    <w:rsid w:val="00792AC8"/>
    <w:rsid w:val="0079525A"/>
    <w:rsid w:val="007963CB"/>
    <w:rsid w:val="00797E43"/>
    <w:rsid w:val="007A01CA"/>
    <w:rsid w:val="007A0257"/>
    <w:rsid w:val="007A1B93"/>
    <w:rsid w:val="007A30B1"/>
    <w:rsid w:val="007A3BAB"/>
    <w:rsid w:val="007A3E6A"/>
    <w:rsid w:val="007A52DF"/>
    <w:rsid w:val="007A655D"/>
    <w:rsid w:val="007A7653"/>
    <w:rsid w:val="007B0DD7"/>
    <w:rsid w:val="007B4603"/>
    <w:rsid w:val="007B49CA"/>
    <w:rsid w:val="007B5707"/>
    <w:rsid w:val="007B5E75"/>
    <w:rsid w:val="007B7A0C"/>
    <w:rsid w:val="007C1A55"/>
    <w:rsid w:val="007C27CD"/>
    <w:rsid w:val="007C4085"/>
    <w:rsid w:val="007C6EDA"/>
    <w:rsid w:val="007C79CF"/>
    <w:rsid w:val="007C7D81"/>
    <w:rsid w:val="007D13B0"/>
    <w:rsid w:val="007D16B8"/>
    <w:rsid w:val="007D23B6"/>
    <w:rsid w:val="007D2FE7"/>
    <w:rsid w:val="007E0B35"/>
    <w:rsid w:val="007E0D70"/>
    <w:rsid w:val="007E225C"/>
    <w:rsid w:val="007E2E83"/>
    <w:rsid w:val="007E33E7"/>
    <w:rsid w:val="007E4031"/>
    <w:rsid w:val="007E5F3E"/>
    <w:rsid w:val="007E7E73"/>
    <w:rsid w:val="007F033C"/>
    <w:rsid w:val="007F0FA6"/>
    <w:rsid w:val="007F2434"/>
    <w:rsid w:val="007F2F55"/>
    <w:rsid w:val="007F2FAE"/>
    <w:rsid w:val="007F51E7"/>
    <w:rsid w:val="007F528E"/>
    <w:rsid w:val="007F56DD"/>
    <w:rsid w:val="007F5B3B"/>
    <w:rsid w:val="007F79E0"/>
    <w:rsid w:val="00800B2B"/>
    <w:rsid w:val="00804259"/>
    <w:rsid w:val="00804A82"/>
    <w:rsid w:val="00805576"/>
    <w:rsid w:val="00806B30"/>
    <w:rsid w:val="00811812"/>
    <w:rsid w:val="00814644"/>
    <w:rsid w:val="008155AC"/>
    <w:rsid w:val="00816A21"/>
    <w:rsid w:val="0082263A"/>
    <w:rsid w:val="00825192"/>
    <w:rsid w:val="0082613E"/>
    <w:rsid w:val="0082667F"/>
    <w:rsid w:val="00826DB9"/>
    <w:rsid w:val="00827D8B"/>
    <w:rsid w:val="008323B4"/>
    <w:rsid w:val="00833DEB"/>
    <w:rsid w:val="00834949"/>
    <w:rsid w:val="00834F38"/>
    <w:rsid w:val="00836260"/>
    <w:rsid w:val="008363DC"/>
    <w:rsid w:val="00837AEE"/>
    <w:rsid w:val="00843C9B"/>
    <w:rsid w:val="0084530D"/>
    <w:rsid w:val="00847AE3"/>
    <w:rsid w:val="00847BD4"/>
    <w:rsid w:val="00850E4D"/>
    <w:rsid w:val="00852369"/>
    <w:rsid w:val="008534E3"/>
    <w:rsid w:val="008609D5"/>
    <w:rsid w:val="00865209"/>
    <w:rsid w:val="008677AA"/>
    <w:rsid w:val="00872597"/>
    <w:rsid w:val="008730EC"/>
    <w:rsid w:val="0088054E"/>
    <w:rsid w:val="008810EF"/>
    <w:rsid w:val="00883585"/>
    <w:rsid w:val="008847AE"/>
    <w:rsid w:val="008862B8"/>
    <w:rsid w:val="00891500"/>
    <w:rsid w:val="00891585"/>
    <w:rsid w:val="00891B4D"/>
    <w:rsid w:val="00893227"/>
    <w:rsid w:val="008A05F1"/>
    <w:rsid w:val="008A1E96"/>
    <w:rsid w:val="008A6196"/>
    <w:rsid w:val="008B0711"/>
    <w:rsid w:val="008B0752"/>
    <w:rsid w:val="008B2B77"/>
    <w:rsid w:val="008B5C68"/>
    <w:rsid w:val="008B6C11"/>
    <w:rsid w:val="008C2CCB"/>
    <w:rsid w:val="008C53D8"/>
    <w:rsid w:val="008D1D57"/>
    <w:rsid w:val="008D3A1E"/>
    <w:rsid w:val="008D60E9"/>
    <w:rsid w:val="008D6D65"/>
    <w:rsid w:val="008D7A5D"/>
    <w:rsid w:val="008E349C"/>
    <w:rsid w:val="008E3C8C"/>
    <w:rsid w:val="008E3D2D"/>
    <w:rsid w:val="008E67B1"/>
    <w:rsid w:val="008E7196"/>
    <w:rsid w:val="008F1B2F"/>
    <w:rsid w:val="008F66BD"/>
    <w:rsid w:val="00902D54"/>
    <w:rsid w:val="009036E0"/>
    <w:rsid w:val="00904571"/>
    <w:rsid w:val="009056FE"/>
    <w:rsid w:val="00906F16"/>
    <w:rsid w:val="0091019E"/>
    <w:rsid w:val="00911084"/>
    <w:rsid w:val="00913F39"/>
    <w:rsid w:val="00914E14"/>
    <w:rsid w:val="00915710"/>
    <w:rsid w:val="00920610"/>
    <w:rsid w:val="0092383F"/>
    <w:rsid w:val="00924424"/>
    <w:rsid w:val="0092581B"/>
    <w:rsid w:val="009269A0"/>
    <w:rsid w:val="00927ED9"/>
    <w:rsid w:val="00930C94"/>
    <w:rsid w:val="00932202"/>
    <w:rsid w:val="00933F15"/>
    <w:rsid w:val="0093460B"/>
    <w:rsid w:val="009346FD"/>
    <w:rsid w:val="009359F6"/>
    <w:rsid w:val="00936A38"/>
    <w:rsid w:val="00941BB9"/>
    <w:rsid w:val="00943735"/>
    <w:rsid w:val="00945751"/>
    <w:rsid w:val="009466E3"/>
    <w:rsid w:val="00947BB3"/>
    <w:rsid w:val="00947E44"/>
    <w:rsid w:val="00947FAD"/>
    <w:rsid w:val="00952321"/>
    <w:rsid w:val="00954E81"/>
    <w:rsid w:val="00956C1B"/>
    <w:rsid w:val="0095774E"/>
    <w:rsid w:val="0096266C"/>
    <w:rsid w:val="00962D03"/>
    <w:rsid w:val="00963A5F"/>
    <w:rsid w:val="00966984"/>
    <w:rsid w:val="0097100F"/>
    <w:rsid w:val="0097159D"/>
    <w:rsid w:val="0097210B"/>
    <w:rsid w:val="00973C9B"/>
    <w:rsid w:val="009763B7"/>
    <w:rsid w:val="00977FDF"/>
    <w:rsid w:val="0098080F"/>
    <w:rsid w:val="009848B4"/>
    <w:rsid w:val="009849E6"/>
    <w:rsid w:val="00990281"/>
    <w:rsid w:val="00990E9C"/>
    <w:rsid w:val="00992F05"/>
    <w:rsid w:val="009931AD"/>
    <w:rsid w:val="00995E2A"/>
    <w:rsid w:val="0099702A"/>
    <w:rsid w:val="00997038"/>
    <w:rsid w:val="009A0A78"/>
    <w:rsid w:val="009A2B80"/>
    <w:rsid w:val="009A2BD9"/>
    <w:rsid w:val="009A2C2B"/>
    <w:rsid w:val="009A38CA"/>
    <w:rsid w:val="009A4707"/>
    <w:rsid w:val="009A52B7"/>
    <w:rsid w:val="009B43E5"/>
    <w:rsid w:val="009B4EB2"/>
    <w:rsid w:val="009B5487"/>
    <w:rsid w:val="009B6061"/>
    <w:rsid w:val="009B673D"/>
    <w:rsid w:val="009C08D5"/>
    <w:rsid w:val="009C0CFF"/>
    <w:rsid w:val="009C37F8"/>
    <w:rsid w:val="009C56A7"/>
    <w:rsid w:val="009D1D04"/>
    <w:rsid w:val="009D27EA"/>
    <w:rsid w:val="009D360D"/>
    <w:rsid w:val="009D4111"/>
    <w:rsid w:val="009D619A"/>
    <w:rsid w:val="009E1F25"/>
    <w:rsid w:val="009E5993"/>
    <w:rsid w:val="009F0BCB"/>
    <w:rsid w:val="009F358E"/>
    <w:rsid w:val="009F4779"/>
    <w:rsid w:val="009F7925"/>
    <w:rsid w:val="00A00162"/>
    <w:rsid w:val="00A024D3"/>
    <w:rsid w:val="00A03818"/>
    <w:rsid w:val="00A05AB6"/>
    <w:rsid w:val="00A05B57"/>
    <w:rsid w:val="00A07719"/>
    <w:rsid w:val="00A1113F"/>
    <w:rsid w:val="00A114FD"/>
    <w:rsid w:val="00A120FB"/>
    <w:rsid w:val="00A12384"/>
    <w:rsid w:val="00A1366F"/>
    <w:rsid w:val="00A13FBA"/>
    <w:rsid w:val="00A14326"/>
    <w:rsid w:val="00A17873"/>
    <w:rsid w:val="00A234E2"/>
    <w:rsid w:val="00A24847"/>
    <w:rsid w:val="00A25339"/>
    <w:rsid w:val="00A27BEC"/>
    <w:rsid w:val="00A3009E"/>
    <w:rsid w:val="00A30CEC"/>
    <w:rsid w:val="00A3517D"/>
    <w:rsid w:val="00A359CF"/>
    <w:rsid w:val="00A37EE8"/>
    <w:rsid w:val="00A43A92"/>
    <w:rsid w:val="00A43DB5"/>
    <w:rsid w:val="00A448FA"/>
    <w:rsid w:val="00A46F24"/>
    <w:rsid w:val="00A537EB"/>
    <w:rsid w:val="00A53C74"/>
    <w:rsid w:val="00A55478"/>
    <w:rsid w:val="00A5713A"/>
    <w:rsid w:val="00A57CBC"/>
    <w:rsid w:val="00A6253E"/>
    <w:rsid w:val="00A6553C"/>
    <w:rsid w:val="00A6592A"/>
    <w:rsid w:val="00A66D1D"/>
    <w:rsid w:val="00A679D8"/>
    <w:rsid w:val="00A71131"/>
    <w:rsid w:val="00A728DD"/>
    <w:rsid w:val="00A77530"/>
    <w:rsid w:val="00A85787"/>
    <w:rsid w:val="00A87829"/>
    <w:rsid w:val="00A87EA4"/>
    <w:rsid w:val="00A90075"/>
    <w:rsid w:val="00A90FB0"/>
    <w:rsid w:val="00A9155F"/>
    <w:rsid w:val="00A93F63"/>
    <w:rsid w:val="00A97CD1"/>
    <w:rsid w:val="00AA3A3A"/>
    <w:rsid w:val="00AA4A4B"/>
    <w:rsid w:val="00AA4AD0"/>
    <w:rsid w:val="00AA60BC"/>
    <w:rsid w:val="00AA645D"/>
    <w:rsid w:val="00AB122B"/>
    <w:rsid w:val="00AB175E"/>
    <w:rsid w:val="00AB21EF"/>
    <w:rsid w:val="00AB3FC7"/>
    <w:rsid w:val="00AB61C7"/>
    <w:rsid w:val="00AB6243"/>
    <w:rsid w:val="00AB6BF6"/>
    <w:rsid w:val="00AC0D74"/>
    <w:rsid w:val="00AC1C30"/>
    <w:rsid w:val="00AC3715"/>
    <w:rsid w:val="00AC6E69"/>
    <w:rsid w:val="00AD0491"/>
    <w:rsid w:val="00AD0D47"/>
    <w:rsid w:val="00AD2DBA"/>
    <w:rsid w:val="00AD3725"/>
    <w:rsid w:val="00AE00DA"/>
    <w:rsid w:val="00AE288E"/>
    <w:rsid w:val="00AE2FE9"/>
    <w:rsid w:val="00AE4A13"/>
    <w:rsid w:val="00AE4D03"/>
    <w:rsid w:val="00AE7209"/>
    <w:rsid w:val="00AE7340"/>
    <w:rsid w:val="00AF09AD"/>
    <w:rsid w:val="00AF3ED8"/>
    <w:rsid w:val="00AF5E5D"/>
    <w:rsid w:val="00AF651E"/>
    <w:rsid w:val="00B02270"/>
    <w:rsid w:val="00B024E1"/>
    <w:rsid w:val="00B02773"/>
    <w:rsid w:val="00B031F7"/>
    <w:rsid w:val="00B06D7A"/>
    <w:rsid w:val="00B11217"/>
    <w:rsid w:val="00B12AF4"/>
    <w:rsid w:val="00B12EDD"/>
    <w:rsid w:val="00B13315"/>
    <w:rsid w:val="00B15007"/>
    <w:rsid w:val="00B15FA1"/>
    <w:rsid w:val="00B16538"/>
    <w:rsid w:val="00B16C26"/>
    <w:rsid w:val="00B171BD"/>
    <w:rsid w:val="00B2208E"/>
    <w:rsid w:val="00B2412A"/>
    <w:rsid w:val="00B24545"/>
    <w:rsid w:val="00B25EE4"/>
    <w:rsid w:val="00B30714"/>
    <w:rsid w:val="00B339A0"/>
    <w:rsid w:val="00B34DEB"/>
    <w:rsid w:val="00B369EA"/>
    <w:rsid w:val="00B44C55"/>
    <w:rsid w:val="00B47C41"/>
    <w:rsid w:val="00B521D8"/>
    <w:rsid w:val="00B52C80"/>
    <w:rsid w:val="00B5495D"/>
    <w:rsid w:val="00B557F1"/>
    <w:rsid w:val="00B56341"/>
    <w:rsid w:val="00B56457"/>
    <w:rsid w:val="00B61DFA"/>
    <w:rsid w:val="00B63C1E"/>
    <w:rsid w:val="00B650EA"/>
    <w:rsid w:val="00B653C6"/>
    <w:rsid w:val="00B66A69"/>
    <w:rsid w:val="00B67E2B"/>
    <w:rsid w:val="00B71701"/>
    <w:rsid w:val="00B72A76"/>
    <w:rsid w:val="00B74AFD"/>
    <w:rsid w:val="00B765FA"/>
    <w:rsid w:val="00B76692"/>
    <w:rsid w:val="00B76700"/>
    <w:rsid w:val="00B76AE0"/>
    <w:rsid w:val="00B76B2D"/>
    <w:rsid w:val="00B7752A"/>
    <w:rsid w:val="00B847A9"/>
    <w:rsid w:val="00B87997"/>
    <w:rsid w:val="00B87A99"/>
    <w:rsid w:val="00B90FEA"/>
    <w:rsid w:val="00B91ADD"/>
    <w:rsid w:val="00B92174"/>
    <w:rsid w:val="00B921D2"/>
    <w:rsid w:val="00B9403B"/>
    <w:rsid w:val="00B947E9"/>
    <w:rsid w:val="00B955E5"/>
    <w:rsid w:val="00B96ADA"/>
    <w:rsid w:val="00B96C09"/>
    <w:rsid w:val="00B977C9"/>
    <w:rsid w:val="00B97DAF"/>
    <w:rsid w:val="00BA0A47"/>
    <w:rsid w:val="00BA123E"/>
    <w:rsid w:val="00BA1674"/>
    <w:rsid w:val="00BA34E9"/>
    <w:rsid w:val="00BA4A53"/>
    <w:rsid w:val="00BB024C"/>
    <w:rsid w:val="00BB097B"/>
    <w:rsid w:val="00BB2905"/>
    <w:rsid w:val="00BB2E22"/>
    <w:rsid w:val="00BB5BA0"/>
    <w:rsid w:val="00BC0BCE"/>
    <w:rsid w:val="00BC3054"/>
    <w:rsid w:val="00BC57AD"/>
    <w:rsid w:val="00BD0D34"/>
    <w:rsid w:val="00BD1AFF"/>
    <w:rsid w:val="00BD37B1"/>
    <w:rsid w:val="00BD6BAB"/>
    <w:rsid w:val="00BE068B"/>
    <w:rsid w:val="00BE127D"/>
    <w:rsid w:val="00BE161C"/>
    <w:rsid w:val="00BE24A7"/>
    <w:rsid w:val="00BE2B15"/>
    <w:rsid w:val="00BE5E99"/>
    <w:rsid w:val="00BF2051"/>
    <w:rsid w:val="00BF25CA"/>
    <w:rsid w:val="00BF2938"/>
    <w:rsid w:val="00BF53A4"/>
    <w:rsid w:val="00C003D0"/>
    <w:rsid w:val="00C00539"/>
    <w:rsid w:val="00C00672"/>
    <w:rsid w:val="00C06CB3"/>
    <w:rsid w:val="00C1180E"/>
    <w:rsid w:val="00C12088"/>
    <w:rsid w:val="00C12E36"/>
    <w:rsid w:val="00C16332"/>
    <w:rsid w:val="00C222FE"/>
    <w:rsid w:val="00C24BB8"/>
    <w:rsid w:val="00C253ED"/>
    <w:rsid w:val="00C302D1"/>
    <w:rsid w:val="00C30ABC"/>
    <w:rsid w:val="00C3153F"/>
    <w:rsid w:val="00C338F2"/>
    <w:rsid w:val="00C434A1"/>
    <w:rsid w:val="00C438C3"/>
    <w:rsid w:val="00C44CCE"/>
    <w:rsid w:val="00C454CD"/>
    <w:rsid w:val="00C45A62"/>
    <w:rsid w:val="00C47F69"/>
    <w:rsid w:val="00C47F83"/>
    <w:rsid w:val="00C5270E"/>
    <w:rsid w:val="00C53670"/>
    <w:rsid w:val="00C54723"/>
    <w:rsid w:val="00C61840"/>
    <w:rsid w:val="00C64246"/>
    <w:rsid w:val="00C64501"/>
    <w:rsid w:val="00C650EA"/>
    <w:rsid w:val="00C675F4"/>
    <w:rsid w:val="00C70667"/>
    <w:rsid w:val="00C74398"/>
    <w:rsid w:val="00C74D43"/>
    <w:rsid w:val="00C80C33"/>
    <w:rsid w:val="00C81843"/>
    <w:rsid w:val="00C829FE"/>
    <w:rsid w:val="00C82CF7"/>
    <w:rsid w:val="00C860C5"/>
    <w:rsid w:val="00C9060E"/>
    <w:rsid w:val="00C917A5"/>
    <w:rsid w:val="00C92B6D"/>
    <w:rsid w:val="00C93B60"/>
    <w:rsid w:val="00C9759D"/>
    <w:rsid w:val="00C9792E"/>
    <w:rsid w:val="00CA0040"/>
    <w:rsid w:val="00CA206C"/>
    <w:rsid w:val="00CA340E"/>
    <w:rsid w:val="00CA4979"/>
    <w:rsid w:val="00CA6043"/>
    <w:rsid w:val="00CA689A"/>
    <w:rsid w:val="00CA6B04"/>
    <w:rsid w:val="00CB307C"/>
    <w:rsid w:val="00CB4210"/>
    <w:rsid w:val="00CB5FDD"/>
    <w:rsid w:val="00CB780B"/>
    <w:rsid w:val="00CC1E7D"/>
    <w:rsid w:val="00CC2239"/>
    <w:rsid w:val="00CC22DE"/>
    <w:rsid w:val="00CC569B"/>
    <w:rsid w:val="00CC726F"/>
    <w:rsid w:val="00CD1B0F"/>
    <w:rsid w:val="00CD2611"/>
    <w:rsid w:val="00CD353A"/>
    <w:rsid w:val="00CD416B"/>
    <w:rsid w:val="00CD4495"/>
    <w:rsid w:val="00CD5648"/>
    <w:rsid w:val="00CD68D2"/>
    <w:rsid w:val="00CD712E"/>
    <w:rsid w:val="00CE204C"/>
    <w:rsid w:val="00CF2FA0"/>
    <w:rsid w:val="00CF667D"/>
    <w:rsid w:val="00CF69A0"/>
    <w:rsid w:val="00D00F5E"/>
    <w:rsid w:val="00D10120"/>
    <w:rsid w:val="00D11B87"/>
    <w:rsid w:val="00D11CCE"/>
    <w:rsid w:val="00D120B8"/>
    <w:rsid w:val="00D1445F"/>
    <w:rsid w:val="00D15A92"/>
    <w:rsid w:val="00D17DB5"/>
    <w:rsid w:val="00D21DD9"/>
    <w:rsid w:val="00D25077"/>
    <w:rsid w:val="00D26951"/>
    <w:rsid w:val="00D276BA"/>
    <w:rsid w:val="00D3172C"/>
    <w:rsid w:val="00D343CA"/>
    <w:rsid w:val="00D3518C"/>
    <w:rsid w:val="00D40896"/>
    <w:rsid w:val="00D4122E"/>
    <w:rsid w:val="00D41E81"/>
    <w:rsid w:val="00D433F3"/>
    <w:rsid w:val="00D443D7"/>
    <w:rsid w:val="00D4508D"/>
    <w:rsid w:val="00D452C3"/>
    <w:rsid w:val="00D45DDC"/>
    <w:rsid w:val="00D461B6"/>
    <w:rsid w:val="00D46FC7"/>
    <w:rsid w:val="00D50F91"/>
    <w:rsid w:val="00D5412C"/>
    <w:rsid w:val="00D546AE"/>
    <w:rsid w:val="00D60A5C"/>
    <w:rsid w:val="00D63A84"/>
    <w:rsid w:val="00D64FD2"/>
    <w:rsid w:val="00D656B1"/>
    <w:rsid w:val="00D664BF"/>
    <w:rsid w:val="00D66A25"/>
    <w:rsid w:val="00D705DF"/>
    <w:rsid w:val="00D7560B"/>
    <w:rsid w:val="00D75C5F"/>
    <w:rsid w:val="00D77712"/>
    <w:rsid w:val="00D77E55"/>
    <w:rsid w:val="00D874AD"/>
    <w:rsid w:val="00D907DA"/>
    <w:rsid w:val="00D90DCB"/>
    <w:rsid w:val="00D9139F"/>
    <w:rsid w:val="00D92F68"/>
    <w:rsid w:val="00D93253"/>
    <w:rsid w:val="00D941FD"/>
    <w:rsid w:val="00D95722"/>
    <w:rsid w:val="00D97BFC"/>
    <w:rsid w:val="00D97D6F"/>
    <w:rsid w:val="00DA2FB2"/>
    <w:rsid w:val="00DA526A"/>
    <w:rsid w:val="00DA5E70"/>
    <w:rsid w:val="00DB10C4"/>
    <w:rsid w:val="00DB4987"/>
    <w:rsid w:val="00DB66F5"/>
    <w:rsid w:val="00DC19B2"/>
    <w:rsid w:val="00DD23B1"/>
    <w:rsid w:val="00DD2437"/>
    <w:rsid w:val="00DD51FD"/>
    <w:rsid w:val="00DD59EA"/>
    <w:rsid w:val="00DD690F"/>
    <w:rsid w:val="00DD6A1B"/>
    <w:rsid w:val="00DD78B5"/>
    <w:rsid w:val="00DD7A02"/>
    <w:rsid w:val="00DE31A1"/>
    <w:rsid w:val="00DE4932"/>
    <w:rsid w:val="00DE4E56"/>
    <w:rsid w:val="00DE5549"/>
    <w:rsid w:val="00DF14E2"/>
    <w:rsid w:val="00DF3563"/>
    <w:rsid w:val="00DF4B52"/>
    <w:rsid w:val="00DF6102"/>
    <w:rsid w:val="00DF720C"/>
    <w:rsid w:val="00E0258A"/>
    <w:rsid w:val="00E048F9"/>
    <w:rsid w:val="00E059AD"/>
    <w:rsid w:val="00E07EB0"/>
    <w:rsid w:val="00E11379"/>
    <w:rsid w:val="00E1199E"/>
    <w:rsid w:val="00E12C3E"/>
    <w:rsid w:val="00E1620B"/>
    <w:rsid w:val="00E17141"/>
    <w:rsid w:val="00E24D66"/>
    <w:rsid w:val="00E255B1"/>
    <w:rsid w:val="00E25A0F"/>
    <w:rsid w:val="00E26808"/>
    <w:rsid w:val="00E27733"/>
    <w:rsid w:val="00E27950"/>
    <w:rsid w:val="00E31DAF"/>
    <w:rsid w:val="00E32536"/>
    <w:rsid w:val="00E328E2"/>
    <w:rsid w:val="00E334F5"/>
    <w:rsid w:val="00E337A6"/>
    <w:rsid w:val="00E37650"/>
    <w:rsid w:val="00E46BBC"/>
    <w:rsid w:val="00E46DFD"/>
    <w:rsid w:val="00E50FF9"/>
    <w:rsid w:val="00E516BC"/>
    <w:rsid w:val="00E5628B"/>
    <w:rsid w:val="00E60F0A"/>
    <w:rsid w:val="00E6119C"/>
    <w:rsid w:val="00E6502F"/>
    <w:rsid w:val="00E651C6"/>
    <w:rsid w:val="00E705DD"/>
    <w:rsid w:val="00E71C8D"/>
    <w:rsid w:val="00E71EC5"/>
    <w:rsid w:val="00E74BCF"/>
    <w:rsid w:val="00E7563B"/>
    <w:rsid w:val="00E80B51"/>
    <w:rsid w:val="00E819BB"/>
    <w:rsid w:val="00E848A3"/>
    <w:rsid w:val="00E84DFF"/>
    <w:rsid w:val="00E87093"/>
    <w:rsid w:val="00E92197"/>
    <w:rsid w:val="00E93458"/>
    <w:rsid w:val="00E94273"/>
    <w:rsid w:val="00E95D7F"/>
    <w:rsid w:val="00E96453"/>
    <w:rsid w:val="00E96574"/>
    <w:rsid w:val="00E97057"/>
    <w:rsid w:val="00EA1296"/>
    <w:rsid w:val="00EA37B9"/>
    <w:rsid w:val="00EA4EA2"/>
    <w:rsid w:val="00EA5AA0"/>
    <w:rsid w:val="00EA646E"/>
    <w:rsid w:val="00EB00BD"/>
    <w:rsid w:val="00EB138E"/>
    <w:rsid w:val="00EC1CFF"/>
    <w:rsid w:val="00EC4936"/>
    <w:rsid w:val="00EC5EB0"/>
    <w:rsid w:val="00EC60B6"/>
    <w:rsid w:val="00EC7105"/>
    <w:rsid w:val="00EC72A1"/>
    <w:rsid w:val="00ED003E"/>
    <w:rsid w:val="00ED0140"/>
    <w:rsid w:val="00ED0238"/>
    <w:rsid w:val="00ED3146"/>
    <w:rsid w:val="00ED7CF9"/>
    <w:rsid w:val="00EE2FC6"/>
    <w:rsid w:val="00EE3389"/>
    <w:rsid w:val="00EE3A6C"/>
    <w:rsid w:val="00EE4542"/>
    <w:rsid w:val="00EE5E39"/>
    <w:rsid w:val="00EE61A9"/>
    <w:rsid w:val="00EE7F59"/>
    <w:rsid w:val="00EF2B08"/>
    <w:rsid w:val="00EF2D46"/>
    <w:rsid w:val="00EF43B0"/>
    <w:rsid w:val="00EF60C9"/>
    <w:rsid w:val="00EF6C5D"/>
    <w:rsid w:val="00EF7447"/>
    <w:rsid w:val="00EF7FB0"/>
    <w:rsid w:val="00F0041B"/>
    <w:rsid w:val="00F01C0A"/>
    <w:rsid w:val="00F03D4D"/>
    <w:rsid w:val="00F03E4A"/>
    <w:rsid w:val="00F05171"/>
    <w:rsid w:val="00F054E5"/>
    <w:rsid w:val="00F05834"/>
    <w:rsid w:val="00F06BB5"/>
    <w:rsid w:val="00F06F2D"/>
    <w:rsid w:val="00F10090"/>
    <w:rsid w:val="00F113AD"/>
    <w:rsid w:val="00F1181C"/>
    <w:rsid w:val="00F1417A"/>
    <w:rsid w:val="00F148E6"/>
    <w:rsid w:val="00F17B6F"/>
    <w:rsid w:val="00F17BAC"/>
    <w:rsid w:val="00F2227E"/>
    <w:rsid w:val="00F31583"/>
    <w:rsid w:val="00F32B8E"/>
    <w:rsid w:val="00F407EB"/>
    <w:rsid w:val="00F44C20"/>
    <w:rsid w:val="00F46817"/>
    <w:rsid w:val="00F52C0B"/>
    <w:rsid w:val="00F53331"/>
    <w:rsid w:val="00F570D1"/>
    <w:rsid w:val="00F57F8B"/>
    <w:rsid w:val="00F57FFA"/>
    <w:rsid w:val="00F61244"/>
    <w:rsid w:val="00F6481D"/>
    <w:rsid w:val="00F65DEB"/>
    <w:rsid w:val="00F711DA"/>
    <w:rsid w:val="00F71969"/>
    <w:rsid w:val="00F71D41"/>
    <w:rsid w:val="00F71F47"/>
    <w:rsid w:val="00F73395"/>
    <w:rsid w:val="00F74D77"/>
    <w:rsid w:val="00F75101"/>
    <w:rsid w:val="00F77A12"/>
    <w:rsid w:val="00F87583"/>
    <w:rsid w:val="00F91183"/>
    <w:rsid w:val="00F9218B"/>
    <w:rsid w:val="00F92DF8"/>
    <w:rsid w:val="00F92FF9"/>
    <w:rsid w:val="00F95C82"/>
    <w:rsid w:val="00F964D0"/>
    <w:rsid w:val="00F9776E"/>
    <w:rsid w:val="00FA052F"/>
    <w:rsid w:val="00FA12A8"/>
    <w:rsid w:val="00FA22F4"/>
    <w:rsid w:val="00FA3794"/>
    <w:rsid w:val="00FA5120"/>
    <w:rsid w:val="00FA7B6A"/>
    <w:rsid w:val="00FA7F0F"/>
    <w:rsid w:val="00FB0F24"/>
    <w:rsid w:val="00FB10CC"/>
    <w:rsid w:val="00FB12A4"/>
    <w:rsid w:val="00FB1C6E"/>
    <w:rsid w:val="00FB2102"/>
    <w:rsid w:val="00FB46F9"/>
    <w:rsid w:val="00FB5A51"/>
    <w:rsid w:val="00FB7BC1"/>
    <w:rsid w:val="00FC2C9D"/>
    <w:rsid w:val="00FC6DD1"/>
    <w:rsid w:val="00FC7247"/>
    <w:rsid w:val="00FC75F9"/>
    <w:rsid w:val="00FC7A7A"/>
    <w:rsid w:val="00FD2B92"/>
    <w:rsid w:val="00FD44A5"/>
    <w:rsid w:val="00FD5B36"/>
    <w:rsid w:val="00FD5E97"/>
    <w:rsid w:val="00FD714B"/>
    <w:rsid w:val="00FE2712"/>
    <w:rsid w:val="00FE502F"/>
    <w:rsid w:val="00FE6C23"/>
    <w:rsid w:val="00FE6FA3"/>
    <w:rsid w:val="00FF017D"/>
    <w:rsid w:val="00FF0D5E"/>
    <w:rsid w:val="00FF2F9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7943D252"/>
  <w15:docId w15:val="{12E4306C-0648-EB4B-9C5E-7790230A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Theme="minorEastAsia" w:hAnsi="Courier" w:cstheme="minorBidi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76BA"/>
    <w:pPr>
      <w:spacing w:line="260" w:lineRule="atLeast"/>
      <w:jc w:val="both"/>
    </w:pPr>
    <w:rPr>
      <w:rFonts w:ascii="Arial" w:hAnsi="Arial"/>
      <w:spacing w:val="3"/>
      <w:szCs w:val="18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semiHidden/>
    <w:rsid w:val="007F033C"/>
  </w:style>
  <w:style w:type="table" w:styleId="Tabellenraster">
    <w:name w:val="Table Grid"/>
    <w:basedOn w:val="NormaleTabelle"/>
    <w:uiPriority w:val="59"/>
    <w:rsid w:val="008725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2597"/>
    <w:rPr>
      <w:rFonts w:ascii="Lucida Grande" w:hAnsi="Lucida Grande" w:cs="Lucida Gran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2597"/>
    <w:rPr>
      <w:rFonts w:ascii="Lucida Grande" w:hAnsi="Lucida Grande" w:cs="Lucida Grande"/>
      <w:sz w:val="18"/>
      <w:szCs w:val="18"/>
    </w:rPr>
  </w:style>
  <w:style w:type="paragraph" w:customStyle="1" w:styleId="04kopfzeile">
    <w:name w:val="_04_kopfzeile"/>
    <w:basedOn w:val="Standard"/>
    <w:qFormat/>
    <w:rsid w:val="00847BD4"/>
    <w:pPr>
      <w:tabs>
        <w:tab w:val="left" w:pos="255"/>
        <w:tab w:val="right" w:pos="5817"/>
      </w:tabs>
      <w:spacing w:line="260" w:lineRule="exact"/>
    </w:pPr>
    <w:rPr>
      <w:bCs/>
      <w:caps/>
      <w:color w:val="737373"/>
      <w:spacing w:val="5"/>
      <w:sz w:val="15"/>
      <w:szCs w:val="15"/>
    </w:rPr>
  </w:style>
  <w:style w:type="paragraph" w:customStyle="1" w:styleId="01titelseiteuntertitel">
    <w:name w:val="_01_titelseite_untertitel"/>
    <w:basedOn w:val="Standard"/>
    <w:qFormat/>
    <w:rsid w:val="00451BE6"/>
    <w:pPr>
      <w:framePr w:wrap="around" w:vAnchor="page" w:hAnchor="page" w:x="1532" w:y="4560"/>
      <w:spacing w:line="520" w:lineRule="exact"/>
      <w:suppressOverlap/>
      <w:jc w:val="left"/>
    </w:pPr>
    <w:rPr>
      <w:sz w:val="45"/>
      <w:szCs w:val="45"/>
    </w:rPr>
  </w:style>
  <w:style w:type="paragraph" w:customStyle="1" w:styleId="01titelseitetitel">
    <w:name w:val="_01_titelseite_titel"/>
    <w:basedOn w:val="01titelseiteuntertitel"/>
    <w:qFormat/>
    <w:rsid w:val="00451BE6"/>
    <w:pPr>
      <w:framePr w:wrap="around" w:x="1617"/>
    </w:pPr>
    <w:rPr>
      <w:color w:val="737373"/>
    </w:rPr>
  </w:style>
  <w:style w:type="paragraph" w:customStyle="1" w:styleId="01titelseitedatum">
    <w:name w:val="_01_titelseite_datum"/>
    <w:basedOn w:val="Standard"/>
    <w:qFormat/>
    <w:rsid w:val="003B17F5"/>
    <w:pPr>
      <w:framePr w:wrap="around" w:vAnchor="page" w:hAnchor="page" w:x="1617" w:y="4560"/>
      <w:spacing w:line="260" w:lineRule="exact"/>
      <w:suppressOverlap/>
    </w:pPr>
    <w:rPr>
      <w:sz w:val="25"/>
      <w:szCs w:val="25"/>
    </w:rPr>
  </w:style>
  <w:style w:type="paragraph" w:customStyle="1" w:styleId="04lauftext">
    <w:name w:val="_04_lauftext"/>
    <w:basedOn w:val="Standard"/>
    <w:qFormat/>
    <w:rsid w:val="00693AA4"/>
    <w:pPr>
      <w:spacing w:after="260" w:line="260" w:lineRule="exact"/>
    </w:pPr>
  </w:style>
  <w:style w:type="paragraph" w:customStyle="1" w:styleId="04marginalien">
    <w:name w:val="_04_marginalien"/>
    <w:basedOn w:val="Standard"/>
    <w:qFormat/>
    <w:rsid w:val="004F7814"/>
    <w:pPr>
      <w:framePr w:w="2790" w:hSpace="142" w:vSpace="142" w:wrap="around" w:vAnchor="text" w:hAnchor="page" w:x="1532" w:y="1"/>
      <w:spacing w:line="260" w:lineRule="exact"/>
      <w:jc w:val="right"/>
    </w:pPr>
    <w:rPr>
      <w:sz w:val="18"/>
      <w:szCs w:val="16"/>
    </w:rPr>
  </w:style>
  <w:style w:type="paragraph" w:customStyle="1" w:styleId="04fusszeile">
    <w:name w:val="_04_fusszeile"/>
    <w:basedOn w:val="Fuzeile"/>
    <w:qFormat/>
    <w:rsid w:val="00541126"/>
    <w:pPr>
      <w:tabs>
        <w:tab w:val="clear" w:pos="4536"/>
        <w:tab w:val="clear" w:pos="9072"/>
        <w:tab w:val="right" w:pos="5817"/>
      </w:tabs>
      <w:spacing w:line="260" w:lineRule="exact"/>
      <w:ind w:left="-3028"/>
    </w:pPr>
    <w:rPr>
      <w:spacing w:val="5"/>
      <w:sz w:val="13"/>
      <w:szCs w:val="13"/>
    </w:rPr>
  </w:style>
  <w:style w:type="paragraph" w:styleId="Fuzeile">
    <w:name w:val="footer"/>
    <w:basedOn w:val="Standard"/>
    <w:link w:val="FuzeileZchn"/>
    <w:uiPriority w:val="99"/>
    <w:unhideWhenUsed/>
    <w:rsid w:val="003B17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B17F5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58579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85794"/>
    <w:rPr>
      <w:sz w:val="24"/>
      <w:szCs w:val="24"/>
    </w:rPr>
  </w:style>
  <w:style w:type="character" w:styleId="Seitenzahl">
    <w:name w:val="page number"/>
    <w:basedOn w:val="Absatz-Standardschriftart"/>
    <w:uiPriority w:val="99"/>
    <w:semiHidden/>
    <w:unhideWhenUsed/>
    <w:rsid w:val="003A7511"/>
  </w:style>
  <w:style w:type="paragraph" w:customStyle="1" w:styleId="02impressumtitel">
    <w:name w:val="_02_impressum_titel"/>
    <w:basedOn w:val="Standard"/>
    <w:next w:val="02impressumuntertitel"/>
    <w:qFormat/>
    <w:rsid w:val="00BA1674"/>
    <w:pPr>
      <w:framePr w:wrap="around" w:vAnchor="page" w:hAnchor="page" w:x="1532" w:y="2439"/>
      <w:spacing w:line="260" w:lineRule="exact"/>
      <w:suppressOverlap/>
      <w:jc w:val="left"/>
    </w:pPr>
    <w:rPr>
      <w:b/>
      <w:bCs/>
      <w:caps/>
      <w:color w:val="737373"/>
      <w:spacing w:val="4"/>
      <w:sz w:val="22"/>
      <w:szCs w:val="22"/>
    </w:rPr>
  </w:style>
  <w:style w:type="paragraph" w:customStyle="1" w:styleId="02impressumuntertitel">
    <w:name w:val="_02_impressum_untertitel"/>
    <w:basedOn w:val="Standard"/>
    <w:next w:val="02impressumtext"/>
    <w:qFormat/>
    <w:rsid w:val="00BA1674"/>
    <w:pPr>
      <w:framePr w:wrap="around" w:vAnchor="page" w:hAnchor="page" w:x="1532" w:y="2439"/>
      <w:spacing w:line="260" w:lineRule="exact"/>
      <w:suppressOverlap/>
      <w:jc w:val="left"/>
    </w:pPr>
    <w:rPr>
      <w:b/>
      <w:bCs/>
      <w:color w:val="737373"/>
      <w:spacing w:val="4"/>
    </w:rPr>
  </w:style>
  <w:style w:type="paragraph" w:customStyle="1" w:styleId="02impressumtext">
    <w:name w:val="_02_impressum_text"/>
    <w:basedOn w:val="Standard"/>
    <w:qFormat/>
    <w:rsid w:val="0084530D"/>
    <w:pPr>
      <w:framePr w:wrap="around" w:vAnchor="page" w:hAnchor="page" w:x="1532" w:y="2439"/>
      <w:spacing w:line="260" w:lineRule="exact"/>
      <w:suppressOverlap/>
      <w:jc w:val="left"/>
    </w:pPr>
    <w:rPr>
      <w:color w:val="737373"/>
      <w:spacing w:val="2"/>
    </w:rPr>
  </w:style>
  <w:style w:type="paragraph" w:customStyle="1" w:styleId="KeinAbsatzformat">
    <w:name w:val="[Kein Absatzformat]"/>
    <w:rsid w:val="0095232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241B3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241B3"/>
    <w:pPr>
      <w:spacing w:line="240" w:lineRule="auto"/>
    </w:pPr>
    <w:rPr>
      <w:sz w:val="24"/>
      <w:szCs w:val="24"/>
    </w:rPr>
  </w:style>
  <w:style w:type="paragraph" w:customStyle="1" w:styleId="04titel">
    <w:name w:val="_04_titel"/>
    <w:basedOn w:val="Standard"/>
    <w:next w:val="04lauftext"/>
    <w:qFormat/>
    <w:rsid w:val="00BD0D34"/>
    <w:pPr>
      <w:numPr>
        <w:ilvl w:val="1"/>
        <w:numId w:val="8"/>
      </w:numPr>
      <w:spacing w:before="520" w:after="520" w:line="260" w:lineRule="exact"/>
    </w:pPr>
    <w:rPr>
      <w:b/>
      <w:bCs/>
      <w:color w:val="737373"/>
      <w:spacing w:val="2"/>
      <w:sz w:val="22"/>
      <w:szCs w:val="22"/>
    </w:rPr>
  </w:style>
  <w:style w:type="paragraph" w:customStyle="1" w:styleId="04untertitel">
    <w:name w:val="_04_untertitel"/>
    <w:basedOn w:val="Standard"/>
    <w:next w:val="04lauftext"/>
    <w:qFormat/>
    <w:rsid w:val="00BD0D34"/>
    <w:pPr>
      <w:numPr>
        <w:ilvl w:val="2"/>
        <w:numId w:val="8"/>
      </w:numPr>
      <w:spacing w:before="520" w:line="260" w:lineRule="exact"/>
      <w:ind w:left="595" w:hanging="595"/>
    </w:pPr>
    <w:rPr>
      <w:b/>
      <w:bCs/>
      <w:spacing w:val="2"/>
    </w:rPr>
  </w:style>
  <w:style w:type="paragraph" w:customStyle="1" w:styleId="04bildlegende">
    <w:name w:val="_04_bildlegende"/>
    <w:basedOn w:val="Standard"/>
    <w:qFormat/>
    <w:rsid w:val="00E059AD"/>
    <w:pPr>
      <w:spacing w:line="200" w:lineRule="exact"/>
    </w:pPr>
    <w:rPr>
      <w:color w:val="737373"/>
      <w:sz w:val="16"/>
      <w:szCs w:val="16"/>
    </w:rPr>
  </w:style>
  <w:style w:type="paragraph" w:customStyle="1" w:styleId="04haupttitel">
    <w:name w:val="_04_haupttitel"/>
    <w:basedOn w:val="Standard"/>
    <w:next w:val="04titelnachhaupttitel"/>
    <w:qFormat/>
    <w:rsid w:val="00BD0D34"/>
    <w:pPr>
      <w:keepNext/>
      <w:keepLines/>
      <w:pageBreakBefore/>
      <w:numPr>
        <w:numId w:val="8"/>
      </w:numPr>
      <w:spacing w:line="260" w:lineRule="exact"/>
    </w:pPr>
    <w:rPr>
      <w:b/>
      <w:bCs/>
      <w:caps/>
      <w:color w:val="737373"/>
      <w:spacing w:val="6"/>
      <w:sz w:val="22"/>
      <w:szCs w:val="22"/>
    </w:rPr>
  </w:style>
  <w:style w:type="paragraph" w:customStyle="1" w:styleId="04bildablagenummer">
    <w:name w:val="_04_bildablagenummer"/>
    <w:basedOn w:val="Standard"/>
    <w:qFormat/>
    <w:rsid w:val="0033556A"/>
    <w:pPr>
      <w:spacing w:line="120" w:lineRule="atLeast"/>
    </w:pPr>
    <w:rPr>
      <w:sz w:val="11"/>
      <w:szCs w:val="11"/>
    </w:rPr>
  </w:style>
  <w:style w:type="paragraph" w:customStyle="1" w:styleId="03inhaltsverzeichnistitel">
    <w:name w:val="_03_inhaltsverzeichnis_titel"/>
    <w:basedOn w:val="Standard"/>
    <w:qFormat/>
    <w:rsid w:val="00D9139F"/>
    <w:pPr>
      <w:spacing w:line="260" w:lineRule="exact"/>
    </w:pPr>
    <w:rPr>
      <w:b/>
      <w:bCs/>
      <w:caps/>
      <w:color w:val="737373"/>
      <w:sz w:val="22"/>
      <w:szCs w:val="22"/>
    </w:rPr>
  </w:style>
  <w:style w:type="paragraph" w:customStyle="1" w:styleId="03inhaltsverzeichnis1">
    <w:name w:val="_03_inhaltsverzeichnis_1"/>
    <w:basedOn w:val="Standard"/>
    <w:qFormat/>
    <w:rsid w:val="00E1199E"/>
    <w:pPr>
      <w:spacing w:before="520" w:line="260" w:lineRule="exact"/>
      <w:ind w:left="510" w:hanging="510"/>
      <w:outlineLvl w:val="0"/>
    </w:pPr>
    <w:rPr>
      <w:b/>
      <w:color w:val="737373"/>
    </w:rPr>
  </w:style>
  <w:style w:type="paragraph" w:customStyle="1" w:styleId="03inhaltsverzeichnis11">
    <w:name w:val="_03_inhaltsverzeichnis_1_1"/>
    <w:basedOn w:val="Standard"/>
    <w:qFormat/>
    <w:rsid w:val="00E1199E"/>
    <w:pPr>
      <w:spacing w:line="260" w:lineRule="exact"/>
      <w:ind w:left="510" w:hanging="510"/>
    </w:pPr>
  </w:style>
  <w:style w:type="paragraph" w:styleId="Verzeichnis2">
    <w:name w:val="toc 2"/>
    <w:basedOn w:val="03inhaltsverzeichnis11"/>
    <w:next w:val="Standard"/>
    <w:autoRedefine/>
    <w:uiPriority w:val="39"/>
    <w:unhideWhenUsed/>
    <w:rsid w:val="00410A19"/>
    <w:pPr>
      <w:tabs>
        <w:tab w:val="left" w:pos="499"/>
        <w:tab w:val="left" w:pos="567"/>
        <w:tab w:val="right" w:pos="5817"/>
      </w:tabs>
      <w:outlineLvl w:val="1"/>
    </w:pPr>
  </w:style>
  <w:style w:type="paragraph" w:styleId="Verzeichnis9">
    <w:name w:val="toc 9"/>
    <w:basedOn w:val="Standard"/>
    <w:next w:val="Standard"/>
    <w:autoRedefine/>
    <w:uiPriority w:val="39"/>
    <w:unhideWhenUsed/>
    <w:rsid w:val="00804259"/>
    <w:pPr>
      <w:spacing w:after="100"/>
      <w:ind w:left="1440"/>
    </w:pPr>
  </w:style>
  <w:style w:type="paragraph" w:styleId="Verzeichnis1">
    <w:name w:val="toc 1"/>
    <w:basedOn w:val="03inhaltsverzeichnis1"/>
    <w:next w:val="Standard"/>
    <w:uiPriority w:val="39"/>
    <w:unhideWhenUsed/>
    <w:rsid w:val="00E1199E"/>
    <w:pPr>
      <w:tabs>
        <w:tab w:val="left" w:pos="567"/>
        <w:tab w:val="right" w:pos="5800"/>
      </w:tabs>
    </w:pPr>
    <w:rPr>
      <w:noProof/>
    </w:rPr>
  </w:style>
  <w:style w:type="paragraph" w:styleId="Verzeichnis3">
    <w:name w:val="toc 3"/>
    <w:basedOn w:val="03inhaltsverzeichnis111"/>
    <w:next w:val="Standard"/>
    <w:autoRedefine/>
    <w:uiPriority w:val="39"/>
    <w:unhideWhenUsed/>
    <w:rsid w:val="00410A19"/>
    <w:pPr>
      <w:tabs>
        <w:tab w:val="left" w:pos="655"/>
        <w:tab w:val="right" w:pos="5800"/>
      </w:tabs>
      <w:outlineLvl w:val="2"/>
    </w:pPr>
  </w:style>
  <w:style w:type="paragraph" w:styleId="Verzeichnis4">
    <w:name w:val="toc 4"/>
    <w:basedOn w:val="Standard"/>
    <w:next w:val="Standard"/>
    <w:autoRedefine/>
    <w:uiPriority w:val="39"/>
    <w:unhideWhenUsed/>
    <w:rsid w:val="00804259"/>
    <w:pPr>
      <w:ind w:left="540"/>
    </w:pPr>
  </w:style>
  <w:style w:type="paragraph" w:styleId="Verzeichnis5">
    <w:name w:val="toc 5"/>
    <w:basedOn w:val="Standard"/>
    <w:next w:val="Standard"/>
    <w:autoRedefine/>
    <w:uiPriority w:val="39"/>
    <w:unhideWhenUsed/>
    <w:rsid w:val="00804259"/>
    <w:pPr>
      <w:ind w:left="720"/>
    </w:pPr>
  </w:style>
  <w:style w:type="paragraph" w:styleId="Verzeichnis6">
    <w:name w:val="toc 6"/>
    <w:basedOn w:val="Standard"/>
    <w:next w:val="Standard"/>
    <w:autoRedefine/>
    <w:uiPriority w:val="39"/>
    <w:unhideWhenUsed/>
    <w:rsid w:val="00804259"/>
    <w:pPr>
      <w:ind w:left="900"/>
    </w:pPr>
  </w:style>
  <w:style w:type="paragraph" w:styleId="Verzeichnis7">
    <w:name w:val="toc 7"/>
    <w:basedOn w:val="Standard"/>
    <w:next w:val="Standard"/>
    <w:autoRedefine/>
    <w:uiPriority w:val="39"/>
    <w:unhideWhenUsed/>
    <w:rsid w:val="00804259"/>
    <w:pPr>
      <w:ind w:left="1080"/>
    </w:pPr>
  </w:style>
  <w:style w:type="paragraph" w:styleId="Verzeichnis8">
    <w:name w:val="toc 8"/>
    <w:basedOn w:val="Standard"/>
    <w:next w:val="Standard"/>
    <w:autoRedefine/>
    <w:uiPriority w:val="39"/>
    <w:unhideWhenUsed/>
    <w:rsid w:val="00804259"/>
    <w:pPr>
      <w:ind w:left="1260"/>
    </w:pPr>
  </w:style>
  <w:style w:type="paragraph" w:customStyle="1" w:styleId="04tabellentitel">
    <w:name w:val="_04_tabellentitel"/>
    <w:basedOn w:val="Standard"/>
    <w:qFormat/>
    <w:rsid w:val="002E4EF0"/>
    <w:pPr>
      <w:spacing w:line="260" w:lineRule="exact"/>
    </w:pPr>
    <w:rPr>
      <w:b/>
    </w:rPr>
  </w:style>
  <w:style w:type="paragraph" w:customStyle="1" w:styleId="04tabellentext">
    <w:name w:val="_04_tabellentext"/>
    <w:basedOn w:val="Standard"/>
    <w:qFormat/>
    <w:rsid w:val="00550562"/>
    <w:pPr>
      <w:spacing w:line="260" w:lineRule="exact"/>
    </w:pPr>
  </w:style>
  <w:style w:type="paragraph" w:styleId="Listenabsatz">
    <w:name w:val="List Paragraph"/>
    <w:basedOn w:val="Standard"/>
    <w:uiPriority w:val="34"/>
    <w:qFormat/>
    <w:rsid w:val="002E4EF0"/>
    <w:pPr>
      <w:ind w:left="720"/>
      <w:contextualSpacing/>
    </w:pPr>
  </w:style>
  <w:style w:type="numbering" w:customStyle="1" w:styleId="04tabellenaufzaehlung">
    <w:name w:val="_04_tabellenaufzaehlung"/>
    <w:uiPriority w:val="99"/>
    <w:rsid w:val="00542778"/>
    <w:pPr>
      <w:numPr>
        <w:numId w:val="1"/>
      </w:numPr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241B3"/>
    <w:rPr>
      <w:rFonts w:ascii="Arial" w:hAnsi="Arial"/>
      <w:spacing w:val="3"/>
      <w:sz w:val="24"/>
      <w:szCs w:val="24"/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41B3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41B3"/>
    <w:rPr>
      <w:rFonts w:ascii="Arial" w:hAnsi="Arial"/>
      <w:b/>
      <w:bCs/>
      <w:spacing w:val="3"/>
      <w:sz w:val="24"/>
      <w:szCs w:val="24"/>
      <w:lang w:val="de-CH"/>
    </w:rPr>
  </w:style>
  <w:style w:type="numbering" w:customStyle="1" w:styleId="04gliederung">
    <w:name w:val="_04_gliederung"/>
    <w:uiPriority w:val="99"/>
    <w:rsid w:val="00C302D1"/>
    <w:pPr>
      <w:numPr>
        <w:numId w:val="2"/>
      </w:numPr>
    </w:pPr>
  </w:style>
  <w:style w:type="paragraph" w:customStyle="1" w:styleId="04nummerierung">
    <w:name w:val="_04_nummerierung"/>
    <w:basedOn w:val="Standard"/>
    <w:qFormat/>
    <w:rsid w:val="001227B6"/>
    <w:pPr>
      <w:numPr>
        <w:numId w:val="3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A537EB"/>
    <w:pPr>
      <w:tabs>
        <w:tab w:val="left" w:pos="340"/>
      </w:tabs>
      <w:spacing w:line="240" w:lineRule="auto"/>
      <w:ind w:left="340" w:hanging="340"/>
    </w:pPr>
    <w:rPr>
      <w:sz w:val="18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537EB"/>
    <w:rPr>
      <w:rFonts w:ascii="Arial" w:hAnsi="Arial"/>
      <w:spacing w:val="3"/>
      <w:sz w:val="18"/>
      <w:szCs w:val="24"/>
      <w:lang w:val="de-CH"/>
    </w:rPr>
  </w:style>
  <w:style w:type="character" w:styleId="Funotenzeichen">
    <w:name w:val="footnote reference"/>
    <w:basedOn w:val="Absatz-Standardschriftart"/>
    <w:uiPriority w:val="99"/>
    <w:unhideWhenUsed/>
    <w:rsid w:val="00A537EB"/>
    <w:rPr>
      <w:sz w:val="20"/>
      <w:szCs w:val="20"/>
      <w:vertAlign w:val="superscript"/>
    </w:rPr>
  </w:style>
  <w:style w:type="paragraph" w:customStyle="1" w:styleId="04aufzaehlungpunkt">
    <w:name w:val="_04_aufzaehlung_punkt"/>
    <w:basedOn w:val="Standard"/>
    <w:qFormat/>
    <w:rsid w:val="001227B6"/>
    <w:pPr>
      <w:numPr>
        <w:numId w:val="4"/>
      </w:numPr>
    </w:pPr>
  </w:style>
  <w:style w:type="paragraph" w:customStyle="1" w:styleId="04aufzaehlungstrich">
    <w:name w:val="_04_aufzaehlung_strich"/>
    <w:basedOn w:val="Standard"/>
    <w:qFormat/>
    <w:rsid w:val="001227B6"/>
    <w:pPr>
      <w:numPr>
        <w:numId w:val="5"/>
      </w:numPr>
    </w:pPr>
  </w:style>
  <w:style w:type="paragraph" w:customStyle="1" w:styleId="04titelnachhaupttitel">
    <w:name w:val="_04_titel_nach_haupttitel"/>
    <w:basedOn w:val="04titel"/>
    <w:next w:val="04lauftext"/>
    <w:qFormat/>
    <w:rsid w:val="004634D1"/>
    <w:pPr>
      <w:spacing w:before="260"/>
    </w:pPr>
  </w:style>
  <w:style w:type="numbering" w:customStyle="1" w:styleId="02liste">
    <w:name w:val="_02_liste"/>
    <w:uiPriority w:val="99"/>
    <w:rsid w:val="00B339A0"/>
    <w:pPr>
      <w:numPr>
        <w:numId w:val="6"/>
      </w:numPr>
    </w:pPr>
  </w:style>
  <w:style w:type="paragraph" w:customStyle="1" w:styleId="03inhaltsverzeichnis111">
    <w:name w:val="_03_inhaltsverzeichnis_1_1_1"/>
    <w:basedOn w:val="Standard"/>
    <w:qFormat/>
    <w:rsid w:val="00E1199E"/>
    <w:pPr>
      <w:spacing w:line="260" w:lineRule="exact"/>
      <w:ind w:left="539" w:hanging="539"/>
    </w:pPr>
  </w:style>
  <w:style w:type="paragraph" w:customStyle="1" w:styleId="04bildabstand">
    <w:name w:val="_04_bildabstand"/>
    <w:basedOn w:val="Standard"/>
    <w:qFormat/>
    <w:rsid w:val="00EF60C9"/>
    <w:pPr>
      <w:spacing w:line="90" w:lineRule="exact"/>
    </w:pPr>
    <w:rPr>
      <w:sz w:val="8"/>
      <w:szCs w:val="8"/>
    </w:rPr>
  </w:style>
  <w:style w:type="paragraph" w:customStyle="1" w:styleId="05anhanguntertitel">
    <w:name w:val="_05_anhang_untertitel"/>
    <w:basedOn w:val="Standard"/>
    <w:next w:val="04lauftext"/>
    <w:qFormat/>
    <w:rsid w:val="00693AA4"/>
    <w:pPr>
      <w:numPr>
        <w:ilvl w:val="2"/>
        <w:numId w:val="10"/>
      </w:numPr>
      <w:spacing w:before="520" w:line="260" w:lineRule="exact"/>
    </w:pPr>
    <w:rPr>
      <w:b/>
    </w:rPr>
  </w:style>
  <w:style w:type="paragraph" w:styleId="Beschriftung">
    <w:name w:val="caption"/>
    <w:basedOn w:val="Standard"/>
    <w:next w:val="Standard"/>
    <w:uiPriority w:val="35"/>
    <w:unhideWhenUsed/>
    <w:qFormat/>
    <w:rsid w:val="00891B4D"/>
    <w:pPr>
      <w:spacing w:line="200" w:lineRule="exact"/>
      <w:jc w:val="left"/>
    </w:pPr>
    <w:rPr>
      <w:bCs/>
      <w:color w:val="737373"/>
      <w:sz w:val="16"/>
    </w:rPr>
  </w:style>
  <w:style w:type="character" w:styleId="Hyperlink">
    <w:name w:val="Hyperlink"/>
    <w:basedOn w:val="Absatz-Standardschriftart"/>
    <w:uiPriority w:val="99"/>
    <w:unhideWhenUsed/>
    <w:rsid w:val="00726544"/>
    <w:rPr>
      <w:color w:val="0000FF" w:themeColor="hyperlink"/>
      <w:u w:val="single"/>
    </w:rPr>
  </w:style>
  <w:style w:type="paragraph" w:customStyle="1" w:styleId="05anhangtitel">
    <w:name w:val="_05_anhang_titel"/>
    <w:basedOn w:val="Standard"/>
    <w:next w:val="04lauftext"/>
    <w:qFormat/>
    <w:rsid w:val="00693AA4"/>
    <w:pPr>
      <w:numPr>
        <w:ilvl w:val="1"/>
        <w:numId w:val="10"/>
      </w:numPr>
      <w:spacing w:before="520" w:after="520" w:line="260" w:lineRule="exact"/>
    </w:pPr>
    <w:rPr>
      <w:b/>
      <w:color w:val="737373"/>
      <w:sz w:val="22"/>
    </w:rPr>
  </w:style>
  <w:style w:type="numbering" w:customStyle="1" w:styleId="04gliederunganhang">
    <w:name w:val="_04_gliederung_anhang"/>
    <w:basedOn w:val="KeineListe"/>
    <w:uiPriority w:val="99"/>
    <w:rsid w:val="00693AA4"/>
    <w:pPr>
      <w:numPr>
        <w:numId w:val="7"/>
      </w:numPr>
    </w:pPr>
  </w:style>
  <w:style w:type="paragraph" w:customStyle="1" w:styleId="05anhanghaupttitel">
    <w:name w:val="_05_anhang_haupttitel"/>
    <w:basedOn w:val="Standard"/>
    <w:next w:val="05anhangtitelnachhaupttitel"/>
    <w:qFormat/>
    <w:rsid w:val="00693AA4"/>
    <w:pPr>
      <w:keepNext/>
      <w:keepLines/>
      <w:pageBreakBefore/>
      <w:numPr>
        <w:numId w:val="10"/>
      </w:numPr>
      <w:spacing w:line="260" w:lineRule="exact"/>
    </w:pPr>
    <w:rPr>
      <w:b/>
      <w:caps/>
      <w:color w:val="737373"/>
      <w:sz w:val="22"/>
      <w:szCs w:val="22"/>
    </w:rPr>
  </w:style>
  <w:style w:type="paragraph" w:customStyle="1" w:styleId="05anhangtitelnachhaupttitel">
    <w:name w:val="_05_anhang_titel_nach_haupttitel"/>
    <w:basedOn w:val="05anhangtitel"/>
    <w:next w:val="04lauftext"/>
    <w:qFormat/>
    <w:rsid w:val="00865209"/>
    <w:pPr>
      <w:spacing w:before="260"/>
    </w:pPr>
  </w:style>
  <w:style w:type="character" w:customStyle="1" w:styleId="04seitenzahl">
    <w:name w:val="_04_seitenzahl"/>
    <w:basedOn w:val="Absatz-Standardschriftart"/>
    <w:uiPriority w:val="1"/>
    <w:qFormat/>
    <w:rsid w:val="00651F29"/>
    <w:rPr>
      <w:rFonts w:ascii="Arial" w:hAnsi="Arial"/>
      <w:b/>
      <w:noProof/>
      <w:color w:val="000000" w:themeColor="text1"/>
      <w:sz w:val="13"/>
      <w:szCs w:val="13"/>
    </w:rPr>
  </w:style>
  <w:style w:type="table" w:styleId="HelleSchattierung">
    <w:name w:val="Light Shading"/>
    <w:basedOn w:val="NormaleTabelle"/>
    <w:uiPriority w:val="60"/>
    <w:rsid w:val="00B847A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leParagraph">
    <w:name w:val="Table Paragraph"/>
    <w:basedOn w:val="Standard"/>
    <w:uiPriority w:val="1"/>
    <w:qFormat/>
    <w:rsid w:val="00A90075"/>
    <w:pPr>
      <w:widowControl w:val="0"/>
      <w:spacing w:line="240" w:lineRule="auto"/>
      <w:jc w:val="left"/>
    </w:pPr>
    <w:rPr>
      <w:rFonts w:asciiTheme="minorHAnsi" w:eastAsiaTheme="minorHAnsi" w:hAnsiTheme="minorHAnsi"/>
      <w:spacing w:val="0"/>
      <w:sz w:val="22"/>
      <w:szCs w:val="22"/>
      <w:lang w:val="en-US" w:eastAsia="en-US"/>
    </w:rPr>
  </w:style>
  <w:style w:type="paragraph" w:styleId="Textkrper">
    <w:name w:val="Body Text"/>
    <w:basedOn w:val="Standard"/>
    <w:link w:val="TextkrperZchn"/>
    <w:uiPriority w:val="1"/>
    <w:qFormat/>
    <w:rsid w:val="000E0655"/>
    <w:pPr>
      <w:widowControl w:val="0"/>
      <w:spacing w:line="240" w:lineRule="auto"/>
      <w:ind w:left="779"/>
      <w:jc w:val="left"/>
    </w:pPr>
    <w:rPr>
      <w:rFonts w:ascii="Times New Roman" w:eastAsia="Times New Roman" w:hAnsi="Times New Roman"/>
      <w:spacing w:val="0"/>
      <w:sz w:val="18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0E0655"/>
    <w:rPr>
      <w:rFonts w:ascii="Times New Roman" w:eastAsia="Times New Roman" w:hAnsi="Times New Roman"/>
      <w:sz w:val="18"/>
      <w:szCs w:val="18"/>
      <w:lang w:val="en-US" w:eastAsia="en-US"/>
    </w:rPr>
  </w:style>
  <w:style w:type="paragraph" w:styleId="StandardWeb">
    <w:name w:val="Normal (Web)"/>
    <w:basedOn w:val="Standard"/>
    <w:uiPriority w:val="99"/>
    <w:unhideWhenUsed/>
    <w:rsid w:val="006632B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pacing w:val="0"/>
      <w:sz w:val="24"/>
      <w:szCs w:val="24"/>
      <w:lang w:eastAsia="de-DE"/>
    </w:rPr>
  </w:style>
  <w:style w:type="paragraph" w:customStyle="1" w:styleId="Lauftext">
    <w:name w:val="Lauftext"/>
    <w:basedOn w:val="Standard"/>
    <w:rsid w:val="00263719"/>
    <w:pPr>
      <w:spacing w:before="120" w:line="320" w:lineRule="exact"/>
      <w:ind w:left="624"/>
    </w:pPr>
    <w:rPr>
      <w:rFonts w:ascii="Palatino" w:eastAsia="Times" w:hAnsi="Palatino" w:cs="Times New Roman"/>
      <w:noProof/>
      <w:spacing w:val="0"/>
      <w:sz w:val="22"/>
      <w:szCs w:val="20"/>
      <w:lang w:val="de-DE" w:eastAsia="de-DE"/>
    </w:rPr>
  </w:style>
  <w:style w:type="paragraph" w:customStyle="1" w:styleId="TabText">
    <w:name w:val="TabText"/>
    <w:basedOn w:val="Standard"/>
    <w:rsid w:val="00F1181C"/>
    <w:pPr>
      <w:spacing w:before="60" w:after="60" w:line="240" w:lineRule="auto"/>
      <w:ind w:left="28" w:right="28"/>
      <w:jc w:val="left"/>
    </w:pPr>
    <w:rPr>
      <w:rFonts w:eastAsia="Times" w:cs="Times New Roman"/>
      <w:noProof/>
      <w:spacing w:val="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3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1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3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7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8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9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4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97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4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2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5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9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0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2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1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46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9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74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6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image" Target="media/image3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nderegg/Library/Group%20Containers/UBF8T346G9.Office/User%20Content.localized/Templates.localized/19908_13V_191211_Bericht_h.dotm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3175" cmpd="sng">
          <a:solidFill>
            <a:srgbClr val="FF0000"/>
          </a:solidFill>
          <a:prstDash val="dot"/>
        </a:ln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9A4216-11B4-5B4A-9A16-728D6959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19908_13V_191211_Bericht_h.dotm</Template>
  <TotalTime>0</TotalTime>
  <Pages>15</Pages>
  <Words>2046</Words>
  <Characters>12896</Characters>
  <Application>Microsoft Office Word</Application>
  <DocSecurity>0</DocSecurity>
  <Lines>107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1	Haupttitel	4</vt:lpstr>
      <vt:lpstr>    1.1	Titel nach Haupttitel	4</vt:lpstr>
      <vt:lpstr>        1.1.1	Untertitel	4</vt:lpstr>
      <vt:lpstr>    1.2	Titel	4</vt:lpstr>
      <vt:lpstr>A	Anhang	5</vt:lpstr>
      <vt:lpstr>    A1	Anhang Titel nach Haupttitel	5</vt:lpstr>
      <vt:lpstr>        A1.1	Anhang Untertitel	5</vt:lpstr>
      <vt:lpstr>    A2	Titel	5</vt:lpstr>
      <vt:lpstr>B	fmlskf	6</vt:lpstr>
    </vt:vector>
  </TitlesOfParts>
  <Manager/>
  <Company>Hürlimann Medien AG</Company>
  <LinksUpToDate>false</LinksUpToDate>
  <CharactersWithSpaces>14913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 PP</dc:creator>
  <cp:keywords/>
  <dc:description>Hürlimann Medien AG, 2012_x000d_www.hue.ch</dc:description>
  <cp:lastModifiedBy>Marcel Anderegg</cp:lastModifiedBy>
  <cp:revision>5</cp:revision>
  <cp:lastPrinted>2015-01-15T13:49:00Z</cp:lastPrinted>
  <dcterms:created xsi:type="dcterms:W3CDTF">2021-07-29T06:38:00Z</dcterms:created>
  <dcterms:modified xsi:type="dcterms:W3CDTF">2021-07-29T07:45:00Z</dcterms:modified>
  <cp:category/>
</cp:coreProperties>
</file>