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E6549" w14:textId="77777777" w:rsidR="004159E7" w:rsidRDefault="004159E7" w:rsidP="004159E7"/>
    <w:p w14:paraId="6E406BEC" w14:textId="77777777" w:rsidR="004159E7" w:rsidRDefault="004159E7" w:rsidP="004159E7">
      <w:pPr>
        <w:pStyle w:val="KBOBTitel1"/>
        <w:numPr>
          <w:ilvl w:val="0"/>
          <w:numId w:val="0"/>
        </w:numPr>
        <w:ind w:left="284" w:hanging="284"/>
        <w:sectPr w:rsidR="004159E7" w:rsidSect="004159E7">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387924BC" w14:textId="7B54DA74" w:rsidR="004159E7" w:rsidRDefault="004159E7" w:rsidP="004159E7">
      <w:pPr>
        <w:pStyle w:val="KBOBTitel0"/>
      </w:pPr>
      <w:r>
        <w:t xml:space="preserve">Angebotsunterlagen für </w:t>
      </w:r>
      <w:r w:rsidR="00AC7DB3">
        <w:t>Bauherrenunterstützungsleistungen</w:t>
      </w:r>
    </w:p>
    <w:p w14:paraId="1A831EA2" w14:textId="77777777" w:rsidR="004159E7" w:rsidRDefault="004159E7">
      <w:pPr>
        <w:pStyle w:val="KBOBRechts"/>
        <w:spacing w:after="360"/>
      </w:pPr>
      <w:r>
        <w:t>Version ASTRA / Januar 2021</w:t>
      </w:r>
    </w:p>
    <w:p w14:paraId="333AFAA1" w14:textId="77777777" w:rsidR="00CD6F28" w:rsidRDefault="004159E7">
      <w:pPr>
        <w:tabs>
          <w:tab w:val="left" w:pos="4320"/>
          <w:tab w:val="left" w:pos="10080"/>
        </w:tabs>
        <w:spacing w:after="0"/>
        <w:ind w:left="4320" w:hanging="4320"/>
        <w:jc w:val="left"/>
      </w:pPr>
      <w:r>
        <w:rPr>
          <w:b/>
        </w:rPr>
        <w:t>Projektbezeichnung</w:t>
      </w:r>
      <w:r>
        <w:tab/>
        <w:t>A5 Anschluss Grenchen: Bypass</w:t>
      </w:r>
    </w:p>
    <w:p w14:paraId="78ADBACA" w14:textId="77777777" w:rsidR="00CD6F28" w:rsidRDefault="004159E7">
      <w:pPr>
        <w:tabs>
          <w:tab w:val="left" w:pos="4320"/>
          <w:tab w:val="left" w:pos="10080"/>
        </w:tabs>
        <w:spacing w:before="0" w:after="0"/>
        <w:ind w:left="4320" w:hanging="4320"/>
        <w:jc w:val="left"/>
      </w:pPr>
      <w:r>
        <w:t>Projektkurzbezeichnung</w:t>
      </w:r>
      <w:r>
        <w:tab/>
      </w:r>
      <w:proofErr w:type="spellStart"/>
      <w:r>
        <w:t>ASGreBypas</w:t>
      </w:r>
      <w:proofErr w:type="spellEnd"/>
    </w:p>
    <w:p w14:paraId="3BE3E273" w14:textId="77777777" w:rsidR="00CD6F28" w:rsidRDefault="004159E7">
      <w:pPr>
        <w:tabs>
          <w:tab w:val="left" w:pos="4320"/>
          <w:tab w:val="left" w:pos="10080"/>
        </w:tabs>
        <w:spacing w:before="0" w:after="0"/>
        <w:ind w:left="4320" w:hanging="4320"/>
        <w:jc w:val="left"/>
      </w:pPr>
      <w:r>
        <w:t>Projektnummer</w:t>
      </w:r>
      <w:r>
        <w:tab/>
        <w:t>200045</w:t>
      </w:r>
    </w:p>
    <w:p w14:paraId="3073346A" w14:textId="77777777" w:rsidR="00CD6F28" w:rsidRDefault="004159E7">
      <w:pPr>
        <w:tabs>
          <w:tab w:val="left" w:pos="4320"/>
          <w:tab w:val="left" w:pos="10080"/>
        </w:tabs>
        <w:spacing w:before="0" w:after="0"/>
        <w:ind w:left="4320" w:hanging="4320"/>
        <w:jc w:val="left"/>
      </w:pPr>
      <w:r>
        <w:t>Vergabeverfahren</w:t>
      </w:r>
      <w:r>
        <w:tab/>
        <w:t>Offenes Verfahren</w:t>
      </w:r>
    </w:p>
    <w:p w14:paraId="4EAE89CB" w14:textId="77777777" w:rsidR="00CD6F28" w:rsidRDefault="004159E7">
      <w:pPr>
        <w:tabs>
          <w:tab w:val="left" w:pos="4320"/>
          <w:tab w:val="left" w:pos="10080"/>
        </w:tabs>
        <w:spacing w:before="0" w:after="0"/>
        <w:ind w:left="4320" w:hanging="4320"/>
        <w:jc w:val="left"/>
      </w:pPr>
      <w:r>
        <w:t xml:space="preserve">Klassifizierung gemäss </w:t>
      </w:r>
      <w:proofErr w:type="spellStart"/>
      <w:r>
        <w:t>BöB</w:t>
      </w:r>
      <w:proofErr w:type="spellEnd"/>
      <w:r>
        <w:t>/</w:t>
      </w:r>
      <w:proofErr w:type="spellStart"/>
      <w:r>
        <w:t>VöB</w:t>
      </w:r>
      <w:proofErr w:type="spellEnd"/>
      <w:r>
        <w:tab/>
        <w:t>Dienstleistungsauftrag</w:t>
      </w:r>
    </w:p>
    <w:p w14:paraId="18E90EEF" w14:textId="77777777" w:rsidR="00CD6F28" w:rsidRDefault="004159E7">
      <w:pPr>
        <w:tabs>
          <w:tab w:val="left" w:pos="4320"/>
          <w:tab w:val="left" w:pos="10080"/>
        </w:tabs>
        <w:spacing w:before="240"/>
      </w:pPr>
      <w:r>
        <w:rPr>
          <w:b/>
        </w:rPr>
        <w:t>Auftraggeber</w:t>
      </w:r>
      <w:r>
        <w:tab/>
      </w:r>
      <w:r>
        <w:rPr>
          <w:b/>
        </w:rPr>
        <w:t>Schweizerische Eidgenossenschaft</w:t>
      </w:r>
    </w:p>
    <w:p w14:paraId="3FEEA6AA" w14:textId="77777777" w:rsidR="00CD6F28" w:rsidRDefault="004159E7">
      <w:pPr>
        <w:tabs>
          <w:tab w:val="left" w:pos="4320"/>
          <w:tab w:val="left" w:pos="10080"/>
        </w:tabs>
        <w:spacing w:before="0" w:after="0"/>
        <w:jc w:val="left"/>
      </w:pPr>
      <w:r>
        <w:t>vertreten durch</w:t>
      </w:r>
      <w:r>
        <w:tab/>
      </w:r>
      <w:r>
        <w:rPr>
          <w:b/>
        </w:rPr>
        <w:t>Bundesamt für Strassen ASTRA</w:t>
      </w:r>
    </w:p>
    <w:p w14:paraId="417C984E" w14:textId="77777777" w:rsidR="00CD6F28" w:rsidRDefault="004159E7">
      <w:pPr>
        <w:tabs>
          <w:tab w:val="left" w:pos="4320"/>
          <w:tab w:val="left" w:pos="10080"/>
        </w:tabs>
        <w:spacing w:before="0" w:after="0"/>
        <w:ind w:left="4320" w:hanging="4320"/>
        <w:jc w:val="left"/>
      </w:pPr>
      <w:r>
        <w:tab/>
        <w:t>Abteilung Strasseninfrastruktur Ost</w:t>
      </w:r>
      <w:r>
        <w:br/>
        <w:t>Filiale Zofingen</w:t>
      </w:r>
      <w:r>
        <w:br/>
        <w:t>Brühlstrasse 3, 4800 Zofingen</w:t>
      </w:r>
    </w:p>
    <w:p w14:paraId="63EBCC4A" w14:textId="77777777" w:rsidR="00CD6F28" w:rsidRDefault="004159E7">
      <w:pPr>
        <w:spacing w:before="240" w:after="120"/>
      </w:pPr>
      <w:r>
        <w:rPr>
          <w:b/>
        </w:rPr>
        <w:t>Name und Adresse des Anbieters / der Anbieterin</w:t>
      </w:r>
    </w:p>
    <w:p w14:paraId="6809188F" w14:textId="77777777" w:rsidR="00CD6F28" w:rsidRDefault="004159E7">
      <w:pPr>
        <w:tabs>
          <w:tab w:val="left" w:pos="2160"/>
          <w:tab w:val="left" w:pos="7920"/>
        </w:tabs>
        <w:rPr>
          <w:b/>
        </w:rPr>
      </w:pPr>
      <w:r>
        <w:t>Name:</w:t>
      </w:r>
      <w:r>
        <w:tab/>
      </w:r>
    </w:p>
    <w:p w14:paraId="40001272" w14:textId="77777777" w:rsidR="00CD6F28" w:rsidRDefault="004159E7">
      <w:pPr>
        <w:tabs>
          <w:tab w:val="left" w:pos="2160"/>
          <w:tab w:val="left" w:pos="5760"/>
          <w:tab w:val="left" w:pos="7200"/>
          <w:tab w:val="left" w:pos="8640"/>
        </w:tabs>
      </w:pPr>
      <w:r>
        <w:t>Adresse:</w:t>
      </w:r>
      <w:r>
        <w:tab/>
      </w:r>
      <w:r>
        <w:tab/>
        <w:t>MWST-/UID-Nr.:</w:t>
      </w:r>
      <w:r>
        <w:tab/>
      </w:r>
    </w:p>
    <w:p w14:paraId="5DD079DA" w14:textId="77777777" w:rsidR="00CD6F28" w:rsidRDefault="004159E7">
      <w:pPr>
        <w:tabs>
          <w:tab w:val="left" w:pos="2160"/>
          <w:tab w:val="left" w:pos="5760"/>
          <w:tab w:val="left" w:pos="7200"/>
          <w:tab w:val="left" w:pos="8640"/>
        </w:tabs>
      </w:pPr>
      <w:r>
        <w:t>PLZ/Ort:</w:t>
      </w:r>
      <w:r>
        <w:tab/>
      </w:r>
      <w:r>
        <w:tab/>
        <w:t>Telefon:</w:t>
      </w:r>
      <w:r>
        <w:tab/>
      </w:r>
    </w:p>
    <w:p w14:paraId="21DF8341" w14:textId="77777777" w:rsidR="00CD6F28" w:rsidRDefault="004159E7">
      <w:pPr>
        <w:tabs>
          <w:tab w:val="left" w:pos="2160"/>
          <w:tab w:val="left" w:pos="5760"/>
          <w:tab w:val="left" w:pos="7200"/>
          <w:tab w:val="left" w:pos="8640"/>
        </w:tabs>
      </w:pPr>
      <w:r>
        <w:t>Kontaktperson:</w:t>
      </w:r>
      <w:r>
        <w:tab/>
      </w:r>
      <w:r>
        <w:tab/>
        <w:t>Fax:</w:t>
      </w:r>
      <w:r>
        <w:tab/>
      </w:r>
    </w:p>
    <w:p w14:paraId="16BB0D0A" w14:textId="77777777" w:rsidR="00CD6F28" w:rsidRDefault="004159E7">
      <w:pPr>
        <w:tabs>
          <w:tab w:val="left" w:pos="2160"/>
          <w:tab w:val="left" w:pos="5760"/>
          <w:tab w:val="left" w:pos="7200"/>
          <w:tab w:val="left" w:pos="8640"/>
        </w:tabs>
      </w:pPr>
      <w:r>
        <w:t>E-Mail:</w:t>
      </w:r>
      <w:r>
        <w:tab/>
      </w:r>
      <w:r>
        <w:tab/>
        <w:t>Land:</w:t>
      </w:r>
      <w:r>
        <w:tab/>
        <w:t>CH</w:t>
      </w:r>
    </w:p>
    <w:p w14:paraId="20EFE37E" w14:textId="77777777" w:rsidR="00CD6F28" w:rsidRDefault="004159E7">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2DF72EB8" w14:textId="77777777" w:rsidR="00CD6F28" w:rsidRDefault="004159E7">
      <w:pPr>
        <w:tabs>
          <w:tab w:val="left" w:pos="3168"/>
          <w:tab w:val="left" w:pos="6768"/>
          <w:tab w:val="left" w:pos="16848"/>
        </w:tabs>
        <w:spacing w:before="240" w:after="0"/>
      </w:pPr>
      <w:r>
        <w:rPr>
          <w:b/>
        </w:rPr>
        <w:t>Angebotssumme</w:t>
      </w:r>
      <w:r>
        <w:tab/>
      </w:r>
      <w:r>
        <w:rPr>
          <w:b/>
        </w:rPr>
        <w:t>CHF</w:t>
      </w:r>
      <w:proofErr w:type="gramStart"/>
      <w:r>
        <w:tab/>
      </w:r>
      <w:r>
        <w:rPr>
          <w:b/>
        </w:rPr>
        <w:t>.-</w:t>
      </w:r>
      <w:proofErr w:type="gramEnd"/>
      <w:r>
        <w:rPr>
          <w:b/>
        </w:rPr>
        <w:t>-</w:t>
      </w:r>
    </w:p>
    <w:p w14:paraId="7EC8096E" w14:textId="77777777" w:rsidR="00CD6F28" w:rsidRDefault="004159E7">
      <w:pPr>
        <w:spacing w:before="0"/>
        <w:ind w:left="3168"/>
      </w:pPr>
      <w:r>
        <w:rPr>
          <w:sz w:val="16"/>
        </w:rPr>
        <w:t>(gemäss Total Vergütung netto (exkl. Skonto und MWST) gemäss Ziffer 2.1.1 dieses Dokuments)</w:t>
      </w:r>
    </w:p>
    <w:p w14:paraId="5B1EB0D4" w14:textId="77777777" w:rsidR="00CD6F28" w:rsidRDefault="004159E7">
      <w:pPr>
        <w:tabs>
          <w:tab w:val="left" w:pos="3168"/>
          <w:tab w:val="left" w:pos="6768"/>
          <w:tab w:val="left" w:pos="10080"/>
        </w:tabs>
        <w:spacing w:after="0"/>
        <w:rPr>
          <w:sz w:val="16"/>
        </w:rPr>
      </w:pPr>
      <w:r>
        <w:t>Bereinigte Angebotssumme</w:t>
      </w:r>
      <w:r>
        <w:tab/>
        <w:t>CHF</w:t>
      </w:r>
      <w:proofErr w:type="gramStart"/>
      <w:r>
        <w:tab/>
        <w:t>.-</w:t>
      </w:r>
      <w:proofErr w:type="gramEnd"/>
      <w:r>
        <w:t>-</w:t>
      </w:r>
    </w:p>
    <w:p w14:paraId="43729633" w14:textId="77777777" w:rsidR="00CD6F28" w:rsidRDefault="004159E7">
      <w:pPr>
        <w:tabs>
          <w:tab w:val="left" w:pos="3168"/>
          <w:tab w:val="left" w:pos="6768"/>
        </w:tabs>
        <w:spacing w:before="0"/>
      </w:pPr>
      <w:r>
        <w:tab/>
      </w:r>
      <w:r>
        <w:rPr>
          <w:sz w:val="16"/>
        </w:rPr>
        <w:t>(wird durch Auftraggeber ausgefüllt)</w:t>
      </w:r>
    </w:p>
    <w:p w14:paraId="1DF8EC8F" w14:textId="77777777" w:rsidR="00CD6F28" w:rsidRDefault="004159E7">
      <w:pPr>
        <w:tabs>
          <w:tab w:val="left" w:pos="2880"/>
          <w:tab w:val="left" w:pos="5040"/>
          <w:tab w:val="left" w:pos="7920"/>
          <w:tab w:val="left" w:pos="10080"/>
        </w:tabs>
        <w:spacing w:before="240"/>
      </w:pPr>
      <w:r>
        <w:t>Datum:</w:t>
      </w:r>
      <w:r>
        <w:tab/>
      </w:r>
      <w:r>
        <w:tab/>
        <w:t>Stempel und Unterschrift:</w:t>
      </w:r>
      <w:r>
        <w:tab/>
      </w:r>
    </w:p>
    <w:p w14:paraId="6F842696" w14:textId="77777777" w:rsidR="00AC7DB3" w:rsidRDefault="00AC7DB3" w:rsidP="00AC7DB3">
      <w:pPr>
        <w:pStyle w:val="KBOBTitel0"/>
        <w:pageBreakBefore/>
        <w:spacing w:before="0"/>
        <w:rPr>
          <w:b w:val="0"/>
        </w:rPr>
      </w:pPr>
      <w:r>
        <w:lastRenderedPageBreak/>
        <w:t>Formular Bietergemeinschaft</w:t>
      </w:r>
    </w:p>
    <w:p w14:paraId="3BC93B48" w14:textId="77777777" w:rsidR="00AC7DB3" w:rsidRDefault="00AC7DB3" w:rsidP="00AC7DB3">
      <w:pPr>
        <w:pStyle w:val="KBOBHoch"/>
      </w:pPr>
      <w:r>
        <w:t>(nur im Falle einer Bietergemeinschaft auszufüllen)</w:t>
      </w:r>
    </w:p>
    <w:p w14:paraId="31F41D7D" w14:textId="77777777" w:rsidR="00AC7DB3" w:rsidRDefault="00AC7DB3" w:rsidP="00AC7DB3">
      <w:pPr>
        <w:pStyle w:val="KBOBHoch"/>
      </w:pPr>
    </w:p>
    <w:tbl>
      <w:tblPr>
        <w:tblStyle w:val="Tabellenraster"/>
        <w:tblW w:w="10065" w:type="dxa"/>
        <w:tblInd w:w="108" w:type="dxa"/>
        <w:tblLayout w:type="fixed"/>
        <w:tblLook w:val="04A0" w:firstRow="1" w:lastRow="0" w:firstColumn="1" w:lastColumn="0" w:noHBand="0" w:noVBand="1"/>
      </w:tblPr>
      <w:tblGrid>
        <w:gridCol w:w="3392"/>
        <w:gridCol w:w="5397"/>
        <w:gridCol w:w="1276"/>
      </w:tblGrid>
      <w:tr w:rsidR="00AC7DB3" w14:paraId="68B1AF0A" w14:textId="77777777" w:rsidTr="004159E7">
        <w:tc>
          <w:tcPr>
            <w:tcW w:w="8789" w:type="dxa"/>
            <w:gridSpan w:val="2"/>
          </w:tcPr>
          <w:p w14:paraId="7D1C0033" w14:textId="77777777" w:rsidR="00AC7DB3" w:rsidRDefault="00AC7DB3" w:rsidP="004159E7">
            <w:pPr>
              <w:pStyle w:val="KBOBHoch"/>
            </w:pPr>
          </w:p>
        </w:tc>
        <w:tc>
          <w:tcPr>
            <w:tcW w:w="1276" w:type="dxa"/>
          </w:tcPr>
          <w:p w14:paraId="3640A2C8" w14:textId="77777777" w:rsidR="00AC7DB3" w:rsidRDefault="00AC7DB3" w:rsidP="004159E7">
            <w:pPr>
              <w:pStyle w:val="KBOBHoch"/>
            </w:pPr>
            <w:r>
              <w:t>Leistungsanteil [%]</w:t>
            </w:r>
          </w:p>
        </w:tc>
      </w:tr>
      <w:tr w:rsidR="00AC7DB3" w14:paraId="5F6CCD65" w14:textId="77777777" w:rsidTr="004159E7">
        <w:tc>
          <w:tcPr>
            <w:tcW w:w="3392" w:type="dxa"/>
          </w:tcPr>
          <w:p w14:paraId="0395116A" w14:textId="77777777" w:rsidR="00AC7DB3" w:rsidRDefault="00AC7DB3" w:rsidP="004159E7">
            <w:pPr>
              <w:pStyle w:val="KBOBHoch"/>
            </w:pPr>
            <w:r>
              <w:t>Federführende Unternehmung:</w:t>
            </w:r>
          </w:p>
        </w:tc>
        <w:tc>
          <w:tcPr>
            <w:tcW w:w="5397" w:type="dxa"/>
          </w:tcPr>
          <w:p w14:paraId="08C9CFE0" w14:textId="77777777" w:rsidR="00AC7DB3" w:rsidRDefault="00AC7DB3" w:rsidP="004159E7">
            <w:pPr>
              <w:pStyle w:val="KBOBHoch"/>
            </w:pPr>
            <w:r>
              <w:t>Name: ………………………</w:t>
            </w:r>
          </w:p>
          <w:p w14:paraId="413878FA" w14:textId="77777777" w:rsidR="00AC7DB3" w:rsidRDefault="00AC7DB3" w:rsidP="004159E7">
            <w:pPr>
              <w:pStyle w:val="KBOBHoch"/>
            </w:pPr>
            <w:r>
              <w:t>Adresse: ………………………</w:t>
            </w:r>
          </w:p>
        </w:tc>
        <w:tc>
          <w:tcPr>
            <w:tcW w:w="1276" w:type="dxa"/>
          </w:tcPr>
          <w:p w14:paraId="2E85D5EE" w14:textId="77777777" w:rsidR="00AC7DB3" w:rsidRDefault="00AC7DB3" w:rsidP="004159E7">
            <w:pPr>
              <w:pStyle w:val="KBOBHoch"/>
            </w:pPr>
          </w:p>
        </w:tc>
      </w:tr>
      <w:tr w:rsidR="00AC7DB3" w14:paraId="1C822BE7" w14:textId="77777777" w:rsidTr="004159E7">
        <w:tc>
          <w:tcPr>
            <w:tcW w:w="3392" w:type="dxa"/>
          </w:tcPr>
          <w:p w14:paraId="6C1095E6" w14:textId="77777777" w:rsidR="00AC7DB3" w:rsidRDefault="00AC7DB3" w:rsidP="004159E7">
            <w:pPr>
              <w:pStyle w:val="KBOBHoch"/>
            </w:pPr>
            <w:r>
              <w:t>Weitere Unternehmung</w:t>
            </w:r>
          </w:p>
          <w:p w14:paraId="53537C35" w14:textId="77777777" w:rsidR="00AC7DB3" w:rsidRDefault="00AC7DB3" w:rsidP="004159E7">
            <w:pPr>
              <w:pStyle w:val="KBOBHoch"/>
            </w:pPr>
            <w:r>
              <w:t>(Mitglied Bietergemeinschaft)</w:t>
            </w:r>
            <w:r w:rsidRPr="0039533E">
              <w:rPr>
                <w:vertAlign w:val="superscript"/>
              </w:rPr>
              <w:t>1</w:t>
            </w:r>
            <w:r>
              <w:t>:</w:t>
            </w:r>
          </w:p>
        </w:tc>
        <w:tc>
          <w:tcPr>
            <w:tcW w:w="5397" w:type="dxa"/>
          </w:tcPr>
          <w:p w14:paraId="44D0ED92" w14:textId="77777777" w:rsidR="00AC7DB3" w:rsidRDefault="00AC7DB3" w:rsidP="004159E7">
            <w:pPr>
              <w:pStyle w:val="KBOBHoch"/>
            </w:pPr>
            <w:r>
              <w:t>Name: ………………………</w:t>
            </w:r>
          </w:p>
          <w:p w14:paraId="1E36DE98" w14:textId="77777777" w:rsidR="00AC7DB3" w:rsidRDefault="00AC7DB3" w:rsidP="004159E7">
            <w:pPr>
              <w:pStyle w:val="KBOBHoch"/>
            </w:pPr>
            <w:r>
              <w:t>Adresse: ………………………</w:t>
            </w:r>
          </w:p>
        </w:tc>
        <w:tc>
          <w:tcPr>
            <w:tcW w:w="1276" w:type="dxa"/>
          </w:tcPr>
          <w:p w14:paraId="3A063DEB" w14:textId="77777777" w:rsidR="00AC7DB3" w:rsidRDefault="00AC7DB3" w:rsidP="004159E7">
            <w:pPr>
              <w:pStyle w:val="KBOBHoch"/>
            </w:pPr>
          </w:p>
        </w:tc>
      </w:tr>
      <w:tr w:rsidR="00AC7DB3" w14:paraId="271395DE" w14:textId="77777777" w:rsidTr="004159E7">
        <w:tc>
          <w:tcPr>
            <w:tcW w:w="3392" w:type="dxa"/>
          </w:tcPr>
          <w:p w14:paraId="48DAF3FD" w14:textId="77777777" w:rsidR="00AC7DB3" w:rsidRDefault="00AC7DB3" w:rsidP="004159E7">
            <w:pPr>
              <w:pStyle w:val="KBOBHoch"/>
            </w:pPr>
            <w:r>
              <w:t>…:</w:t>
            </w:r>
          </w:p>
        </w:tc>
        <w:tc>
          <w:tcPr>
            <w:tcW w:w="5397" w:type="dxa"/>
          </w:tcPr>
          <w:p w14:paraId="12CF1E29" w14:textId="77777777" w:rsidR="00AC7DB3" w:rsidRDefault="00AC7DB3" w:rsidP="004159E7">
            <w:pPr>
              <w:pStyle w:val="KBOBHoch"/>
            </w:pPr>
            <w:r>
              <w:t>Name: ………………………</w:t>
            </w:r>
          </w:p>
          <w:p w14:paraId="2EC4B7EE" w14:textId="77777777" w:rsidR="00AC7DB3" w:rsidRDefault="00AC7DB3" w:rsidP="004159E7">
            <w:pPr>
              <w:pStyle w:val="KBOBHoch"/>
            </w:pPr>
            <w:r>
              <w:t>Adresse: ………………………</w:t>
            </w:r>
          </w:p>
        </w:tc>
        <w:tc>
          <w:tcPr>
            <w:tcW w:w="1276" w:type="dxa"/>
          </w:tcPr>
          <w:p w14:paraId="4BD0DF4E" w14:textId="77777777" w:rsidR="00AC7DB3" w:rsidRDefault="00AC7DB3" w:rsidP="004159E7">
            <w:pPr>
              <w:pStyle w:val="KBOBHoch"/>
            </w:pPr>
          </w:p>
        </w:tc>
      </w:tr>
      <w:tr w:rsidR="00AC7DB3" w14:paraId="160F04D1" w14:textId="77777777" w:rsidTr="004159E7">
        <w:tc>
          <w:tcPr>
            <w:tcW w:w="3392" w:type="dxa"/>
          </w:tcPr>
          <w:p w14:paraId="35693A05" w14:textId="77777777" w:rsidR="00AC7DB3" w:rsidRDefault="00AC7DB3" w:rsidP="004159E7">
            <w:pPr>
              <w:pStyle w:val="KBOBHoch"/>
            </w:pPr>
            <w:r>
              <w:t>Subunternehmung</w:t>
            </w:r>
            <w:r w:rsidRPr="0039533E">
              <w:rPr>
                <w:vertAlign w:val="superscript"/>
              </w:rPr>
              <w:t>1</w:t>
            </w:r>
            <w:r>
              <w:t>:</w:t>
            </w:r>
          </w:p>
        </w:tc>
        <w:tc>
          <w:tcPr>
            <w:tcW w:w="5397" w:type="dxa"/>
          </w:tcPr>
          <w:p w14:paraId="20E39986" w14:textId="77777777" w:rsidR="00AC7DB3" w:rsidRDefault="00AC7DB3" w:rsidP="004159E7">
            <w:pPr>
              <w:pStyle w:val="KBOBHoch"/>
            </w:pPr>
            <w:r>
              <w:t>Name: ………………………</w:t>
            </w:r>
          </w:p>
          <w:p w14:paraId="56857D00" w14:textId="77777777" w:rsidR="00AC7DB3" w:rsidRDefault="00AC7DB3" w:rsidP="004159E7">
            <w:pPr>
              <w:pStyle w:val="KBOBHoch"/>
            </w:pPr>
            <w:r>
              <w:t>Adresse: ………………………</w:t>
            </w:r>
          </w:p>
        </w:tc>
        <w:tc>
          <w:tcPr>
            <w:tcW w:w="1276" w:type="dxa"/>
          </w:tcPr>
          <w:p w14:paraId="5A19423D" w14:textId="77777777" w:rsidR="00AC7DB3" w:rsidRDefault="00AC7DB3" w:rsidP="004159E7">
            <w:pPr>
              <w:pStyle w:val="KBOBHoch"/>
            </w:pPr>
          </w:p>
        </w:tc>
      </w:tr>
      <w:tr w:rsidR="00AC7DB3" w14:paraId="33A63E02" w14:textId="77777777" w:rsidTr="004159E7">
        <w:tc>
          <w:tcPr>
            <w:tcW w:w="3392" w:type="dxa"/>
          </w:tcPr>
          <w:p w14:paraId="5938738E" w14:textId="77777777" w:rsidR="00AC7DB3" w:rsidRDefault="00AC7DB3" w:rsidP="004159E7">
            <w:pPr>
              <w:pStyle w:val="KBOBHoch"/>
            </w:pPr>
            <w:r>
              <w:t>…:</w:t>
            </w:r>
          </w:p>
        </w:tc>
        <w:tc>
          <w:tcPr>
            <w:tcW w:w="5397" w:type="dxa"/>
          </w:tcPr>
          <w:p w14:paraId="65B6002D" w14:textId="77777777" w:rsidR="00AC7DB3" w:rsidRDefault="00AC7DB3" w:rsidP="004159E7">
            <w:pPr>
              <w:pStyle w:val="KBOBHoch"/>
            </w:pPr>
            <w:r>
              <w:t>Name: ………………………</w:t>
            </w:r>
          </w:p>
          <w:p w14:paraId="1231A647" w14:textId="77777777" w:rsidR="00AC7DB3" w:rsidRDefault="00AC7DB3" w:rsidP="004159E7">
            <w:pPr>
              <w:pStyle w:val="KBOBHoch"/>
            </w:pPr>
            <w:r>
              <w:t>Adresse: ………………………</w:t>
            </w:r>
          </w:p>
        </w:tc>
        <w:tc>
          <w:tcPr>
            <w:tcW w:w="1276" w:type="dxa"/>
          </w:tcPr>
          <w:p w14:paraId="15C4A2CD" w14:textId="77777777" w:rsidR="00AC7DB3" w:rsidRDefault="00AC7DB3" w:rsidP="004159E7">
            <w:pPr>
              <w:pStyle w:val="KBOBHoch"/>
            </w:pPr>
          </w:p>
        </w:tc>
      </w:tr>
    </w:tbl>
    <w:p w14:paraId="0BA59AA9" w14:textId="77777777" w:rsidR="00AC7DB3" w:rsidRDefault="00AC7DB3" w:rsidP="00AC7DB3">
      <w:pPr>
        <w:tabs>
          <w:tab w:val="left" w:pos="2880"/>
          <w:tab w:val="left" w:pos="5040"/>
          <w:tab w:val="left" w:pos="7920"/>
          <w:tab w:val="left" w:pos="10080"/>
        </w:tabs>
        <w:spacing w:before="0"/>
      </w:pPr>
    </w:p>
    <w:p w14:paraId="6B2B0741" w14:textId="77777777" w:rsidR="00AC7DB3" w:rsidRDefault="00AC7DB3" w:rsidP="00AC7DB3">
      <w:pPr>
        <w:tabs>
          <w:tab w:val="left" w:pos="2880"/>
          <w:tab w:val="left" w:pos="5040"/>
          <w:tab w:val="left" w:pos="7920"/>
          <w:tab w:val="left" w:pos="10080"/>
        </w:tabs>
        <w:spacing w:before="0"/>
      </w:pPr>
      <w:r>
        <w:t>________________</w:t>
      </w:r>
    </w:p>
    <w:p w14:paraId="6CC23BDA" w14:textId="77777777" w:rsidR="00AC7DB3" w:rsidRDefault="00AC7DB3" w:rsidP="00AC7DB3">
      <w:pPr>
        <w:tabs>
          <w:tab w:val="left" w:pos="2880"/>
          <w:tab w:val="left" w:pos="5040"/>
          <w:tab w:val="left" w:pos="7920"/>
          <w:tab w:val="left" w:pos="10080"/>
        </w:tabs>
        <w:spacing w:before="0"/>
        <w:rPr>
          <w:sz w:val="16"/>
          <w:szCs w:val="16"/>
        </w:rPr>
      </w:pPr>
      <w:proofErr w:type="gramStart"/>
      <w:r w:rsidRPr="0039533E">
        <w:rPr>
          <w:vertAlign w:val="superscript"/>
        </w:rPr>
        <w:t>1</w:t>
      </w:r>
      <w:r>
        <w:rPr>
          <w:vertAlign w:val="superscript"/>
        </w:rPr>
        <w:t xml:space="preserve"> </w:t>
      </w:r>
      <w:r w:rsidRPr="0015108A">
        <w:rPr>
          <w:sz w:val="18"/>
          <w:szCs w:val="18"/>
        </w:rPr>
        <w:t xml:space="preserve"> </w:t>
      </w:r>
      <w:r w:rsidRPr="0015108A">
        <w:rPr>
          <w:sz w:val="16"/>
          <w:szCs w:val="16"/>
        </w:rPr>
        <w:t>Weitere</w:t>
      </w:r>
      <w:proofErr w:type="gramEnd"/>
      <w:r w:rsidRPr="0015108A">
        <w:rPr>
          <w:sz w:val="16"/>
          <w:szCs w:val="16"/>
        </w:rPr>
        <w:t xml:space="preserve"> Informationen zu den herbeigezogenen Firmen werden bei Bedarf durch die Bauherrschaft angefordert.</w:t>
      </w:r>
    </w:p>
    <w:p w14:paraId="727F021E" w14:textId="77777777" w:rsidR="00AC7DB3" w:rsidRDefault="00AC7DB3" w:rsidP="00AC7DB3">
      <w:pPr>
        <w:spacing w:before="0" w:after="0" w:line="240" w:lineRule="auto"/>
        <w:jc w:val="left"/>
        <w:rPr>
          <w:sz w:val="16"/>
          <w:szCs w:val="16"/>
        </w:rPr>
      </w:pPr>
      <w:r>
        <w:rPr>
          <w:sz w:val="16"/>
          <w:szCs w:val="16"/>
        </w:rPr>
        <w:br w:type="page"/>
      </w:r>
    </w:p>
    <w:p w14:paraId="7197EF1B" w14:textId="77777777" w:rsidR="00CD6F28" w:rsidRDefault="004159E7">
      <w:pPr>
        <w:pStyle w:val="KBOBTitel0"/>
        <w:pageBreakBefore/>
        <w:rPr>
          <w:b w:val="0"/>
        </w:rPr>
      </w:pPr>
      <w:r>
        <w:lastRenderedPageBreak/>
        <w:t>Deckblätter</w:t>
      </w:r>
    </w:p>
    <w:p w14:paraId="6CBCD1BF" w14:textId="77777777" w:rsidR="00CD6F28" w:rsidRDefault="004159E7">
      <w:r>
        <w:t>Deckblätter für die vom Anbieter/der Anbieterin einzureichenden Angebotsunterlagen (soweit nicht vom ASTRA bereits vorgegeben, sind die Angebotsunterlagen vom Anbieter/der Anbieterin beizubringen).</w:t>
      </w:r>
    </w:p>
    <w:p w14:paraId="22C77ECE" w14:textId="77777777" w:rsidR="00CD6F28" w:rsidRDefault="004159E7">
      <w:pPr>
        <w:pStyle w:val="KBOBTitel0"/>
        <w:pageBreakBefore/>
        <w:tabs>
          <w:tab w:val="left" w:pos="504"/>
          <w:tab w:val="left" w:pos="10080"/>
        </w:tabs>
      </w:pPr>
      <w:r>
        <w:lastRenderedPageBreak/>
        <w:t>1</w:t>
      </w:r>
      <w:r>
        <w:rPr>
          <w:b w:val="0"/>
        </w:rPr>
        <w:tab/>
      </w:r>
      <w:r>
        <w:t>Selbstdeklaration</w:t>
      </w:r>
    </w:p>
    <w:p w14:paraId="5A586666" w14:textId="77777777" w:rsidR="00CD6F28" w:rsidRDefault="004159E7">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0C5D2E6D" w14:textId="77777777" w:rsidR="00CD6F28" w:rsidRDefault="004159E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6DCAB721" w14:textId="77777777" w:rsidR="00CD6F28" w:rsidRDefault="004159E7">
      <w:pPr>
        <w:spacing w:before="240" w:after="240"/>
        <w:ind w:left="288" w:hanging="288"/>
      </w:pPr>
      <w:r>
        <w:t>–</w:t>
      </w:r>
      <w:r>
        <w:tab/>
      </w:r>
      <w:proofErr w:type="gramStart"/>
      <w:r>
        <w:t xml:space="preserve">Des </w:t>
      </w:r>
      <w:proofErr w:type="spellStart"/>
      <w:r>
        <w:t>weiteren</w:t>
      </w:r>
      <w:proofErr w:type="spellEnd"/>
      <w:proofErr w:type="gramEnd"/>
      <w:r>
        <w:t xml:space="preserve"> verpflichtet sich der Anbieter für Leistungen in der Schweiz, die Gleichbehandlung von Frau und Mann, namentlich das Prinzip der Lohngleichheit, einzuhalten.</w:t>
      </w:r>
    </w:p>
    <w:p w14:paraId="14E05B49" w14:textId="77777777" w:rsidR="00CD6F28" w:rsidRDefault="004159E7">
      <w:pPr>
        <w:spacing w:before="240" w:after="240"/>
        <w:ind w:left="288" w:hanging="288"/>
      </w:pPr>
      <w:r>
        <w:t>–</w:t>
      </w:r>
      <w:r>
        <w:tab/>
        <w:t>Der Anbieter verpflichtet sich zudem, die Bestimmungen des schweizerischen Umweltrechts einzuhalten.</w:t>
      </w:r>
    </w:p>
    <w:p w14:paraId="7E1AC161" w14:textId="77777777" w:rsidR="00CD6F28" w:rsidRDefault="004159E7">
      <w:pPr>
        <w:spacing w:before="240" w:after="240"/>
        <w:ind w:left="288" w:hanging="288"/>
      </w:pPr>
      <w:r>
        <w:t>–</w:t>
      </w:r>
      <w:r>
        <w:tab/>
        <w:t>Bei Missachtung vorstehender Verpflichtungen schuldet der Anbieter dem Auftraggeber eine Konventionalstrafe gemäss Ziff. 8.1 der vorgesehenen Vertragsurkunde «Informations- und Kommunikationsleistungen» oder Ziff. 7.1 der vorgesehenen Vertragsurkunde «Dienstleistungen».</w:t>
      </w:r>
    </w:p>
    <w:p w14:paraId="6379997A" w14:textId="77777777" w:rsidR="00CD6F28" w:rsidRDefault="004159E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4B01C53F" w14:textId="77777777" w:rsidR="00CD6F28" w:rsidRDefault="004159E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DF8D941" w14:textId="77777777" w:rsidR="00CD6F28" w:rsidRDefault="004159E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6EB36482" w14:textId="77777777" w:rsidR="00CD6F28" w:rsidRDefault="004159E7">
      <w:pPr>
        <w:spacing w:before="240" w:after="240"/>
        <w:ind w:left="288" w:hanging="288"/>
      </w:pPr>
      <w:r>
        <w:t>–</w:t>
      </w:r>
      <w:r>
        <w:tab/>
        <w:t xml:space="preserve">Im Weiteren erklärt die Anbieterin, die eidgenössischen Steuern und Sozialabgaben bezahlt zu haben (Bundessteuern, </w:t>
      </w:r>
      <w:proofErr w:type="spellStart"/>
      <w:r>
        <w:t>MWSt</w:t>
      </w:r>
      <w:proofErr w:type="spellEnd"/>
      <w:r>
        <w:t>, AHV-, IV-, EO-, ALV-, BVG- und UVG-Beiträge).</w:t>
      </w:r>
    </w:p>
    <w:p w14:paraId="7323BD85" w14:textId="77777777" w:rsidR="00CD6F28" w:rsidRDefault="004159E7">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3D2A7F8B" w14:textId="77777777" w:rsidR="00CD6F28" w:rsidRDefault="004159E7">
      <w:pPr>
        <w:spacing w:before="360" w:after="120"/>
      </w:pPr>
      <w:r>
        <w:t>Mit der Unterschrift auf Seite 1 bestätigt der Anbieter die Richtigkeit der oben aufgelisteten Angaben und erklärt sich bereit, sie auf Verlangen hin zu belegen.</w:t>
      </w:r>
    </w:p>
    <w:p w14:paraId="226BC473" w14:textId="77777777" w:rsidR="00CD6F28" w:rsidRDefault="004159E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1B5C3829" w14:textId="77777777" w:rsidR="00CD6F28" w:rsidRDefault="004159E7">
      <w:pPr>
        <w:pStyle w:val="KBOBTitel1"/>
        <w:pageBreakBefore/>
      </w:pPr>
      <w:r>
        <w:lastRenderedPageBreak/>
        <w:t>Nachweise bezüglich der Eignungskriterien</w:t>
      </w:r>
    </w:p>
    <w:p w14:paraId="3BE34234" w14:textId="77777777" w:rsidR="00CD6F28" w:rsidRDefault="004159E7">
      <w:r>
        <w:t xml:space="preserve">Diese Nachweise dienen nur </w:t>
      </w:r>
      <w:proofErr w:type="gramStart"/>
      <w:r>
        <w:t>dem Vergabeverfahren und werden</w:t>
      </w:r>
      <w:proofErr w:type="gramEnd"/>
      <w:r>
        <w:t xml:space="preserve"> nicht zu einem Vertragsbestandteil.</w:t>
      </w:r>
    </w:p>
    <w:p w14:paraId="416B6283" w14:textId="2E65CADB" w:rsidR="00CD6F28" w:rsidRDefault="00AC7DB3" w:rsidP="00AC7DB3">
      <w:pPr>
        <w:pStyle w:val="KBOBTitel2"/>
        <w:pageBreakBefore/>
      </w:pPr>
      <w:r>
        <w:lastRenderedPageBreak/>
        <w:t xml:space="preserve">EK1: </w:t>
      </w:r>
      <w:r w:rsidR="004159E7">
        <w:t>Firm</w:t>
      </w:r>
      <w:r>
        <w:t>enerfahrung</w:t>
      </w:r>
      <w:r w:rsidR="004159E7">
        <w:t xml:space="preserve"> / </w:t>
      </w:r>
      <w:r>
        <w:t>-referenz</w:t>
      </w:r>
    </w:p>
    <w:p w14:paraId="2F2E05BE" w14:textId="67651D01" w:rsidR="00AC7DB3" w:rsidRDefault="00AC7DB3">
      <w:r>
        <w:t>Für den Anbieter:</w:t>
      </w:r>
    </w:p>
    <w:p w14:paraId="4FAF0552" w14:textId="64ECEE2B" w:rsidR="00CD6F28" w:rsidRDefault="00AC7DB3">
      <w:r w:rsidRPr="00AC7DB3">
        <w:t xml:space="preserve">1 Referenzprojekt, in welchem der Anbieter </w:t>
      </w:r>
      <w:r w:rsidRPr="00613378">
        <w:t>Bauherrenvertretungs- oder Bauherrenunterstützungsleistungen mit vergleichbarer Komplexität und aus dem gleichen Fachbereich für den Neubau oder Ausbau einer Hochleistungsstrasse (bspw. Autobahnanschluss) mit einem Investitionsvolumen von mindestens 10 Mio. CHF (exkl. MwSt.) erbracht hat. Der Anbieter muss diese Leistungen in der Phase Ausführungsprojekt (AP) bis und</w:t>
      </w:r>
      <w:r w:rsidRPr="00AC7DB3">
        <w:t xml:space="preserve"> mit Inbetriebnahme/Abschluss nach NSG/NSV oder vergleichbaren Phasen erbracht haben und die Phasen müssen jeweils abgeschlossen sein. Kann der Nachweis über die verlangten Phasen nicht mit einem Referenzprojekt erbracht werden, kann maximal ein zweites Referenzprojekt ergänzend beigebracht werden.</w:t>
      </w:r>
    </w:p>
    <w:p w14:paraId="2D8AF284" w14:textId="46868BB8" w:rsidR="00AC7DB3" w:rsidRDefault="00AC7DB3"/>
    <w:p w14:paraId="32AADC8C" w14:textId="6A799734" w:rsidR="00AC7DB3" w:rsidRDefault="00AC7DB3">
      <w:pPr>
        <w:spacing w:before="0" w:after="0" w:line="240" w:lineRule="auto"/>
        <w:jc w:val="left"/>
      </w:pPr>
      <w:r>
        <w:br w:type="page"/>
      </w:r>
    </w:p>
    <w:p w14:paraId="0C70F263" w14:textId="77777777" w:rsidR="00AC7DB3" w:rsidRDefault="00AC7DB3" w:rsidP="00AC7DB3">
      <w:pPr>
        <w:spacing w:before="360" w:after="120"/>
      </w:pPr>
      <w:r>
        <w:rPr>
          <w:b/>
        </w:rPr>
        <w:lastRenderedPageBreak/>
        <w:t>Referenzprojekt 1</w:t>
      </w:r>
    </w:p>
    <w:p w14:paraId="640F89B1" w14:textId="77777777" w:rsidR="00AC7DB3" w:rsidRDefault="00AC7DB3" w:rsidP="00AC7DB3">
      <w:pPr>
        <w:spacing w:before="120" w:after="120"/>
      </w:pPr>
      <w:r>
        <w:t>Projekt:</w:t>
      </w:r>
      <w:r>
        <w:tab/>
      </w:r>
      <w:r>
        <w:tab/>
      </w:r>
      <w:r>
        <w:tab/>
      </w:r>
      <w:r>
        <w:tab/>
      </w:r>
      <w:r>
        <w:tab/>
      </w:r>
      <w:r w:rsidRPr="000B705C">
        <w:rPr>
          <w:color w:val="0070C0"/>
        </w:rPr>
        <w:t>…</w:t>
      </w:r>
    </w:p>
    <w:p w14:paraId="43224150" w14:textId="77777777" w:rsidR="00AC7DB3" w:rsidRDefault="00AC7DB3" w:rsidP="00AC7DB3">
      <w:pPr>
        <w:spacing w:before="120" w:after="120"/>
      </w:pPr>
      <w:r>
        <w:t>Firma/INGE:</w:t>
      </w:r>
      <w:r>
        <w:tab/>
      </w:r>
      <w:r>
        <w:tab/>
      </w:r>
      <w:r>
        <w:tab/>
      </w:r>
      <w:r>
        <w:tab/>
      </w:r>
      <w:r w:rsidRPr="000B705C">
        <w:rPr>
          <w:color w:val="0070C0"/>
        </w:rPr>
        <w:t>…</w:t>
      </w:r>
    </w:p>
    <w:p w14:paraId="14307720" w14:textId="77777777" w:rsidR="00AC7DB3" w:rsidRPr="00E55EE8" w:rsidRDefault="00AC7DB3" w:rsidP="00AC7DB3">
      <w:pPr>
        <w:spacing w:before="120" w:after="120"/>
        <w:rPr>
          <w:color w:val="0070C0"/>
        </w:rPr>
      </w:pPr>
      <w:r>
        <w:t>Funktion der Firma:</w:t>
      </w:r>
      <w:r>
        <w:tab/>
      </w:r>
      <w:r>
        <w:tab/>
      </w:r>
      <w:r>
        <w:tab/>
      </w:r>
      <w:r w:rsidRPr="000B705C">
        <w:rPr>
          <w:color w:val="0070C0"/>
        </w:rPr>
        <w:t>…</w:t>
      </w:r>
    </w:p>
    <w:p w14:paraId="2256D108" w14:textId="77777777" w:rsidR="00AC7DB3" w:rsidRDefault="00AC7DB3" w:rsidP="00AC7DB3">
      <w:pPr>
        <w:spacing w:before="360" w:after="120"/>
      </w:pPr>
      <w:r>
        <w:t>Kurzer Projektbeschrieb:</w:t>
      </w:r>
      <w:r>
        <w:tab/>
      </w:r>
      <w:r>
        <w:tab/>
      </w:r>
      <w:r w:rsidRPr="000B705C">
        <w:rPr>
          <w:color w:val="0070C0"/>
        </w:rPr>
        <w:t>…</w:t>
      </w:r>
    </w:p>
    <w:p w14:paraId="779DE18A" w14:textId="77777777" w:rsidR="00AC7DB3" w:rsidRDefault="00AC7DB3" w:rsidP="00AC7DB3">
      <w:pPr>
        <w:spacing w:before="240" w:after="120"/>
      </w:pPr>
      <w:r>
        <w:t>Leistungen der Firma:</w:t>
      </w:r>
      <w:r>
        <w:tab/>
      </w:r>
      <w:r>
        <w:tab/>
      </w:r>
      <w:r>
        <w:tab/>
      </w:r>
      <w:r w:rsidRPr="005F290A">
        <w:rPr>
          <w:color w:val="0070C0"/>
        </w:rPr>
        <w:t>…</w:t>
      </w:r>
    </w:p>
    <w:p w14:paraId="7EE26FD4" w14:textId="77777777" w:rsidR="00AC7DB3" w:rsidRDefault="00AC7DB3" w:rsidP="00AC7DB3">
      <w:pPr>
        <w:spacing w:before="240" w:after="120"/>
        <w:ind w:left="3545" w:hanging="3545"/>
        <w:jc w:val="left"/>
      </w:pPr>
      <w:r>
        <w:t>Bearbeitete Phasen nach NSG/NSV oder vergleichbar:</w:t>
      </w:r>
      <w:r>
        <w:tab/>
      </w:r>
    </w:p>
    <w:p w14:paraId="4FE90C3B" w14:textId="77777777" w:rsidR="00AC7DB3" w:rsidRPr="001D2060" w:rsidRDefault="00AC7DB3" w:rsidP="00AC7DB3">
      <w:pPr>
        <w:pStyle w:val="Listenabsatz"/>
        <w:numPr>
          <w:ilvl w:val="0"/>
          <w:numId w:val="33"/>
        </w:numPr>
        <w:spacing w:before="240"/>
        <w:ind w:left="568" w:hanging="284"/>
        <w:contextualSpacing w:val="0"/>
        <w:jc w:val="left"/>
      </w:pPr>
      <w:r>
        <w:t>Ausführungsprojekt: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3A8702C9" w14:textId="77777777" w:rsidR="00AC7DB3" w:rsidRDefault="00AC7DB3" w:rsidP="00AC7DB3">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68829A34" w14:textId="77777777" w:rsidR="00AC7DB3" w:rsidRPr="001D2060" w:rsidRDefault="00AC7DB3" w:rsidP="00AC7DB3">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7562BE24" w14:textId="77777777" w:rsidR="00AC7DB3" w:rsidRDefault="00AC7DB3" w:rsidP="00AC7DB3">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68255194" w14:textId="77777777" w:rsidR="00AC7DB3" w:rsidRDefault="00AC7DB3" w:rsidP="00AC7DB3">
      <w:pPr>
        <w:pStyle w:val="Listenabsatz"/>
        <w:numPr>
          <w:ilvl w:val="0"/>
          <w:numId w:val="33"/>
        </w:numPr>
        <w:spacing w:before="120"/>
        <w:ind w:left="568" w:hanging="284"/>
        <w:contextualSpacing w:val="0"/>
        <w:jc w:val="left"/>
      </w:pPr>
      <w:r>
        <w:t xml:space="preserve">Ausschreibung, </w:t>
      </w:r>
      <w:proofErr w:type="spellStart"/>
      <w:r>
        <w:t>Offertvergleich</w:t>
      </w:r>
      <w:proofErr w:type="spellEnd"/>
      <w:r>
        <w:t xml:space="preserve">, </w:t>
      </w:r>
      <w:r>
        <w:br/>
        <w:t>Vergabeantrag:</w:t>
      </w:r>
      <w:r>
        <w:tab/>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7AB7872F"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6DCA0FE8" w14:textId="77777777" w:rsidR="00AC7DB3" w:rsidRDefault="00AC7DB3" w:rsidP="00AC7DB3">
      <w:pPr>
        <w:pStyle w:val="Listenabsatz"/>
        <w:numPr>
          <w:ilvl w:val="0"/>
          <w:numId w:val="33"/>
        </w:numPr>
        <w:spacing w:before="240"/>
        <w:ind w:left="568" w:hanging="284"/>
        <w:contextualSpacing w:val="0"/>
        <w:jc w:val="left"/>
      </w:pPr>
      <w:r>
        <w:t>Unterlagen für die 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7BD11E9B"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20900CBB" w14:textId="77777777" w:rsidR="00AC7DB3" w:rsidRDefault="00AC7DB3" w:rsidP="00AC7DB3">
      <w:pPr>
        <w:pStyle w:val="Listenabsatz"/>
        <w:numPr>
          <w:ilvl w:val="0"/>
          <w:numId w:val="33"/>
        </w:numPr>
        <w:spacing w:before="240"/>
        <w:ind w:left="568" w:hanging="284"/>
        <w:contextualSpacing w:val="0"/>
        <w:jc w:val="left"/>
      </w:pPr>
      <w:r>
        <w:t>Bau / Massnahmenausführung: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5145357A"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67217776" w14:textId="77777777" w:rsidR="00AC7DB3" w:rsidRDefault="00AC7DB3" w:rsidP="00AC7DB3">
      <w:pPr>
        <w:pStyle w:val="Listenabsatz"/>
        <w:numPr>
          <w:ilvl w:val="0"/>
          <w:numId w:val="33"/>
        </w:numPr>
        <w:spacing w:before="240"/>
        <w:ind w:left="568" w:hanging="284"/>
        <w:contextualSpacing w:val="0"/>
        <w:jc w:val="left"/>
      </w:pPr>
      <w:r>
        <w:t>Inbetriebnahme, Abschluss:</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09F0EA86"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7A61C56F" w14:textId="77777777" w:rsidR="00AC7DB3" w:rsidRDefault="00AC7DB3" w:rsidP="00AC7DB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13E01A5B" w14:textId="77777777" w:rsidR="00AC7DB3" w:rsidRDefault="00AC7DB3" w:rsidP="00AC7DB3">
      <w:pPr>
        <w:spacing w:before="240" w:after="120"/>
        <w:jc w:val="left"/>
      </w:pPr>
      <w:r>
        <w:t xml:space="preserve">Investitionsvolumen des bearbeiteten </w:t>
      </w:r>
      <w:r>
        <w:br/>
        <w:t>Projektteils (CHF, exkl. MWST):</w:t>
      </w:r>
      <w:r>
        <w:tab/>
      </w:r>
      <w:r>
        <w:tab/>
      </w:r>
      <w:r w:rsidRPr="000B705C">
        <w:rPr>
          <w:color w:val="0070C0"/>
        </w:rPr>
        <w:t>…</w:t>
      </w:r>
    </w:p>
    <w:p w14:paraId="175FBF3F" w14:textId="77777777" w:rsidR="00AC7DB3" w:rsidRDefault="00AC7DB3" w:rsidP="00AC7DB3">
      <w:pPr>
        <w:spacing w:before="240" w:after="120"/>
      </w:pPr>
      <w:r>
        <w:t>Honorarsumme (CHF):</w:t>
      </w:r>
      <w:r>
        <w:tab/>
      </w:r>
      <w:r>
        <w:tab/>
      </w:r>
      <w:r>
        <w:tab/>
      </w:r>
      <w:r w:rsidRPr="000B705C">
        <w:rPr>
          <w:color w:val="0070C0"/>
        </w:rPr>
        <w:t>…</w:t>
      </w:r>
    </w:p>
    <w:p w14:paraId="4F38917A" w14:textId="77777777" w:rsidR="00AC7DB3" w:rsidRDefault="00AC7DB3" w:rsidP="00AC7DB3">
      <w:pPr>
        <w:spacing w:before="360" w:after="120"/>
      </w:pPr>
      <w:r>
        <w:t>Zur Auskunftserteilung ermächtigte Kontaktperson des Referenz-Auftraggebers:</w:t>
      </w:r>
    </w:p>
    <w:p w14:paraId="4831DAFF" w14:textId="77777777" w:rsidR="00AC7DB3" w:rsidRDefault="00AC7DB3" w:rsidP="00AC7DB3">
      <w:pPr>
        <w:spacing w:before="120" w:after="120"/>
      </w:pPr>
      <w:r>
        <w:t>Auftraggeber:</w:t>
      </w:r>
      <w:r>
        <w:tab/>
      </w:r>
      <w:r>
        <w:tab/>
      </w:r>
      <w:r>
        <w:tab/>
      </w:r>
      <w:r w:rsidRPr="000B705C">
        <w:rPr>
          <w:color w:val="0070C0"/>
        </w:rPr>
        <w:t>…</w:t>
      </w:r>
    </w:p>
    <w:p w14:paraId="3BAB5522" w14:textId="77777777" w:rsidR="00AC7DB3" w:rsidRPr="00FD3F94" w:rsidRDefault="00AC7DB3" w:rsidP="00AC7DB3">
      <w:pPr>
        <w:spacing w:before="120" w:after="120"/>
        <w:rPr>
          <w:sz w:val="2"/>
        </w:rPr>
      </w:pPr>
      <w:r>
        <w:t>Funktion:</w:t>
      </w:r>
      <w:r>
        <w:tab/>
      </w:r>
      <w:r>
        <w:tab/>
      </w:r>
      <w:r>
        <w:tab/>
      </w:r>
      <w:r w:rsidRPr="000B705C">
        <w:rPr>
          <w:color w:val="0070C0"/>
        </w:rPr>
        <w:t>…</w:t>
      </w:r>
    </w:p>
    <w:p w14:paraId="36EDD3CA" w14:textId="77777777" w:rsidR="00AC7DB3" w:rsidRDefault="00AC7DB3" w:rsidP="00AC7DB3">
      <w:pPr>
        <w:spacing w:before="120" w:after="120"/>
      </w:pPr>
      <w:r>
        <w:t>Name:</w:t>
      </w:r>
      <w:r>
        <w:tab/>
      </w:r>
      <w:r>
        <w:tab/>
      </w:r>
      <w:r>
        <w:tab/>
      </w:r>
      <w:r>
        <w:tab/>
      </w:r>
      <w:r w:rsidRPr="000B705C">
        <w:rPr>
          <w:color w:val="0070C0"/>
        </w:rPr>
        <w:t>…</w:t>
      </w:r>
    </w:p>
    <w:p w14:paraId="5CE2CF70" w14:textId="77777777" w:rsidR="00AC7DB3" w:rsidRDefault="00AC7DB3" w:rsidP="00AC7DB3">
      <w:pPr>
        <w:spacing w:before="120" w:after="120"/>
      </w:pPr>
      <w:r>
        <w:t>Adresse:</w:t>
      </w:r>
      <w:r>
        <w:tab/>
      </w:r>
      <w:r>
        <w:tab/>
      </w:r>
      <w:r>
        <w:tab/>
      </w:r>
      <w:r w:rsidRPr="000B705C">
        <w:rPr>
          <w:color w:val="0070C0"/>
        </w:rPr>
        <w:t>…</w:t>
      </w:r>
    </w:p>
    <w:p w14:paraId="043CDA7A" w14:textId="77777777" w:rsidR="00AC7DB3" w:rsidRDefault="00AC7DB3" w:rsidP="00AC7DB3">
      <w:pPr>
        <w:spacing w:before="120" w:after="120"/>
      </w:pPr>
      <w:r>
        <w:t>E-Mail:</w:t>
      </w:r>
      <w:r>
        <w:tab/>
      </w:r>
      <w:r>
        <w:tab/>
      </w:r>
      <w:r>
        <w:tab/>
      </w:r>
      <w:r>
        <w:tab/>
      </w:r>
      <w:r w:rsidRPr="000B705C">
        <w:rPr>
          <w:color w:val="0070C0"/>
        </w:rPr>
        <w:t>…</w:t>
      </w:r>
    </w:p>
    <w:p w14:paraId="2D96252E" w14:textId="77777777" w:rsidR="00AC7DB3" w:rsidRDefault="00AC7DB3" w:rsidP="00AC7DB3">
      <w:pPr>
        <w:spacing w:before="120" w:after="360"/>
      </w:pPr>
      <w:r>
        <w:t>Telefon:</w:t>
      </w:r>
      <w:r>
        <w:tab/>
      </w:r>
      <w:r>
        <w:tab/>
      </w:r>
      <w:r>
        <w:tab/>
      </w:r>
      <w:r w:rsidRPr="000B705C">
        <w:rPr>
          <w:color w:val="0070C0"/>
        </w:rPr>
        <w:t>…</w:t>
      </w:r>
    </w:p>
    <w:p w14:paraId="741D2BA7" w14:textId="77777777" w:rsidR="00AC7DB3" w:rsidRDefault="00AC7DB3" w:rsidP="00AC7DB3">
      <w:pPr>
        <w:keepNext/>
        <w:spacing w:before="360"/>
      </w:pPr>
      <w:r>
        <w:lastRenderedPageBreak/>
        <w:t>In welchem Sinne ist die Komplexität des angegebenen Projekts mit den vorliegenden Anforderungen vergleichbar?</w:t>
      </w:r>
    </w:p>
    <w:tbl>
      <w:tblPr>
        <w:tblW w:w="10080" w:type="dxa"/>
        <w:tblLook w:val="04A0" w:firstRow="1" w:lastRow="0" w:firstColumn="1" w:lastColumn="0" w:noHBand="0" w:noVBand="1"/>
      </w:tblPr>
      <w:tblGrid>
        <w:gridCol w:w="10080"/>
      </w:tblGrid>
      <w:tr w:rsidR="00AC7DB3" w14:paraId="61BF796A" w14:textId="77777777" w:rsidTr="004159E7">
        <w:trPr>
          <w:trHeight w:val="1134"/>
        </w:trPr>
        <w:tc>
          <w:tcPr>
            <w:tcW w:w="10080" w:type="dxa"/>
            <w:tcBorders>
              <w:top w:val="nil"/>
              <w:left w:val="nil"/>
              <w:bottom w:val="nil"/>
              <w:right w:val="nil"/>
              <w:tl2br w:val="nil"/>
              <w:tr2bl w:val="nil"/>
            </w:tcBorders>
            <w:shd w:val="clear" w:color="auto" w:fill="FFFFFF"/>
          </w:tcPr>
          <w:p w14:paraId="1E208C9F" w14:textId="77777777" w:rsidR="00AC7DB3" w:rsidRDefault="00AC7DB3" w:rsidP="004159E7">
            <w:r>
              <w:rPr>
                <w:color w:val="0070C0"/>
              </w:rPr>
              <w:t>…</w:t>
            </w:r>
          </w:p>
        </w:tc>
      </w:tr>
    </w:tbl>
    <w:p w14:paraId="09A1C68E" w14:textId="77777777" w:rsidR="00AC7DB3" w:rsidRDefault="00AC7DB3" w:rsidP="00AC7DB3">
      <w:pPr>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AC7DB3" w14:paraId="3BF58FD0" w14:textId="77777777" w:rsidTr="004159E7">
        <w:trPr>
          <w:trHeight w:val="1134"/>
        </w:trPr>
        <w:tc>
          <w:tcPr>
            <w:tcW w:w="10080" w:type="dxa"/>
            <w:tcBorders>
              <w:top w:val="nil"/>
              <w:left w:val="nil"/>
              <w:bottom w:val="nil"/>
              <w:right w:val="nil"/>
              <w:tl2br w:val="nil"/>
              <w:tr2bl w:val="nil"/>
            </w:tcBorders>
            <w:shd w:val="clear" w:color="auto" w:fill="FFFFFF"/>
          </w:tcPr>
          <w:p w14:paraId="1E4AF068" w14:textId="77777777" w:rsidR="00AC7DB3" w:rsidRDefault="00AC7DB3" w:rsidP="004159E7">
            <w:r>
              <w:rPr>
                <w:color w:val="0070C0"/>
              </w:rPr>
              <w:t>…</w:t>
            </w:r>
          </w:p>
        </w:tc>
      </w:tr>
    </w:tbl>
    <w:p w14:paraId="569AE3B8" w14:textId="77777777" w:rsidR="00AC7DB3" w:rsidRDefault="00AC7DB3" w:rsidP="00AC7DB3">
      <w:pPr>
        <w:spacing w:before="360" w:after="120"/>
        <w:rPr>
          <w:b/>
        </w:rPr>
      </w:pPr>
    </w:p>
    <w:p w14:paraId="0F1EFCC9" w14:textId="77777777" w:rsidR="00AC7DB3" w:rsidRDefault="00AC7DB3" w:rsidP="00AC7DB3">
      <w:pPr>
        <w:spacing w:before="360" w:after="120"/>
      </w:pPr>
      <w:r>
        <w:rPr>
          <w:b/>
        </w:rPr>
        <w:t>Referenzprojekt 2 (falls erforderlich)</w:t>
      </w:r>
    </w:p>
    <w:p w14:paraId="32D476EC" w14:textId="77777777" w:rsidR="00AC7DB3" w:rsidRDefault="00AC7DB3" w:rsidP="00AC7DB3">
      <w:pPr>
        <w:spacing w:before="120" w:after="120"/>
      </w:pPr>
      <w:r>
        <w:t>Projekt:</w:t>
      </w:r>
      <w:r>
        <w:tab/>
      </w:r>
      <w:r>
        <w:tab/>
      </w:r>
      <w:r>
        <w:tab/>
      </w:r>
      <w:r>
        <w:tab/>
      </w:r>
      <w:r>
        <w:tab/>
      </w:r>
      <w:r w:rsidRPr="000B705C">
        <w:rPr>
          <w:color w:val="0070C0"/>
        </w:rPr>
        <w:t>…</w:t>
      </w:r>
    </w:p>
    <w:p w14:paraId="1BE315A7" w14:textId="77777777" w:rsidR="00AC7DB3" w:rsidRDefault="00AC7DB3" w:rsidP="00AC7DB3">
      <w:pPr>
        <w:spacing w:before="120" w:after="120"/>
      </w:pPr>
      <w:r>
        <w:t>Firma/INGE:</w:t>
      </w:r>
      <w:r>
        <w:tab/>
      </w:r>
      <w:r>
        <w:tab/>
      </w:r>
      <w:r>
        <w:tab/>
      </w:r>
      <w:r>
        <w:tab/>
      </w:r>
      <w:r w:rsidRPr="000B705C">
        <w:rPr>
          <w:color w:val="0070C0"/>
        </w:rPr>
        <w:t>…</w:t>
      </w:r>
    </w:p>
    <w:p w14:paraId="71C259F1" w14:textId="77777777" w:rsidR="00AC7DB3" w:rsidRPr="00E55EE8" w:rsidRDefault="00AC7DB3" w:rsidP="00AC7DB3">
      <w:pPr>
        <w:spacing w:before="120" w:after="120"/>
        <w:rPr>
          <w:color w:val="0070C0"/>
        </w:rPr>
      </w:pPr>
      <w:r>
        <w:t>Funktion der Firma:</w:t>
      </w:r>
      <w:r>
        <w:tab/>
      </w:r>
      <w:r>
        <w:tab/>
      </w:r>
      <w:r>
        <w:tab/>
      </w:r>
      <w:r w:rsidRPr="000B705C">
        <w:rPr>
          <w:color w:val="0070C0"/>
        </w:rPr>
        <w:t>…</w:t>
      </w:r>
    </w:p>
    <w:p w14:paraId="48016E2F" w14:textId="77777777" w:rsidR="00AC7DB3" w:rsidRDefault="00AC7DB3" w:rsidP="00AC7DB3">
      <w:pPr>
        <w:spacing w:before="360" w:after="120"/>
      </w:pPr>
      <w:r>
        <w:t>Kurzer Projektbeschrieb:</w:t>
      </w:r>
      <w:r>
        <w:tab/>
      </w:r>
      <w:r>
        <w:tab/>
      </w:r>
      <w:r w:rsidRPr="000B705C">
        <w:rPr>
          <w:color w:val="0070C0"/>
        </w:rPr>
        <w:t>…</w:t>
      </w:r>
    </w:p>
    <w:p w14:paraId="79ECCFD2" w14:textId="77777777" w:rsidR="00AC7DB3" w:rsidRDefault="00AC7DB3" w:rsidP="00AC7DB3">
      <w:pPr>
        <w:spacing w:before="240" w:after="120"/>
      </w:pPr>
      <w:r>
        <w:t>Leistungen der Firma:</w:t>
      </w:r>
      <w:r>
        <w:tab/>
      </w:r>
      <w:r>
        <w:tab/>
      </w:r>
      <w:r>
        <w:tab/>
      </w:r>
      <w:r w:rsidRPr="005F290A">
        <w:rPr>
          <w:color w:val="0070C0"/>
        </w:rPr>
        <w:t>…</w:t>
      </w:r>
    </w:p>
    <w:p w14:paraId="0CEDA7D3" w14:textId="77777777" w:rsidR="00AC7DB3" w:rsidRDefault="00AC7DB3" w:rsidP="00AC7DB3">
      <w:pPr>
        <w:spacing w:before="240" w:after="120"/>
        <w:ind w:left="3545" w:hanging="3545"/>
        <w:jc w:val="left"/>
      </w:pPr>
      <w:r>
        <w:t>Bearbeitete Phasen nach NSG/NSV oder vergleichbar:</w:t>
      </w:r>
      <w:r>
        <w:tab/>
      </w:r>
    </w:p>
    <w:p w14:paraId="144BF8EF" w14:textId="77777777" w:rsidR="00AC7DB3" w:rsidRPr="001D2060" w:rsidRDefault="00AC7DB3" w:rsidP="00AC7DB3">
      <w:pPr>
        <w:pStyle w:val="Listenabsatz"/>
        <w:numPr>
          <w:ilvl w:val="0"/>
          <w:numId w:val="33"/>
        </w:numPr>
        <w:spacing w:before="240"/>
        <w:ind w:left="568" w:hanging="284"/>
        <w:contextualSpacing w:val="0"/>
        <w:jc w:val="left"/>
      </w:pPr>
      <w:r>
        <w:t>Ausführungsprojekt: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4199B3E7" w14:textId="77777777" w:rsidR="00AC7DB3" w:rsidRDefault="00AC7DB3" w:rsidP="00AC7DB3">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40977EE8" w14:textId="77777777" w:rsidR="00AC7DB3" w:rsidRPr="001D2060" w:rsidRDefault="00AC7DB3" w:rsidP="00AC7DB3">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0EEC69E5" w14:textId="77777777" w:rsidR="00AC7DB3" w:rsidRDefault="00AC7DB3" w:rsidP="00AC7DB3">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1EA720FA" w14:textId="77777777" w:rsidR="00AC7DB3" w:rsidRDefault="00AC7DB3" w:rsidP="00AC7DB3">
      <w:pPr>
        <w:pStyle w:val="Listenabsatz"/>
        <w:numPr>
          <w:ilvl w:val="0"/>
          <w:numId w:val="33"/>
        </w:numPr>
        <w:spacing w:before="120"/>
        <w:ind w:left="568" w:hanging="284"/>
        <w:contextualSpacing w:val="0"/>
        <w:jc w:val="left"/>
      </w:pPr>
      <w:r>
        <w:t xml:space="preserve">Ausschreibung, </w:t>
      </w:r>
      <w:proofErr w:type="spellStart"/>
      <w:r>
        <w:t>Offertvergleich</w:t>
      </w:r>
      <w:proofErr w:type="spellEnd"/>
      <w:r>
        <w:t xml:space="preserve">, </w:t>
      </w:r>
      <w:r>
        <w:br/>
        <w:t>Vergabeantrag:</w:t>
      </w:r>
      <w:r>
        <w:tab/>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0CA8E5CC"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468487D2" w14:textId="77777777" w:rsidR="00AC7DB3" w:rsidRDefault="00AC7DB3" w:rsidP="00AC7DB3">
      <w:pPr>
        <w:pStyle w:val="Listenabsatz"/>
        <w:numPr>
          <w:ilvl w:val="0"/>
          <w:numId w:val="33"/>
        </w:numPr>
        <w:spacing w:before="240"/>
        <w:ind w:left="568" w:hanging="284"/>
        <w:contextualSpacing w:val="0"/>
        <w:jc w:val="left"/>
      </w:pPr>
      <w:r>
        <w:t>Unterlagen für die 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655B4C6B"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7A8F897F" w14:textId="77777777" w:rsidR="00AC7DB3" w:rsidRDefault="00AC7DB3" w:rsidP="00AC7DB3">
      <w:pPr>
        <w:pStyle w:val="Listenabsatz"/>
        <w:numPr>
          <w:ilvl w:val="0"/>
          <w:numId w:val="33"/>
        </w:numPr>
        <w:spacing w:before="240"/>
        <w:ind w:left="568" w:hanging="284"/>
        <w:contextualSpacing w:val="0"/>
        <w:jc w:val="left"/>
      </w:pPr>
      <w:r>
        <w:t>Bau / Massnahmenausführung: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6F9ACB2A"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2070F82E" w14:textId="77777777" w:rsidR="00AC7DB3" w:rsidRDefault="00AC7DB3" w:rsidP="00AC7DB3">
      <w:pPr>
        <w:pStyle w:val="Listenabsatz"/>
        <w:numPr>
          <w:ilvl w:val="0"/>
          <w:numId w:val="33"/>
        </w:numPr>
        <w:spacing w:before="240"/>
        <w:ind w:left="568" w:hanging="284"/>
        <w:contextualSpacing w:val="0"/>
        <w:jc w:val="left"/>
      </w:pPr>
      <w:r>
        <w:t>Inbetriebnahme, Abschluss:</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28EDC22C" w14:textId="77777777" w:rsidR="00AC7DB3" w:rsidRDefault="00AC7DB3" w:rsidP="00AC7DB3">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443ED412" w14:textId="77777777" w:rsidR="00AC7DB3" w:rsidRDefault="00AC7DB3" w:rsidP="00AC7DB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395A9852" w14:textId="77777777" w:rsidR="00AC7DB3" w:rsidRDefault="00AC7DB3" w:rsidP="00AC7DB3">
      <w:pPr>
        <w:spacing w:before="240" w:after="120"/>
        <w:jc w:val="left"/>
      </w:pPr>
      <w:r>
        <w:lastRenderedPageBreak/>
        <w:t xml:space="preserve">Investitionsvolumen des bearbeiteten </w:t>
      </w:r>
      <w:r>
        <w:br/>
        <w:t>Projektteils (CHF, exkl. MWST):</w:t>
      </w:r>
      <w:r>
        <w:tab/>
      </w:r>
      <w:r>
        <w:tab/>
      </w:r>
      <w:r w:rsidRPr="000B705C">
        <w:rPr>
          <w:color w:val="0070C0"/>
        </w:rPr>
        <w:t>…</w:t>
      </w:r>
    </w:p>
    <w:p w14:paraId="63925D33" w14:textId="77777777" w:rsidR="00AC7DB3" w:rsidRDefault="00AC7DB3" w:rsidP="00AC7DB3">
      <w:pPr>
        <w:spacing w:before="240" w:after="120"/>
      </w:pPr>
      <w:r>
        <w:t>Honorarsumme (CHF):</w:t>
      </w:r>
      <w:r>
        <w:tab/>
      </w:r>
      <w:r>
        <w:tab/>
      </w:r>
      <w:r>
        <w:tab/>
      </w:r>
      <w:r w:rsidRPr="000B705C">
        <w:rPr>
          <w:color w:val="0070C0"/>
        </w:rPr>
        <w:t>…</w:t>
      </w:r>
    </w:p>
    <w:p w14:paraId="010E5E73" w14:textId="77777777" w:rsidR="00AC7DB3" w:rsidRDefault="00AC7DB3" w:rsidP="00AC7DB3">
      <w:pPr>
        <w:spacing w:before="360" w:after="120"/>
      </w:pPr>
      <w:r>
        <w:t>Zur Auskunftserteilung ermächtigte Kontaktperson des Referenz-Auftraggebers:</w:t>
      </w:r>
    </w:p>
    <w:p w14:paraId="1F4A0AFD" w14:textId="77777777" w:rsidR="00AC7DB3" w:rsidRDefault="00AC7DB3" w:rsidP="00AC7DB3">
      <w:pPr>
        <w:spacing w:before="120" w:after="120"/>
      </w:pPr>
      <w:r>
        <w:t>Auftraggeber:</w:t>
      </w:r>
      <w:r>
        <w:tab/>
      </w:r>
      <w:r>
        <w:tab/>
      </w:r>
      <w:r>
        <w:tab/>
      </w:r>
      <w:r w:rsidRPr="000B705C">
        <w:rPr>
          <w:color w:val="0070C0"/>
        </w:rPr>
        <w:t>…</w:t>
      </w:r>
    </w:p>
    <w:p w14:paraId="76946200" w14:textId="77777777" w:rsidR="00AC7DB3" w:rsidRPr="00FD3F94" w:rsidRDefault="00AC7DB3" w:rsidP="00AC7DB3">
      <w:pPr>
        <w:spacing w:before="120" w:after="120"/>
        <w:rPr>
          <w:sz w:val="2"/>
        </w:rPr>
      </w:pPr>
      <w:r>
        <w:t>Funktion:</w:t>
      </w:r>
      <w:r>
        <w:tab/>
      </w:r>
      <w:r>
        <w:tab/>
      </w:r>
      <w:r>
        <w:tab/>
      </w:r>
      <w:r w:rsidRPr="000B705C">
        <w:rPr>
          <w:color w:val="0070C0"/>
        </w:rPr>
        <w:t>…</w:t>
      </w:r>
    </w:p>
    <w:p w14:paraId="35809A64" w14:textId="77777777" w:rsidR="00AC7DB3" w:rsidRDefault="00AC7DB3" w:rsidP="00AC7DB3">
      <w:pPr>
        <w:spacing w:before="120" w:after="120"/>
      </w:pPr>
      <w:r>
        <w:t>Name:</w:t>
      </w:r>
      <w:r>
        <w:tab/>
      </w:r>
      <w:r>
        <w:tab/>
      </w:r>
      <w:r>
        <w:tab/>
      </w:r>
      <w:r>
        <w:tab/>
      </w:r>
      <w:r w:rsidRPr="000B705C">
        <w:rPr>
          <w:color w:val="0070C0"/>
        </w:rPr>
        <w:t>…</w:t>
      </w:r>
    </w:p>
    <w:p w14:paraId="21AFBE47" w14:textId="77777777" w:rsidR="00AC7DB3" w:rsidRDefault="00AC7DB3" w:rsidP="00AC7DB3">
      <w:pPr>
        <w:spacing w:before="120" w:after="120"/>
      </w:pPr>
      <w:r>
        <w:t>Adresse:</w:t>
      </w:r>
      <w:r>
        <w:tab/>
      </w:r>
      <w:r>
        <w:tab/>
      </w:r>
      <w:r>
        <w:tab/>
      </w:r>
      <w:r w:rsidRPr="000B705C">
        <w:rPr>
          <w:color w:val="0070C0"/>
        </w:rPr>
        <w:t>…</w:t>
      </w:r>
    </w:p>
    <w:p w14:paraId="6E237C5D" w14:textId="77777777" w:rsidR="00AC7DB3" w:rsidRDefault="00AC7DB3" w:rsidP="00AC7DB3">
      <w:pPr>
        <w:spacing w:before="120" w:after="120"/>
      </w:pPr>
      <w:r>
        <w:t>E-Mail:</w:t>
      </w:r>
      <w:r>
        <w:tab/>
      </w:r>
      <w:r>
        <w:tab/>
      </w:r>
      <w:r>
        <w:tab/>
      </w:r>
      <w:r>
        <w:tab/>
      </w:r>
      <w:r w:rsidRPr="000B705C">
        <w:rPr>
          <w:color w:val="0070C0"/>
        </w:rPr>
        <w:t>…</w:t>
      </w:r>
    </w:p>
    <w:p w14:paraId="6266DC11" w14:textId="77777777" w:rsidR="00AC7DB3" w:rsidRDefault="00AC7DB3" w:rsidP="00AC7DB3">
      <w:pPr>
        <w:spacing w:before="120" w:after="360"/>
      </w:pPr>
      <w:r>
        <w:t>Telefon:</w:t>
      </w:r>
      <w:r>
        <w:tab/>
      </w:r>
      <w:r>
        <w:tab/>
      </w:r>
      <w:r>
        <w:tab/>
      </w:r>
      <w:r w:rsidRPr="000B705C">
        <w:rPr>
          <w:color w:val="0070C0"/>
        </w:rPr>
        <w:t>…</w:t>
      </w:r>
    </w:p>
    <w:p w14:paraId="1F1561C1" w14:textId="77777777" w:rsidR="00AC7DB3" w:rsidRDefault="00AC7DB3" w:rsidP="00AC7DB3">
      <w:pPr>
        <w:spacing w:before="360"/>
      </w:pPr>
      <w:r>
        <w:t>In welchem Sinne ist die Komplexität des angegebenen Projekts mit den vorliegenden Anforderungen vergleichbar?</w:t>
      </w:r>
    </w:p>
    <w:tbl>
      <w:tblPr>
        <w:tblW w:w="10080" w:type="dxa"/>
        <w:tblLook w:val="04A0" w:firstRow="1" w:lastRow="0" w:firstColumn="1" w:lastColumn="0" w:noHBand="0" w:noVBand="1"/>
      </w:tblPr>
      <w:tblGrid>
        <w:gridCol w:w="10080"/>
      </w:tblGrid>
      <w:tr w:rsidR="00AC7DB3" w14:paraId="35DDC30E" w14:textId="77777777" w:rsidTr="004159E7">
        <w:trPr>
          <w:trHeight w:val="1134"/>
        </w:trPr>
        <w:tc>
          <w:tcPr>
            <w:tcW w:w="10080" w:type="dxa"/>
            <w:tcBorders>
              <w:top w:val="nil"/>
              <w:left w:val="nil"/>
              <w:bottom w:val="nil"/>
              <w:right w:val="nil"/>
              <w:tl2br w:val="nil"/>
              <w:tr2bl w:val="nil"/>
            </w:tcBorders>
            <w:shd w:val="clear" w:color="auto" w:fill="FFFFFF"/>
          </w:tcPr>
          <w:p w14:paraId="1253D9F8" w14:textId="77777777" w:rsidR="00AC7DB3" w:rsidRDefault="00AC7DB3" w:rsidP="004159E7">
            <w:r>
              <w:rPr>
                <w:color w:val="0070C0"/>
              </w:rPr>
              <w:t>…</w:t>
            </w:r>
          </w:p>
        </w:tc>
      </w:tr>
    </w:tbl>
    <w:p w14:paraId="1790C043" w14:textId="77777777" w:rsidR="00AC7DB3" w:rsidRDefault="00AC7DB3" w:rsidP="00AC7DB3">
      <w:pPr>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AC7DB3" w14:paraId="72EEB50F" w14:textId="77777777" w:rsidTr="004159E7">
        <w:trPr>
          <w:trHeight w:val="1134"/>
        </w:trPr>
        <w:tc>
          <w:tcPr>
            <w:tcW w:w="10080" w:type="dxa"/>
            <w:tcBorders>
              <w:top w:val="nil"/>
              <w:left w:val="nil"/>
              <w:bottom w:val="nil"/>
              <w:right w:val="nil"/>
              <w:tl2br w:val="nil"/>
              <w:tr2bl w:val="nil"/>
            </w:tcBorders>
            <w:shd w:val="clear" w:color="auto" w:fill="FFFFFF"/>
          </w:tcPr>
          <w:p w14:paraId="272C8B74" w14:textId="77777777" w:rsidR="00AC7DB3" w:rsidRDefault="00AC7DB3" w:rsidP="004159E7">
            <w:r>
              <w:rPr>
                <w:color w:val="0070C0"/>
              </w:rPr>
              <w:t>…</w:t>
            </w:r>
          </w:p>
        </w:tc>
      </w:tr>
    </w:tbl>
    <w:p w14:paraId="4AA4EB12" w14:textId="77777777" w:rsidR="00AC7DB3" w:rsidRDefault="00AC7DB3" w:rsidP="00AC7DB3">
      <w:pPr>
        <w:spacing w:before="0" w:after="0" w:line="240" w:lineRule="auto"/>
        <w:jc w:val="left"/>
        <w:rPr>
          <w:b/>
        </w:rPr>
      </w:pPr>
    </w:p>
    <w:p w14:paraId="55AA9708" w14:textId="16D3B2DF" w:rsidR="00AC7DB3" w:rsidRDefault="00AC7DB3">
      <w:pPr>
        <w:spacing w:before="0" w:after="0" w:line="240" w:lineRule="auto"/>
        <w:jc w:val="left"/>
      </w:pPr>
      <w:r>
        <w:br w:type="page"/>
      </w:r>
    </w:p>
    <w:p w14:paraId="5776BAC5" w14:textId="77D57E77" w:rsidR="00AC7DB3" w:rsidRDefault="00AC7DB3" w:rsidP="00AC7DB3">
      <w:pPr>
        <w:pStyle w:val="KBOBTitel2"/>
        <w:pageBreakBefore/>
        <w:spacing w:before="0"/>
      </w:pPr>
      <w:r>
        <w:lastRenderedPageBreak/>
        <w:t xml:space="preserve">EK2: </w:t>
      </w:r>
      <w:r w:rsidR="005D4E13">
        <w:t>Projektleiter</w:t>
      </w:r>
    </w:p>
    <w:p w14:paraId="23000440" w14:textId="6A994CB9" w:rsidR="00AC7DB3" w:rsidRDefault="00AC7DB3" w:rsidP="004159E7">
      <w:r w:rsidRPr="005D4E13">
        <w:t>Für den Anbieter:</w:t>
      </w:r>
      <w:r>
        <w:t xml:space="preserve"> </w:t>
      </w:r>
    </w:p>
    <w:p w14:paraId="16213F29" w14:textId="163A6D35" w:rsidR="004159E7" w:rsidRDefault="004159E7" w:rsidP="004159E7">
      <w:r w:rsidRPr="004159E7">
        <w:t xml:space="preserve">1 Referenzprojekt, in welchem die Person in gleichwertiger Funktion oder </w:t>
      </w:r>
      <w:proofErr w:type="spellStart"/>
      <w:r w:rsidRPr="004159E7">
        <w:t>Stv</w:t>
      </w:r>
      <w:proofErr w:type="spellEnd"/>
      <w:r w:rsidRPr="004159E7">
        <w:t xml:space="preserve">.-Funktion Bauherrenvertretungs- oder </w:t>
      </w:r>
      <w:r w:rsidRPr="00613378">
        <w:t>Bauherrenunterstützungsleistungen mit vergleichbarer Komplexität und aus dem gleichen Fachbereich für den Neubau oder Ausbau einer Hochleistungsstrasse (bspw. Autobahnanschluss) mit einem Investitionsvolumen von mindestens 10 Mio. CHF (exkl. MwSt.) erbracht hat. Die Person muss diese Leistungen in der Phase Ausführungsprojekt (AP) bis und mit Inbetriebnahme/Abschluss</w:t>
      </w:r>
      <w:r w:rsidRPr="004159E7">
        <w:t xml:space="preserve"> nach NSG/NSV oder vergleichbaren Phasen erbracht haben und die Phasen müssen jeweils abgeschlossen sein. Kann der Nachweis über die verlangten Phasen nicht mit einem Referenzprojekt erbracht werden, kann maximal ein zweites Referenzprojekt ergänzend beigebracht werden.</w:t>
      </w:r>
    </w:p>
    <w:p w14:paraId="52AFDD98" w14:textId="09F6D7AC" w:rsidR="004159E7" w:rsidRDefault="004159E7">
      <w:pPr>
        <w:spacing w:before="0" w:after="0" w:line="240" w:lineRule="auto"/>
        <w:jc w:val="left"/>
      </w:pPr>
      <w:r>
        <w:br w:type="page"/>
      </w:r>
    </w:p>
    <w:p w14:paraId="431C0B72" w14:textId="77777777" w:rsidR="005D4E13" w:rsidRDefault="005D4E13" w:rsidP="005D4E13">
      <w:pPr>
        <w:pStyle w:val="KBOBTitel3"/>
        <w:pageBreakBefore/>
      </w:pPr>
      <w:r>
        <w:lastRenderedPageBreak/>
        <w:t>EK3.1: Projektleiter</w:t>
      </w:r>
    </w:p>
    <w:p w14:paraId="25EFDCF2" w14:textId="77777777" w:rsidR="005D4E13" w:rsidRDefault="005D4E13" w:rsidP="005D4E13">
      <w:pPr>
        <w:spacing w:before="120" w:after="120"/>
        <w:rPr>
          <w:color w:val="0070C0"/>
        </w:rPr>
      </w:pPr>
      <w:bookmarkStart w:id="0" w:name="_Hlk507600019"/>
      <w:r>
        <w:t>Name:</w:t>
      </w:r>
      <w:r>
        <w:tab/>
      </w:r>
      <w:r>
        <w:tab/>
      </w:r>
      <w:r>
        <w:tab/>
      </w:r>
      <w:r>
        <w:tab/>
      </w:r>
      <w:r>
        <w:tab/>
      </w:r>
      <w:r w:rsidRPr="000B705C">
        <w:rPr>
          <w:color w:val="0070C0"/>
        </w:rPr>
        <w:t>…</w:t>
      </w:r>
    </w:p>
    <w:p w14:paraId="7DFC0328" w14:textId="77777777" w:rsidR="005D4E13" w:rsidRDefault="005D4E13" w:rsidP="005D4E13">
      <w:pPr>
        <w:spacing w:before="120" w:after="120"/>
        <w:rPr>
          <w:color w:val="0070C0"/>
        </w:rPr>
      </w:pPr>
      <w:r w:rsidRPr="00070EC5">
        <w:t>Vorname:</w:t>
      </w:r>
      <w:r>
        <w:rPr>
          <w:color w:val="0070C0"/>
        </w:rPr>
        <w:tab/>
      </w:r>
      <w:r>
        <w:rPr>
          <w:color w:val="0070C0"/>
        </w:rPr>
        <w:tab/>
      </w:r>
      <w:r>
        <w:rPr>
          <w:color w:val="0070C0"/>
        </w:rPr>
        <w:tab/>
      </w:r>
      <w:r>
        <w:rPr>
          <w:color w:val="0070C0"/>
        </w:rPr>
        <w:tab/>
      </w:r>
      <w:r w:rsidRPr="00070EC5">
        <w:rPr>
          <w:color w:val="0070C0"/>
        </w:rPr>
        <w:t>…</w:t>
      </w:r>
    </w:p>
    <w:p w14:paraId="48120E2A" w14:textId="77777777" w:rsidR="005D4E13" w:rsidRDefault="005D4E13" w:rsidP="005D4E13">
      <w:pPr>
        <w:spacing w:before="240" w:after="120"/>
        <w:rPr>
          <w:color w:val="0070C0"/>
        </w:rPr>
      </w:pPr>
      <w:r w:rsidRPr="00070EC5">
        <w:t>Firma:</w:t>
      </w:r>
      <w:r w:rsidRPr="00070EC5">
        <w:tab/>
      </w:r>
      <w:r>
        <w:rPr>
          <w:color w:val="0070C0"/>
        </w:rPr>
        <w:tab/>
      </w:r>
      <w:r>
        <w:rPr>
          <w:color w:val="0070C0"/>
        </w:rPr>
        <w:tab/>
      </w:r>
      <w:r>
        <w:rPr>
          <w:color w:val="0070C0"/>
        </w:rPr>
        <w:tab/>
      </w:r>
      <w:r>
        <w:rPr>
          <w:color w:val="0070C0"/>
        </w:rPr>
        <w:tab/>
      </w:r>
      <w:r w:rsidRPr="00070EC5">
        <w:rPr>
          <w:color w:val="0070C0"/>
        </w:rPr>
        <w:t>…</w:t>
      </w:r>
    </w:p>
    <w:p w14:paraId="77B64C2D" w14:textId="77777777" w:rsidR="005D4E13" w:rsidRDefault="005D4E13" w:rsidP="005D4E13">
      <w:pPr>
        <w:spacing w:before="120" w:after="120"/>
        <w:rPr>
          <w:color w:val="0070C0"/>
        </w:rPr>
      </w:pPr>
      <w:r w:rsidRPr="00070EC5">
        <w:t>Funktion in der Firma:</w:t>
      </w:r>
      <w:r w:rsidRPr="00070EC5">
        <w:tab/>
      </w:r>
      <w:r>
        <w:rPr>
          <w:color w:val="0070C0"/>
        </w:rPr>
        <w:tab/>
      </w:r>
      <w:r>
        <w:rPr>
          <w:color w:val="0070C0"/>
        </w:rPr>
        <w:tab/>
      </w:r>
      <w:r w:rsidRPr="00070EC5">
        <w:rPr>
          <w:color w:val="0070C0"/>
        </w:rPr>
        <w:t>…</w:t>
      </w:r>
    </w:p>
    <w:bookmarkEnd w:id="0"/>
    <w:p w14:paraId="2857BFC5" w14:textId="7C85D922" w:rsidR="004159E7" w:rsidRDefault="004159E7" w:rsidP="004159E7">
      <w:pPr>
        <w:spacing w:before="360" w:after="120"/>
      </w:pPr>
      <w:r>
        <w:rPr>
          <w:b/>
        </w:rPr>
        <w:t>Referenzprojekt 1</w:t>
      </w:r>
    </w:p>
    <w:p w14:paraId="4964C1BB" w14:textId="77777777" w:rsidR="004159E7" w:rsidRDefault="004159E7" w:rsidP="004159E7">
      <w:pPr>
        <w:spacing w:before="120" w:after="120"/>
      </w:pPr>
      <w:r>
        <w:t>Projekt:</w:t>
      </w:r>
      <w:r>
        <w:tab/>
      </w:r>
      <w:r>
        <w:tab/>
      </w:r>
      <w:r>
        <w:tab/>
      </w:r>
      <w:r>
        <w:tab/>
      </w:r>
      <w:r>
        <w:tab/>
      </w:r>
      <w:r w:rsidRPr="000B705C">
        <w:rPr>
          <w:color w:val="0070C0"/>
        </w:rPr>
        <w:t>…</w:t>
      </w:r>
    </w:p>
    <w:p w14:paraId="3969029E" w14:textId="77777777" w:rsidR="004159E7" w:rsidRDefault="004159E7" w:rsidP="004159E7">
      <w:pPr>
        <w:spacing w:before="120" w:after="120"/>
      </w:pPr>
      <w:r>
        <w:t>Firma/INGE:</w:t>
      </w:r>
      <w:r>
        <w:tab/>
      </w:r>
      <w:r>
        <w:tab/>
      </w:r>
      <w:r>
        <w:tab/>
      </w:r>
      <w:r>
        <w:tab/>
      </w:r>
      <w:r w:rsidRPr="000B705C">
        <w:rPr>
          <w:color w:val="0070C0"/>
        </w:rPr>
        <w:t>…</w:t>
      </w:r>
    </w:p>
    <w:p w14:paraId="0C963F84" w14:textId="6018EB39" w:rsidR="004159E7" w:rsidRPr="00E55EE8" w:rsidRDefault="004159E7" w:rsidP="004159E7">
      <w:pPr>
        <w:spacing w:before="120" w:after="120"/>
        <w:rPr>
          <w:color w:val="0070C0"/>
        </w:rPr>
      </w:pPr>
      <w:r w:rsidRPr="005D4E13">
        <w:t>Funktion</w:t>
      </w:r>
      <w:r w:rsidR="005D4E13" w:rsidRPr="005D4E13">
        <w:t xml:space="preserve"> </w:t>
      </w:r>
      <w:r w:rsidR="005D4E13">
        <w:t>der Person im Projekt</w:t>
      </w:r>
      <w:r w:rsidRPr="005D4E13">
        <w:t>:</w:t>
      </w:r>
      <w:r w:rsidRPr="005D4E13">
        <w:tab/>
      </w:r>
      <w:r w:rsidRPr="005D4E13">
        <w:tab/>
      </w:r>
      <w:r w:rsidRPr="005D4E13">
        <w:rPr>
          <w:color w:val="0070C0"/>
        </w:rPr>
        <w:t>…</w:t>
      </w:r>
    </w:p>
    <w:p w14:paraId="7B0F75CE" w14:textId="77777777" w:rsidR="004159E7" w:rsidRDefault="004159E7" w:rsidP="004159E7">
      <w:pPr>
        <w:spacing w:before="360" w:after="120"/>
      </w:pPr>
      <w:r>
        <w:t>Kurzer Projektbeschrieb:</w:t>
      </w:r>
      <w:r>
        <w:tab/>
      </w:r>
      <w:r>
        <w:tab/>
      </w:r>
      <w:r w:rsidRPr="000B705C">
        <w:rPr>
          <w:color w:val="0070C0"/>
        </w:rPr>
        <w:t>…</w:t>
      </w:r>
    </w:p>
    <w:p w14:paraId="1B274B49" w14:textId="3645E820" w:rsidR="004159E7" w:rsidRDefault="004159E7" w:rsidP="004159E7">
      <w:pPr>
        <w:spacing w:before="240" w:after="120"/>
      </w:pPr>
      <w:r w:rsidRPr="005D4E13">
        <w:t xml:space="preserve">Leistungen der </w:t>
      </w:r>
      <w:r w:rsidR="005D4E13" w:rsidRPr="005D4E13">
        <w:t>Person</w:t>
      </w:r>
      <w:r w:rsidRPr="005D4E13">
        <w:t>:</w:t>
      </w:r>
      <w:r w:rsidRPr="005D4E13">
        <w:tab/>
      </w:r>
      <w:r w:rsidRPr="005D4E13">
        <w:tab/>
      </w:r>
      <w:r w:rsidRPr="005D4E13">
        <w:tab/>
      </w:r>
      <w:r w:rsidRPr="005D4E13">
        <w:rPr>
          <w:color w:val="0070C0"/>
        </w:rPr>
        <w:t>…</w:t>
      </w:r>
    </w:p>
    <w:p w14:paraId="4D7FF547" w14:textId="77777777" w:rsidR="004159E7" w:rsidRDefault="004159E7" w:rsidP="004159E7">
      <w:pPr>
        <w:spacing w:before="240" w:after="120"/>
        <w:ind w:left="3545" w:hanging="3545"/>
        <w:jc w:val="left"/>
      </w:pPr>
      <w:r>
        <w:t>Bearbeitete Phasen nach NSG/NSV oder vergleichbar:</w:t>
      </w:r>
      <w:r>
        <w:tab/>
      </w:r>
    </w:p>
    <w:p w14:paraId="40F182C1" w14:textId="77777777" w:rsidR="004159E7" w:rsidRPr="001D2060" w:rsidRDefault="004159E7" w:rsidP="004159E7">
      <w:pPr>
        <w:pStyle w:val="Listenabsatz"/>
        <w:numPr>
          <w:ilvl w:val="0"/>
          <w:numId w:val="33"/>
        </w:numPr>
        <w:spacing w:before="240"/>
        <w:ind w:left="568" w:hanging="284"/>
        <w:contextualSpacing w:val="0"/>
        <w:jc w:val="left"/>
      </w:pPr>
      <w:r>
        <w:t>Ausführungsprojekt: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0C31F76A" w14:textId="77777777" w:rsidR="004159E7" w:rsidRDefault="004159E7" w:rsidP="004159E7">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73ED540E" w14:textId="77777777" w:rsidR="004159E7" w:rsidRPr="001D2060" w:rsidRDefault="004159E7" w:rsidP="004159E7">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72BE7FEA" w14:textId="77777777" w:rsidR="004159E7" w:rsidRDefault="004159E7" w:rsidP="004159E7">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113E2454" w14:textId="77777777" w:rsidR="004159E7" w:rsidRDefault="004159E7" w:rsidP="004159E7">
      <w:pPr>
        <w:pStyle w:val="Listenabsatz"/>
        <w:numPr>
          <w:ilvl w:val="0"/>
          <w:numId w:val="33"/>
        </w:numPr>
        <w:spacing w:before="120"/>
        <w:ind w:left="568" w:hanging="284"/>
        <w:contextualSpacing w:val="0"/>
        <w:jc w:val="left"/>
      </w:pPr>
      <w:r>
        <w:t xml:space="preserve">Ausschreibung, </w:t>
      </w:r>
      <w:proofErr w:type="spellStart"/>
      <w:r>
        <w:t>Offertvergleich</w:t>
      </w:r>
      <w:proofErr w:type="spellEnd"/>
      <w:r>
        <w:t xml:space="preserve">, </w:t>
      </w:r>
      <w:r>
        <w:br/>
        <w:t>Vergabeantrag:</w:t>
      </w:r>
      <w:r>
        <w:tab/>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180468C9"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7C349852" w14:textId="77777777" w:rsidR="004159E7" w:rsidRDefault="004159E7" w:rsidP="004159E7">
      <w:pPr>
        <w:pStyle w:val="Listenabsatz"/>
        <w:numPr>
          <w:ilvl w:val="0"/>
          <w:numId w:val="33"/>
        </w:numPr>
        <w:spacing w:before="240"/>
        <w:ind w:left="568" w:hanging="284"/>
        <w:contextualSpacing w:val="0"/>
        <w:jc w:val="left"/>
      </w:pPr>
      <w:r>
        <w:t>Unterlagen für die 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08C46F90"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72F89ED5" w14:textId="77777777" w:rsidR="004159E7" w:rsidRDefault="004159E7" w:rsidP="004159E7">
      <w:pPr>
        <w:pStyle w:val="Listenabsatz"/>
        <w:numPr>
          <w:ilvl w:val="0"/>
          <w:numId w:val="33"/>
        </w:numPr>
        <w:spacing w:before="240"/>
        <w:ind w:left="568" w:hanging="284"/>
        <w:contextualSpacing w:val="0"/>
        <w:jc w:val="left"/>
      </w:pPr>
      <w:r>
        <w:t>Bau / Massnahmenausführung: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46F24212"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56DD8D92" w14:textId="77777777" w:rsidR="004159E7" w:rsidRDefault="004159E7" w:rsidP="004159E7">
      <w:pPr>
        <w:pStyle w:val="Listenabsatz"/>
        <w:numPr>
          <w:ilvl w:val="0"/>
          <w:numId w:val="33"/>
        </w:numPr>
        <w:spacing w:before="240"/>
        <w:ind w:left="568" w:hanging="284"/>
        <w:contextualSpacing w:val="0"/>
        <w:jc w:val="left"/>
      </w:pPr>
      <w:r>
        <w:t>Inbetriebnahme, Abschluss:</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0C8CFC80"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17BF618A" w14:textId="77777777" w:rsidR="004159E7" w:rsidRDefault="004159E7" w:rsidP="004159E7">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240DB6F6" w14:textId="77777777" w:rsidR="004159E7" w:rsidRDefault="004159E7" w:rsidP="004159E7">
      <w:pPr>
        <w:spacing w:before="240" w:after="120"/>
        <w:jc w:val="left"/>
      </w:pPr>
      <w:r>
        <w:t xml:space="preserve">Investitionsvolumen des bearbeiteten </w:t>
      </w:r>
      <w:r>
        <w:br/>
        <w:t>Projektteils (CHF, exkl. MWST):</w:t>
      </w:r>
      <w:r>
        <w:tab/>
      </w:r>
      <w:r>
        <w:tab/>
      </w:r>
      <w:r w:rsidRPr="000B705C">
        <w:rPr>
          <w:color w:val="0070C0"/>
        </w:rPr>
        <w:t>…</w:t>
      </w:r>
    </w:p>
    <w:p w14:paraId="3D30CE50" w14:textId="77777777" w:rsidR="004159E7" w:rsidRDefault="004159E7" w:rsidP="004159E7">
      <w:pPr>
        <w:spacing w:before="240" w:after="120"/>
      </w:pPr>
      <w:r>
        <w:t>Honorarsumme (CHF):</w:t>
      </w:r>
      <w:r>
        <w:tab/>
      </w:r>
      <w:r>
        <w:tab/>
      </w:r>
      <w:r>
        <w:tab/>
      </w:r>
      <w:r w:rsidRPr="000B705C">
        <w:rPr>
          <w:color w:val="0070C0"/>
        </w:rPr>
        <w:t>…</w:t>
      </w:r>
    </w:p>
    <w:p w14:paraId="1467AFD4" w14:textId="77777777" w:rsidR="004159E7" w:rsidRDefault="004159E7" w:rsidP="004159E7">
      <w:pPr>
        <w:spacing w:before="360" w:after="120"/>
      </w:pPr>
      <w:r>
        <w:t>Zur Auskunftserteilung ermächtigte Kontaktperson des Referenz-Auftraggebers:</w:t>
      </w:r>
    </w:p>
    <w:p w14:paraId="68D1068B" w14:textId="77777777" w:rsidR="004159E7" w:rsidRDefault="004159E7" w:rsidP="004159E7">
      <w:pPr>
        <w:spacing w:before="120" w:after="120"/>
      </w:pPr>
      <w:r>
        <w:t>Auftraggeber:</w:t>
      </w:r>
      <w:r>
        <w:tab/>
      </w:r>
      <w:r>
        <w:tab/>
      </w:r>
      <w:r>
        <w:tab/>
      </w:r>
      <w:r w:rsidRPr="000B705C">
        <w:rPr>
          <w:color w:val="0070C0"/>
        </w:rPr>
        <w:t>…</w:t>
      </w:r>
    </w:p>
    <w:p w14:paraId="35F4FAFB" w14:textId="77777777" w:rsidR="004159E7" w:rsidRPr="00FD3F94" w:rsidRDefault="004159E7" w:rsidP="004159E7">
      <w:pPr>
        <w:spacing w:before="120" w:after="120"/>
        <w:rPr>
          <w:sz w:val="2"/>
        </w:rPr>
      </w:pPr>
      <w:r>
        <w:t>Funktion:</w:t>
      </w:r>
      <w:r>
        <w:tab/>
      </w:r>
      <w:r>
        <w:tab/>
      </w:r>
      <w:r>
        <w:tab/>
      </w:r>
      <w:r w:rsidRPr="000B705C">
        <w:rPr>
          <w:color w:val="0070C0"/>
        </w:rPr>
        <w:t>…</w:t>
      </w:r>
    </w:p>
    <w:p w14:paraId="124D4C06" w14:textId="77777777" w:rsidR="004159E7" w:rsidRDefault="004159E7" w:rsidP="004159E7">
      <w:pPr>
        <w:spacing w:before="120" w:after="120"/>
      </w:pPr>
      <w:r>
        <w:lastRenderedPageBreak/>
        <w:t>Name:</w:t>
      </w:r>
      <w:r>
        <w:tab/>
      </w:r>
      <w:r>
        <w:tab/>
      </w:r>
      <w:r>
        <w:tab/>
      </w:r>
      <w:r>
        <w:tab/>
      </w:r>
      <w:r w:rsidRPr="000B705C">
        <w:rPr>
          <w:color w:val="0070C0"/>
        </w:rPr>
        <w:t>…</w:t>
      </w:r>
    </w:p>
    <w:p w14:paraId="3A6A37AE" w14:textId="77777777" w:rsidR="004159E7" w:rsidRDefault="004159E7" w:rsidP="004159E7">
      <w:pPr>
        <w:spacing w:before="120" w:after="120"/>
      </w:pPr>
      <w:r>
        <w:t>Adresse:</w:t>
      </w:r>
      <w:r>
        <w:tab/>
      </w:r>
      <w:r>
        <w:tab/>
      </w:r>
      <w:r>
        <w:tab/>
      </w:r>
      <w:r w:rsidRPr="000B705C">
        <w:rPr>
          <w:color w:val="0070C0"/>
        </w:rPr>
        <w:t>…</w:t>
      </w:r>
    </w:p>
    <w:p w14:paraId="17E6DC37" w14:textId="77777777" w:rsidR="004159E7" w:rsidRDefault="004159E7" w:rsidP="004159E7">
      <w:pPr>
        <w:spacing w:before="120" w:after="120"/>
      </w:pPr>
      <w:r>
        <w:t>E-Mail:</w:t>
      </w:r>
      <w:r>
        <w:tab/>
      </w:r>
      <w:r>
        <w:tab/>
      </w:r>
      <w:r>
        <w:tab/>
      </w:r>
      <w:r>
        <w:tab/>
      </w:r>
      <w:r w:rsidRPr="000B705C">
        <w:rPr>
          <w:color w:val="0070C0"/>
        </w:rPr>
        <w:t>…</w:t>
      </w:r>
    </w:p>
    <w:p w14:paraId="0E9AE0D5" w14:textId="77777777" w:rsidR="004159E7" w:rsidRDefault="004159E7" w:rsidP="004159E7">
      <w:pPr>
        <w:spacing w:before="120" w:after="360"/>
      </w:pPr>
      <w:r>
        <w:t>Telefon:</w:t>
      </w:r>
      <w:r>
        <w:tab/>
      </w:r>
      <w:r>
        <w:tab/>
      </w:r>
      <w:r>
        <w:tab/>
      </w:r>
      <w:r w:rsidRPr="000B705C">
        <w:rPr>
          <w:color w:val="0070C0"/>
        </w:rPr>
        <w:t>…</w:t>
      </w:r>
    </w:p>
    <w:p w14:paraId="66AFFD5B" w14:textId="77777777" w:rsidR="004159E7" w:rsidRDefault="004159E7" w:rsidP="004159E7">
      <w:pPr>
        <w:keepNext/>
        <w:spacing w:before="360"/>
      </w:pPr>
      <w:r>
        <w:t>In welchem Sinne ist die Komplexität des angegebenen Projekts mit den vorliegenden Anforderungen vergleichbar?</w:t>
      </w:r>
    </w:p>
    <w:tbl>
      <w:tblPr>
        <w:tblW w:w="10080" w:type="dxa"/>
        <w:tblLook w:val="04A0" w:firstRow="1" w:lastRow="0" w:firstColumn="1" w:lastColumn="0" w:noHBand="0" w:noVBand="1"/>
      </w:tblPr>
      <w:tblGrid>
        <w:gridCol w:w="10080"/>
      </w:tblGrid>
      <w:tr w:rsidR="004159E7" w14:paraId="34101003" w14:textId="77777777" w:rsidTr="004159E7">
        <w:trPr>
          <w:trHeight w:val="1134"/>
        </w:trPr>
        <w:tc>
          <w:tcPr>
            <w:tcW w:w="10080" w:type="dxa"/>
            <w:tcBorders>
              <w:top w:val="nil"/>
              <w:left w:val="nil"/>
              <w:bottom w:val="nil"/>
              <w:right w:val="nil"/>
              <w:tl2br w:val="nil"/>
              <w:tr2bl w:val="nil"/>
            </w:tcBorders>
            <w:shd w:val="clear" w:color="auto" w:fill="FFFFFF"/>
          </w:tcPr>
          <w:p w14:paraId="08976BD2" w14:textId="77777777" w:rsidR="004159E7" w:rsidRDefault="004159E7" w:rsidP="004159E7">
            <w:r>
              <w:rPr>
                <w:color w:val="0070C0"/>
              </w:rPr>
              <w:t>…</w:t>
            </w:r>
          </w:p>
        </w:tc>
      </w:tr>
    </w:tbl>
    <w:p w14:paraId="674309D2" w14:textId="77777777" w:rsidR="004159E7" w:rsidRDefault="004159E7" w:rsidP="004159E7">
      <w:pPr>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4159E7" w14:paraId="59507F9F" w14:textId="77777777" w:rsidTr="004159E7">
        <w:trPr>
          <w:trHeight w:val="1134"/>
        </w:trPr>
        <w:tc>
          <w:tcPr>
            <w:tcW w:w="10080" w:type="dxa"/>
            <w:tcBorders>
              <w:top w:val="nil"/>
              <w:left w:val="nil"/>
              <w:bottom w:val="nil"/>
              <w:right w:val="nil"/>
              <w:tl2br w:val="nil"/>
              <w:tr2bl w:val="nil"/>
            </w:tcBorders>
            <w:shd w:val="clear" w:color="auto" w:fill="FFFFFF"/>
          </w:tcPr>
          <w:p w14:paraId="11DCA91D" w14:textId="77777777" w:rsidR="004159E7" w:rsidRDefault="004159E7" w:rsidP="004159E7">
            <w:r>
              <w:rPr>
                <w:color w:val="0070C0"/>
              </w:rPr>
              <w:t>…</w:t>
            </w:r>
          </w:p>
        </w:tc>
      </w:tr>
    </w:tbl>
    <w:p w14:paraId="003CD88C" w14:textId="77777777" w:rsidR="004159E7" w:rsidRDefault="004159E7" w:rsidP="004159E7">
      <w:pPr>
        <w:spacing w:before="360" w:after="120"/>
        <w:rPr>
          <w:b/>
        </w:rPr>
      </w:pPr>
    </w:p>
    <w:p w14:paraId="394C27E9" w14:textId="77777777" w:rsidR="004159E7" w:rsidRDefault="004159E7" w:rsidP="004159E7">
      <w:pPr>
        <w:spacing w:before="360" w:after="120"/>
      </w:pPr>
      <w:r>
        <w:rPr>
          <w:b/>
        </w:rPr>
        <w:t>Referenzprojekt 2 (falls erforderlich)</w:t>
      </w:r>
    </w:p>
    <w:p w14:paraId="6C057129" w14:textId="77777777" w:rsidR="005D4E13" w:rsidRDefault="005D4E13" w:rsidP="005D4E13">
      <w:pPr>
        <w:spacing w:before="120" w:after="120"/>
      </w:pPr>
      <w:r>
        <w:t>Projekt:</w:t>
      </w:r>
      <w:r>
        <w:tab/>
      </w:r>
      <w:r>
        <w:tab/>
      </w:r>
      <w:r>
        <w:tab/>
      </w:r>
      <w:r>
        <w:tab/>
      </w:r>
      <w:r>
        <w:tab/>
      </w:r>
      <w:r w:rsidRPr="000B705C">
        <w:rPr>
          <w:color w:val="0070C0"/>
        </w:rPr>
        <w:t>…</w:t>
      </w:r>
    </w:p>
    <w:p w14:paraId="27D32F1A" w14:textId="77777777" w:rsidR="005D4E13" w:rsidRDefault="005D4E13" w:rsidP="005D4E13">
      <w:pPr>
        <w:spacing w:before="120" w:after="120"/>
      </w:pPr>
      <w:r>
        <w:t>Firma/INGE:</w:t>
      </w:r>
      <w:r>
        <w:tab/>
      </w:r>
      <w:r>
        <w:tab/>
      </w:r>
      <w:r>
        <w:tab/>
      </w:r>
      <w:r>
        <w:tab/>
      </w:r>
      <w:r w:rsidRPr="000B705C">
        <w:rPr>
          <w:color w:val="0070C0"/>
        </w:rPr>
        <w:t>…</w:t>
      </w:r>
    </w:p>
    <w:p w14:paraId="6BC2C000" w14:textId="77777777" w:rsidR="005D4E13" w:rsidRPr="00E55EE8" w:rsidRDefault="005D4E13" w:rsidP="005D4E13">
      <w:pPr>
        <w:spacing w:before="120" w:after="120"/>
        <w:rPr>
          <w:color w:val="0070C0"/>
        </w:rPr>
      </w:pPr>
      <w:r w:rsidRPr="005D4E13">
        <w:t xml:space="preserve">Funktion </w:t>
      </w:r>
      <w:r>
        <w:t>der Person im Projekt</w:t>
      </w:r>
      <w:r w:rsidRPr="005D4E13">
        <w:t>:</w:t>
      </w:r>
      <w:r w:rsidRPr="005D4E13">
        <w:tab/>
      </w:r>
      <w:r w:rsidRPr="005D4E13">
        <w:tab/>
      </w:r>
      <w:r w:rsidRPr="005D4E13">
        <w:rPr>
          <w:color w:val="0070C0"/>
        </w:rPr>
        <w:t>…</w:t>
      </w:r>
    </w:p>
    <w:p w14:paraId="294CABC0" w14:textId="77777777" w:rsidR="005D4E13" w:rsidRDefault="005D4E13" w:rsidP="005D4E13">
      <w:pPr>
        <w:spacing w:before="360" w:after="120"/>
      </w:pPr>
      <w:r>
        <w:t>Kurzer Projektbeschrieb:</w:t>
      </w:r>
      <w:r>
        <w:tab/>
      </w:r>
      <w:r>
        <w:tab/>
      </w:r>
      <w:r w:rsidRPr="000B705C">
        <w:rPr>
          <w:color w:val="0070C0"/>
        </w:rPr>
        <w:t>…</w:t>
      </w:r>
    </w:p>
    <w:p w14:paraId="7D65A004" w14:textId="77777777" w:rsidR="005D4E13" w:rsidRDefault="005D4E13" w:rsidP="005D4E13">
      <w:pPr>
        <w:spacing w:before="240" w:after="120"/>
      </w:pPr>
      <w:r w:rsidRPr="005D4E13">
        <w:t>Leistungen der Person:</w:t>
      </w:r>
      <w:r w:rsidRPr="005D4E13">
        <w:tab/>
      </w:r>
      <w:r w:rsidRPr="005D4E13">
        <w:tab/>
      </w:r>
      <w:r w:rsidRPr="005D4E13">
        <w:tab/>
      </w:r>
      <w:r w:rsidRPr="005D4E13">
        <w:rPr>
          <w:color w:val="0070C0"/>
        </w:rPr>
        <w:t>…</w:t>
      </w:r>
    </w:p>
    <w:p w14:paraId="276BF0BD" w14:textId="77777777" w:rsidR="004159E7" w:rsidRDefault="004159E7" w:rsidP="004159E7">
      <w:pPr>
        <w:spacing w:before="240" w:after="120"/>
        <w:ind w:left="3545" w:hanging="3545"/>
        <w:jc w:val="left"/>
      </w:pPr>
      <w:r>
        <w:t>Bearbeitete Phasen nach NSG/NSV oder vergleichbar:</w:t>
      </w:r>
      <w:r>
        <w:tab/>
      </w:r>
    </w:p>
    <w:p w14:paraId="72FF39E1" w14:textId="77777777" w:rsidR="004159E7" w:rsidRPr="001D2060" w:rsidRDefault="004159E7" w:rsidP="004159E7">
      <w:pPr>
        <w:pStyle w:val="Listenabsatz"/>
        <w:numPr>
          <w:ilvl w:val="0"/>
          <w:numId w:val="33"/>
        </w:numPr>
        <w:spacing w:before="240"/>
        <w:ind w:left="568" w:hanging="284"/>
        <w:contextualSpacing w:val="0"/>
        <w:jc w:val="left"/>
      </w:pPr>
      <w:r>
        <w:t>Ausführungsprojekt: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445C67EC" w14:textId="77777777" w:rsidR="004159E7" w:rsidRDefault="004159E7" w:rsidP="004159E7">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280B93E4" w14:textId="77777777" w:rsidR="004159E7" w:rsidRPr="001D2060" w:rsidRDefault="004159E7" w:rsidP="004159E7">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5F354C6C" w14:textId="77777777" w:rsidR="004159E7" w:rsidRDefault="004159E7" w:rsidP="004159E7">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1AC1A6B9" w14:textId="77777777" w:rsidR="004159E7" w:rsidRDefault="004159E7" w:rsidP="004159E7">
      <w:pPr>
        <w:pStyle w:val="Listenabsatz"/>
        <w:numPr>
          <w:ilvl w:val="0"/>
          <w:numId w:val="33"/>
        </w:numPr>
        <w:spacing w:before="120"/>
        <w:ind w:left="568" w:hanging="284"/>
        <w:contextualSpacing w:val="0"/>
        <w:jc w:val="left"/>
      </w:pPr>
      <w:r>
        <w:t xml:space="preserve">Ausschreibung, </w:t>
      </w:r>
      <w:proofErr w:type="spellStart"/>
      <w:r>
        <w:t>Offertvergleich</w:t>
      </w:r>
      <w:proofErr w:type="spellEnd"/>
      <w:r>
        <w:t xml:space="preserve">, </w:t>
      </w:r>
      <w:r>
        <w:br/>
        <w:t>Vergabeantrag:</w:t>
      </w:r>
      <w:r>
        <w:tab/>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1225D8BB"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50F84963" w14:textId="77777777" w:rsidR="004159E7" w:rsidRDefault="004159E7" w:rsidP="004159E7">
      <w:pPr>
        <w:pStyle w:val="Listenabsatz"/>
        <w:numPr>
          <w:ilvl w:val="0"/>
          <w:numId w:val="33"/>
        </w:numPr>
        <w:spacing w:before="240"/>
        <w:ind w:left="568" w:hanging="284"/>
        <w:contextualSpacing w:val="0"/>
        <w:jc w:val="left"/>
      </w:pPr>
      <w:r>
        <w:t>Unterlagen für die 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6024316E"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67893A53" w14:textId="77777777" w:rsidR="004159E7" w:rsidRDefault="004159E7" w:rsidP="004159E7">
      <w:pPr>
        <w:pStyle w:val="Listenabsatz"/>
        <w:numPr>
          <w:ilvl w:val="0"/>
          <w:numId w:val="33"/>
        </w:numPr>
        <w:spacing w:before="240"/>
        <w:ind w:left="568" w:hanging="284"/>
        <w:contextualSpacing w:val="0"/>
        <w:jc w:val="left"/>
      </w:pPr>
      <w:r>
        <w:t>Bau / Massnahmenausführung: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168F7B8A"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19831A80" w14:textId="77777777" w:rsidR="004159E7" w:rsidRDefault="004159E7" w:rsidP="004159E7">
      <w:pPr>
        <w:pStyle w:val="Listenabsatz"/>
        <w:numPr>
          <w:ilvl w:val="0"/>
          <w:numId w:val="33"/>
        </w:numPr>
        <w:spacing w:before="240"/>
        <w:ind w:left="568" w:hanging="284"/>
        <w:contextualSpacing w:val="0"/>
        <w:jc w:val="left"/>
      </w:pPr>
      <w:r>
        <w:lastRenderedPageBreak/>
        <w:t>Inbetriebnahme, Abschluss:</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559C7146" w14:textId="77777777" w:rsidR="004159E7" w:rsidRDefault="004159E7" w:rsidP="004159E7">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sz w:val="40"/>
        </w:rPr>
        <w:t xml:space="preserve"> </w:t>
      </w:r>
      <w:r>
        <w:t>nicht bearbeitet</w:t>
      </w:r>
    </w:p>
    <w:p w14:paraId="6DB25CEC" w14:textId="77777777" w:rsidR="004159E7" w:rsidRDefault="004159E7" w:rsidP="004159E7">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6EA3C969" w14:textId="77777777" w:rsidR="004159E7" w:rsidRDefault="004159E7" w:rsidP="004159E7">
      <w:pPr>
        <w:spacing w:before="240" w:after="120"/>
        <w:jc w:val="left"/>
      </w:pPr>
      <w:r>
        <w:t xml:space="preserve">Investitionsvolumen des bearbeiteten </w:t>
      </w:r>
      <w:r>
        <w:br/>
        <w:t>Projektteils (CHF, exkl. MWST):</w:t>
      </w:r>
      <w:r>
        <w:tab/>
      </w:r>
      <w:r>
        <w:tab/>
      </w:r>
      <w:r w:rsidRPr="000B705C">
        <w:rPr>
          <w:color w:val="0070C0"/>
        </w:rPr>
        <w:t>…</w:t>
      </w:r>
    </w:p>
    <w:p w14:paraId="1C72AEC4" w14:textId="77777777" w:rsidR="004159E7" w:rsidRDefault="004159E7" w:rsidP="004159E7">
      <w:pPr>
        <w:spacing w:before="240" w:after="120"/>
      </w:pPr>
      <w:r>
        <w:t>Honorarsumme (CHF):</w:t>
      </w:r>
      <w:r>
        <w:tab/>
      </w:r>
      <w:r>
        <w:tab/>
      </w:r>
      <w:r>
        <w:tab/>
      </w:r>
      <w:r w:rsidRPr="000B705C">
        <w:rPr>
          <w:color w:val="0070C0"/>
        </w:rPr>
        <w:t>…</w:t>
      </w:r>
    </w:p>
    <w:p w14:paraId="76A76526" w14:textId="77777777" w:rsidR="004159E7" w:rsidRDefault="004159E7" w:rsidP="004159E7">
      <w:pPr>
        <w:spacing w:before="360" w:after="120"/>
      </w:pPr>
      <w:r>
        <w:t>Zur Auskunftserteilung ermächtigte Kontaktperson des Referenz-Auftraggebers:</w:t>
      </w:r>
    </w:p>
    <w:p w14:paraId="0EE05BBE" w14:textId="77777777" w:rsidR="004159E7" w:rsidRDefault="004159E7" w:rsidP="004159E7">
      <w:pPr>
        <w:spacing w:before="120" w:after="120"/>
      </w:pPr>
      <w:r>
        <w:t>Auftraggeber:</w:t>
      </w:r>
      <w:r>
        <w:tab/>
      </w:r>
      <w:r>
        <w:tab/>
      </w:r>
      <w:r>
        <w:tab/>
      </w:r>
      <w:r w:rsidRPr="000B705C">
        <w:rPr>
          <w:color w:val="0070C0"/>
        </w:rPr>
        <w:t>…</w:t>
      </w:r>
    </w:p>
    <w:p w14:paraId="502C4218" w14:textId="77777777" w:rsidR="004159E7" w:rsidRPr="00FD3F94" w:rsidRDefault="004159E7" w:rsidP="004159E7">
      <w:pPr>
        <w:spacing w:before="120" w:after="120"/>
        <w:rPr>
          <w:sz w:val="2"/>
        </w:rPr>
      </w:pPr>
      <w:r>
        <w:t>Funktion:</w:t>
      </w:r>
      <w:r>
        <w:tab/>
      </w:r>
      <w:r>
        <w:tab/>
      </w:r>
      <w:r>
        <w:tab/>
      </w:r>
      <w:r w:rsidRPr="000B705C">
        <w:rPr>
          <w:color w:val="0070C0"/>
        </w:rPr>
        <w:t>…</w:t>
      </w:r>
    </w:p>
    <w:p w14:paraId="4CF063CA" w14:textId="77777777" w:rsidR="004159E7" w:rsidRDefault="004159E7" w:rsidP="004159E7">
      <w:pPr>
        <w:spacing w:before="120" w:after="120"/>
      </w:pPr>
      <w:r>
        <w:t>Name:</w:t>
      </w:r>
      <w:r>
        <w:tab/>
      </w:r>
      <w:r>
        <w:tab/>
      </w:r>
      <w:r>
        <w:tab/>
      </w:r>
      <w:r>
        <w:tab/>
      </w:r>
      <w:r w:rsidRPr="000B705C">
        <w:rPr>
          <w:color w:val="0070C0"/>
        </w:rPr>
        <w:t>…</w:t>
      </w:r>
    </w:p>
    <w:p w14:paraId="3D312AC1" w14:textId="77777777" w:rsidR="004159E7" w:rsidRDefault="004159E7" w:rsidP="004159E7">
      <w:pPr>
        <w:spacing w:before="120" w:after="120"/>
      </w:pPr>
      <w:r>
        <w:t>Adresse:</w:t>
      </w:r>
      <w:r>
        <w:tab/>
      </w:r>
      <w:r>
        <w:tab/>
      </w:r>
      <w:r>
        <w:tab/>
      </w:r>
      <w:r w:rsidRPr="000B705C">
        <w:rPr>
          <w:color w:val="0070C0"/>
        </w:rPr>
        <w:t>…</w:t>
      </w:r>
    </w:p>
    <w:p w14:paraId="2241F6F2" w14:textId="77777777" w:rsidR="004159E7" w:rsidRDefault="004159E7" w:rsidP="004159E7">
      <w:pPr>
        <w:spacing w:before="120" w:after="120"/>
      </w:pPr>
      <w:r>
        <w:t>E-Mail:</w:t>
      </w:r>
      <w:r>
        <w:tab/>
      </w:r>
      <w:r>
        <w:tab/>
      </w:r>
      <w:r>
        <w:tab/>
      </w:r>
      <w:r>
        <w:tab/>
      </w:r>
      <w:r w:rsidRPr="000B705C">
        <w:rPr>
          <w:color w:val="0070C0"/>
        </w:rPr>
        <w:t>…</w:t>
      </w:r>
    </w:p>
    <w:p w14:paraId="57AB6AAB" w14:textId="77777777" w:rsidR="004159E7" w:rsidRDefault="004159E7" w:rsidP="004159E7">
      <w:pPr>
        <w:spacing w:before="120" w:after="360"/>
      </w:pPr>
      <w:r>
        <w:t>Telefon:</w:t>
      </w:r>
      <w:r>
        <w:tab/>
      </w:r>
      <w:r>
        <w:tab/>
      </w:r>
      <w:r>
        <w:tab/>
      </w:r>
      <w:r w:rsidRPr="000B705C">
        <w:rPr>
          <w:color w:val="0070C0"/>
        </w:rPr>
        <w:t>…</w:t>
      </w:r>
    </w:p>
    <w:p w14:paraId="66280A45" w14:textId="77777777" w:rsidR="004159E7" w:rsidRDefault="004159E7" w:rsidP="004159E7">
      <w:pPr>
        <w:spacing w:before="360"/>
      </w:pPr>
      <w:r>
        <w:t>In welchem Sinne ist die Komplexität des angegebenen Projekts mit den vorliegenden Anforderungen vergleichbar?</w:t>
      </w:r>
    </w:p>
    <w:tbl>
      <w:tblPr>
        <w:tblW w:w="10080" w:type="dxa"/>
        <w:tblLook w:val="04A0" w:firstRow="1" w:lastRow="0" w:firstColumn="1" w:lastColumn="0" w:noHBand="0" w:noVBand="1"/>
      </w:tblPr>
      <w:tblGrid>
        <w:gridCol w:w="10080"/>
      </w:tblGrid>
      <w:tr w:rsidR="004159E7" w14:paraId="21510024" w14:textId="77777777" w:rsidTr="004159E7">
        <w:trPr>
          <w:trHeight w:val="1134"/>
        </w:trPr>
        <w:tc>
          <w:tcPr>
            <w:tcW w:w="10080" w:type="dxa"/>
            <w:tcBorders>
              <w:top w:val="nil"/>
              <w:left w:val="nil"/>
              <w:bottom w:val="nil"/>
              <w:right w:val="nil"/>
              <w:tl2br w:val="nil"/>
              <w:tr2bl w:val="nil"/>
            </w:tcBorders>
            <w:shd w:val="clear" w:color="auto" w:fill="FFFFFF"/>
          </w:tcPr>
          <w:p w14:paraId="291EE557" w14:textId="77777777" w:rsidR="004159E7" w:rsidRDefault="004159E7" w:rsidP="004159E7">
            <w:r>
              <w:rPr>
                <w:color w:val="0070C0"/>
              </w:rPr>
              <w:t>…</w:t>
            </w:r>
          </w:p>
        </w:tc>
      </w:tr>
    </w:tbl>
    <w:p w14:paraId="3B7F2E22" w14:textId="77777777" w:rsidR="004159E7" w:rsidRDefault="004159E7" w:rsidP="004159E7">
      <w:pPr>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4159E7" w14:paraId="08E8CAE1" w14:textId="77777777" w:rsidTr="004159E7">
        <w:trPr>
          <w:trHeight w:val="1134"/>
        </w:trPr>
        <w:tc>
          <w:tcPr>
            <w:tcW w:w="10080" w:type="dxa"/>
            <w:tcBorders>
              <w:top w:val="nil"/>
              <w:left w:val="nil"/>
              <w:bottom w:val="nil"/>
              <w:right w:val="nil"/>
              <w:tl2br w:val="nil"/>
              <w:tr2bl w:val="nil"/>
            </w:tcBorders>
            <w:shd w:val="clear" w:color="auto" w:fill="FFFFFF"/>
          </w:tcPr>
          <w:p w14:paraId="1919AC04" w14:textId="77777777" w:rsidR="004159E7" w:rsidRDefault="004159E7" w:rsidP="004159E7">
            <w:r>
              <w:rPr>
                <w:color w:val="0070C0"/>
              </w:rPr>
              <w:t>…</w:t>
            </w:r>
          </w:p>
        </w:tc>
      </w:tr>
    </w:tbl>
    <w:p w14:paraId="65BBE0C5" w14:textId="77777777" w:rsidR="004159E7" w:rsidRDefault="004159E7" w:rsidP="004159E7">
      <w:pPr>
        <w:spacing w:before="0" w:after="0" w:line="240" w:lineRule="auto"/>
        <w:jc w:val="left"/>
        <w:rPr>
          <w:b/>
        </w:rPr>
      </w:pPr>
    </w:p>
    <w:p w14:paraId="73AAC6E5" w14:textId="77777777" w:rsidR="004159E7" w:rsidRDefault="004159E7" w:rsidP="004159E7">
      <w:pPr>
        <w:spacing w:before="0" w:after="0" w:line="240" w:lineRule="auto"/>
        <w:jc w:val="left"/>
      </w:pPr>
      <w:r>
        <w:br w:type="page"/>
      </w:r>
    </w:p>
    <w:p w14:paraId="4EB12CD1" w14:textId="0B5AA32E" w:rsidR="00AC7DB3" w:rsidRDefault="00AC7DB3" w:rsidP="00AC7DB3">
      <w:pPr>
        <w:pStyle w:val="KBOBTitel2"/>
        <w:pageBreakBefore/>
        <w:spacing w:before="0"/>
      </w:pPr>
      <w:r>
        <w:lastRenderedPageBreak/>
        <w:t>EK</w:t>
      </w:r>
      <w:r w:rsidR="004159E7">
        <w:t>3</w:t>
      </w:r>
      <w:r>
        <w:t xml:space="preserve">: </w:t>
      </w:r>
      <w:r w:rsidR="004159E7" w:rsidRPr="004159E7">
        <w:t>Nachweis der Verfügbarkeit</w:t>
      </w:r>
    </w:p>
    <w:p w14:paraId="7E8B741E" w14:textId="77777777" w:rsidR="004159E7" w:rsidRDefault="004159E7" w:rsidP="00AC7DB3">
      <w:r w:rsidRPr="004159E7">
        <w:t xml:space="preserve">Für Projektleiter und Stellvertreter: Nachweis, dass Verfügbarkeit &gt; der erforderlichen Verfügbarkeit während der nächsten zwei Jahre gegeben ist. </w:t>
      </w:r>
    </w:p>
    <w:p w14:paraId="375F6F12" w14:textId="77777777" w:rsidR="004159E7" w:rsidRPr="0067308E" w:rsidRDefault="004159E7" w:rsidP="004159E7">
      <w:pPr>
        <w:pStyle w:val="Listenabsatz"/>
        <w:numPr>
          <w:ilvl w:val="0"/>
          <w:numId w:val="34"/>
        </w:numPr>
      </w:pPr>
      <w:r w:rsidRPr="004159E7">
        <w:t xml:space="preserve">Mindestverfügbarkeit des </w:t>
      </w:r>
      <w:r w:rsidRPr="0067308E">
        <w:t>Projektleiters: 20%</w:t>
      </w:r>
    </w:p>
    <w:p w14:paraId="0F901E64" w14:textId="5482C229" w:rsidR="004159E7" w:rsidRPr="0067308E" w:rsidRDefault="004159E7" w:rsidP="004159E7">
      <w:pPr>
        <w:pStyle w:val="Listenabsatz"/>
        <w:numPr>
          <w:ilvl w:val="0"/>
          <w:numId w:val="34"/>
        </w:numPr>
      </w:pPr>
      <w:r w:rsidRPr="0067308E">
        <w:t xml:space="preserve">Mindestverfügbarkeit des Projektleiters </w:t>
      </w:r>
      <w:proofErr w:type="spellStart"/>
      <w:r w:rsidRPr="0067308E">
        <w:t>Stv</w:t>
      </w:r>
      <w:proofErr w:type="spellEnd"/>
      <w:r w:rsidRPr="0067308E">
        <w:t>.: 5%</w:t>
      </w:r>
    </w:p>
    <w:p w14:paraId="757CA15C" w14:textId="214F433B" w:rsidR="00AC7DB3" w:rsidRDefault="004159E7" w:rsidP="00AC7DB3">
      <w:r w:rsidRPr="0067308E">
        <w:t>Detaillierte Aufzählung und Darstellung der zeitlichen Belastung</w:t>
      </w:r>
      <w:r w:rsidRPr="004159E7">
        <w:t xml:space="preserve"> an den übrigen Projekten</w:t>
      </w:r>
      <w:r>
        <w:t xml:space="preserve"> und allfälligen Führungsaufgaben</w:t>
      </w:r>
      <w:r w:rsidRPr="004159E7">
        <w:t>.</w:t>
      </w:r>
    </w:p>
    <w:p w14:paraId="2D355FDE" w14:textId="45F573CD" w:rsidR="00AC7DB3" w:rsidRDefault="00AC7DB3" w:rsidP="00AC7DB3"/>
    <w:p w14:paraId="603D3A7E" w14:textId="77777777" w:rsidR="004159E7" w:rsidRPr="00EF077E" w:rsidRDefault="004159E7" w:rsidP="004159E7">
      <w:pPr>
        <w:spacing w:before="360" w:after="120"/>
        <w:rPr>
          <w:b/>
        </w:rPr>
      </w:pPr>
      <w:r>
        <w:rPr>
          <w:b/>
        </w:rPr>
        <w:t xml:space="preserve">Verfügbarkeit Projektleiter </w:t>
      </w:r>
      <w:r w:rsidRPr="00674BAB">
        <w:t>(Angabe</w:t>
      </w:r>
      <w:r>
        <w:t xml:space="preserve"> Auslastung</w:t>
      </w:r>
      <w:r w:rsidRPr="00674BAB">
        <w:t xml:space="preserve"> pro Quartal)</w:t>
      </w:r>
    </w:p>
    <w:tbl>
      <w:tblPr>
        <w:tblW w:w="0" w:type="auto"/>
        <w:tblInd w:w="108" w:type="dxa"/>
        <w:tblLook w:val="04A0" w:firstRow="1" w:lastRow="0" w:firstColumn="1" w:lastColumn="0" w:noHBand="0" w:noVBand="1"/>
      </w:tblPr>
      <w:tblGrid>
        <w:gridCol w:w="440"/>
        <w:gridCol w:w="3125"/>
        <w:gridCol w:w="792"/>
        <w:gridCol w:w="793"/>
        <w:gridCol w:w="793"/>
        <w:gridCol w:w="793"/>
        <w:gridCol w:w="793"/>
        <w:gridCol w:w="793"/>
        <w:gridCol w:w="793"/>
        <w:gridCol w:w="793"/>
      </w:tblGrid>
      <w:tr w:rsidR="004159E7" w14:paraId="6822549C" w14:textId="77777777" w:rsidTr="005D4E13">
        <w:trPr>
          <w:trHeight w:val="240"/>
        </w:trPr>
        <w:tc>
          <w:tcPr>
            <w:tcW w:w="440"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27F9F015" w14:textId="77777777" w:rsidR="004159E7" w:rsidRDefault="004159E7" w:rsidP="004159E7">
            <w:pPr>
              <w:jc w:val="center"/>
            </w:pPr>
            <w:bookmarkStart w:id="1" w:name="_Hlk37409704"/>
            <w:r>
              <w:rPr>
                <w:b/>
                <w:sz w:val="16"/>
              </w:rPr>
              <w:t>Nr.</w:t>
            </w:r>
          </w:p>
        </w:tc>
        <w:tc>
          <w:tcPr>
            <w:tcW w:w="3125"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3A7C1638" w14:textId="77777777" w:rsidR="004159E7" w:rsidRDefault="004159E7" w:rsidP="004159E7">
            <w:pPr>
              <w:jc w:val="left"/>
              <w:rPr>
                <w:sz w:val="16"/>
              </w:rPr>
            </w:pPr>
            <w:r>
              <w:rPr>
                <w:b/>
                <w:sz w:val="16"/>
              </w:rPr>
              <w:t>Beschreibung des Auftrags</w:t>
            </w:r>
          </w:p>
        </w:tc>
        <w:tc>
          <w:tcPr>
            <w:tcW w:w="6343" w:type="dxa"/>
            <w:gridSpan w:val="8"/>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56D2BD9" w14:textId="77777777" w:rsidR="004159E7" w:rsidRPr="0067308E" w:rsidRDefault="004159E7" w:rsidP="004159E7">
            <w:pPr>
              <w:jc w:val="center"/>
              <w:rPr>
                <w:b/>
                <w:sz w:val="16"/>
              </w:rPr>
            </w:pPr>
            <w:r w:rsidRPr="0067308E">
              <w:rPr>
                <w:b/>
                <w:sz w:val="16"/>
              </w:rPr>
              <w:t>Quartal (Angabe in %)</w:t>
            </w:r>
          </w:p>
          <w:p w14:paraId="083804F1" w14:textId="77777777" w:rsidR="004159E7" w:rsidRPr="0067308E" w:rsidRDefault="004159E7" w:rsidP="004159E7">
            <w:pPr>
              <w:jc w:val="center"/>
              <w:rPr>
                <w:sz w:val="16"/>
              </w:rPr>
            </w:pPr>
            <w:r w:rsidRPr="0067308E">
              <w:rPr>
                <w:sz w:val="16"/>
              </w:rPr>
              <w:t>(Basis für die Angabe: 100%-Stelle mit 1‘900h Nettoarbeitszeit pro Jahr)</w:t>
            </w:r>
          </w:p>
        </w:tc>
      </w:tr>
      <w:tr w:rsidR="003D4E99" w14:paraId="749F5D06" w14:textId="77777777" w:rsidTr="007E2E1A">
        <w:trPr>
          <w:trHeight w:val="240"/>
        </w:trPr>
        <w:tc>
          <w:tcPr>
            <w:tcW w:w="440" w:type="dxa"/>
            <w:vMerge/>
            <w:tcBorders>
              <w:left w:val="single" w:sz="8" w:space="0" w:color="auto"/>
              <w:right w:val="single" w:sz="8" w:space="0" w:color="auto"/>
              <w:tl2br w:val="nil"/>
              <w:tr2bl w:val="nil"/>
            </w:tcBorders>
            <w:shd w:val="clear" w:color="auto" w:fill="F2F2F2" w:themeFill="background1" w:themeFillShade="F2"/>
          </w:tcPr>
          <w:p w14:paraId="0814D452" w14:textId="77777777" w:rsidR="003D4E99" w:rsidRDefault="003D4E99" w:rsidP="004159E7">
            <w:pPr>
              <w:spacing w:before="0" w:after="0"/>
            </w:pPr>
          </w:p>
        </w:tc>
        <w:tc>
          <w:tcPr>
            <w:tcW w:w="3125" w:type="dxa"/>
            <w:vMerge/>
            <w:tcBorders>
              <w:left w:val="single" w:sz="8" w:space="0" w:color="auto"/>
              <w:right w:val="single" w:sz="8" w:space="0" w:color="auto"/>
              <w:tl2br w:val="nil"/>
              <w:tr2bl w:val="nil"/>
            </w:tcBorders>
            <w:shd w:val="clear" w:color="auto" w:fill="F2F2F2" w:themeFill="background1" w:themeFillShade="F2"/>
          </w:tcPr>
          <w:p w14:paraId="2221F3A1" w14:textId="77777777" w:rsidR="003D4E99" w:rsidRDefault="003D4E99" w:rsidP="004159E7">
            <w:pPr>
              <w:spacing w:before="0" w:after="0"/>
              <w:rPr>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4F0C5DA" w14:textId="77777777" w:rsidR="003D4E99" w:rsidRDefault="003D4E99" w:rsidP="004159E7">
            <w:pPr>
              <w:spacing w:before="0" w:after="0"/>
              <w:jc w:val="center"/>
              <w:rPr>
                <w:b/>
                <w:sz w:val="16"/>
              </w:rPr>
            </w:pPr>
            <w:r>
              <w:rPr>
                <w:b/>
                <w:sz w:val="16"/>
              </w:rPr>
              <w:t>2021</w:t>
            </w:r>
          </w:p>
        </w:tc>
        <w:tc>
          <w:tcPr>
            <w:tcW w:w="3172"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07B944C" w14:textId="376D5C64" w:rsidR="003D4E99" w:rsidRDefault="003D4E99" w:rsidP="004159E7">
            <w:pPr>
              <w:spacing w:before="0" w:after="0"/>
              <w:jc w:val="center"/>
              <w:rPr>
                <w:b/>
                <w:sz w:val="16"/>
              </w:rPr>
            </w:pPr>
            <w:r>
              <w:rPr>
                <w:b/>
                <w:sz w:val="16"/>
              </w:rPr>
              <w:t>2022</w:t>
            </w:r>
          </w:p>
        </w:tc>
        <w:tc>
          <w:tcPr>
            <w:tcW w:w="2379" w:type="dxa"/>
            <w:gridSpan w:val="3"/>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D23772B" w14:textId="6EB62327" w:rsidR="003D4E99" w:rsidRDefault="003D4E99" w:rsidP="004159E7">
            <w:pPr>
              <w:spacing w:before="0" w:after="0"/>
              <w:jc w:val="center"/>
              <w:rPr>
                <w:b/>
                <w:sz w:val="16"/>
              </w:rPr>
            </w:pPr>
            <w:r>
              <w:rPr>
                <w:b/>
                <w:sz w:val="16"/>
              </w:rPr>
              <w:t>2023</w:t>
            </w:r>
          </w:p>
        </w:tc>
      </w:tr>
      <w:tr w:rsidR="004159E7" w14:paraId="4CBBF753" w14:textId="77777777" w:rsidTr="005D4E13">
        <w:trPr>
          <w:trHeight w:val="240"/>
        </w:trPr>
        <w:tc>
          <w:tcPr>
            <w:tcW w:w="440"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20C0960F" w14:textId="77777777" w:rsidR="004159E7" w:rsidRDefault="004159E7" w:rsidP="004159E7">
            <w:pPr>
              <w:spacing w:before="0" w:after="0"/>
            </w:pPr>
          </w:p>
        </w:tc>
        <w:tc>
          <w:tcPr>
            <w:tcW w:w="3125"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17498010" w14:textId="77777777" w:rsidR="004159E7" w:rsidRDefault="004159E7" w:rsidP="004159E7">
            <w:pPr>
              <w:spacing w:before="0" w:after="0"/>
              <w:rPr>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9C2ABA4" w14:textId="1291325A" w:rsidR="004159E7" w:rsidRDefault="003D4E99" w:rsidP="004159E7">
            <w:pPr>
              <w:spacing w:before="0" w:after="0"/>
              <w:jc w:val="center"/>
              <w:rPr>
                <w:sz w:val="16"/>
              </w:rPr>
            </w:pPr>
            <w:r>
              <w:rPr>
                <w:b/>
                <w:sz w:val="16"/>
              </w:rPr>
              <w:t>4</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C3FBDDF" w14:textId="6C36696B" w:rsidR="004159E7" w:rsidRDefault="003D4E99" w:rsidP="004159E7">
            <w:pPr>
              <w:spacing w:before="0" w:after="0"/>
              <w:jc w:val="center"/>
              <w:rPr>
                <w:sz w:val="16"/>
              </w:rPr>
            </w:pPr>
            <w:r>
              <w:rPr>
                <w:b/>
                <w:sz w:val="16"/>
              </w:rPr>
              <w:t>1</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463E143" w14:textId="3C468B33" w:rsidR="004159E7" w:rsidRDefault="003D4E99" w:rsidP="004159E7">
            <w:pPr>
              <w:spacing w:before="0" w:after="0"/>
              <w:jc w:val="center"/>
              <w:rPr>
                <w:sz w:val="16"/>
              </w:rPr>
            </w:pPr>
            <w:r>
              <w:rPr>
                <w:b/>
                <w:sz w:val="16"/>
              </w:rPr>
              <w:t>2</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6C5AB98" w14:textId="19934D34" w:rsidR="004159E7" w:rsidRDefault="003D4E99" w:rsidP="004159E7">
            <w:pPr>
              <w:spacing w:before="0" w:after="0"/>
              <w:jc w:val="center"/>
              <w:rPr>
                <w:sz w:val="16"/>
              </w:rPr>
            </w:pPr>
            <w:r>
              <w:rPr>
                <w:b/>
                <w:sz w:val="16"/>
              </w:rPr>
              <w:t>3</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854C18E" w14:textId="43AA23DB" w:rsidR="004159E7" w:rsidRDefault="003D4E99" w:rsidP="004159E7">
            <w:pPr>
              <w:spacing w:before="0" w:after="0"/>
              <w:jc w:val="center"/>
              <w:rPr>
                <w:sz w:val="16"/>
              </w:rPr>
            </w:pPr>
            <w:r>
              <w:rPr>
                <w:b/>
                <w:sz w:val="16"/>
              </w:rPr>
              <w:t>4</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6924E89" w14:textId="1AA17ED1" w:rsidR="004159E7" w:rsidRDefault="003D4E99" w:rsidP="004159E7">
            <w:pPr>
              <w:spacing w:before="0" w:after="0"/>
              <w:jc w:val="center"/>
              <w:rPr>
                <w:sz w:val="16"/>
              </w:rPr>
            </w:pPr>
            <w:r>
              <w:rPr>
                <w:b/>
                <w:sz w:val="16"/>
              </w:rPr>
              <w:t>1</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5DBB176" w14:textId="6DBB92BB" w:rsidR="004159E7" w:rsidRDefault="003D4E99" w:rsidP="004159E7">
            <w:pPr>
              <w:spacing w:before="0" w:after="0"/>
              <w:jc w:val="center"/>
              <w:rPr>
                <w:sz w:val="16"/>
              </w:rPr>
            </w:pPr>
            <w:r>
              <w:rPr>
                <w:b/>
                <w:sz w:val="16"/>
              </w:rPr>
              <w:t>2</w:t>
            </w:r>
            <w:r w:rsidR="004159E7">
              <w:rPr>
                <w:b/>
                <w:sz w:val="16"/>
              </w:rPr>
              <w:t xml:space="preserve">. </w:t>
            </w:r>
            <w:proofErr w:type="spellStart"/>
            <w:r w:rsidR="004159E7">
              <w:rPr>
                <w:b/>
                <w:sz w:val="16"/>
              </w:rPr>
              <w:t>Qrtl</w:t>
            </w:r>
            <w:proofErr w:type="spellEnd"/>
            <w:r w:rsidR="004159E7">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833F7F4" w14:textId="1D5509D9" w:rsidR="004159E7" w:rsidRDefault="003D4E99" w:rsidP="004159E7">
            <w:pPr>
              <w:spacing w:before="0" w:after="0"/>
              <w:jc w:val="center"/>
              <w:rPr>
                <w:sz w:val="16"/>
              </w:rPr>
            </w:pPr>
            <w:r>
              <w:rPr>
                <w:b/>
                <w:sz w:val="16"/>
              </w:rPr>
              <w:t>3</w:t>
            </w:r>
            <w:r w:rsidR="004159E7">
              <w:rPr>
                <w:b/>
                <w:sz w:val="16"/>
              </w:rPr>
              <w:t xml:space="preserve">. </w:t>
            </w:r>
            <w:proofErr w:type="spellStart"/>
            <w:r w:rsidR="004159E7">
              <w:rPr>
                <w:b/>
                <w:sz w:val="16"/>
              </w:rPr>
              <w:t>Qrtl</w:t>
            </w:r>
            <w:proofErr w:type="spellEnd"/>
            <w:r w:rsidR="004159E7">
              <w:rPr>
                <w:b/>
                <w:sz w:val="16"/>
              </w:rPr>
              <w:t>.</w:t>
            </w:r>
          </w:p>
        </w:tc>
      </w:tr>
      <w:tr w:rsidR="004159E7" w14:paraId="58A15CDA"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0C0105" w14:textId="77777777" w:rsidR="004159E7" w:rsidRPr="0094019C" w:rsidRDefault="004159E7" w:rsidP="004159E7">
            <w:pPr>
              <w:spacing w:before="0" w:after="0"/>
              <w:rPr>
                <w:color w:val="0070C0"/>
              </w:rPr>
            </w:pPr>
            <w:r w:rsidRPr="0094019C">
              <w:rPr>
                <w:color w:val="0070C0"/>
                <w:sz w:val="16"/>
              </w:rPr>
              <w:t>1</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8FFCCE" w14:textId="77777777" w:rsidR="004159E7" w:rsidRPr="0094019C" w:rsidRDefault="004159E7" w:rsidP="004159E7">
            <w:pPr>
              <w:spacing w:before="0" w:after="0"/>
              <w:rPr>
                <w:color w:val="0070C0"/>
                <w:sz w:val="16"/>
              </w:rPr>
            </w:pPr>
            <w:r w:rsidRPr="0094019C">
              <w:rPr>
                <w:color w:val="0070C0"/>
                <w:sz w:val="16"/>
              </w:rPr>
              <w:t>(bestehende Aufträge auflisten)</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2121A"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DD29D0"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9A0903"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587E4C"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F20B05"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9D7763"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F9F01F"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7DC954" w14:textId="77777777" w:rsidR="004159E7" w:rsidRPr="0094019C" w:rsidRDefault="004159E7" w:rsidP="004159E7">
            <w:pPr>
              <w:spacing w:before="0" w:after="0"/>
              <w:jc w:val="center"/>
              <w:rPr>
                <w:color w:val="0070C0"/>
                <w:sz w:val="16"/>
              </w:rPr>
            </w:pPr>
          </w:p>
        </w:tc>
      </w:tr>
      <w:tr w:rsidR="004159E7" w14:paraId="6F723BC1"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740005" w14:textId="77777777" w:rsidR="004159E7" w:rsidRPr="0094019C" w:rsidRDefault="004159E7" w:rsidP="004159E7">
            <w:pPr>
              <w:spacing w:before="0" w:after="0"/>
              <w:rPr>
                <w:color w:val="0070C0"/>
              </w:rPr>
            </w:pPr>
            <w:r w:rsidRPr="0094019C">
              <w:rPr>
                <w:color w:val="0070C0"/>
                <w:sz w:val="16"/>
              </w:rPr>
              <w:t>2</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319E14" w14:textId="77777777" w:rsidR="004159E7" w:rsidRPr="0094019C" w:rsidRDefault="004159E7" w:rsidP="004159E7">
            <w:pPr>
              <w:spacing w:before="0" w:after="0"/>
              <w:rPr>
                <w:color w:val="0070C0"/>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8A2C12"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C9A154"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3EF7D8"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B6FBA0"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E00104"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93D2C4"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097AA6"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B31D28" w14:textId="77777777" w:rsidR="004159E7" w:rsidRPr="0094019C" w:rsidRDefault="004159E7" w:rsidP="004159E7">
            <w:pPr>
              <w:spacing w:before="0" w:after="0"/>
              <w:jc w:val="center"/>
              <w:rPr>
                <w:color w:val="0070C0"/>
                <w:sz w:val="16"/>
              </w:rPr>
            </w:pPr>
          </w:p>
        </w:tc>
      </w:tr>
      <w:tr w:rsidR="004159E7" w14:paraId="6E7A9563"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6B4C1C" w14:textId="77777777" w:rsidR="004159E7" w:rsidRPr="0094019C" w:rsidRDefault="004159E7" w:rsidP="004159E7">
            <w:pPr>
              <w:spacing w:before="0" w:after="0"/>
              <w:rPr>
                <w:color w:val="0070C0"/>
              </w:rPr>
            </w:pPr>
            <w:r w:rsidRPr="0094019C">
              <w:rPr>
                <w:color w:val="0070C0"/>
                <w:sz w:val="16"/>
              </w:rPr>
              <w:t>…</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537E5B" w14:textId="77777777" w:rsidR="004159E7" w:rsidRPr="0094019C" w:rsidRDefault="004159E7" w:rsidP="004159E7">
            <w:pPr>
              <w:spacing w:before="0" w:after="0"/>
              <w:rPr>
                <w:color w:val="0070C0"/>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2314AB"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DCB305"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CAAEB"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C5ECFC"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2163CE"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FE8AD0"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201127" w14:textId="77777777" w:rsidR="004159E7" w:rsidRPr="0094019C" w:rsidRDefault="004159E7" w:rsidP="004159E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3EC0E2" w14:textId="77777777" w:rsidR="004159E7" w:rsidRPr="0094019C" w:rsidRDefault="004159E7" w:rsidP="004159E7">
            <w:pPr>
              <w:spacing w:before="0" w:after="0"/>
              <w:jc w:val="center"/>
              <w:rPr>
                <w:color w:val="0070C0"/>
                <w:sz w:val="16"/>
              </w:rPr>
            </w:pPr>
          </w:p>
        </w:tc>
      </w:tr>
      <w:tr w:rsidR="004159E7" w14:paraId="69947110"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C1D765" w14:textId="77777777" w:rsidR="004159E7" w:rsidRPr="00B550E9" w:rsidRDefault="004159E7" w:rsidP="004159E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713533" w14:textId="77777777" w:rsidR="004159E7" w:rsidRPr="00B550E9" w:rsidRDefault="004159E7" w:rsidP="004159E7">
            <w:pPr>
              <w:spacing w:before="40" w:after="40" w:line="200" w:lineRule="exact"/>
              <w:jc w:val="left"/>
              <w:rPr>
                <w:b/>
                <w:sz w:val="16"/>
              </w:rPr>
            </w:pPr>
            <w:r w:rsidRPr="00B550E9">
              <w:rPr>
                <w:b/>
                <w:sz w:val="16"/>
              </w:rPr>
              <w:t>Funktion Projektleiter in der vorliegenden Ausschreibung</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412DAF0" w14:textId="77777777" w:rsidR="004159E7" w:rsidRPr="004C5308" w:rsidRDefault="004159E7" w:rsidP="004159E7">
            <w:pPr>
              <w:spacing w:before="120" w:after="120"/>
              <w:jc w:val="center"/>
              <w:rPr>
                <w:b/>
                <w:sz w:val="16"/>
              </w:rP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2661B4E" w14:textId="77777777" w:rsidR="004159E7" w:rsidRDefault="004159E7" w:rsidP="004159E7">
            <w:pPr>
              <w:spacing w:before="120" w:after="120"/>
              <w:jc w:val="cente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2324B50" w14:textId="77777777" w:rsidR="004159E7" w:rsidRDefault="004159E7" w:rsidP="004159E7">
            <w:pPr>
              <w:spacing w:before="120" w:after="120"/>
              <w:jc w:val="cente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E801CF2" w14:textId="77777777" w:rsidR="004159E7" w:rsidRDefault="004159E7" w:rsidP="004159E7">
            <w:pPr>
              <w:spacing w:before="120" w:after="120"/>
              <w:jc w:val="cente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3E3446F" w14:textId="77777777" w:rsidR="004159E7" w:rsidRDefault="004159E7" w:rsidP="004159E7">
            <w:pPr>
              <w:spacing w:before="120" w:after="120"/>
              <w:jc w:val="cente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0C52BF7" w14:textId="77777777" w:rsidR="004159E7" w:rsidRDefault="004159E7" w:rsidP="004159E7">
            <w:pPr>
              <w:spacing w:before="120" w:after="120"/>
              <w:jc w:val="cente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734942C" w14:textId="77777777" w:rsidR="004159E7" w:rsidRDefault="004159E7" w:rsidP="004159E7">
            <w:pPr>
              <w:spacing w:before="120" w:after="120"/>
              <w:jc w:val="center"/>
            </w:pPr>
            <w:r>
              <w:rPr>
                <w:b/>
                <w:sz w:val="16"/>
              </w:rPr>
              <w:t>20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72535F8" w14:textId="77777777" w:rsidR="004159E7" w:rsidRDefault="004159E7" w:rsidP="004159E7">
            <w:pPr>
              <w:spacing w:before="120" w:after="120"/>
              <w:jc w:val="center"/>
            </w:pPr>
            <w:r>
              <w:rPr>
                <w:b/>
                <w:sz w:val="16"/>
              </w:rPr>
              <w:t>20</w:t>
            </w:r>
          </w:p>
        </w:tc>
      </w:tr>
      <w:tr w:rsidR="004159E7" w14:paraId="04B8CA4F"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C26A52" w14:textId="77777777" w:rsidR="004159E7" w:rsidRPr="00B550E9" w:rsidRDefault="004159E7" w:rsidP="004159E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75C121" w14:textId="77777777" w:rsidR="004159E7" w:rsidRPr="00B550E9" w:rsidRDefault="004159E7" w:rsidP="004159E7">
            <w:pPr>
              <w:spacing w:before="0" w:after="0"/>
              <w:rPr>
                <w:b/>
                <w:sz w:val="16"/>
              </w:rPr>
            </w:pPr>
            <w:r w:rsidRPr="00B550E9">
              <w:rPr>
                <w:b/>
                <w:sz w:val="16"/>
              </w:rPr>
              <w:t>Führungsaufgaben</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7ED3D9"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9202E6"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860DF0"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D1AEF7"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322075"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14038A"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D8B993"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53FA5E" w14:textId="77777777" w:rsidR="004159E7" w:rsidRPr="0094019C" w:rsidRDefault="004159E7" w:rsidP="004159E7">
            <w:pPr>
              <w:spacing w:before="0" w:after="0"/>
              <w:jc w:val="center"/>
              <w:rPr>
                <w:b/>
                <w:color w:val="0070C0"/>
                <w:sz w:val="16"/>
              </w:rPr>
            </w:pPr>
          </w:p>
        </w:tc>
      </w:tr>
      <w:tr w:rsidR="004159E7" w14:paraId="15E1936B"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35EA3A" w14:textId="77777777" w:rsidR="004159E7" w:rsidRDefault="004159E7" w:rsidP="004159E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678F61" w14:textId="77777777" w:rsidR="004159E7" w:rsidRPr="0094019C" w:rsidRDefault="004159E7" w:rsidP="004159E7">
            <w:pPr>
              <w:spacing w:before="0" w:after="0"/>
              <w:rPr>
                <w:b/>
                <w:sz w:val="16"/>
              </w:rPr>
            </w:pPr>
            <w:r w:rsidRPr="0094019C">
              <w:rPr>
                <w:b/>
                <w:sz w:val="16"/>
              </w:rPr>
              <w:t>Reserve</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F4740C"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14DB49"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2D3AC9"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3524DB"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D3DEB8"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1407BD"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79E821" w14:textId="77777777" w:rsidR="004159E7" w:rsidRPr="0094019C" w:rsidRDefault="004159E7" w:rsidP="004159E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CB073D" w14:textId="77777777" w:rsidR="004159E7" w:rsidRPr="0094019C" w:rsidRDefault="004159E7" w:rsidP="004159E7">
            <w:pPr>
              <w:spacing w:before="0" w:after="0"/>
              <w:jc w:val="center"/>
              <w:rPr>
                <w:b/>
                <w:color w:val="0070C0"/>
                <w:sz w:val="16"/>
              </w:rPr>
            </w:pPr>
          </w:p>
        </w:tc>
      </w:tr>
      <w:tr w:rsidR="004159E7" w14:paraId="468AB187"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E124B3" w14:textId="77777777" w:rsidR="004159E7" w:rsidRDefault="004159E7" w:rsidP="004159E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499CAE" w14:textId="77777777" w:rsidR="004159E7" w:rsidRPr="0094019C" w:rsidRDefault="004159E7" w:rsidP="004159E7">
            <w:pPr>
              <w:spacing w:before="0" w:after="0"/>
              <w:rPr>
                <w:b/>
                <w:sz w:val="16"/>
              </w:rPr>
            </w:pPr>
            <w:r>
              <w:rPr>
                <w:b/>
                <w:sz w:val="16"/>
              </w:rPr>
              <w:t>Total</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0C74C9"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E917FC"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4A1E00"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6DBECB"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3D2E98"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311D37"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3A8FF6"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B1B573" w14:textId="77777777" w:rsidR="004159E7" w:rsidRPr="0094019C" w:rsidRDefault="004159E7" w:rsidP="004159E7">
            <w:pPr>
              <w:spacing w:before="0" w:after="0"/>
              <w:jc w:val="center"/>
              <w:rPr>
                <w:b/>
                <w:sz w:val="16"/>
              </w:rPr>
            </w:pPr>
          </w:p>
        </w:tc>
      </w:tr>
      <w:tr w:rsidR="004159E7" w14:paraId="6F7FB623" w14:textId="77777777" w:rsidTr="005D4E1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C95D16" w14:textId="77777777" w:rsidR="004159E7" w:rsidRDefault="004159E7" w:rsidP="004159E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04F50D" w14:textId="77777777" w:rsidR="004159E7" w:rsidRPr="0094019C" w:rsidRDefault="004159E7" w:rsidP="004159E7">
            <w:pPr>
              <w:spacing w:before="0" w:after="0"/>
              <w:rPr>
                <w:b/>
                <w:sz w:val="16"/>
              </w:rPr>
            </w:pPr>
            <w:r>
              <w:rPr>
                <w:b/>
                <w:sz w:val="16"/>
              </w:rPr>
              <w:t>Pensum</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39C852"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C6A80A"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294E98"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B8D138"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3F2D6D"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BEB7DF"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A09080" w14:textId="77777777" w:rsidR="004159E7" w:rsidRPr="0094019C" w:rsidRDefault="004159E7" w:rsidP="004159E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D4319A" w14:textId="77777777" w:rsidR="004159E7" w:rsidRPr="0094019C" w:rsidRDefault="004159E7" w:rsidP="004159E7">
            <w:pPr>
              <w:spacing w:before="0" w:after="0"/>
              <w:jc w:val="center"/>
              <w:rPr>
                <w:b/>
                <w:sz w:val="16"/>
              </w:rPr>
            </w:pPr>
          </w:p>
        </w:tc>
      </w:tr>
      <w:bookmarkEnd w:id="1"/>
    </w:tbl>
    <w:p w14:paraId="117B4AB6" w14:textId="77777777" w:rsidR="004159E7" w:rsidRDefault="004159E7" w:rsidP="004159E7"/>
    <w:p w14:paraId="41EDF478" w14:textId="77777777" w:rsidR="004159E7" w:rsidRPr="00EF077E" w:rsidRDefault="004159E7" w:rsidP="004159E7">
      <w:pPr>
        <w:spacing w:before="360" w:after="120"/>
        <w:rPr>
          <w:b/>
        </w:rPr>
      </w:pPr>
      <w:r>
        <w:rPr>
          <w:b/>
        </w:rPr>
        <w:t xml:space="preserve">Verfügbarkeit Projektleiter </w:t>
      </w:r>
      <w:proofErr w:type="spellStart"/>
      <w:r>
        <w:rPr>
          <w:b/>
        </w:rPr>
        <w:t>Stv</w:t>
      </w:r>
      <w:proofErr w:type="spellEnd"/>
      <w:r>
        <w:rPr>
          <w:b/>
        </w:rPr>
        <w:t xml:space="preserve">. </w:t>
      </w:r>
      <w:r w:rsidRPr="00674BAB">
        <w:t>(Angabe</w:t>
      </w:r>
      <w:r>
        <w:t xml:space="preserve"> Auslastung</w:t>
      </w:r>
      <w:r w:rsidRPr="00674BAB">
        <w:t xml:space="preserve"> pro Quartal)</w:t>
      </w:r>
    </w:p>
    <w:tbl>
      <w:tblPr>
        <w:tblW w:w="0" w:type="auto"/>
        <w:tblInd w:w="108" w:type="dxa"/>
        <w:tblLook w:val="04A0" w:firstRow="1" w:lastRow="0" w:firstColumn="1" w:lastColumn="0" w:noHBand="0" w:noVBand="1"/>
      </w:tblPr>
      <w:tblGrid>
        <w:gridCol w:w="440"/>
        <w:gridCol w:w="3125"/>
        <w:gridCol w:w="792"/>
        <w:gridCol w:w="793"/>
        <w:gridCol w:w="793"/>
        <w:gridCol w:w="793"/>
        <w:gridCol w:w="793"/>
        <w:gridCol w:w="793"/>
        <w:gridCol w:w="793"/>
        <w:gridCol w:w="793"/>
      </w:tblGrid>
      <w:tr w:rsidR="003D4E99" w14:paraId="3F6FC24F" w14:textId="77777777" w:rsidTr="00D701C7">
        <w:trPr>
          <w:trHeight w:val="240"/>
        </w:trPr>
        <w:tc>
          <w:tcPr>
            <w:tcW w:w="440"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6873F0AB" w14:textId="77777777" w:rsidR="003D4E99" w:rsidRDefault="003D4E99" w:rsidP="00D701C7">
            <w:pPr>
              <w:jc w:val="center"/>
            </w:pPr>
            <w:r>
              <w:rPr>
                <w:b/>
                <w:sz w:val="16"/>
              </w:rPr>
              <w:t>Nr.</w:t>
            </w:r>
          </w:p>
        </w:tc>
        <w:tc>
          <w:tcPr>
            <w:tcW w:w="3125"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42E4B799" w14:textId="77777777" w:rsidR="003D4E99" w:rsidRDefault="003D4E99" w:rsidP="00D701C7">
            <w:pPr>
              <w:jc w:val="left"/>
              <w:rPr>
                <w:sz w:val="16"/>
              </w:rPr>
            </w:pPr>
            <w:r>
              <w:rPr>
                <w:b/>
                <w:sz w:val="16"/>
              </w:rPr>
              <w:t>Beschreibung des Auftrags</w:t>
            </w:r>
          </w:p>
        </w:tc>
        <w:tc>
          <w:tcPr>
            <w:tcW w:w="6343" w:type="dxa"/>
            <w:gridSpan w:val="8"/>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B643C80" w14:textId="77777777" w:rsidR="003D4E99" w:rsidRPr="0067308E" w:rsidRDefault="003D4E99" w:rsidP="00D701C7">
            <w:pPr>
              <w:jc w:val="center"/>
              <w:rPr>
                <w:b/>
                <w:sz w:val="16"/>
              </w:rPr>
            </w:pPr>
            <w:r w:rsidRPr="0067308E">
              <w:rPr>
                <w:b/>
                <w:sz w:val="16"/>
              </w:rPr>
              <w:t>Quartal (Angabe in %)</w:t>
            </w:r>
          </w:p>
          <w:p w14:paraId="2F71E520" w14:textId="77777777" w:rsidR="003D4E99" w:rsidRPr="0067308E" w:rsidRDefault="003D4E99" w:rsidP="00D701C7">
            <w:pPr>
              <w:jc w:val="center"/>
              <w:rPr>
                <w:sz w:val="16"/>
              </w:rPr>
            </w:pPr>
            <w:r w:rsidRPr="0067308E">
              <w:rPr>
                <w:sz w:val="16"/>
              </w:rPr>
              <w:t>(Basis für die Angabe: 100%-Stelle mit 1‘900h Nettoarbeitszeit pro Jahr)</w:t>
            </w:r>
          </w:p>
        </w:tc>
      </w:tr>
      <w:tr w:rsidR="003D4E99" w14:paraId="2704C052" w14:textId="77777777" w:rsidTr="00D701C7">
        <w:trPr>
          <w:trHeight w:val="240"/>
        </w:trPr>
        <w:tc>
          <w:tcPr>
            <w:tcW w:w="440" w:type="dxa"/>
            <w:vMerge/>
            <w:tcBorders>
              <w:left w:val="single" w:sz="8" w:space="0" w:color="auto"/>
              <w:right w:val="single" w:sz="8" w:space="0" w:color="auto"/>
              <w:tl2br w:val="nil"/>
              <w:tr2bl w:val="nil"/>
            </w:tcBorders>
            <w:shd w:val="clear" w:color="auto" w:fill="F2F2F2" w:themeFill="background1" w:themeFillShade="F2"/>
          </w:tcPr>
          <w:p w14:paraId="3D7E27B1" w14:textId="77777777" w:rsidR="003D4E99" w:rsidRDefault="003D4E99" w:rsidP="00D701C7">
            <w:pPr>
              <w:spacing w:before="0" w:after="0"/>
            </w:pPr>
          </w:p>
        </w:tc>
        <w:tc>
          <w:tcPr>
            <w:tcW w:w="3125" w:type="dxa"/>
            <w:vMerge/>
            <w:tcBorders>
              <w:left w:val="single" w:sz="8" w:space="0" w:color="auto"/>
              <w:right w:val="single" w:sz="8" w:space="0" w:color="auto"/>
              <w:tl2br w:val="nil"/>
              <w:tr2bl w:val="nil"/>
            </w:tcBorders>
            <w:shd w:val="clear" w:color="auto" w:fill="F2F2F2" w:themeFill="background1" w:themeFillShade="F2"/>
          </w:tcPr>
          <w:p w14:paraId="2BC586B8" w14:textId="77777777" w:rsidR="003D4E99" w:rsidRDefault="003D4E99" w:rsidP="00D701C7">
            <w:pPr>
              <w:spacing w:before="0" w:after="0"/>
              <w:rPr>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3CE1D61" w14:textId="77777777" w:rsidR="003D4E99" w:rsidRDefault="003D4E99" w:rsidP="00D701C7">
            <w:pPr>
              <w:spacing w:before="0" w:after="0"/>
              <w:jc w:val="center"/>
              <w:rPr>
                <w:b/>
                <w:sz w:val="16"/>
              </w:rPr>
            </w:pPr>
            <w:r>
              <w:rPr>
                <w:b/>
                <w:sz w:val="16"/>
              </w:rPr>
              <w:t>2021</w:t>
            </w:r>
          </w:p>
        </w:tc>
        <w:tc>
          <w:tcPr>
            <w:tcW w:w="3172"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549F898" w14:textId="77777777" w:rsidR="003D4E99" w:rsidRDefault="003D4E99" w:rsidP="00D701C7">
            <w:pPr>
              <w:spacing w:before="0" w:after="0"/>
              <w:jc w:val="center"/>
              <w:rPr>
                <w:b/>
                <w:sz w:val="16"/>
              </w:rPr>
            </w:pPr>
            <w:r>
              <w:rPr>
                <w:b/>
                <w:sz w:val="16"/>
              </w:rPr>
              <w:t>2022</w:t>
            </w:r>
          </w:p>
        </w:tc>
        <w:tc>
          <w:tcPr>
            <w:tcW w:w="2379" w:type="dxa"/>
            <w:gridSpan w:val="3"/>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1D29758" w14:textId="77777777" w:rsidR="003D4E99" w:rsidRDefault="003D4E99" w:rsidP="00D701C7">
            <w:pPr>
              <w:spacing w:before="0" w:after="0"/>
              <w:jc w:val="center"/>
              <w:rPr>
                <w:b/>
                <w:sz w:val="16"/>
              </w:rPr>
            </w:pPr>
            <w:r>
              <w:rPr>
                <w:b/>
                <w:sz w:val="16"/>
              </w:rPr>
              <w:t>2023</w:t>
            </w:r>
          </w:p>
        </w:tc>
      </w:tr>
      <w:tr w:rsidR="003D4E99" w14:paraId="41330C9C" w14:textId="77777777" w:rsidTr="00D701C7">
        <w:trPr>
          <w:trHeight w:val="240"/>
        </w:trPr>
        <w:tc>
          <w:tcPr>
            <w:tcW w:w="440"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7C52C9D9" w14:textId="77777777" w:rsidR="003D4E99" w:rsidRDefault="003D4E99" w:rsidP="00D701C7">
            <w:pPr>
              <w:spacing w:before="0" w:after="0"/>
            </w:pPr>
          </w:p>
        </w:tc>
        <w:tc>
          <w:tcPr>
            <w:tcW w:w="3125"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0F1695A7" w14:textId="77777777" w:rsidR="003D4E99" w:rsidRDefault="003D4E99" w:rsidP="00D701C7">
            <w:pPr>
              <w:spacing w:before="0" w:after="0"/>
              <w:rPr>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077D90B" w14:textId="77777777" w:rsidR="003D4E99" w:rsidRDefault="003D4E99" w:rsidP="00D701C7">
            <w:pPr>
              <w:spacing w:before="0" w:after="0"/>
              <w:jc w:val="center"/>
              <w:rPr>
                <w:sz w:val="16"/>
              </w:rPr>
            </w:pPr>
            <w:r>
              <w:rPr>
                <w:b/>
                <w:sz w:val="16"/>
              </w:rPr>
              <w:t xml:space="preserve">4.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0CE6FBC" w14:textId="77777777" w:rsidR="003D4E99" w:rsidRDefault="003D4E99" w:rsidP="00D701C7">
            <w:pPr>
              <w:spacing w:before="0" w:after="0"/>
              <w:jc w:val="center"/>
              <w:rPr>
                <w:sz w:val="16"/>
              </w:rPr>
            </w:pPr>
            <w:r>
              <w:rPr>
                <w:b/>
                <w:sz w:val="16"/>
              </w:rPr>
              <w:t xml:space="preserve">1.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AA15923" w14:textId="77777777" w:rsidR="003D4E99" w:rsidRDefault="003D4E99" w:rsidP="00D701C7">
            <w:pPr>
              <w:spacing w:before="0" w:after="0"/>
              <w:jc w:val="center"/>
              <w:rPr>
                <w:sz w:val="16"/>
              </w:rPr>
            </w:pPr>
            <w:r>
              <w:rPr>
                <w:b/>
                <w:sz w:val="16"/>
              </w:rPr>
              <w:t xml:space="preserve">2.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AE56563" w14:textId="77777777" w:rsidR="003D4E99" w:rsidRDefault="003D4E99" w:rsidP="00D701C7">
            <w:pPr>
              <w:spacing w:before="0" w:after="0"/>
              <w:jc w:val="center"/>
              <w:rPr>
                <w:sz w:val="16"/>
              </w:rPr>
            </w:pPr>
            <w:r>
              <w:rPr>
                <w:b/>
                <w:sz w:val="16"/>
              </w:rPr>
              <w:t xml:space="preserve">3.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D6F605B" w14:textId="77777777" w:rsidR="003D4E99" w:rsidRDefault="003D4E99" w:rsidP="00D701C7">
            <w:pPr>
              <w:spacing w:before="0" w:after="0"/>
              <w:jc w:val="center"/>
              <w:rPr>
                <w:sz w:val="16"/>
              </w:rPr>
            </w:pPr>
            <w:r>
              <w:rPr>
                <w:b/>
                <w:sz w:val="16"/>
              </w:rPr>
              <w:t xml:space="preserve">4.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4D05148" w14:textId="77777777" w:rsidR="003D4E99" w:rsidRDefault="003D4E99" w:rsidP="00D701C7">
            <w:pPr>
              <w:spacing w:before="0" w:after="0"/>
              <w:jc w:val="center"/>
              <w:rPr>
                <w:sz w:val="16"/>
              </w:rPr>
            </w:pPr>
            <w:r>
              <w:rPr>
                <w:b/>
                <w:sz w:val="16"/>
              </w:rPr>
              <w:t xml:space="preserve">1.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6CB2945" w14:textId="77777777" w:rsidR="003D4E99" w:rsidRDefault="003D4E99" w:rsidP="00D701C7">
            <w:pPr>
              <w:spacing w:before="0" w:after="0"/>
              <w:jc w:val="center"/>
              <w:rPr>
                <w:sz w:val="16"/>
              </w:rPr>
            </w:pPr>
            <w:r>
              <w:rPr>
                <w:b/>
                <w:sz w:val="16"/>
              </w:rPr>
              <w:t xml:space="preserve">2. </w:t>
            </w:r>
            <w:proofErr w:type="spellStart"/>
            <w:r>
              <w:rPr>
                <w:b/>
                <w:sz w:val="16"/>
              </w:rPr>
              <w:t>Qrtl</w:t>
            </w:r>
            <w:proofErr w:type="spellEnd"/>
            <w:r>
              <w:rPr>
                <w:b/>
                <w:sz w:val="16"/>
              </w:rPr>
              <w:t>.</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AFB2E7B" w14:textId="77777777" w:rsidR="003D4E99" w:rsidRDefault="003D4E99" w:rsidP="00D701C7">
            <w:pPr>
              <w:spacing w:before="0" w:after="0"/>
              <w:jc w:val="center"/>
              <w:rPr>
                <w:sz w:val="16"/>
              </w:rPr>
            </w:pPr>
            <w:r>
              <w:rPr>
                <w:b/>
                <w:sz w:val="16"/>
              </w:rPr>
              <w:t xml:space="preserve">3. </w:t>
            </w:r>
            <w:proofErr w:type="spellStart"/>
            <w:r>
              <w:rPr>
                <w:b/>
                <w:sz w:val="16"/>
              </w:rPr>
              <w:t>Qrtl</w:t>
            </w:r>
            <w:proofErr w:type="spellEnd"/>
            <w:r>
              <w:rPr>
                <w:b/>
                <w:sz w:val="16"/>
              </w:rPr>
              <w:t>.</w:t>
            </w:r>
          </w:p>
        </w:tc>
      </w:tr>
      <w:tr w:rsidR="003D4E99" w14:paraId="3BEB3F5F"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77941D" w14:textId="77777777" w:rsidR="003D4E99" w:rsidRPr="0094019C" w:rsidRDefault="003D4E99" w:rsidP="00D701C7">
            <w:pPr>
              <w:spacing w:before="0" w:after="0"/>
              <w:rPr>
                <w:color w:val="0070C0"/>
              </w:rPr>
            </w:pPr>
            <w:r w:rsidRPr="0094019C">
              <w:rPr>
                <w:color w:val="0070C0"/>
                <w:sz w:val="16"/>
              </w:rPr>
              <w:t>1</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79F567" w14:textId="77777777" w:rsidR="003D4E99" w:rsidRPr="0094019C" w:rsidRDefault="003D4E99" w:rsidP="00D701C7">
            <w:pPr>
              <w:spacing w:before="0" w:after="0"/>
              <w:rPr>
                <w:color w:val="0070C0"/>
                <w:sz w:val="16"/>
              </w:rPr>
            </w:pPr>
            <w:r w:rsidRPr="0094019C">
              <w:rPr>
                <w:color w:val="0070C0"/>
                <w:sz w:val="16"/>
              </w:rPr>
              <w:t>(bestehende Aufträge auflisten)</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C8343A"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887DAB"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49F8D6"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DC2347"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422619"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BC559C"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2D3B47"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480B6D" w14:textId="77777777" w:rsidR="003D4E99" w:rsidRPr="0094019C" w:rsidRDefault="003D4E99" w:rsidP="00D701C7">
            <w:pPr>
              <w:spacing w:before="0" w:after="0"/>
              <w:jc w:val="center"/>
              <w:rPr>
                <w:color w:val="0070C0"/>
                <w:sz w:val="16"/>
              </w:rPr>
            </w:pPr>
          </w:p>
        </w:tc>
      </w:tr>
      <w:tr w:rsidR="003D4E99" w14:paraId="561EFA9C"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EAF322" w14:textId="77777777" w:rsidR="003D4E99" w:rsidRPr="0094019C" w:rsidRDefault="003D4E99" w:rsidP="00D701C7">
            <w:pPr>
              <w:spacing w:before="0" w:after="0"/>
              <w:rPr>
                <w:color w:val="0070C0"/>
              </w:rPr>
            </w:pPr>
            <w:r w:rsidRPr="0094019C">
              <w:rPr>
                <w:color w:val="0070C0"/>
                <w:sz w:val="16"/>
              </w:rPr>
              <w:t>2</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7E2E1A" w14:textId="77777777" w:rsidR="003D4E99" w:rsidRPr="0094019C" w:rsidRDefault="003D4E99" w:rsidP="00D701C7">
            <w:pPr>
              <w:spacing w:before="0" w:after="0"/>
              <w:rPr>
                <w:color w:val="0070C0"/>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BB719D"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026988"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97438B"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073418"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66354A"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17370B"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A76EB2"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4E8A5D" w14:textId="77777777" w:rsidR="003D4E99" w:rsidRPr="0094019C" w:rsidRDefault="003D4E99" w:rsidP="00D701C7">
            <w:pPr>
              <w:spacing w:before="0" w:after="0"/>
              <w:jc w:val="center"/>
              <w:rPr>
                <w:color w:val="0070C0"/>
                <w:sz w:val="16"/>
              </w:rPr>
            </w:pPr>
          </w:p>
        </w:tc>
      </w:tr>
      <w:tr w:rsidR="003D4E99" w14:paraId="48FC6D88"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811101" w14:textId="77777777" w:rsidR="003D4E99" w:rsidRPr="0094019C" w:rsidRDefault="003D4E99" w:rsidP="00D701C7">
            <w:pPr>
              <w:spacing w:before="0" w:after="0"/>
              <w:rPr>
                <w:color w:val="0070C0"/>
              </w:rPr>
            </w:pPr>
            <w:r w:rsidRPr="0094019C">
              <w:rPr>
                <w:color w:val="0070C0"/>
                <w:sz w:val="16"/>
              </w:rPr>
              <w:t>…</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764780" w14:textId="77777777" w:rsidR="003D4E99" w:rsidRPr="0094019C" w:rsidRDefault="003D4E99" w:rsidP="00D701C7">
            <w:pPr>
              <w:spacing w:before="0" w:after="0"/>
              <w:rPr>
                <w:color w:val="0070C0"/>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A1E851"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5A5E11"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D78892"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9F0D14"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C5690C"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5BAE59"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3C86FE" w14:textId="77777777" w:rsidR="003D4E99" w:rsidRPr="0094019C" w:rsidRDefault="003D4E99" w:rsidP="00D701C7">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137F03" w14:textId="77777777" w:rsidR="003D4E99" w:rsidRPr="0094019C" w:rsidRDefault="003D4E99" w:rsidP="00D701C7">
            <w:pPr>
              <w:spacing w:before="0" w:after="0"/>
              <w:jc w:val="center"/>
              <w:rPr>
                <w:color w:val="0070C0"/>
                <w:sz w:val="16"/>
              </w:rPr>
            </w:pPr>
          </w:p>
        </w:tc>
      </w:tr>
      <w:tr w:rsidR="003D4E99" w14:paraId="082560E8"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02D346" w14:textId="77777777" w:rsidR="003D4E99" w:rsidRPr="00B550E9" w:rsidRDefault="003D4E99" w:rsidP="00D701C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6FE83D" w14:textId="4CDFA52A" w:rsidR="003D4E99" w:rsidRPr="00B550E9" w:rsidRDefault="003D4E99" w:rsidP="00D701C7">
            <w:pPr>
              <w:spacing w:before="40" w:after="40" w:line="200" w:lineRule="exact"/>
              <w:jc w:val="left"/>
              <w:rPr>
                <w:b/>
                <w:sz w:val="16"/>
              </w:rPr>
            </w:pPr>
            <w:r w:rsidRPr="00B550E9">
              <w:rPr>
                <w:b/>
                <w:sz w:val="16"/>
              </w:rPr>
              <w:t xml:space="preserve">Funktion Projektleiter </w:t>
            </w:r>
            <w:proofErr w:type="spellStart"/>
            <w:r>
              <w:rPr>
                <w:b/>
                <w:sz w:val="16"/>
              </w:rPr>
              <w:t>Stv</w:t>
            </w:r>
            <w:proofErr w:type="spellEnd"/>
            <w:r>
              <w:rPr>
                <w:b/>
                <w:sz w:val="16"/>
              </w:rPr>
              <w:t xml:space="preserve">. </w:t>
            </w:r>
            <w:r w:rsidRPr="00B550E9">
              <w:rPr>
                <w:b/>
                <w:sz w:val="16"/>
              </w:rPr>
              <w:t>in der vorliegenden Ausschreibung</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A2D54C2" w14:textId="5D9BBB5A" w:rsidR="003D4E99" w:rsidRPr="004C5308" w:rsidRDefault="003D4E99" w:rsidP="00D701C7">
            <w:pPr>
              <w:spacing w:before="120" w:after="120"/>
              <w:jc w:val="center"/>
              <w:rPr>
                <w:b/>
                <w:sz w:val="16"/>
              </w:rP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8198632" w14:textId="5ED33080" w:rsidR="003D4E99" w:rsidRDefault="003D4E99" w:rsidP="00D701C7">
            <w:pPr>
              <w:spacing w:before="120" w:after="120"/>
              <w:jc w:val="cente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63DFF69" w14:textId="6A23FA1D" w:rsidR="003D4E99" w:rsidRDefault="003D4E99" w:rsidP="00D701C7">
            <w:pPr>
              <w:spacing w:before="120" w:after="120"/>
              <w:jc w:val="cente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37C316A" w14:textId="6C8306EB" w:rsidR="003D4E99" w:rsidRDefault="003D4E99" w:rsidP="00D701C7">
            <w:pPr>
              <w:spacing w:before="120" w:after="120"/>
              <w:jc w:val="cente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E809A47" w14:textId="0C74D1D0" w:rsidR="003D4E99" w:rsidRDefault="003D4E99" w:rsidP="00D701C7">
            <w:pPr>
              <w:spacing w:before="120" w:after="120"/>
              <w:jc w:val="cente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6AB8FC8" w14:textId="71AA727A" w:rsidR="003D4E99" w:rsidRDefault="003D4E99" w:rsidP="00D701C7">
            <w:pPr>
              <w:spacing w:before="120" w:after="120"/>
              <w:jc w:val="cente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EB7940A" w14:textId="39153F80" w:rsidR="003D4E99" w:rsidRDefault="003D4E99" w:rsidP="00D701C7">
            <w:pPr>
              <w:spacing w:before="120" w:after="120"/>
              <w:jc w:val="center"/>
            </w:pPr>
            <w:r>
              <w:rPr>
                <w:b/>
                <w:sz w:val="16"/>
              </w:rPr>
              <w:t>5</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3B74029" w14:textId="3AADC84D" w:rsidR="003D4E99" w:rsidRDefault="003D4E99" w:rsidP="00D701C7">
            <w:pPr>
              <w:spacing w:before="120" w:after="120"/>
              <w:jc w:val="center"/>
            </w:pPr>
            <w:r>
              <w:rPr>
                <w:b/>
                <w:sz w:val="16"/>
              </w:rPr>
              <w:t>5</w:t>
            </w:r>
          </w:p>
        </w:tc>
      </w:tr>
      <w:tr w:rsidR="003D4E99" w14:paraId="0913913A"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034900" w14:textId="77777777" w:rsidR="003D4E99" w:rsidRPr="00B550E9" w:rsidRDefault="003D4E99" w:rsidP="00D701C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1438A1" w14:textId="77777777" w:rsidR="003D4E99" w:rsidRPr="00B550E9" w:rsidRDefault="003D4E99" w:rsidP="00D701C7">
            <w:pPr>
              <w:spacing w:before="0" w:after="0"/>
              <w:rPr>
                <w:b/>
                <w:sz w:val="16"/>
              </w:rPr>
            </w:pPr>
            <w:r w:rsidRPr="00B550E9">
              <w:rPr>
                <w:b/>
                <w:sz w:val="16"/>
              </w:rPr>
              <w:t>Führungsaufgaben</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CD31BB"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F9CA71"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D84677"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140EE8"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8CC5A8"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877CAB"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C6A6A1"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F347BA" w14:textId="77777777" w:rsidR="003D4E99" w:rsidRPr="0094019C" w:rsidRDefault="003D4E99" w:rsidP="00D701C7">
            <w:pPr>
              <w:spacing w:before="0" w:after="0"/>
              <w:jc w:val="center"/>
              <w:rPr>
                <w:b/>
                <w:color w:val="0070C0"/>
                <w:sz w:val="16"/>
              </w:rPr>
            </w:pPr>
          </w:p>
        </w:tc>
      </w:tr>
      <w:tr w:rsidR="003D4E99" w14:paraId="78DC42C7"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B70BB3" w14:textId="77777777" w:rsidR="003D4E99" w:rsidRDefault="003D4E99" w:rsidP="00D701C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48C39E" w14:textId="77777777" w:rsidR="003D4E99" w:rsidRPr="0094019C" w:rsidRDefault="003D4E99" w:rsidP="00D701C7">
            <w:pPr>
              <w:spacing w:before="0" w:after="0"/>
              <w:rPr>
                <w:b/>
                <w:sz w:val="16"/>
              </w:rPr>
            </w:pPr>
            <w:r w:rsidRPr="0094019C">
              <w:rPr>
                <w:b/>
                <w:sz w:val="16"/>
              </w:rPr>
              <w:t>Reserve</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856C54"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998384"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575737"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B9A0EA"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5EF2DF"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9821E4"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58E93F" w14:textId="77777777" w:rsidR="003D4E99" w:rsidRPr="0094019C" w:rsidRDefault="003D4E99" w:rsidP="00D701C7">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F8B8F3" w14:textId="77777777" w:rsidR="003D4E99" w:rsidRPr="0094019C" w:rsidRDefault="003D4E99" w:rsidP="00D701C7">
            <w:pPr>
              <w:spacing w:before="0" w:after="0"/>
              <w:jc w:val="center"/>
              <w:rPr>
                <w:b/>
                <w:color w:val="0070C0"/>
                <w:sz w:val="16"/>
              </w:rPr>
            </w:pPr>
          </w:p>
        </w:tc>
      </w:tr>
      <w:tr w:rsidR="003D4E99" w14:paraId="06234AE2"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FAB9EA" w14:textId="77777777" w:rsidR="003D4E99" w:rsidRDefault="003D4E99" w:rsidP="00D701C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BB15F6" w14:textId="77777777" w:rsidR="003D4E99" w:rsidRPr="0094019C" w:rsidRDefault="003D4E99" w:rsidP="00D701C7">
            <w:pPr>
              <w:spacing w:before="0" w:after="0"/>
              <w:rPr>
                <w:b/>
                <w:sz w:val="16"/>
              </w:rPr>
            </w:pPr>
            <w:r>
              <w:rPr>
                <w:b/>
                <w:sz w:val="16"/>
              </w:rPr>
              <w:t>Total</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462A93"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DC29B0"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380813"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9A9127"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BF4D40"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03600C"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88975C"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236695" w14:textId="77777777" w:rsidR="003D4E99" w:rsidRPr="0094019C" w:rsidRDefault="003D4E99" w:rsidP="00D701C7">
            <w:pPr>
              <w:spacing w:before="0" w:after="0"/>
              <w:jc w:val="center"/>
              <w:rPr>
                <w:b/>
                <w:sz w:val="16"/>
              </w:rPr>
            </w:pPr>
          </w:p>
        </w:tc>
      </w:tr>
      <w:tr w:rsidR="003D4E99" w14:paraId="50A2E0C6" w14:textId="77777777" w:rsidTr="00D701C7">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FC7108" w14:textId="77777777" w:rsidR="003D4E99" w:rsidRDefault="003D4E99" w:rsidP="00D701C7">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890AD5" w14:textId="77777777" w:rsidR="003D4E99" w:rsidRPr="0094019C" w:rsidRDefault="003D4E99" w:rsidP="00D701C7">
            <w:pPr>
              <w:spacing w:before="0" w:after="0"/>
              <w:rPr>
                <w:b/>
                <w:sz w:val="16"/>
              </w:rPr>
            </w:pPr>
            <w:r>
              <w:rPr>
                <w:b/>
                <w:sz w:val="16"/>
              </w:rPr>
              <w:t>Pensum</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717FCC"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4076AC"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157BD9"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3D2C17"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D15CB9"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DF1466"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1E7C2C" w14:textId="77777777" w:rsidR="003D4E99" w:rsidRPr="0094019C" w:rsidRDefault="003D4E99" w:rsidP="00D701C7">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8E8C23" w14:textId="77777777" w:rsidR="003D4E99" w:rsidRPr="0094019C" w:rsidRDefault="003D4E99" w:rsidP="00D701C7">
            <w:pPr>
              <w:spacing w:before="0" w:after="0"/>
              <w:jc w:val="center"/>
              <w:rPr>
                <w:b/>
                <w:sz w:val="16"/>
              </w:rPr>
            </w:pPr>
          </w:p>
        </w:tc>
      </w:tr>
    </w:tbl>
    <w:p w14:paraId="74684C1F" w14:textId="77777777" w:rsidR="004159E7" w:rsidRDefault="004159E7" w:rsidP="00AC7DB3"/>
    <w:p w14:paraId="73AB9832" w14:textId="77777777" w:rsidR="00AC7DB3" w:rsidRDefault="00AC7DB3" w:rsidP="00AC7DB3">
      <w:pPr>
        <w:spacing w:after="360"/>
      </w:pPr>
    </w:p>
    <w:p w14:paraId="18FA9A1F" w14:textId="77777777" w:rsidR="00AC7DB3" w:rsidRDefault="00AC7DB3" w:rsidP="00AC7DB3">
      <w:pPr>
        <w:spacing w:before="0" w:after="0" w:line="240" w:lineRule="auto"/>
        <w:jc w:val="left"/>
      </w:pPr>
      <w:r>
        <w:br w:type="page"/>
      </w:r>
    </w:p>
    <w:p w14:paraId="2F32C1F7" w14:textId="18453457" w:rsidR="004159E7" w:rsidRDefault="004159E7" w:rsidP="004159E7">
      <w:pPr>
        <w:pStyle w:val="KBOBTitel2"/>
        <w:pageBreakBefore/>
        <w:spacing w:before="0"/>
      </w:pPr>
      <w:r>
        <w:lastRenderedPageBreak/>
        <w:t>EK</w:t>
      </w:r>
      <w:r w:rsidR="0075077A">
        <w:t>4</w:t>
      </w:r>
      <w:r>
        <w:t xml:space="preserve">: </w:t>
      </w:r>
      <w:r w:rsidR="0075077A">
        <w:t>Subunternehmer</w:t>
      </w:r>
    </w:p>
    <w:p w14:paraId="0BF60FB9" w14:textId="79C5EBAB" w:rsidR="0075077A" w:rsidRDefault="004159E7" w:rsidP="004159E7">
      <w:r>
        <w:t xml:space="preserve">Für den Anbieter: </w:t>
      </w:r>
    </w:p>
    <w:p w14:paraId="38EEF98E" w14:textId="42E88EEF" w:rsidR="0075077A" w:rsidRDefault="0075077A" w:rsidP="004159E7"/>
    <w:p w14:paraId="4F25F50F" w14:textId="1C6ED607" w:rsidR="0075077A" w:rsidRDefault="0075077A" w:rsidP="0075077A">
      <w:r>
        <w:t>Unterakkordanten: Maximal 50% der Leistung darf durch Subunternehmen erbracht werden.</w:t>
      </w:r>
    </w:p>
    <w:p w14:paraId="7E3727FF" w14:textId="77777777" w:rsidR="0075077A" w:rsidRPr="00A162B8" w:rsidRDefault="0075077A" w:rsidP="0075077A">
      <w:pPr>
        <w:spacing w:after="120"/>
      </w:pPr>
    </w:p>
    <w:tbl>
      <w:tblPr>
        <w:tblW w:w="10065" w:type="dxa"/>
        <w:tblLayout w:type="fixed"/>
        <w:tblCellMar>
          <w:left w:w="0" w:type="dxa"/>
          <w:right w:w="0" w:type="dxa"/>
        </w:tblCellMar>
        <w:tblLook w:val="01E0" w:firstRow="1" w:lastRow="1" w:firstColumn="1" w:lastColumn="1" w:noHBand="0" w:noVBand="0"/>
      </w:tblPr>
      <w:tblGrid>
        <w:gridCol w:w="567"/>
        <w:gridCol w:w="5812"/>
        <w:gridCol w:w="3686"/>
      </w:tblGrid>
      <w:tr w:rsidR="0075077A" w:rsidRPr="00FA0750" w14:paraId="5858C405" w14:textId="77777777" w:rsidTr="00296517">
        <w:tc>
          <w:tcPr>
            <w:tcW w:w="567" w:type="dxa"/>
          </w:tcPr>
          <w:p w14:paraId="250662E4" w14:textId="77777777" w:rsidR="0075077A" w:rsidRPr="00FA0750" w:rsidRDefault="0075077A" w:rsidP="00296517">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gridSpan w:val="2"/>
            <w:vMerge w:val="restart"/>
          </w:tcPr>
          <w:p w14:paraId="010C850C" w14:textId="77777777" w:rsidR="0075077A" w:rsidRPr="00FA0750" w:rsidRDefault="0075077A" w:rsidP="00296517">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maximal 50% der Leistung durch Subunternehmen erbracht werden:</w:t>
            </w:r>
          </w:p>
        </w:tc>
      </w:tr>
      <w:tr w:rsidR="0075077A" w:rsidRPr="00FA0750" w14:paraId="6930B951" w14:textId="77777777" w:rsidTr="00296517">
        <w:tc>
          <w:tcPr>
            <w:tcW w:w="567" w:type="dxa"/>
          </w:tcPr>
          <w:p w14:paraId="6064E987" w14:textId="77777777" w:rsidR="0075077A" w:rsidRPr="00FA0750" w:rsidRDefault="0075077A" w:rsidP="00296517">
            <w:pPr>
              <w:rPr>
                <w:szCs w:val="20"/>
              </w:rPr>
            </w:pPr>
          </w:p>
        </w:tc>
        <w:tc>
          <w:tcPr>
            <w:tcW w:w="9498" w:type="dxa"/>
            <w:gridSpan w:val="2"/>
            <w:vMerge/>
          </w:tcPr>
          <w:p w14:paraId="1A5FD30F" w14:textId="77777777" w:rsidR="0075077A" w:rsidRPr="00FA0750" w:rsidRDefault="0075077A" w:rsidP="00296517">
            <w:pPr>
              <w:rPr>
                <w:szCs w:val="20"/>
              </w:rPr>
            </w:pPr>
          </w:p>
        </w:tc>
      </w:tr>
      <w:tr w:rsidR="0075077A" w:rsidRPr="0031070D" w14:paraId="3C9FAA30" w14:textId="77777777" w:rsidTr="00296517">
        <w:trPr>
          <w:trHeight w:val="142"/>
        </w:trPr>
        <w:tc>
          <w:tcPr>
            <w:tcW w:w="567" w:type="dxa"/>
          </w:tcPr>
          <w:p w14:paraId="0D425496" w14:textId="77777777" w:rsidR="0075077A" w:rsidRPr="0031070D" w:rsidRDefault="0075077A" w:rsidP="00296517">
            <w:pPr>
              <w:spacing w:before="0" w:after="0" w:line="240" w:lineRule="auto"/>
              <w:rPr>
                <w:sz w:val="6"/>
                <w:szCs w:val="20"/>
              </w:rPr>
            </w:pPr>
          </w:p>
        </w:tc>
        <w:tc>
          <w:tcPr>
            <w:tcW w:w="9498" w:type="dxa"/>
            <w:gridSpan w:val="2"/>
          </w:tcPr>
          <w:p w14:paraId="44B3B125" w14:textId="77777777" w:rsidR="0075077A" w:rsidRPr="0031070D" w:rsidRDefault="0075077A" w:rsidP="00296517">
            <w:pPr>
              <w:spacing w:before="0" w:after="0" w:line="240" w:lineRule="auto"/>
              <w:rPr>
                <w:sz w:val="6"/>
                <w:szCs w:val="20"/>
              </w:rPr>
            </w:pPr>
          </w:p>
        </w:tc>
      </w:tr>
      <w:tr w:rsidR="0075077A" w:rsidRPr="00DE2ECB" w14:paraId="4094F7A1" w14:textId="77777777" w:rsidTr="00296517">
        <w:trPr>
          <w:trHeight w:val="142"/>
        </w:trPr>
        <w:tc>
          <w:tcPr>
            <w:tcW w:w="567" w:type="dxa"/>
          </w:tcPr>
          <w:p w14:paraId="5450D3CB" w14:textId="77777777" w:rsidR="0075077A" w:rsidRPr="00DE2ECB" w:rsidRDefault="0075077A" w:rsidP="00296517">
            <w:pPr>
              <w:spacing w:line="240" w:lineRule="auto"/>
              <w:rPr>
                <w:szCs w:val="20"/>
              </w:rPr>
            </w:pPr>
          </w:p>
        </w:tc>
        <w:tc>
          <w:tcPr>
            <w:tcW w:w="5812" w:type="dxa"/>
            <w:tcBorders>
              <w:bottom w:val="single" w:sz="4" w:space="0" w:color="auto"/>
              <w:right w:val="single" w:sz="4" w:space="0" w:color="auto"/>
            </w:tcBorders>
          </w:tcPr>
          <w:p w14:paraId="3BDA0337" w14:textId="77777777" w:rsidR="0075077A" w:rsidRPr="00DE2ECB" w:rsidRDefault="0075077A" w:rsidP="00296517">
            <w:pPr>
              <w:spacing w:line="240" w:lineRule="auto"/>
              <w:rPr>
                <w:szCs w:val="20"/>
              </w:rPr>
            </w:pPr>
            <w:r>
              <w:rPr>
                <w:szCs w:val="20"/>
              </w:rPr>
              <w:t>Subunternehmen</w:t>
            </w:r>
          </w:p>
        </w:tc>
        <w:tc>
          <w:tcPr>
            <w:tcW w:w="3686" w:type="dxa"/>
            <w:tcBorders>
              <w:left w:val="single" w:sz="4" w:space="0" w:color="auto"/>
              <w:bottom w:val="single" w:sz="4" w:space="0" w:color="auto"/>
            </w:tcBorders>
          </w:tcPr>
          <w:p w14:paraId="35BA211C" w14:textId="77777777" w:rsidR="0075077A" w:rsidRPr="00DE2ECB" w:rsidRDefault="0075077A" w:rsidP="00296517">
            <w:pPr>
              <w:spacing w:line="240" w:lineRule="auto"/>
              <w:rPr>
                <w:szCs w:val="20"/>
              </w:rPr>
            </w:pPr>
            <w:r>
              <w:rPr>
                <w:szCs w:val="20"/>
              </w:rPr>
              <w:t>Anteil [%]</w:t>
            </w:r>
          </w:p>
        </w:tc>
      </w:tr>
      <w:tr w:rsidR="0075077A" w14:paraId="38BDB18A" w14:textId="77777777" w:rsidTr="00296517">
        <w:trPr>
          <w:trHeight w:val="142"/>
        </w:trPr>
        <w:tc>
          <w:tcPr>
            <w:tcW w:w="567" w:type="dxa"/>
          </w:tcPr>
          <w:p w14:paraId="2DECA7C4" w14:textId="77777777" w:rsidR="0075077A" w:rsidRPr="00DE2ECB" w:rsidRDefault="0075077A" w:rsidP="00296517">
            <w:pPr>
              <w:spacing w:line="240" w:lineRule="auto"/>
              <w:rPr>
                <w:szCs w:val="20"/>
              </w:rPr>
            </w:pPr>
          </w:p>
        </w:tc>
        <w:tc>
          <w:tcPr>
            <w:tcW w:w="5812" w:type="dxa"/>
            <w:tcBorders>
              <w:top w:val="single" w:sz="4" w:space="0" w:color="auto"/>
              <w:right w:val="single" w:sz="4" w:space="0" w:color="auto"/>
            </w:tcBorders>
          </w:tcPr>
          <w:p w14:paraId="6AECE098"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top w:val="single" w:sz="4" w:space="0" w:color="auto"/>
              <w:left w:val="single" w:sz="4" w:space="0" w:color="auto"/>
            </w:tcBorders>
          </w:tcPr>
          <w:p w14:paraId="1C71119F"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75077A" w14:paraId="363AB637" w14:textId="77777777" w:rsidTr="00296517">
        <w:trPr>
          <w:trHeight w:val="142"/>
        </w:trPr>
        <w:tc>
          <w:tcPr>
            <w:tcW w:w="567" w:type="dxa"/>
          </w:tcPr>
          <w:p w14:paraId="6050DE7C" w14:textId="77777777" w:rsidR="0075077A" w:rsidRPr="00DE2ECB" w:rsidRDefault="0075077A" w:rsidP="00296517">
            <w:pPr>
              <w:spacing w:line="240" w:lineRule="auto"/>
              <w:rPr>
                <w:szCs w:val="20"/>
              </w:rPr>
            </w:pPr>
          </w:p>
        </w:tc>
        <w:tc>
          <w:tcPr>
            <w:tcW w:w="5812" w:type="dxa"/>
            <w:tcBorders>
              <w:right w:val="single" w:sz="4" w:space="0" w:color="auto"/>
            </w:tcBorders>
          </w:tcPr>
          <w:p w14:paraId="197435B5"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left w:val="single" w:sz="4" w:space="0" w:color="auto"/>
            </w:tcBorders>
          </w:tcPr>
          <w:p w14:paraId="1A3D217F"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75077A" w14:paraId="4C914611" w14:textId="77777777" w:rsidTr="00296517">
        <w:trPr>
          <w:trHeight w:val="142"/>
        </w:trPr>
        <w:tc>
          <w:tcPr>
            <w:tcW w:w="567" w:type="dxa"/>
          </w:tcPr>
          <w:p w14:paraId="056D34D9" w14:textId="77777777" w:rsidR="0075077A" w:rsidRPr="00DE2ECB" w:rsidRDefault="0075077A" w:rsidP="00296517">
            <w:pPr>
              <w:spacing w:line="240" w:lineRule="auto"/>
              <w:rPr>
                <w:szCs w:val="20"/>
              </w:rPr>
            </w:pPr>
          </w:p>
        </w:tc>
        <w:tc>
          <w:tcPr>
            <w:tcW w:w="5812" w:type="dxa"/>
            <w:tcBorders>
              <w:right w:val="single" w:sz="4" w:space="0" w:color="auto"/>
            </w:tcBorders>
          </w:tcPr>
          <w:p w14:paraId="49912CA4"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left w:val="single" w:sz="4" w:space="0" w:color="auto"/>
            </w:tcBorders>
          </w:tcPr>
          <w:p w14:paraId="616A782D"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75077A" w14:paraId="3AB87D81" w14:textId="77777777" w:rsidTr="00296517">
        <w:trPr>
          <w:trHeight w:val="142"/>
        </w:trPr>
        <w:tc>
          <w:tcPr>
            <w:tcW w:w="567" w:type="dxa"/>
          </w:tcPr>
          <w:p w14:paraId="7C39CD58" w14:textId="77777777" w:rsidR="0075077A" w:rsidRPr="00DE2ECB" w:rsidRDefault="0075077A" w:rsidP="00296517">
            <w:pPr>
              <w:spacing w:line="240" w:lineRule="auto"/>
              <w:rPr>
                <w:szCs w:val="20"/>
              </w:rPr>
            </w:pPr>
          </w:p>
        </w:tc>
        <w:tc>
          <w:tcPr>
            <w:tcW w:w="5812" w:type="dxa"/>
            <w:tcBorders>
              <w:bottom w:val="single" w:sz="4" w:space="0" w:color="auto"/>
              <w:right w:val="single" w:sz="4" w:space="0" w:color="auto"/>
            </w:tcBorders>
          </w:tcPr>
          <w:p w14:paraId="50879AA2"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left w:val="single" w:sz="4" w:space="0" w:color="auto"/>
              <w:bottom w:val="single" w:sz="4" w:space="0" w:color="auto"/>
            </w:tcBorders>
          </w:tcPr>
          <w:p w14:paraId="7D4427D1"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75077A" w14:paraId="390EF27C" w14:textId="77777777" w:rsidTr="00296517">
        <w:trPr>
          <w:trHeight w:val="142"/>
        </w:trPr>
        <w:tc>
          <w:tcPr>
            <w:tcW w:w="567" w:type="dxa"/>
          </w:tcPr>
          <w:p w14:paraId="52B38C03" w14:textId="77777777" w:rsidR="0075077A" w:rsidRPr="00DE2ECB" w:rsidRDefault="0075077A" w:rsidP="00296517">
            <w:pPr>
              <w:spacing w:line="240" w:lineRule="auto"/>
              <w:rPr>
                <w:szCs w:val="20"/>
              </w:rPr>
            </w:pPr>
          </w:p>
        </w:tc>
        <w:tc>
          <w:tcPr>
            <w:tcW w:w="5812" w:type="dxa"/>
            <w:tcBorders>
              <w:top w:val="single" w:sz="4" w:space="0" w:color="auto"/>
              <w:right w:val="single" w:sz="4" w:space="0" w:color="auto"/>
            </w:tcBorders>
          </w:tcPr>
          <w:p w14:paraId="4D0F3A3D" w14:textId="77777777" w:rsidR="0075077A" w:rsidRDefault="0075077A" w:rsidP="00296517">
            <w:pPr>
              <w:spacing w:line="240" w:lineRule="auto"/>
              <w:rPr>
                <w:szCs w:val="20"/>
              </w:rPr>
            </w:pPr>
            <w:r>
              <w:rPr>
                <w:szCs w:val="20"/>
              </w:rPr>
              <w:t>Total</w:t>
            </w:r>
          </w:p>
        </w:tc>
        <w:tc>
          <w:tcPr>
            <w:tcW w:w="3686" w:type="dxa"/>
            <w:tcBorders>
              <w:top w:val="single" w:sz="4" w:space="0" w:color="auto"/>
              <w:left w:val="single" w:sz="4" w:space="0" w:color="auto"/>
            </w:tcBorders>
          </w:tcPr>
          <w:p w14:paraId="5C3A0642" w14:textId="77777777" w:rsidR="0075077A" w:rsidRDefault="0075077A" w:rsidP="00296517">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75077A" w:rsidRPr="005C015B" w14:paraId="030ED13F" w14:textId="77777777" w:rsidTr="00296517">
        <w:trPr>
          <w:trHeight w:val="142"/>
        </w:trPr>
        <w:tc>
          <w:tcPr>
            <w:tcW w:w="10065" w:type="dxa"/>
            <w:gridSpan w:val="3"/>
          </w:tcPr>
          <w:p w14:paraId="0D795717" w14:textId="77777777" w:rsidR="0075077A" w:rsidRPr="005C015B" w:rsidRDefault="0075077A" w:rsidP="00296517">
            <w:pPr>
              <w:spacing w:before="0" w:after="0" w:line="240" w:lineRule="auto"/>
              <w:rPr>
                <w:sz w:val="24"/>
                <w:szCs w:val="20"/>
              </w:rPr>
            </w:pPr>
          </w:p>
        </w:tc>
      </w:tr>
      <w:tr w:rsidR="0075077A" w:rsidRPr="00FA0750" w14:paraId="29F51B2C" w14:textId="77777777" w:rsidTr="00296517">
        <w:tc>
          <w:tcPr>
            <w:tcW w:w="567" w:type="dxa"/>
          </w:tcPr>
          <w:p w14:paraId="6A7E00BA" w14:textId="77777777" w:rsidR="0075077A" w:rsidRPr="00FA0750" w:rsidRDefault="0075077A" w:rsidP="00296517">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gridSpan w:val="2"/>
          </w:tcPr>
          <w:p w14:paraId="7EEECB2B" w14:textId="77777777" w:rsidR="0075077A" w:rsidRPr="00FA0750" w:rsidRDefault="0075077A" w:rsidP="00296517">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keine Leistungen durch Subunternehmen erbracht werden.</w:t>
            </w:r>
          </w:p>
        </w:tc>
      </w:tr>
    </w:tbl>
    <w:p w14:paraId="6EC03233" w14:textId="77777777" w:rsidR="0075077A" w:rsidRDefault="0075077A" w:rsidP="004159E7"/>
    <w:p w14:paraId="6EAC114E" w14:textId="77777777" w:rsidR="004159E7" w:rsidRDefault="004159E7" w:rsidP="004159E7">
      <w:pPr>
        <w:spacing w:before="0" w:after="0" w:line="240" w:lineRule="auto"/>
        <w:jc w:val="left"/>
      </w:pPr>
      <w:r>
        <w:br w:type="page"/>
      </w:r>
    </w:p>
    <w:p w14:paraId="5A20D7D8" w14:textId="1CECCCF7" w:rsidR="004159E7" w:rsidRDefault="004159E7" w:rsidP="004159E7">
      <w:pPr>
        <w:pStyle w:val="KBOBTitel2"/>
        <w:pageBreakBefore/>
        <w:spacing w:before="0"/>
      </w:pPr>
      <w:r>
        <w:lastRenderedPageBreak/>
        <w:t>EK</w:t>
      </w:r>
      <w:r w:rsidR="0075077A">
        <w:t>5</w:t>
      </w:r>
      <w:r>
        <w:t xml:space="preserve">: </w:t>
      </w:r>
      <w:r w:rsidR="0075077A" w:rsidRPr="0075077A">
        <w:t>Wirtsch</w:t>
      </w:r>
      <w:r w:rsidR="0075077A">
        <w:t>a</w:t>
      </w:r>
      <w:r w:rsidR="0075077A" w:rsidRPr="0075077A">
        <w:t>ftliche/finanzielle Leistungsfähigkeit</w:t>
      </w:r>
    </w:p>
    <w:p w14:paraId="390552B6" w14:textId="77777777" w:rsidR="004159E7" w:rsidRDefault="004159E7" w:rsidP="004159E7">
      <w:r>
        <w:t>Für den Anbieter: Jahresumsatz Anbieter &gt; doppelter Jahresumsatz des Auftrages</w:t>
      </w:r>
    </w:p>
    <w:p w14:paraId="1C42D068" w14:textId="77777777" w:rsidR="004159E7" w:rsidRDefault="004159E7" w:rsidP="004159E7"/>
    <w:tbl>
      <w:tblPr>
        <w:tblW w:w="10065" w:type="dxa"/>
        <w:tblLayout w:type="fixed"/>
        <w:tblCellMar>
          <w:left w:w="0" w:type="dxa"/>
          <w:right w:w="0" w:type="dxa"/>
        </w:tblCellMar>
        <w:tblLook w:val="01E0" w:firstRow="1" w:lastRow="1" w:firstColumn="1" w:lastColumn="1" w:noHBand="0" w:noVBand="0"/>
      </w:tblPr>
      <w:tblGrid>
        <w:gridCol w:w="567"/>
        <w:gridCol w:w="9498"/>
      </w:tblGrid>
      <w:tr w:rsidR="004159E7" w:rsidRPr="00FA0750" w14:paraId="746D59B9" w14:textId="77777777" w:rsidTr="004159E7">
        <w:tc>
          <w:tcPr>
            <w:tcW w:w="567" w:type="dxa"/>
          </w:tcPr>
          <w:p w14:paraId="4A41F9C7" w14:textId="77777777" w:rsidR="004159E7" w:rsidRPr="00FA0750" w:rsidRDefault="004159E7" w:rsidP="004159E7">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5D4E13">
              <w:rPr>
                <w:rFonts w:cs="Arial"/>
                <w:noProof/>
                <w:color w:val="0070C0"/>
              </w:rPr>
            </w:r>
            <w:r w:rsidR="005D4E13">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tcPr>
          <w:p w14:paraId="60181285" w14:textId="02ECA1FA" w:rsidR="004159E7" w:rsidRDefault="004159E7" w:rsidP="004159E7">
            <w:r w:rsidRPr="00FA0750">
              <w:rPr>
                <w:szCs w:val="20"/>
              </w:rPr>
              <w:t xml:space="preserve">Wir bestätigen mit unserer Unterschrift </w:t>
            </w:r>
            <w:r>
              <w:rPr>
                <w:szCs w:val="20"/>
              </w:rPr>
              <w:t>auf Seite 1 dieser Angebotsunterlagen</w:t>
            </w:r>
            <w:r w:rsidRPr="00FA0750">
              <w:rPr>
                <w:szCs w:val="20"/>
              </w:rPr>
              <w:t xml:space="preserve">, dass </w:t>
            </w:r>
            <w:r>
              <w:t>der Jahresumsatz für das Jahr 20</w:t>
            </w:r>
            <w:r w:rsidR="0067308E">
              <w:t>20</w:t>
            </w:r>
            <w:r>
              <w:t xml:space="preserve"> mehr als das doppelte des durchschnittlichen Jahresumsatzes des Auftrages beträgt:</w:t>
            </w:r>
          </w:p>
          <w:p w14:paraId="168B603F" w14:textId="59A520C5" w:rsidR="004159E7" w:rsidRDefault="004159E7" w:rsidP="004159E7">
            <w:pPr>
              <w:spacing w:before="360" w:after="120"/>
            </w:pPr>
            <w:r>
              <w:rPr>
                <w:rFonts w:cs="Arial"/>
              </w:rPr>
              <w:t xml:space="preserve">Jahresumsatz des Anbieters im Jahr </w:t>
            </w:r>
            <w:r w:rsidR="0075077A">
              <w:rPr>
                <w:rFonts w:cs="Arial"/>
              </w:rPr>
              <w:t>2020</w:t>
            </w:r>
            <w:r>
              <w:rPr>
                <w:rFonts w:cs="Arial"/>
              </w:rPr>
              <w:t xml:space="preserve"> [CHF]</w:t>
            </w:r>
            <w:r>
              <w:t>:</w:t>
            </w:r>
            <w:r>
              <w:tab/>
            </w:r>
            <w:r>
              <w:tab/>
            </w:r>
            <w:r w:rsidRPr="000B705C">
              <w:rPr>
                <w:color w:val="0070C0"/>
              </w:rPr>
              <w:t>…</w:t>
            </w:r>
          </w:p>
          <w:p w14:paraId="7BF801E3" w14:textId="77777777" w:rsidR="004159E7" w:rsidRPr="00FA0750" w:rsidRDefault="004159E7" w:rsidP="004159E7">
            <w:pPr>
              <w:rPr>
                <w:szCs w:val="20"/>
              </w:rPr>
            </w:pPr>
          </w:p>
        </w:tc>
      </w:tr>
    </w:tbl>
    <w:p w14:paraId="2217FC94" w14:textId="77777777" w:rsidR="004159E7" w:rsidRDefault="004159E7" w:rsidP="004159E7"/>
    <w:p w14:paraId="0D4182AD" w14:textId="77777777" w:rsidR="004159E7" w:rsidRDefault="004159E7" w:rsidP="004159E7">
      <w:pPr>
        <w:spacing w:after="360"/>
      </w:pPr>
    </w:p>
    <w:p w14:paraId="253ED036" w14:textId="77777777" w:rsidR="004159E7" w:rsidRDefault="004159E7" w:rsidP="004159E7">
      <w:pPr>
        <w:spacing w:before="0" w:after="0" w:line="240" w:lineRule="auto"/>
        <w:jc w:val="left"/>
      </w:pPr>
      <w:r>
        <w:br w:type="page"/>
      </w:r>
    </w:p>
    <w:p w14:paraId="39A37843" w14:textId="77777777" w:rsidR="00CD6F28" w:rsidRDefault="004159E7">
      <w:pPr>
        <w:pStyle w:val="KBOBTitel1"/>
        <w:pageBreakBefore/>
      </w:pPr>
      <w:r>
        <w:lastRenderedPageBreak/>
        <w:t>Angaben zu den Zuschlagskriterien</w:t>
      </w:r>
    </w:p>
    <w:p w14:paraId="4F498013" w14:textId="292A385B" w:rsidR="00CD6F28" w:rsidRDefault="004159E7">
      <w:r>
        <w:t xml:space="preserve">Die Zuschlagskriterien sowie deren Gewichtung sind den Angaben im </w:t>
      </w:r>
      <w:proofErr w:type="spellStart"/>
      <w:r>
        <w:t>simap</w:t>
      </w:r>
      <w:proofErr w:type="spellEnd"/>
      <w:r w:rsidR="003D4E99">
        <w:t xml:space="preserve"> </w:t>
      </w:r>
      <w:r>
        <w:t>zu entnehmen. Nachfolgend sind die Angaben für die Beurteilung / Bewertung zu liefern.</w:t>
      </w:r>
    </w:p>
    <w:p w14:paraId="51C33BA8" w14:textId="1AF8E0D8" w:rsidR="00CD6F28" w:rsidRDefault="000742FF">
      <w:pPr>
        <w:pStyle w:val="KBOBTitel2"/>
        <w:pageBreakBefore/>
      </w:pPr>
      <w:r>
        <w:lastRenderedPageBreak/>
        <w:t xml:space="preserve">ZK1: </w:t>
      </w:r>
      <w:r w:rsidR="004159E7">
        <w:t>Preisberechnung</w:t>
      </w:r>
    </w:p>
    <w:p w14:paraId="50BD27AD" w14:textId="22E78CB1" w:rsidR="003D4E99" w:rsidRDefault="003D4E99" w:rsidP="003D4E99">
      <w:r>
        <w:t>An</w:t>
      </w:r>
      <w:r>
        <w:t>gaben des Anbieters im Dokument 04 dieser Ausschreibungsunterlagen («Honorar</w:t>
      </w:r>
      <w:r>
        <w:t>kalkulation</w:t>
      </w:r>
      <w:r>
        <w:t>»).</w:t>
      </w:r>
    </w:p>
    <w:p w14:paraId="5EE6C7FA" w14:textId="77777777" w:rsidR="003D4E99" w:rsidRPr="00540FC5" w:rsidRDefault="003D4E99" w:rsidP="003D4E99">
      <w:pPr>
        <w:rPr>
          <w:b/>
          <w:bCs/>
          <w:i/>
          <w:iCs/>
        </w:rPr>
      </w:pPr>
      <w:r w:rsidRPr="00540FC5">
        <w:rPr>
          <w:b/>
          <w:bCs/>
          <w:i/>
          <w:iCs/>
        </w:rPr>
        <w:t>Die Honoraransätze müssen dem folgenden Muster entsprechen: Kat. A &gt; Kat. B &gt; Kat. C &gt; Kat. D &gt; Kat. E &gt; Kat. F &gt; Kat. G &gt; Kat. 3/4G &gt; Kat. 1/2G.</w:t>
      </w:r>
    </w:p>
    <w:p w14:paraId="52814785" w14:textId="77777777" w:rsidR="003D4E99" w:rsidRPr="00860567" w:rsidRDefault="003D4E99" w:rsidP="003D4E99"/>
    <w:p w14:paraId="44A1A8F6" w14:textId="77777777" w:rsidR="003D4E99" w:rsidRPr="00FF1F8A" w:rsidRDefault="003D4E99" w:rsidP="003D4E99">
      <w:pPr>
        <w:rPr>
          <w:b/>
        </w:rPr>
      </w:pPr>
      <w:r w:rsidRPr="00860567">
        <w:rPr>
          <w:b/>
        </w:rPr>
        <w:t>Mitarbeiterliste</w:t>
      </w:r>
    </w:p>
    <w:p w14:paraId="08DBB193" w14:textId="77777777" w:rsidR="003D4E99" w:rsidRDefault="003D4E99" w:rsidP="003D4E99">
      <w:r>
        <w:t>Eine Mitarbeiterliste je Firma ist als Beilage zum Honorarangebot abzugeben (Format frei). Die Listen haben folgende Angaben bezüglich der einzelnen Mitarbeiter zu enthalten:</w:t>
      </w:r>
    </w:p>
    <w:p w14:paraId="6F37FD76" w14:textId="77777777" w:rsidR="003D4E99" w:rsidRDefault="003D4E99" w:rsidP="003D4E99">
      <w:pPr>
        <w:pStyle w:val="Listenabsatz"/>
        <w:numPr>
          <w:ilvl w:val="0"/>
          <w:numId w:val="37"/>
        </w:numPr>
      </w:pPr>
      <w:r>
        <w:t>Name und Vorname</w:t>
      </w:r>
    </w:p>
    <w:p w14:paraId="52038663" w14:textId="77777777" w:rsidR="003D4E99" w:rsidRDefault="003D4E99" w:rsidP="003D4E99">
      <w:pPr>
        <w:pStyle w:val="Listenabsatz"/>
        <w:numPr>
          <w:ilvl w:val="0"/>
          <w:numId w:val="37"/>
        </w:numPr>
      </w:pPr>
      <w:r>
        <w:t>Jahrgang</w:t>
      </w:r>
    </w:p>
    <w:p w14:paraId="6C475ACE" w14:textId="77777777" w:rsidR="003D4E99" w:rsidRDefault="003D4E99" w:rsidP="003D4E99">
      <w:pPr>
        <w:pStyle w:val="Listenabsatz"/>
        <w:numPr>
          <w:ilvl w:val="0"/>
          <w:numId w:val="37"/>
        </w:numPr>
      </w:pPr>
      <w:r>
        <w:t>Berufsausbildung, Abschlussjahr</w:t>
      </w:r>
    </w:p>
    <w:p w14:paraId="08737EAF" w14:textId="77777777" w:rsidR="003D4E99" w:rsidRDefault="003D4E99" w:rsidP="003D4E99">
      <w:pPr>
        <w:pStyle w:val="Listenabsatz"/>
        <w:numPr>
          <w:ilvl w:val="0"/>
          <w:numId w:val="37"/>
        </w:numPr>
      </w:pPr>
      <w:r>
        <w:t>Anzahl Berufsjahre</w:t>
      </w:r>
    </w:p>
    <w:p w14:paraId="51CFBE23" w14:textId="77777777" w:rsidR="003D4E99" w:rsidRDefault="003D4E99" w:rsidP="003D4E99">
      <w:pPr>
        <w:pStyle w:val="Listenabsatz"/>
        <w:numPr>
          <w:ilvl w:val="0"/>
          <w:numId w:val="37"/>
        </w:numPr>
      </w:pPr>
      <w:r>
        <w:t>Honorarkategorie</w:t>
      </w:r>
    </w:p>
    <w:p w14:paraId="29BE3842" w14:textId="77777777" w:rsidR="003D4E99" w:rsidRDefault="003D4E99" w:rsidP="003D4E99">
      <w:pPr>
        <w:pStyle w:val="Listenabsatz"/>
        <w:numPr>
          <w:ilvl w:val="0"/>
          <w:numId w:val="37"/>
        </w:numPr>
      </w:pPr>
      <w:r>
        <w:t>Fachgebiet und Tätigkeit</w:t>
      </w:r>
    </w:p>
    <w:p w14:paraId="0180F2E7" w14:textId="77777777" w:rsidR="003D4E99" w:rsidRDefault="003D4E99" w:rsidP="003D4E99">
      <w:pPr>
        <w:pStyle w:val="Listenabsatz"/>
        <w:numPr>
          <w:ilvl w:val="0"/>
          <w:numId w:val="37"/>
        </w:numPr>
      </w:pPr>
      <w:r>
        <w:t>Sprachkenntnisse</w:t>
      </w:r>
    </w:p>
    <w:p w14:paraId="49D4854E" w14:textId="4AF340DD" w:rsidR="00CD6F28" w:rsidRPr="0067308E" w:rsidRDefault="00CD6F28"/>
    <w:p w14:paraId="790AE30A" w14:textId="77777777" w:rsidR="00CD6F28" w:rsidRPr="0067308E" w:rsidRDefault="00CD6F28">
      <w:pPr>
        <w:spacing w:before="0" w:after="0"/>
      </w:pPr>
    </w:p>
    <w:p w14:paraId="15C0B280" w14:textId="00D722F3" w:rsidR="00CD6F28" w:rsidRDefault="000742FF">
      <w:pPr>
        <w:pStyle w:val="KBOBTitel2"/>
        <w:pageBreakBefore/>
      </w:pPr>
      <w:r>
        <w:lastRenderedPageBreak/>
        <w:t xml:space="preserve">ZK2: </w:t>
      </w:r>
      <w:r w:rsidRPr="000742FF">
        <w:t>Aufgabenspezifische Kompetenzen und Referenzen der Anbieter</w:t>
      </w:r>
    </w:p>
    <w:p w14:paraId="58E24D02" w14:textId="0022EC6C" w:rsidR="006635DC" w:rsidRPr="00B60EEE" w:rsidRDefault="006635DC" w:rsidP="006635DC">
      <w:pPr>
        <w:pStyle w:val="KBOBTitel1"/>
        <w:numPr>
          <w:ilvl w:val="0"/>
          <w:numId w:val="0"/>
        </w:numPr>
        <w:pBdr>
          <w:bottom w:val="none" w:sz="0" w:space="0" w:color="auto"/>
        </w:pBdr>
        <w:spacing w:before="60" w:line="280" w:lineRule="exact"/>
        <w:rPr>
          <w:b w:val="0"/>
        </w:rPr>
      </w:pPr>
      <w:r w:rsidRPr="00290FE8">
        <w:rPr>
          <w:b w:val="0"/>
        </w:rPr>
        <w:t>Bewertet werden zwei Referenzprojekte bezüglich Vergleichbarkeit zum vorliegenden Projekt</w:t>
      </w:r>
      <w:r>
        <w:rPr>
          <w:b w:val="0"/>
        </w:rPr>
        <w:t xml:space="preserve"> und zur vorliegenden Aufgabe</w:t>
      </w:r>
      <w:r w:rsidRPr="00290FE8">
        <w:rPr>
          <w:b w:val="0"/>
        </w:rPr>
        <w:t>.</w:t>
      </w:r>
    </w:p>
    <w:p w14:paraId="7CB13A29" w14:textId="77777777" w:rsidR="006635DC" w:rsidRDefault="006635DC" w:rsidP="006635DC">
      <w:pPr>
        <w:rPr>
          <w:b/>
        </w:rPr>
      </w:pPr>
    </w:p>
    <w:p w14:paraId="36114170" w14:textId="77777777" w:rsidR="006635DC" w:rsidRPr="0098450F" w:rsidRDefault="006635DC" w:rsidP="006635DC">
      <w:pPr>
        <w:rPr>
          <w:b/>
          <w:i/>
        </w:rPr>
      </w:pPr>
      <w:r w:rsidRPr="0098450F">
        <w:rPr>
          <w:b/>
          <w:i/>
        </w:rPr>
        <w:t>Referenz</w:t>
      </w:r>
      <w:r>
        <w:rPr>
          <w:b/>
          <w:i/>
        </w:rPr>
        <w:t>projekt 1</w:t>
      </w:r>
    </w:p>
    <w:p w14:paraId="4F0839FB" w14:textId="77777777" w:rsidR="006635DC" w:rsidRDefault="006635DC" w:rsidP="006635DC">
      <w:pPr>
        <w:spacing w:before="120" w:after="120"/>
      </w:pPr>
      <w:r>
        <w:t>Projekt:</w:t>
      </w:r>
      <w:r>
        <w:tab/>
      </w:r>
      <w:r>
        <w:tab/>
      </w:r>
      <w:r>
        <w:tab/>
      </w:r>
      <w:r>
        <w:tab/>
      </w:r>
      <w:r>
        <w:tab/>
      </w:r>
      <w:r w:rsidRPr="000B705C">
        <w:rPr>
          <w:color w:val="0070C0"/>
        </w:rPr>
        <w:t>…</w:t>
      </w:r>
    </w:p>
    <w:p w14:paraId="09A5394A" w14:textId="77777777" w:rsidR="006635DC" w:rsidRDefault="006635DC" w:rsidP="006635DC">
      <w:pPr>
        <w:spacing w:before="120" w:after="120"/>
      </w:pPr>
      <w:r>
        <w:t>Firma/INGE:</w:t>
      </w:r>
      <w:r>
        <w:tab/>
      </w:r>
      <w:r>
        <w:tab/>
      </w:r>
      <w:r>
        <w:tab/>
      </w:r>
      <w:r>
        <w:tab/>
      </w:r>
      <w:r w:rsidRPr="000B705C">
        <w:rPr>
          <w:color w:val="0070C0"/>
        </w:rPr>
        <w:t>…</w:t>
      </w:r>
    </w:p>
    <w:p w14:paraId="22937CF7" w14:textId="77777777" w:rsidR="006635DC" w:rsidRDefault="006635DC" w:rsidP="006635DC">
      <w:pPr>
        <w:spacing w:before="120" w:after="120"/>
      </w:pPr>
      <w:r>
        <w:t>Funktion der Firma:</w:t>
      </w:r>
      <w:r>
        <w:tab/>
      </w:r>
      <w:r>
        <w:tab/>
      </w:r>
      <w:r>
        <w:tab/>
      </w:r>
      <w:r w:rsidRPr="000B705C">
        <w:rPr>
          <w:color w:val="0070C0"/>
        </w:rPr>
        <w:t>…</w:t>
      </w:r>
    </w:p>
    <w:p w14:paraId="0F2DC23C" w14:textId="77777777" w:rsidR="006635DC" w:rsidRDefault="006635DC" w:rsidP="006635DC">
      <w:pPr>
        <w:spacing w:before="240" w:after="120"/>
      </w:pPr>
      <w:r>
        <w:t>Kurzer Projektbeschrieb:</w:t>
      </w:r>
      <w:r>
        <w:tab/>
      </w:r>
      <w:r>
        <w:tab/>
      </w:r>
      <w:r w:rsidRPr="000B705C">
        <w:rPr>
          <w:color w:val="0070C0"/>
        </w:rPr>
        <w:t>…</w:t>
      </w:r>
    </w:p>
    <w:p w14:paraId="69813B9B" w14:textId="77777777" w:rsidR="006635DC" w:rsidRDefault="006635DC" w:rsidP="006635DC">
      <w:pPr>
        <w:spacing w:before="240" w:after="120"/>
      </w:pPr>
      <w:r>
        <w:t>Leistungen der Firma:</w:t>
      </w:r>
      <w:r>
        <w:tab/>
      </w:r>
      <w:r>
        <w:tab/>
      </w:r>
      <w:r>
        <w:tab/>
      </w:r>
      <w:r w:rsidRPr="006548E6">
        <w:rPr>
          <w:color w:val="0070C0"/>
        </w:rPr>
        <w:t>…</w:t>
      </w:r>
    </w:p>
    <w:p w14:paraId="1DD891E9" w14:textId="77777777" w:rsidR="006635DC" w:rsidRDefault="006635DC" w:rsidP="006635DC">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18626101" w14:textId="77777777" w:rsidR="006635DC" w:rsidRDefault="006635DC" w:rsidP="006635DC">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1130102C" w14:textId="77777777" w:rsidR="006635DC" w:rsidRDefault="006635DC" w:rsidP="006635DC">
      <w:pPr>
        <w:spacing w:before="240" w:after="120"/>
        <w:jc w:val="left"/>
      </w:pPr>
      <w:r>
        <w:t xml:space="preserve">Investitionsvolumen des bearbeiteten </w:t>
      </w:r>
      <w:r>
        <w:br/>
        <w:t>Projektteils (CHF, exkl. MWST):</w:t>
      </w:r>
      <w:r>
        <w:tab/>
      </w:r>
      <w:r>
        <w:tab/>
      </w:r>
      <w:r w:rsidRPr="000B705C">
        <w:rPr>
          <w:color w:val="0070C0"/>
        </w:rPr>
        <w:t>…</w:t>
      </w:r>
    </w:p>
    <w:p w14:paraId="7BE93349" w14:textId="77777777" w:rsidR="006635DC" w:rsidRDefault="006635DC" w:rsidP="006635DC">
      <w:pPr>
        <w:spacing w:before="240" w:after="120"/>
      </w:pPr>
      <w:r>
        <w:t>Honorarsumme (CHF):</w:t>
      </w:r>
      <w:r>
        <w:tab/>
      </w:r>
      <w:r>
        <w:tab/>
      </w:r>
      <w:r>
        <w:tab/>
      </w:r>
      <w:r w:rsidRPr="000B705C">
        <w:rPr>
          <w:color w:val="0070C0"/>
        </w:rPr>
        <w:t>…</w:t>
      </w:r>
    </w:p>
    <w:p w14:paraId="3C61666A" w14:textId="77777777" w:rsidR="006635DC" w:rsidRDefault="006635DC" w:rsidP="006635DC">
      <w:pPr>
        <w:spacing w:before="120" w:after="120"/>
      </w:pPr>
    </w:p>
    <w:p w14:paraId="7FA2C3C0" w14:textId="77777777" w:rsidR="006635DC" w:rsidRDefault="006635DC" w:rsidP="006635DC">
      <w:pPr>
        <w:spacing w:before="120" w:after="120"/>
      </w:pPr>
      <w:r>
        <w:t>Zur Auskunftserteilung ermächtigte Kontaktperson des Referenz-Auftraggebers:</w:t>
      </w:r>
    </w:p>
    <w:p w14:paraId="223C9563" w14:textId="77777777" w:rsidR="006635DC" w:rsidRDefault="006635DC" w:rsidP="006635DC">
      <w:pPr>
        <w:spacing w:before="120" w:after="120"/>
      </w:pPr>
      <w:r>
        <w:t>Auftraggeber:</w:t>
      </w:r>
      <w:r>
        <w:tab/>
      </w:r>
      <w:r>
        <w:tab/>
      </w:r>
      <w:r>
        <w:tab/>
      </w:r>
      <w:r>
        <w:tab/>
      </w:r>
      <w:r w:rsidRPr="000B705C">
        <w:rPr>
          <w:color w:val="0070C0"/>
        </w:rPr>
        <w:t>…</w:t>
      </w:r>
    </w:p>
    <w:p w14:paraId="093BBB87" w14:textId="77777777" w:rsidR="006635DC" w:rsidRPr="00FD3F94" w:rsidRDefault="006635DC" w:rsidP="006635DC">
      <w:pPr>
        <w:spacing w:before="120" w:after="120"/>
        <w:rPr>
          <w:sz w:val="2"/>
        </w:rPr>
      </w:pPr>
      <w:r>
        <w:t>Funktion:</w:t>
      </w:r>
      <w:r>
        <w:tab/>
      </w:r>
      <w:r>
        <w:tab/>
      </w:r>
      <w:r>
        <w:tab/>
      </w:r>
      <w:r>
        <w:tab/>
      </w:r>
      <w:r w:rsidRPr="000B705C">
        <w:rPr>
          <w:color w:val="0070C0"/>
        </w:rPr>
        <w:t>…</w:t>
      </w:r>
    </w:p>
    <w:p w14:paraId="5395E53C" w14:textId="77777777" w:rsidR="006635DC" w:rsidRDefault="006635DC" w:rsidP="006635DC">
      <w:pPr>
        <w:spacing w:before="120" w:after="120"/>
      </w:pPr>
      <w:r>
        <w:t>Name:</w:t>
      </w:r>
      <w:r>
        <w:tab/>
      </w:r>
      <w:r>
        <w:tab/>
      </w:r>
      <w:r>
        <w:tab/>
      </w:r>
      <w:r>
        <w:tab/>
      </w:r>
      <w:r>
        <w:tab/>
      </w:r>
      <w:r w:rsidRPr="000B705C">
        <w:rPr>
          <w:color w:val="0070C0"/>
        </w:rPr>
        <w:t>…</w:t>
      </w:r>
    </w:p>
    <w:p w14:paraId="38881BAB" w14:textId="77777777" w:rsidR="006635DC" w:rsidRDefault="006635DC" w:rsidP="006635DC">
      <w:pPr>
        <w:spacing w:before="120" w:after="120"/>
      </w:pPr>
      <w:r>
        <w:t>Adresse:</w:t>
      </w:r>
      <w:r>
        <w:tab/>
      </w:r>
      <w:r>
        <w:tab/>
      </w:r>
      <w:r>
        <w:tab/>
      </w:r>
      <w:r>
        <w:tab/>
      </w:r>
      <w:r w:rsidRPr="000B705C">
        <w:rPr>
          <w:color w:val="0070C0"/>
        </w:rPr>
        <w:t>…</w:t>
      </w:r>
    </w:p>
    <w:p w14:paraId="589A4609" w14:textId="77777777" w:rsidR="006635DC" w:rsidRDefault="006635DC" w:rsidP="006635DC">
      <w:pPr>
        <w:spacing w:before="120" w:after="120"/>
      </w:pPr>
      <w:r>
        <w:t>E-Mail:</w:t>
      </w:r>
      <w:r>
        <w:tab/>
      </w:r>
      <w:r>
        <w:tab/>
      </w:r>
      <w:r>
        <w:tab/>
      </w:r>
      <w:r>
        <w:tab/>
      </w:r>
      <w:r>
        <w:tab/>
      </w:r>
      <w:r w:rsidRPr="000B705C">
        <w:rPr>
          <w:color w:val="0070C0"/>
        </w:rPr>
        <w:t>…</w:t>
      </w:r>
    </w:p>
    <w:p w14:paraId="317DBC15" w14:textId="77777777" w:rsidR="006635DC" w:rsidRDefault="006635DC" w:rsidP="006635DC">
      <w:pPr>
        <w:spacing w:before="120" w:after="360"/>
      </w:pPr>
      <w:r>
        <w:t>Telefon:</w:t>
      </w:r>
      <w:r>
        <w:tab/>
      </w:r>
      <w:r>
        <w:tab/>
      </w:r>
      <w:r>
        <w:tab/>
      </w:r>
      <w:r>
        <w:tab/>
      </w:r>
      <w:r w:rsidRPr="000B705C">
        <w:rPr>
          <w:color w:val="0070C0"/>
        </w:rPr>
        <w:t>…</w:t>
      </w:r>
    </w:p>
    <w:p w14:paraId="3FA55249" w14:textId="77777777" w:rsidR="006635DC" w:rsidRDefault="006635DC" w:rsidP="006635DC">
      <w:pPr>
        <w:spacing w:before="120" w:after="120"/>
      </w:pPr>
    </w:p>
    <w:p w14:paraId="4452A07F" w14:textId="77777777" w:rsidR="006635DC" w:rsidRDefault="006635DC" w:rsidP="006635DC">
      <w:pPr>
        <w:spacing w:before="120"/>
      </w:pPr>
      <w:r w:rsidRPr="009D1A94">
        <w:t>In welchem Sinne ist das angegebene Projekt mit dem vorliegenden Projekt vergleichbar?</w:t>
      </w:r>
    </w:p>
    <w:tbl>
      <w:tblPr>
        <w:tblW w:w="10080" w:type="dxa"/>
        <w:tblLook w:val="04A0" w:firstRow="1" w:lastRow="0" w:firstColumn="1" w:lastColumn="0" w:noHBand="0" w:noVBand="1"/>
      </w:tblPr>
      <w:tblGrid>
        <w:gridCol w:w="10080"/>
      </w:tblGrid>
      <w:tr w:rsidR="006635DC" w14:paraId="3765F765" w14:textId="77777777" w:rsidTr="00296517">
        <w:trPr>
          <w:trHeight w:val="1134"/>
        </w:trPr>
        <w:tc>
          <w:tcPr>
            <w:tcW w:w="10080" w:type="dxa"/>
            <w:tcBorders>
              <w:top w:val="nil"/>
              <w:left w:val="nil"/>
              <w:bottom w:val="nil"/>
              <w:right w:val="nil"/>
              <w:tl2br w:val="nil"/>
              <w:tr2bl w:val="nil"/>
            </w:tcBorders>
            <w:shd w:val="clear" w:color="auto" w:fill="FFFFFF"/>
          </w:tcPr>
          <w:p w14:paraId="30E40A25" w14:textId="77777777" w:rsidR="006635DC" w:rsidRDefault="006635DC" w:rsidP="00296517">
            <w:r>
              <w:rPr>
                <w:color w:val="0070C0"/>
              </w:rPr>
              <w:t>…</w:t>
            </w:r>
          </w:p>
        </w:tc>
      </w:tr>
    </w:tbl>
    <w:p w14:paraId="5DD0C23E" w14:textId="77777777" w:rsidR="006635DC" w:rsidRDefault="006635DC" w:rsidP="006635DC">
      <w:pPr>
        <w:spacing w:before="360"/>
      </w:pPr>
      <w:r w:rsidRPr="009D1A94">
        <w:t>In welchem Sinne sind die ausgeführten Arbeiten mit denjenigen des vorliegenden Projekts vergleichbar?</w:t>
      </w:r>
    </w:p>
    <w:tbl>
      <w:tblPr>
        <w:tblW w:w="10114" w:type="dxa"/>
        <w:tblLook w:val="04A0" w:firstRow="1" w:lastRow="0" w:firstColumn="1" w:lastColumn="0" w:noHBand="0" w:noVBand="1"/>
      </w:tblPr>
      <w:tblGrid>
        <w:gridCol w:w="10114"/>
      </w:tblGrid>
      <w:tr w:rsidR="006635DC" w14:paraId="46013505" w14:textId="77777777" w:rsidTr="00296517">
        <w:trPr>
          <w:trHeight w:val="660"/>
        </w:trPr>
        <w:tc>
          <w:tcPr>
            <w:tcW w:w="10114" w:type="dxa"/>
            <w:tcBorders>
              <w:top w:val="nil"/>
              <w:left w:val="nil"/>
              <w:bottom w:val="nil"/>
              <w:right w:val="nil"/>
              <w:tl2br w:val="nil"/>
              <w:tr2bl w:val="nil"/>
            </w:tcBorders>
            <w:shd w:val="clear" w:color="auto" w:fill="FFFFFF"/>
          </w:tcPr>
          <w:p w14:paraId="2CB8BB96" w14:textId="77777777" w:rsidR="006635DC" w:rsidRDefault="006635DC" w:rsidP="00296517">
            <w:r>
              <w:rPr>
                <w:color w:val="0070C0"/>
              </w:rPr>
              <w:t>…</w:t>
            </w:r>
          </w:p>
        </w:tc>
      </w:tr>
    </w:tbl>
    <w:p w14:paraId="375BDE41" w14:textId="77777777" w:rsidR="006635DC" w:rsidRDefault="006635DC" w:rsidP="006635DC">
      <w:pPr>
        <w:spacing w:before="0" w:after="0" w:line="240" w:lineRule="auto"/>
        <w:jc w:val="left"/>
      </w:pPr>
    </w:p>
    <w:p w14:paraId="5A6A2A7F" w14:textId="77777777" w:rsidR="006635DC" w:rsidRDefault="006635DC" w:rsidP="006635DC">
      <w:pPr>
        <w:rPr>
          <w:b/>
          <w:i/>
        </w:rPr>
      </w:pPr>
    </w:p>
    <w:p w14:paraId="35ED1D88" w14:textId="77777777" w:rsidR="006635DC" w:rsidRDefault="006635DC" w:rsidP="006635DC">
      <w:pPr>
        <w:rPr>
          <w:b/>
          <w:i/>
        </w:rPr>
      </w:pPr>
    </w:p>
    <w:p w14:paraId="6492CA9D" w14:textId="77777777" w:rsidR="006635DC" w:rsidRDefault="006635DC" w:rsidP="006635DC">
      <w:pPr>
        <w:rPr>
          <w:b/>
          <w:i/>
        </w:rPr>
      </w:pPr>
    </w:p>
    <w:p w14:paraId="6E73CB90" w14:textId="77777777" w:rsidR="006635DC" w:rsidRPr="0098450F" w:rsidRDefault="006635DC" w:rsidP="006635DC">
      <w:pPr>
        <w:rPr>
          <w:b/>
          <w:i/>
        </w:rPr>
      </w:pPr>
      <w:r w:rsidRPr="0098450F">
        <w:rPr>
          <w:b/>
          <w:i/>
        </w:rPr>
        <w:t>Referenz</w:t>
      </w:r>
      <w:r>
        <w:rPr>
          <w:b/>
          <w:i/>
        </w:rPr>
        <w:t>projekt 2</w:t>
      </w:r>
    </w:p>
    <w:p w14:paraId="6B554E0B" w14:textId="77777777" w:rsidR="006635DC" w:rsidRDefault="006635DC" w:rsidP="006635DC">
      <w:pPr>
        <w:spacing w:before="120" w:after="120"/>
      </w:pPr>
      <w:r>
        <w:t>Projekt:</w:t>
      </w:r>
      <w:r>
        <w:tab/>
      </w:r>
      <w:r>
        <w:tab/>
      </w:r>
      <w:r>
        <w:tab/>
      </w:r>
      <w:r>
        <w:tab/>
      </w:r>
      <w:r>
        <w:tab/>
      </w:r>
      <w:r w:rsidRPr="000B705C">
        <w:rPr>
          <w:color w:val="0070C0"/>
        </w:rPr>
        <w:t>…</w:t>
      </w:r>
    </w:p>
    <w:p w14:paraId="429FEA37" w14:textId="77777777" w:rsidR="006635DC" w:rsidRDefault="006635DC" w:rsidP="006635DC">
      <w:pPr>
        <w:spacing w:before="120" w:after="120"/>
      </w:pPr>
      <w:r>
        <w:t>Firma/INGE:</w:t>
      </w:r>
      <w:r>
        <w:tab/>
      </w:r>
      <w:r>
        <w:tab/>
      </w:r>
      <w:r>
        <w:tab/>
      </w:r>
      <w:r>
        <w:tab/>
      </w:r>
      <w:r w:rsidRPr="000B705C">
        <w:rPr>
          <w:color w:val="0070C0"/>
        </w:rPr>
        <w:t>…</w:t>
      </w:r>
    </w:p>
    <w:p w14:paraId="0BE92151" w14:textId="77777777" w:rsidR="006635DC" w:rsidRDefault="006635DC" w:rsidP="006635DC">
      <w:pPr>
        <w:spacing w:before="120" w:after="120"/>
      </w:pPr>
      <w:r>
        <w:t>Funktion der Firma:</w:t>
      </w:r>
      <w:r>
        <w:tab/>
      </w:r>
      <w:r>
        <w:tab/>
      </w:r>
      <w:r>
        <w:tab/>
      </w:r>
      <w:r w:rsidRPr="000B705C">
        <w:rPr>
          <w:color w:val="0070C0"/>
        </w:rPr>
        <w:t>…</w:t>
      </w:r>
    </w:p>
    <w:p w14:paraId="09AFD208" w14:textId="77777777" w:rsidR="006635DC" w:rsidRDefault="006635DC" w:rsidP="006635DC">
      <w:pPr>
        <w:spacing w:before="240" w:after="120"/>
      </w:pPr>
      <w:r>
        <w:t>Kurzer Projektbeschrieb:</w:t>
      </w:r>
      <w:r>
        <w:tab/>
      </w:r>
      <w:r>
        <w:tab/>
      </w:r>
      <w:r w:rsidRPr="000B705C">
        <w:rPr>
          <w:color w:val="0070C0"/>
        </w:rPr>
        <w:t>…</w:t>
      </w:r>
    </w:p>
    <w:p w14:paraId="391939D3" w14:textId="77777777" w:rsidR="006635DC" w:rsidRDefault="006635DC" w:rsidP="006635DC">
      <w:pPr>
        <w:spacing w:before="240" w:after="120"/>
      </w:pPr>
      <w:r>
        <w:t>Leistungen der Firma:</w:t>
      </w:r>
      <w:r>
        <w:tab/>
      </w:r>
      <w:r>
        <w:tab/>
      </w:r>
      <w:r>
        <w:tab/>
      </w:r>
      <w:r w:rsidRPr="006548E6">
        <w:rPr>
          <w:color w:val="0070C0"/>
        </w:rPr>
        <w:t>…</w:t>
      </w:r>
    </w:p>
    <w:p w14:paraId="17CC20FB" w14:textId="77777777" w:rsidR="006635DC" w:rsidRDefault="006635DC" w:rsidP="006635DC">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0D1A020C" w14:textId="77777777" w:rsidR="006635DC" w:rsidRDefault="006635DC" w:rsidP="006635DC">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39CD3710" w14:textId="77777777" w:rsidR="006635DC" w:rsidRDefault="006635DC" w:rsidP="006635DC">
      <w:pPr>
        <w:spacing w:before="240" w:after="120"/>
        <w:jc w:val="left"/>
      </w:pPr>
      <w:r>
        <w:t xml:space="preserve">Investitionsvolumen des bearbeiteten </w:t>
      </w:r>
      <w:r>
        <w:br/>
        <w:t>Projektteils (CHF, exkl. MWST):</w:t>
      </w:r>
      <w:r>
        <w:tab/>
      </w:r>
      <w:r>
        <w:tab/>
      </w:r>
      <w:r w:rsidRPr="000B705C">
        <w:rPr>
          <w:color w:val="0070C0"/>
        </w:rPr>
        <w:t>…</w:t>
      </w:r>
    </w:p>
    <w:p w14:paraId="10C63D34" w14:textId="77777777" w:rsidR="006635DC" w:rsidRDefault="006635DC" w:rsidP="006635DC">
      <w:pPr>
        <w:spacing w:before="240" w:after="120"/>
      </w:pPr>
      <w:r>
        <w:t>Honorarsumme (CHF):</w:t>
      </w:r>
      <w:r>
        <w:tab/>
      </w:r>
      <w:r>
        <w:tab/>
      </w:r>
      <w:r>
        <w:tab/>
      </w:r>
      <w:r w:rsidRPr="000B705C">
        <w:rPr>
          <w:color w:val="0070C0"/>
        </w:rPr>
        <w:t>…</w:t>
      </w:r>
    </w:p>
    <w:p w14:paraId="2026A5F2" w14:textId="77777777" w:rsidR="006635DC" w:rsidRDefault="006635DC" w:rsidP="006635DC">
      <w:pPr>
        <w:spacing w:before="120" w:after="120"/>
      </w:pPr>
    </w:p>
    <w:p w14:paraId="05B8F548" w14:textId="77777777" w:rsidR="006635DC" w:rsidRDefault="006635DC" w:rsidP="006635DC">
      <w:pPr>
        <w:spacing w:before="120" w:after="120"/>
      </w:pPr>
      <w:r>
        <w:t>Zur Auskunftserteilung ermächtigte Kontaktperson des Referenz-Auftraggebers:</w:t>
      </w:r>
    </w:p>
    <w:p w14:paraId="23A67FC2" w14:textId="77777777" w:rsidR="006635DC" w:rsidRDefault="006635DC" w:rsidP="006635DC">
      <w:pPr>
        <w:spacing w:before="120" w:after="120"/>
      </w:pPr>
      <w:r>
        <w:t>Auftraggeber:</w:t>
      </w:r>
      <w:r>
        <w:tab/>
      </w:r>
      <w:r>
        <w:tab/>
      </w:r>
      <w:r>
        <w:tab/>
      </w:r>
      <w:r>
        <w:tab/>
      </w:r>
      <w:r w:rsidRPr="000B705C">
        <w:rPr>
          <w:color w:val="0070C0"/>
        </w:rPr>
        <w:t>…</w:t>
      </w:r>
    </w:p>
    <w:p w14:paraId="457FFC95" w14:textId="77777777" w:rsidR="006635DC" w:rsidRPr="00FD3F94" w:rsidRDefault="006635DC" w:rsidP="006635DC">
      <w:pPr>
        <w:spacing w:before="120" w:after="120"/>
        <w:rPr>
          <w:sz w:val="2"/>
        </w:rPr>
      </w:pPr>
      <w:r>
        <w:t>Funktion:</w:t>
      </w:r>
      <w:r>
        <w:tab/>
      </w:r>
      <w:r>
        <w:tab/>
      </w:r>
      <w:r>
        <w:tab/>
      </w:r>
      <w:r>
        <w:tab/>
      </w:r>
      <w:r w:rsidRPr="000B705C">
        <w:rPr>
          <w:color w:val="0070C0"/>
        </w:rPr>
        <w:t>…</w:t>
      </w:r>
    </w:p>
    <w:p w14:paraId="5A09C86E" w14:textId="77777777" w:rsidR="006635DC" w:rsidRDefault="006635DC" w:rsidP="006635DC">
      <w:pPr>
        <w:spacing w:before="120" w:after="120"/>
      </w:pPr>
      <w:r>
        <w:t>Name:</w:t>
      </w:r>
      <w:r>
        <w:tab/>
      </w:r>
      <w:r>
        <w:tab/>
      </w:r>
      <w:r>
        <w:tab/>
      </w:r>
      <w:r>
        <w:tab/>
      </w:r>
      <w:r>
        <w:tab/>
      </w:r>
      <w:r w:rsidRPr="000B705C">
        <w:rPr>
          <w:color w:val="0070C0"/>
        </w:rPr>
        <w:t>…</w:t>
      </w:r>
    </w:p>
    <w:p w14:paraId="445AF7CE" w14:textId="77777777" w:rsidR="006635DC" w:rsidRDefault="006635DC" w:rsidP="006635DC">
      <w:pPr>
        <w:spacing w:before="120" w:after="120"/>
      </w:pPr>
      <w:r>
        <w:t>Adresse:</w:t>
      </w:r>
      <w:r>
        <w:tab/>
      </w:r>
      <w:r>
        <w:tab/>
      </w:r>
      <w:r>
        <w:tab/>
      </w:r>
      <w:r>
        <w:tab/>
      </w:r>
      <w:r w:rsidRPr="000B705C">
        <w:rPr>
          <w:color w:val="0070C0"/>
        </w:rPr>
        <w:t>…</w:t>
      </w:r>
    </w:p>
    <w:p w14:paraId="70E17D7D" w14:textId="77777777" w:rsidR="006635DC" w:rsidRDefault="006635DC" w:rsidP="006635DC">
      <w:pPr>
        <w:spacing w:before="120" w:after="120"/>
      </w:pPr>
      <w:r>
        <w:t>E-Mail:</w:t>
      </w:r>
      <w:r>
        <w:tab/>
      </w:r>
      <w:r>
        <w:tab/>
      </w:r>
      <w:r>
        <w:tab/>
      </w:r>
      <w:r>
        <w:tab/>
      </w:r>
      <w:r>
        <w:tab/>
      </w:r>
      <w:r w:rsidRPr="000B705C">
        <w:rPr>
          <w:color w:val="0070C0"/>
        </w:rPr>
        <w:t>…</w:t>
      </w:r>
    </w:p>
    <w:p w14:paraId="15981495" w14:textId="77777777" w:rsidR="006635DC" w:rsidRDefault="006635DC" w:rsidP="006635DC">
      <w:pPr>
        <w:spacing w:before="120" w:after="360"/>
      </w:pPr>
      <w:r>
        <w:t>Telefon:</w:t>
      </w:r>
      <w:r>
        <w:tab/>
      </w:r>
      <w:r>
        <w:tab/>
      </w:r>
      <w:r>
        <w:tab/>
      </w:r>
      <w:r>
        <w:tab/>
      </w:r>
      <w:r w:rsidRPr="000B705C">
        <w:rPr>
          <w:color w:val="0070C0"/>
        </w:rPr>
        <w:t>…</w:t>
      </w:r>
    </w:p>
    <w:p w14:paraId="065A4876" w14:textId="77777777" w:rsidR="006635DC" w:rsidRDefault="006635DC" w:rsidP="006635DC">
      <w:pPr>
        <w:spacing w:before="120" w:after="120"/>
      </w:pPr>
    </w:p>
    <w:p w14:paraId="509A9069" w14:textId="77777777" w:rsidR="006635DC" w:rsidRDefault="006635DC" w:rsidP="006635DC">
      <w:pPr>
        <w:spacing w:before="120"/>
      </w:pPr>
      <w:r w:rsidRPr="009D1A94">
        <w:t>In welchem Sinne ist das angegebene Projekt mit dem vorliegenden Projekt vergleichbar?</w:t>
      </w:r>
    </w:p>
    <w:tbl>
      <w:tblPr>
        <w:tblW w:w="10080" w:type="dxa"/>
        <w:tblLook w:val="04A0" w:firstRow="1" w:lastRow="0" w:firstColumn="1" w:lastColumn="0" w:noHBand="0" w:noVBand="1"/>
      </w:tblPr>
      <w:tblGrid>
        <w:gridCol w:w="10080"/>
      </w:tblGrid>
      <w:tr w:rsidR="006635DC" w14:paraId="0B3DA51D" w14:textId="77777777" w:rsidTr="00296517">
        <w:trPr>
          <w:trHeight w:val="1134"/>
        </w:trPr>
        <w:tc>
          <w:tcPr>
            <w:tcW w:w="10080" w:type="dxa"/>
            <w:tcBorders>
              <w:top w:val="nil"/>
              <w:left w:val="nil"/>
              <w:bottom w:val="nil"/>
              <w:right w:val="nil"/>
              <w:tl2br w:val="nil"/>
              <w:tr2bl w:val="nil"/>
            </w:tcBorders>
            <w:shd w:val="clear" w:color="auto" w:fill="FFFFFF"/>
          </w:tcPr>
          <w:p w14:paraId="54A2F92A" w14:textId="77777777" w:rsidR="006635DC" w:rsidRDefault="006635DC" w:rsidP="00296517">
            <w:r>
              <w:rPr>
                <w:color w:val="0070C0"/>
              </w:rPr>
              <w:t>…</w:t>
            </w:r>
          </w:p>
        </w:tc>
      </w:tr>
    </w:tbl>
    <w:p w14:paraId="56F40FBE" w14:textId="77777777" w:rsidR="006635DC" w:rsidRDefault="006635DC" w:rsidP="006635DC">
      <w:pPr>
        <w:spacing w:before="360"/>
      </w:pPr>
      <w:r w:rsidRPr="009D1A94">
        <w:t>In welchem Sinne sind die ausgeführten Arbeiten mit denjenigen des vorliegenden Projekts vergleichbar?</w:t>
      </w:r>
    </w:p>
    <w:tbl>
      <w:tblPr>
        <w:tblW w:w="10114" w:type="dxa"/>
        <w:tblLook w:val="04A0" w:firstRow="1" w:lastRow="0" w:firstColumn="1" w:lastColumn="0" w:noHBand="0" w:noVBand="1"/>
      </w:tblPr>
      <w:tblGrid>
        <w:gridCol w:w="10114"/>
      </w:tblGrid>
      <w:tr w:rsidR="006635DC" w14:paraId="4231D3E5" w14:textId="77777777" w:rsidTr="00296517">
        <w:trPr>
          <w:trHeight w:val="660"/>
        </w:trPr>
        <w:tc>
          <w:tcPr>
            <w:tcW w:w="10114" w:type="dxa"/>
            <w:tcBorders>
              <w:top w:val="nil"/>
              <w:left w:val="nil"/>
              <w:bottom w:val="nil"/>
              <w:right w:val="nil"/>
              <w:tl2br w:val="nil"/>
              <w:tr2bl w:val="nil"/>
            </w:tcBorders>
            <w:shd w:val="clear" w:color="auto" w:fill="FFFFFF"/>
          </w:tcPr>
          <w:p w14:paraId="6C0CCD6E" w14:textId="77777777" w:rsidR="006635DC" w:rsidRDefault="006635DC" w:rsidP="00296517">
            <w:r>
              <w:rPr>
                <w:color w:val="0070C0"/>
              </w:rPr>
              <w:t>…</w:t>
            </w:r>
          </w:p>
        </w:tc>
      </w:tr>
    </w:tbl>
    <w:p w14:paraId="11095ACF" w14:textId="0C9AD76E" w:rsidR="000742FF" w:rsidRDefault="000742FF" w:rsidP="006635DC"/>
    <w:p w14:paraId="5FFAB798" w14:textId="77777777" w:rsidR="000742FF" w:rsidRDefault="000742FF">
      <w:pPr>
        <w:spacing w:before="0" w:after="0" w:line="240" w:lineRule="auto"/>
        <w:jc w:val="left"/>
      </w:pPr>
      <w:r>
        <w:br w:type="page"/>
      </w:r>
    </w:p>
    <w:p w14:paraId="60A2B018" w14:textId="7F72728B" w:rsidR="000742FF" w:rsidRDefault="000742FF" w:rsidP="000742FF">
      <w:pPr>
        <w:pStyle w:val="KBOBTitel2"/>
        <w:pageBreakBefore/>
      </w:pPr>
      <w:r>
        <w:lastRenderedPageBreak/>
        <w:t xml:space="preserve">ZK3: </w:t>
      </w:r>
      <w:r w:rsidRPr="000742FF">
        <w:t>Aufgabenspezifische Kompetenzen und Referenzen der Schlüsselpersonen</w:t>
      </w:r>
    </w:p>
    <w:p w14:paraId="64A14A63" w14:textId="1AAF969A" w:rsidR="006635DC" w:rsidRPr="006635DC" w:rsidRDefault="006635DC" w:rsidP="006635DC"/>
    <w:p w14:paraId="1AA5AF40" w14:textId="77777777" w:rsidR="006635DC" w:rsidRPr="006635DC" w:rsidRDefault="006635DC" w:rsidP="006635DC">
      <w:r w:rsidRPr="006635DC">
        <w:t>Die Bewertung erfolgt einzeln pro Schlüsselperson auf Basis von je maximal 2 Referenzprojekten und ergänzendem Lebenslauf.</w:t>
      </w:r>
    </w:p>
    <w:p w14:paraId="2D62119A" w14:textId="77777777" w:rsidR="006635DC" w:rsidRPr="006635DC" w:rsidRDefault="006635DC" w:rsidP="006635DC">
      <w:pPr>
        <w:ind w:firstLine="709"/>
      </w:pPr>
    </w:p>
    <w:p w14:paraId="03207ED0" w14:textId="77777777" w:rsidR="006635DC" w:rsidRDefault="006635DC">
      <w:pPr>
        <w:spacing w:before="0" w:after="0" w:line="240" w:lineRule="auto"/>
        <w:jc w:val="left"/>
        <w:rPr>
          <w:b/>
        </w:rPr>
      </w:pPr>
      <w:r>
        <w:br w:type="page"/>
      </w:r>
    </w:p>
    <w:p w14:paraId="44B87E82" w14:textId="7BD220C6" w:rsidR="006635DC" w:rsidRPr="006635DC" w:rsidRDefault="006635DC" w:rsidP="006635DC">
      <w:pPr>
        <w:pStyle w:val="KBOBTitel3"/>
      </w:pPr>
      <w:r w:rsidRPr="006635DC">
        <w:lastRenderedPageBreak/>
        <w:t>Projektleiter</w:t>
      </w:r>
      <w:r>
        <w:t xml:space="preserve"> </w:t>
      </w:r>
    </w:p>
    <w:p w14:paraId="64799349" w14:textId="77777777" w:rsidR="006635DC" w:rsidRDefault="006635DC" w:rsidP="006635DC">
      <w:pPr>
        <w:tabs>
          <w:tab w:val="left" w:pos="4320"/>
          <w:tab w:val="left" w:pos="10080"/>
        </w:tabs>
        <w:spacing w:before="120" w:after="120"/>
        <w:rPr>
          <w:b/>
        </w:rPr>
      </w:pPr>
      <w:r>
        <w:t>Für Schlüsselperson mit der Funktion:</w:t>
      </w:r>
      <w:r>
        <w:tab/>
      </w:r>
      <w:r>
        <w:rPr>
          <w:b/>
        </w:rPr>
        <w:t>Projektleiter</w:t>
      </w:r>
    </w:p>
    <w:p w14:paraId="27143302" w14:textId="004E21AD" w:rsidR="006635DC" w:rsidRDefault="006635DC" w:rsidP="006635DC">
      <w:pPr>
        <w:spacing w:before="120" w:after="120"/>
      </w:pPr>
      <w:r>
        <w:t>Name:</w:t>
      </w:r>
      <w:r w:rsidR="003D4E99" w:rsidRPr="003D4E99">
        <w:t xml:space="preserve"> </w:t>
      </w:r>
      <w:r w:rsidR="003D4E99" w:rsidRPr="00023AFD">
        <w:tab/>
      </w:r>
      <w:r w:rsidR="003D4E99" w:rsidRPr="00023AFD">
        <w:tab/>
      </w:r>
      <w:r w:rsidR="003D4E99">
        <w:tab/>
      </w:r>
      <w:r w:rsidR="003D4E99">
        <w:tab/>
      </w:r>
      <w:r w:rsidR="003D4E99" w:rsidRPr="00023AFD">
        <w:tab/>
      </w:r>
      <w:r w:rsidR="003D4E99" w:rsidRPr="005A595E">
        <w:rPr>
          <w:color w:val="0070C0"/>
        </w:rPr>
        <w:t>…</w:t>
      </w:r>
    </w:p>
    <w:p w14:paraId="4CF5A540" w14:textId="506EACAF" w:rsidR="006635DC" w:rsidRDefault="006635DC" w:rsidP="006635DC">
      <w:pPr>
        <w:spacing w:before="120" w:after="120"/>
      </w:pPr>
      <w:r>
        <w:t>Vorname:</w:t>
      </w:r>
      <w:r w:rsidR="003D4E99" w:rsidRPr="003D4E99">
        <w:t xml:space="preserve"> </w:t>
      </w:r>
      <w:r w:rsidR="003D4E99" w:rsidRPr="00023AFD">
        <w:tab/>
      </w:r>
      <w:r w:rsidR="003D4E99" w:rsidRPr="00023AFD">
        <w:tab/>
      </w:r>
      <w:r w:rsidR="003D4E99">
        <w:tab/>
      </w:r>
      <w:r w:rsidR="003D4E99" w:rsidRPr="00023AFD">
        <w:tab/>
      </w:r>
      <w:r w:rsidR="003D4E99" w:rsidRPr="005A595E">
        <w:rPr>
          <w:color w:val="0070C0"/>
        </w:rPr>
        <w:t>…</w:t>
      </w:r>
    </w:p>
    <w:p w14:paraId="4881DC25" w14:textId="77777777" w:rsidR="003D4E99" w:rsidRPr="00023AFD" w:rsidRDefault="003D4E99" w:rsidP="003D4E99">
      <w:pPr>
        <w:spacing w:before="240" w:after="120"/>
      </w:pPr>
      <w:r w:rsidRPr="00070EC5">
        <w:t>Firma:</w:t>
      </w:r>
      <w:r w:rsidRPr="00070EC5">
        <w:tab/>
      </w:r>
      <w:r w:rsidRPr="00023AFD">
        <w:tab/>
      </w:r>
      <w:r w:rsidRPr="00023AFD">
        <w:tab/>
      </w:r>
      <w:r w:rsidRPr="00023AFD">
        <w:tab/>
      </w:r>
      <w:r w:rsidRPr="00023AFD">
        <w:tab/>
      </w:r>
      <w:r w:rsidRPr="005A595E">
        <w:rPr>
          <w:color w:val="0070C0"/>
        </w:rPr>
        <w:t>…</w:t>
      </w:r>
    </w:p>
    <w:p w14:paraId="38E75614" w14:textId="77777777" w:rsidR="003D4E99" w:rsidRPr="00023AFD" w:rsidRDefault="003D4E99" w:rsidP="003D4E99">
      <w:pPr>
        <w:spacing w:before="120" w:after="120"/>
      </w:pPr>
      <w:r w:rsidRPr="00070EC5">
        <w:t>Funktion in der Firma:</w:t>
      </w:r>
      <w:r w:rsidRPr="00070EC5">
        <w:tab/>
      </w:r>
      <w:r w:rsidRPr="00023AFD">
        <w:tab/>
      </w:r>
      <w:r w:rsidRPr="00023AFD">
        <w:tab/>
      </w:r>
      <w:r w:rsidRPr="005A595E">
        <w:rPr>
          <w:color w:val="0070C0"/>
        </w:rPr>
        <w:t>…</w:t>
      </w:r>
    </w:p>
    <w:p w14:paraId="1DDE008E" w14:textId="77777777" w:rsidR="003D4E99" w:rsidRDefault="003D4E99" w:rsidP="003D4E99">
      <w:pPr>
        <w:spacing w:before="240" w:after="120"/>
      </w:pPr>
      <w:r>
        <w:t>Beruf, Diplomjahr</w:t>
      </w:r>
      <w:r w:rsidRPr="00070EC5">
        <w:t>:</w:t>
      </w:r>
      <w:r w:rsidRPr="00070EC5">
        <w:tab/>
      </w:r>
      <w:r>
        <w:tab/>
      </w:r>
      <w:r>
        <w:tab/>
      </w:r>
      <w:r w:rsidRPr="005A595E">
        <w:rPr>
          <w:color w:val="0070C0"/>
        </w:rPr>
        <w:t>…</w:t>
      </w:r>
    </w:p>
    <w:p w14:paraId="68C7FF68" w14:textId="77777777" w:rsidR="003D4E99" w:rsidRPr="00023AFD" w:rsidRDefault="003D4E99" w:rsidP="003D4E99">
      <w:pPr>
        <w:spacing w:before="120" w:after="600"/>
      </w:pPr>
      <w:r>
        <w:t>Ausbildung/Weiterbildung:</w:t>
      </w:r>
      <w:r>
        <w:tab/>
      </w:r>
      <w:r>
        <w:tab/>
      </w:r>
      <w:r w:rsidRPr="005A595E">
        <w:rPr>
          <w:color w:val="0070C0"/>
        </w:rPr>
        <w:t>…</w:t>
      </w:r>
    </w:p>
    <w:p w14:paraId="60AFC2CF" w14:textId="77777777" w:rsidR="003D4E99" w:rsidRPr="00E55C66" w:rsidRDefault="003D4E99" w:rsidP="003D4E99">
      <w:pPr>
        <w:spacing w:before="360" w:after="120"/>
        <w:rPr>
          <w:b/>
          <w:i/>
        </w:rPr>
      </w:pPr>
      <w:r w:rsidRPr="00E55C66">
        <w:rPr>
          <w:b/>
          <w:i/>
        </w:rPr>
        <w:t>Referenz</w:t>
      </w:r>
      <w:r>
        <w:rPr>
          <w:b/>
          <w:i/>
        </w:rPr>
        <w:t>projekt 1</w:t>
      </w:r>
    </w:p>
    <w:p w14:paraId="51D1695F" w14:textId="77777777" w:rsidR="003D4E99" w:rsidRDefault="003D4E99" w:rsidP="003D4E99">
      <w:pPr>
        <w:spacing w:before="120" w:after="120"/>
      </w:pPr>
      <w:r>
        <w:t>Projekt:</w:t>
      </w:r>
      <w:r>
        <w:tab/>
      </w:r>
      <w:r>
        <w:tab/>
      </w:r>
      <w:r>
        <w:tab/>
      </w:r>
      <w:r>
        <w:tab/>
      </w:r>
      <w:r>
        <w:tab/>
      </w:r>
      <w:r w:rsidRPr="000B705C">
        <w:rPr>
          <w:color w:val="0070C0"/>
        </w:rPr>
        <w:t>…</w:t>
      </w:r>
    </w:p>
    <w:p w14:paraId="69C44A1C" w14:textId="77777777" w:rsidR="003D4E99" w:rsidRDefault="003D4E99" w:rsidP="003D4E99">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2A5C03E4" w14:textId="77777777" w:rsidR="003D4E99" w:rsidRDefault="003D4E99" w:rsidP="003D4E99">
      <w:pPr>
        <w:spacing w:before="120" w:after="120"/>
        <w:jc w:val="left"/>
      </w:pPr>
      <w:r>
        <w:t xml:space="preserve">Schlüsselperson bei Projektabwicklung </w:t>
      </w:r>
      <w:r>
        <w:br/>
        <w:t>angestellt bei Firma:</w:t>
      </w:r>
      <w:r>
        <w:tab/>
      </w:r>
      <w:r>
        <w:tab/>
      </w:r>
      <w:r>
        <w:tab/>
      </w:r>
      <w:r w:rsidRPr="000B705C">
        <w:rPr>
          <w:color w:val="0070C0"/>
        </w:rPr>
        <w:t>…</w:t>
      </w:r>
    </w:p>
    <w:p w14:paraId="270E1500" w14:textId="77777777" w:rsidR="003D4E99" w:rsidRDefault="003D4E99" w:rsidP="003D4E99">
      <w:pPr>
        <w:spacing w:before="360" w:after="120"/>
      </w:pPr>
      <w:r>
        <w:t>Kurzer Projektbeschrieb:</w:t>
      </w:r>
      <w:r>
        <w:tab/>
      </w:r>
      <w:r>
        <w:tab/>
      </w:r>
      <w:r w:rsidRPr="000B705C">
        <w:rPr>
          <w:color w:val="0070C0"/>
        </w:rPr>
        <w:t>…</w:t>
      </w:r>
    </w:p>
    <w:p w14:paraId="62486C4D" w14:textId="77777777" w:rsidR="003D4E99" w:rsidRDefault="003D4E99" w:rsidP="003D4E99">
      <w:pPr>
        <w:spacing w:before="240" w:after="120"/>
      </w:pPr>
      <w:r>
        <w:t>Leistungen der Schlüsselperson:</w:t>
      </w:r>
      <w:r>
        <w:tab/>
      </w:r>
      <w:r w:rsidRPr="00165994">
        <w:t>…</w:t>
      </w:r>
    </w:p>
    <w:p w14:paraId="0F6FB4DF" w14:textId="77777777" w:rsidR="003D4E99" w:rsidRDefault="003D4E99" w:rsidP="003D4E99">
      <w:pPr>
        <w:spacing w:before="240" w:after="120"/>
        <w:jc w:val="left"/>
        <w:rPr>
          <w:color w:val="0070C0"/>
        </w:rPr>
      </w:pPr>
      <w:r w:rsidRPr="00144E65">
        <w:t>Bearbeitete Teilphasen:</w:t>
      </w:r>
      <w:r>
        <w:tab/>
      </w:r>
      <w:r w:rsidRPr="00144E65">
        <w:tab/>
      </w:r>
      <w:r>
        <w:rPr>
          <w:color w:val="0070C0"/>
        </w:rPr>
        <w:tab/>
      </w:r>
      <w:r w:rsidRPr="000B705C">
        <w:rPr>
          <w:color w:val="0070C0"/>
        </w:rPr>
        <w:t>…</w:t>
      </w:r>
    </w:p>
    <w:p w14:paraId="4B7A7BE5" w14:textId="77777777" w:rsidR="003D4E99" w:rsidRDefault="003D4E99" w:rsidP="003D4E99">
      <w:pPr>
        <w:spacing w:before="240" w:after="120"/>
        <w:jc w:val="left"/>
        <w:rPr>
          <w:color w:val="0070C0"/>
        </w:rPr>
      </w:pPr>
      <w:r>
        <w:t>Derzeitiger Projektstand</w:t>
      </w:r>
      <w:r w:rsidRPr="00144E65">
        <w:t>:</w:t>
      </w:r>
      <w:r>
        <w:tab/>
      </w:r>
      <w:r w:rsidRPr="00144E65">
        <w:tab/>
      </w:r>
      <w:r w:rsidRPr="000B705C">
        <w:rPr>
          <w:color w:val="0070C0"/>
        </w:rPr>
        <w:t>…</w:t>
      </w:r>
    </w:p>
    <w:p w14:paraId="34EFD277" w14:textId="77777777" w:rsidR="003D4E99" w:rsidRDefault="003D4E99" w:rsidP="003D4E99">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6F69E3A3" w14:textId="77777777" w:rsidR="003D4E99" w:rsidRDefault="003D4E99" w:rsidP="003D4E99">
      <w:pPr>
        <w:spacing w:before="240" w:after="120"/>
        <w:jc w:val="left"/>
      </w:pPr>
      <w:r>
        <w:t xml:space="preserve">Investitionsvolumen des bearbeiteten </w:t>
      </w:r>
      <w:r>
        <w:br/>
        <w:t>Projektteils (CHF, exkl. MwSt.):</w:t>
      </w:r>
      <w:r>
        <w:tab/>
      </w:r>
      <w:r>
        <w:tab/>
      </w:r>
      <w:r w:rsidRPr="000B705C">
        <w:rPr>
          <w:color w:val="0070C0"/>
        </w:rPr>
        <w:t>…</w:t>
      </w:r>
    </w:p>
    <w:p w14:paraId="4C4EDE33" w14:textId="77777777" w:rsidR="003D4E99" w:rsidRDefault="003D4E99" w:rsidP="003D4E99">
      <w:pPr>
        <w:spacing w:before="240" w:after="120"/>
      </w:pPr>
      <w:r>
        <w:t>Honorarsumme (CHF):</w:t>
      </w:r>
      <w:r>
        <w:tab/>
      </w:r>
      <w:r>
        <w:tab/>
      </w:r>
      <w:r>
        <w:tab/>
      </w:r>
      <w:r w:rsidRPr="000B705C">
        <w:rPr>
          <w:color w:val="0070C0"/>
        </w:rPr>
        <w:t>…</w:t>
      </w:r>
    </w:p>
    <w:p w14:paraId="08AF1948" w14:textId="77777777" w:rsidR="003D4E99" w:rsidRDefault="003D4E99" w:rsidP="003D4E99">
      <w:pPr>
        <w:spacing w:before="120" w:after="120"/>
      </w:pPr>
    </w:p>
    <w:p w14:paraId="40698EF6" w14:textId="77777777" w:rsidR="003D4E99" w:rsidRDefault="003D4E99" w:rsidP="003D4E99">
      <w:pPr>
        <w:spacing w:before="120" w:after="120"/>
      </w:pPr>
      <w:r>
        <w:t>Zur Auskunftserteilung ermächtigte Kontaktperson des Referenz-Auftraggebers:</w:t>
      </w:r>
    </w:p>
    <w:p w14:paraId="2C9E48DD" w14:textId="77777777" w:rsidR="003D4E99" w:rsidRDefault="003D4E99" w:rsidP="003D4E99">
      <w:pPr>
        <w:spacing w:before="120" w:after="120"/>
      </w:pPr>
      <w:r>
        <w:t>Auftraggeber:</w:t>
      </w:r>
      <w:r>
        <w:tab/>
      </w:r>
      <w:r>
        <w:tab/>
      </w:r>
      <w:r>
        <w:tab/>
      </w:r>
      <w:r>
        <w:tab/>
      </w:r>
      <w:r w:rsidRPr="000B705C">
        <w:rPr>
          <w:color w:val="0070C0"/>
        </w:rPr>
        <w:t>…</w:t>
      </w:r>
    </w:p>
    <w:p w14:paraId="4F5E036D" w14:textId="77777777" w:rsidR="003D4E99" w:rsidRPr="00FD3F94" w:rsidRDefault="003D4E99" w:rsidP="003D4E99">
      <w:pPr>
        <w:spacing w:before="120" w:after="120"/>
        <w:rPr>
          <w:sz w:val="2"/>
        </w:rPr>
      </w:pPr>
      <w:r>
        <w:t>Funktion:</w:t>
      </w:r>
      <w:r>
        <w:tab/>
      </w:r>
      <w:r>
        <w:tab/>
      </w:r>
      <w:r>
        <w:tab/>
      </w:r>
      <w:r>
        <w:tab/>
      </w:r>
      <w:r w:rsidRPr="000B705C">
        <w:rPr>
          <w:color w:val="0070C0"/>
        </w:rPr>
        <w:t>…</w:t>
      </w:r>
    </w:p>
    <w:p w14:paraId="64B64ED4" w14:textId="77777777" w:rsidR="003D4E99" w:rsidRDefault="003D4E99" w:rsidP="003D4E99">
      <w:pPr>
        <w:spacing w:before="120" w:after="120"/>
      </w:pPr>
      <w:r>
        <w:t>Name:</w:t>
      </w:r>
      <w:r>
        <w:tab/>
      </w:r>
      <w:r>
        <w:tab/>
      </w:r>
      <w:r>
        <w:tab/>
      </w:r>
      <w:r>
        <w:tab/>
      </w:r>
      <w:r>
        <w:tab/>
      </w:r>
      <w:r w:rsidRPr="000B705C">
        <w:rPr>
          <w:color w:val="0070C0"/>
        </w:rPr>
        <w:t>…</w:t>
      </w:r>
    </w:p>
    <w:p w14:paraId="40FAF9E0" w14:textId="77777777" w:rsidR="003D4E99" w:rsidRDefault="003D4E99" w:rsidP="003D4E99">
      <w:pPr>
        <w:spacing w:before="120" w:after="120"/>
      </w:pPr>
      <w:r>
        <w:t>Adresse:</w:t>
      </w:r>
      <w:r>
        <w:tab/>
      </w:r>
      <w:r>
        <w:tab/>
      </w:r>
      <w:r>
        <w:tab/>
      </w:r>
      <w:r>
        <w:tab/>
      </w:r>
      <w:r w:rsidRPr="000B705C">
        <w:rPr>
          <w:color w:val="0070C0"/>
        </w:rPr>
        <w:t>…</w:t>
      </w:r>
    </w:p>
    <w:p w14:paraId="7750DE90" w14:textId="77777777" w:rsidR="003D4E99" w:rsidRDefault="003D4E99" w:rsidP="003D4E99">
      <w:pPr>
        <w:spacing w:before="120" w:after="120"/>
      </w:pPr>
      <w:r>
        <w:t>E-Mail:</w:t>
      </w:r>
      <w:r>
        <w:tab/>
      </w:r>
      <w:r>
        <w:tab/>
      </w:r>
      <w:r>
        <w:tab/>
      </w:r>
      <w:r>
        <w:tab/>
      </w:r>
      <w:r>
        <w:tab/>
      </w:r>
      <w:r w:rsidRPr="000B705C">
        <w:rPr>
          <w:color w:val="0070C0"/>
        </w:rPr>
        <w:t>…</w:t>
      </w:r>
    </w:p>
    <w:p w14:paraId="7477327F" w14:textId="77777777" w:rsidR="003D4E99" w:rsidRDefault="003D4E99" w:rsidP="003D4E99">
      <w:pPr>
        <w:spacing w:before="120" w:after="360"/>
      </w:pPr>
      <w:r>
        <w:t>Telefon:</w:t>
      </w:r>
      <w:r>
        <w:tab/>
      </w:r>
      <w:r>
        <w:tab/>
      </w:r>
      <w:r>
        <w:tab/>
      </w:r>
      <w:r>
        <w:tab/>
      </w:r>
      <w:r w:rsidRPr="000B705C">
        <w:rPr>
          <w:color w:val="0070C0"/>
        </w:rPr>
        <w:t>…</w:t>
      </w:r>
    </w:p>
    <w:p w14:paraId="1BD91977" w14:textId="77777777" w:rsidR="003D4E99" w:rsidRDefault="003D4E99" w:rsidP="003D4E99">
      <w:pPr>
        <w:keepNext/>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3D4E99" w14:paraId="4C21DA5A" w14:textId="77777777" w:rsidTr="00D701C7">
        <w:trPr>
          <w:trHeight w:val="1134"/>
        </w:trPr>
        <w:tc>
          <w:tcPr>
            <w:tcW w:w="10080" w:type="dxa"/>
            <w:tcBorders>
              <w:top w:val="nil"/>
              <w:left w:val="nil"/>
              <w:bottom w:val="nil"/>
              <w:right w:val="nil"/>
              <w:tl2br w:val="nil"/>
              <w:tr2bl w:val="nil"/>
            </w:tcBorders>
            <w:shd w:val="clear" w:color="auto" w:fill="FFFFFF"/>
          </w:tcPr>
          <w:p w14:paraId="72B2B049" w14:textId="77777777" w:rsidR="003D4E99" w:rsidRDefault="003D4E99" w:rsidP="00D701C7">
            <w:r>
              <w:rPr>
                <w:color w:val="0070C0"/>
              </w:rPr>
              <w:t>…</w:t>
            </w:r>
          </w:p>
        </w:tc>
      </w:tr>
    </w:tbl>
    <w:p w14:paraId="49C29605" w14:textId="77777777" w:rsidR="003D4E99" w:rsidRDefault="003D4E99" w:rsidP="003D4E99">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3D4E99" w14:paraId="731859C2" w14:textId="77777777" w:rsidTr="00D701C7">
        <w:trPr>
          <w:trHeight w:val="1134"/>
        </w:trPr>
        <w:tc>
          <w:tcPr>
            <w:tcW w:w="10080" w:type="dxa"/>
            <w:tcBorders>
              <w:top w:val="nil"/>
              <w:left w:val="nil"/>
              <w:bottom w:val="nil"/>
              <w:right w:val="nil"/>
              <w:tl2br w:val="nil"/>
              <w:tr2bl w:val="nil"/>
            </w:tcBorders>
            <w:shd w:val="clear" w:color="auto" w:fill="FFFFFF"/>
          </w:tcPr>
          <w:p w14:paraId="49022A2A" w14:textId="77777777" w:rsidR="003D4E99" w:rsidRDefault="003D4E99" w:rsidP="00D701C7">
            <w:r>
              <w:rPr>
                <w:color w:val="0070C0"/>
              </w:rPr>
              <w:t>…</w:t>
            </w:r>
          </w:p>
        </w:tc>
      </w:tr>
    </w:tbl>
    <w:p w14:paraId="083852C7" w14:textId="77777777" w:rsidR="003D4E99" w:rsidRPr="00E55C66" w:rsidRDefault="003D4E99" w:rsidP="003D4E99">
      <w:pPr>
        <w:spacing w:before="360" w:after="120"/>
        <w:rPr>
          <w:b/>
          <w:i/>
        </w:rPr>
      </w:pPr>
      <w:r w:rsidRPr="00E55C66">
        <w:rPr>
          <w:b/>
          <w:i/>
        </w:rPr>
        <w:t>Referenz</w:t>
      </w:r>
      <w:r>
        <w:rPr>
          <w:b/>
          <w:i/>
        </w:rPr>
        <w:t>projekt 2</w:t>
      </w:r>
    </w:p>
    <w:p w14:paraId="73CC53F6" w14:textId="77777777" w:rsidR="003D4E99" w:rsidRDefault="003D4E99" w:rsidP="003D4E99">
      <w:pPr>
        <w:spacing w:before="120" w:after="120"/>
      </w:pPr>
      <w:r>
        <w:t>Projekt:</w:t>
      </w:r>
      <w:r>
        <w:tab/>
      </w:r>
      <w:r>
        <w:tab/>
      </w:r>
      <w:r>
        <w:tab/>
      </w:r>
      <w:r>
        <w:tab/>
      </w:r>
      <w:r>
        <w:tab/>
      </w:r>
      <w:r w:rsidRPr="000B705C">
        <w:rPr>
          <w:color w:val="0070C0"/>
        </w:rPr>
        <w:t>…</w:t>
      </w:r>
    </w:p>
    <w:p w14:paraId="00BE0300" w14:textId="77777777" w:rsidR="003D4E99" w:rsidRDefault="003D4E99" w:rsidP="003D4E99">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1485C994" w14:textId="77777777" w:rsidR="003D4E99" w:rsidRDefault="003D4E99" w:rsidP="003D4E99">
      <w:pPr>
        <w:spacing w:before="120" w:after="120"/>
        <w:jc w:val="left"/>
      </w:pPr>
      <w:r>
        <w:t xml:space="preserve">Schlüsselperson bei Projektabwicklung </w:t>
      </w:r>
      <w:r>
        <w:br/>
        <w:t>angestellt bei Firma:</w:t>
      </w:r>
      <w:r>
        <w:tab/>
      </w:r>
      <w:r>
        <w:tab/>
      </w:r>
      <w:r>
        <w:tab/>
      </w:r>
      <w:r w:rsidRPr="000B705C">
        <w:rPr>
          <w:color w:val="0070C0"/>
        </w:rPr>
        <w:t>…</w:t>
      </w:r>
    </w:p>
    <w:p w14:paraId="6B92FD8B" w14:textId="77777777" w:rsidR="003D4E99" w:rsidRDefault="003D4E99" w:rsidP="003D4E99">
      <w:pPr>
        <w:spacing w:before="360" w:after="120"/>
      </w:pPr>
      <w:r>
        <w:t>Kurzer Projektbeschrieb:</w:t>
      </w:r>
      <w:r>
        <w:tab/>
      </w:r>
      <w:r>
        <w:tab/>
      </w:r>
      <w:r w:rsidRPr="000B705C">
        <w:rPr>
          <w:color w:val="0070C0"/>
        </w:rPr>
        <w:t>…</w:t>
      </w:r>
    </w:p>
    <w:p w14:paraId="0115AD7B" w14:textId="77777777" w:rsidR="003D4E99" w:rsidRDefault="003D4E99" w:rsidP="003D4E99">
      <w:pPr>
        <w:spacing w:before="240" w:after="120"/>
      </w:pPr>
      <w:r>
        <w:t>Leistungen der Schlüsselperson:</w:t>
      </w:r>
      <w:r>
        <w:tab/>
      </w:r>
      <w:r w:rsidRPr="00165994">
        <w:t>…</w:t>
      </w:r>
    </w:p>
    <w:p w14:paraId="37ACF9D0" w14:textId="77777777" w:rsidR="003D4E99" w:rsidRDefault="003D4E99" w:rsidP="003D4E99">
      <w:pPr>
        <w:spacing w:before="240" w:after="120"/>
        <w:jc w:val="left"/>
        <w:rPr>
          <w:color w:val="0070C0"/>
        </w:rPr>
      </w:pPr>
      <w:r w:rsidRPr="00144E65">
        <w:t>Bearbeitete Teilphasen:</w:t>
      </w:r>
      <w:r>
        <w:tab/>
      </w:r>
      <w:r w:rsidRPr="00144E65">
        <w:tab/>
      </w:r>
      <w:r>
        <w:rPr>
          <w:color w:val="0070C0"/>
        </w:rPr>
        <w:tab/>
      </w:r>
      <w:r w:rsidRPr="000B705C">
        <w:rPr>
          <w:color w:val="0070C0"/>
        </w:rPr>
        <w:t>…</w:t>
      </w:r>
    </w:p>
    <w:p w14:paraId="01F867E6" w14:textId="77777777" w:rsidR="003D4E99" w:rsidRDefault="003D4E99" w:rsidP="003D4E99">
      <w:pPr>
        <w:spacing w:before="240" w:after="120"/>
        <w:jc w:val="left"/>
        <w:rPr>
          <w:color w:val="0070C0"/>
        </w:rPr>
      </w:pPr>
      <w:r>
        <w:t>Derzeitiger Projektstand</w:t>
      </w:r>
      <w:r w:rsidRPr="00144E65">
        <w:t>:</w:t>
      </w:r>
      <w:r>
        <w:tab/>
      </w:r>
      <w:r w:rsidRPr="00144E65">
        <w:tab/>
      </w:r>
      <w:r w:rsidRPr="000B705C">
        <w:rPr>
          <w:color w:val="0070C0"/>
        </w:rPr>
        <w:t>…</w:t>
      </w:r>
    </w:p>
    <w:p w14:paraId="31B69E80" w14:textId="77777777" w:rsidR="003D4E99" w:rsidRDefault="003D4E99" w:rsidP="003D4E99">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45EB53F7" w14:textId="77777777" w:rsidR="003D4E99" w:rsidRDefault="003D4E99" w:rsidP="003D4E99">
      <w:pPr>
        <w:spacing w:before="240" w:after="120"/>
        <w:jc w:val="left"/>
      </w:pPr>
      <w:r>
        <w:t xml:space="preserve">Investitionsvolumen des bearbeiteten </w:t>
      </w:r>
      <w:r>
        <w:br/>
        <w:t>Projektteils (CHF, exkl. MwSt.):</w:t>
      </w:r>
      <w:r>
        <w:tab/>
      </w:r>
      <w:r>
        <w:tab/>
      </w:r>
      <w:r w:rsidRPr="000B705C">
        <w:rPr>
          <w:color w:val="0070C0"/>
        </w:rPr>
        <w:t>…</w:t>
      </w:r>
    </w:p>
    <w:p w14:paraId="700115CD" w14:textId="77777777" w:rsidR="003D4E99" w:rsidRDefault="003D4E99" w:rsidP="003D4E99">
      <w:pPr>
        <w:spacing w:before="240" w:after="120"/>
      </w:pPr>
      <w:r>
        <w:t>Honorarsumme (CHF):</w:t>
      </w:r>
      <w:r>
        <w:tab/>
      </w:r>
      <w:r>
        <w:tab/>
      </w:r>
      <w:r>
        <w:tab/>
      </w:r>
      <w:r w:rsidRPr="000B705C">
        <w:rPr>
          <w:color w:val="0070C0"/>
        </w:rPr>
        <w:t>…</w:t>
      </w:r>
    </w:p>
    <w:p w14:paraId="74AE48F7" w14:textId="77777777" w:rsidR="003D4E99" w:rsidRDefault="003D4E99" w:rsidP="003D4E99">
      <w:pPr>
        <w:spacing w:before="120" w:after="120"/>
      </w:pPr>
    </w:p>
    <w:p w14:paraId="5D32105C" w14:textId="77777777" w:rsidR="003D4E99" w:rsidRDefault="003D4E99" w:rsidP="003D4E99">
      <w:pPr>
        <w:spacing w:before="120" w:after="120"/>
      </w:pPr>
      <w:r>
        <w:t>Zur Auskunftserteilung ermächtigte Kontaktperson des Referenz-Auftraggebers:</w:t>
      </w:r>
    </w:p>
    <w:p w14:paraId="64AA7129" w14:textId="77777777" w:rsidR="003D4E99" w:rsidRDefault="003D4E99" w:rsidP="003D4E99">
      <w:pPr>
        <w:spacing w:before="120" w:after="120"/>
      </w:pPr>
      <w:r>
        <w:t>Auftraggeber:</w:t>
      </w:r>
      <w:r>
        <w:tab/>
      </w:r>
      <w:r>
        <w:tab/>
      </w:r>
      <w:r>
        <w:tab/>
      </w:r>
      <w:r>
        <w:tab/>
      </w:r>
      <w:r w:rsidRPr="000B705C">
        <w:rPr>
          <w:color w:val="0070C0"/>
        </w:rPr>
        <w:t>…</w:t>
      </w:r>
    </w:p>
    <w:p w14:paraId="79C426A1" w14:textId="77777777" w:rsidR="003D4E99" w:rsidRPr="00FD3F94" w:rsidRDefault="003D4E99" w:rsidP="003D4E99">
      <w:pPr>
        <w:spacing w:before="120" w:after="120"/>
        <w:rPr>
          <w:sz w:val="2"/>
        </w:rPr>
      </w:pPr>
      <w:r>
        <w:t>Funktion:</w:t>
      </w:r>
      <w:r>
        <w:tab/>
      </w:r>
      <w:r>
        <w:tab/>
      </w:r>
      <w:r>
        <w:tab/>
      </w:r>
      <w:r>
        <w:tab/>
      </w:r>
      <w:r w:rsidRPr="000B705C">
        <w:rPr>
          <w:color w:val="0070C0"/>
        </w:rPr>
        <w:t>…</w:t>
      </w:r>
    </w:p>
    <w:p w14:paraId="750AEE8A" w14:textId="77777777" w:rsidR="003D4E99" w:rsidRDefault="003D4E99" w:rsidP="003D4E99">
      <w:pPr>
        <w:spacing w:before="120" w:after="120"/>
      </w:pPr>
      <w:r>
        <w:t>Name:</w:t>
      </w:r>
      <w:r>
        <w:tab/>
      </w:r>
      <w:r>
        <w:tab/>
      </w:r>
      <w:r>
        <w:tab/>
      </w:r>
      <w:r>
        <w:tab/>
      </w:r>
      <w:r>
        <w:tab/>
      </w:r>
      <w:r w:rsidRPr="000B705C">
        <w:rPr>
          <w:color w:val="0070C0"/>
        </w:rPr>
        <w:t>…</w:t>
      </w:r>
    </w:p>
    <w:p w14:paraId="3F6E0E4E" w14:textId="77777777" w:rsidR="003D4E99" w:rsidRDefault="003D4E99" w:rsidP="003D4E99">
      <w:pPr>
        <w:spacing w:before="120" w:after="120"/>
      </w:pPr>
      <w:r>
        <w:t>Adresse:</w:t>
      </w:r>
      <w:r>
        <w:tab/>
      </w:r>
      <w:r>
        <w:tab/>
      </w:r>
      <w:r>
        <w:tab/>
      </w:r>
      <w:r>
        <w:tab/>
      </w:r>
      <w:r w:rsidRPr="000B705C">
        <w:rPr>
          <w:color w:val="0070C0"/>
        </w:rPr>
        <w:t>…</w:t>
      </w:r>
    </w:p>
    <w:p w14:paraId="7C27AF02" w14:textId="77777777" w:rsidR="003D4E99" w:rsidRDefault="003D4E99" w:rsidP="003D4E99">
      <w:pPr>
        <w:spacing w:before="120" w:after="120"/>
      </w:pPr>
      <w:r>
        <w:t>E-Mail:</w:t>
      </w:r>
      <w:r>
        <w:tab/>
      </w:r>
      <w:r>
        <w:tab/>
      </w:r>
      <w:r>
        <w:tab/>
      </w:r>
      <w:r>
        <w:tab/>
      </w:r>
      <w:r>
        <w:tab/>
      </w:r>
      <w:r w:rsidRPr="000B705C">
        <w:rPr>
          <w:color w:val="0070C0"/>
        </w:rPr>
        <w:t>…</w:t>
      </w:r>
    </w:p>
    <w:p w14:paraId="1971D66A" w14:textId="77777777" w:rsidR="003D4E99" w:rsidRDefault="003D4E99" w:rsidP="003D4E99">
      <w:pPr>
        <w:spacing w:before="120" w:after="360"/>
      </w:pPr>
      <w:r>
        <w:t>Telefon:</w:t>
      </w:r>
      <w:r>
        <w:tab/>
      </w:r>
      <w:r>
        <w:tab/>
      </w:r>
      <w:r>
        <w:tab/>
      </w:r>
      <w:r>
        <w:tab/>
      </w:r>
      <w:r w:rsidRPr="000B705C">
        <w:rPr>
          <w:color w:val="0070C0"/>
        </w:rPr>
        <w:t>…</w:t>
      </w:r>
    </w:p>
    <w:p w14:paraId="3F3B6F8F" w14:textId="77777777" w:rsidR="003D4E99" w:rsidRDefault="003D4E99" w:rsidP="003D4E99">
      <w:pPr>
        <w:keepNext/>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3D4E99" w14:paraId="62A6C17F" w14:textId="77777777" w:rsidTr="00D701C7">
        <w:trPr>
          <w:trHeight w:val="1134"/>
        </w:trPr>
        <w:tc>
          <w:tcPr>
            <w:tcW w:w="10080" w:type="dxa"/>
            <w:tcBorders>
              <w:top w:val="nil"/>
              <w:left w:val="nil"/>
              <w:bottom w:val="nil"/>
              <w:right w:val="nil"/>
              <w:tl2br w:val="nil"/>
              <w:tr2bl w:val="nil"/>
            </w:tcBorders>
            <w:shd w:val="clear" w:color="auto" w:fill="FFFFFF"/>
          </w:tcPr>
          <w:p w14:paraId="66338CA0" w14:textId="77777777" w:rsidR="003D4E99" w:rsidRDefault="003D4E99" w:rsidP="00D701C7">
            <w:r>
              <w:rPr>
                <w:color w:val="0070C0"/>
              </w:rPr>
              <w:t>…</w:t>
            </w:r>
          </w:p>
        </w:tc>
      </w:tr>
    </w:tbl>
    <w:p w14:paraId="325A0A24" w14:textId="77777777" w:rsidR="003D4E99" w:rsidRDefault="003D4E99" w:rsidP="003D4E99">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3D4E99" w14:paraId="1D3DF2E0" w14:textId="77777777" w:rsidTr="00D701C7">
        <w:trPr>
          <w:trHeight w:val="1134"/>
        </w:trPr>
        <w:tc>
          <w:tcPr>
            <w:tcW w:w="10080" w:type="dxa"/>
            <w:tcBorders>
              <w:top w:val="nil"/>
              <w:left w:val="nil"/>
              <w:bottom w:val="nil"/>
              <w:right w:val="nil"/>
              <w:tl2br w:val="nil"/>
              <w:tr2bl w:val="nil"/>
            </w:tcBorders>
            <w:shd w:val="clear" w:color="auto" w:fill="FFFFFF"/>
          </w:tcPr>
          <w:p w14:paraId="4343DB39" w14:textId="77777777" w:rsidR="003D4E99" w:rsidRDefault="003D4E99" w:rsidP="00D701C7">
            <w:r>
              <w:rPr>
                <w:color w:val="0070C0"/>
              </w:rPr>
              <w:t>…</w:t>
            </w:r>
          </w:p>
        </w:tc>
      </w:tr>
    </w:tbl>
    <w:p w14:paraId="6C9B34B1" w14:textId="77777777" w:rsidR="003D4E99" w:rsidRDefault="003D4E99" w:rsidP="003D4E99">
      <w:pPr>
        <w:spacing w:before="360" w:after="120"/>
        <w:rPr>
          <w:b/>
          <w:i/>
        </w:rPr>
      </w:pPr>
    </w:p>
    <w:p w14:paraId="194168C8" w14:textId="77777777" w:rsidR="003D4E99" w:rsidRDefault="003D4E99" w:rsidP="003D4E99">
      <w:pPr>
        <w:spacing w:before="0" w:after="120"/>
      </w:pPr>
      <w:r>
        <w:rPr>
          <w:b/>
          <w:i/>
        </w:rPr>
        <w:t>Detaillierter</w:t>
      </w:r>
      <w:r w:rsidRPr="002C0E35">
        <w:rPr>
          <w:b/>
          <w:i/>
        </w:rPr>
        <w:t xml:space="preserve"> Lebenslauf des Projektleiters</w:t>
      </w:r>
      <w:r>
        <w:rPr>
          <w:b/>
          <w:i/>
        </w:rPr>
        <w:t xml:space="preserve"> (separate Beilage möglich)</w:t>
      </w:r>
    </w:p>
    <w:p w14:paraId="761A3807" w14:textId="77777777" w:rsidR="006635DC" w:rsidRDefault="006635DC">
      <w:pPr>
        <w:spacing w:before="0" w:after="0" w:line="240" w:lineRule="auto"/>
        <w:jc w:val="left"/>
        <w:rPr>
          <w:b/>
        </w:rPr>
      </w:pPr>
      <w:r>
        <w:br w:type="page"/>
      </w:r>
    </w:p>
    <w:p w14:paraId="2594D080" w14:textId="79EDC91F" w:rsidR="006635DC" w:rsidRDefault="006635DC" w:rsidP="006635DC">
      <w:pPr>
        <w:pStyle w:val="KBOBTitel3"/>
      </w:pPr>
      <w:r w:rsidRPr="006635DC">
        <w:lastRenderedPageBreak/>
        <w:t>Projektleiter</w:t>
      </w:r>
      <w:r>
        <w:t xml:space="preserve"> </w:t>
      </w:r>
      <w:proofErr w:type="spellStart"/>
      <w:r>
        <w:t>Stv</w:t>
      </w:r>
      <w:proofErr w:type="spellEnd"/>
      <w:r>
        <w:t xml:space="preserve">. </w:t>
      </w:r>
    </w:p>
    <w:p w14:paraId="3A1DFBC8" w14:textId="366ACEDA" w:rsidR="00194017" w:rsidRDefault="00194017" w:rsidP="00194017">
      <w:pPr>
        <w:tabs>
          <w:tab w:val="left" w:pos="4320"/>
          <w:tab w:val="left" w:pos="10080"/>
        </w:tabs>
        <w:spacing w:before="120" w:after="120"/>
        <w:rPr>
          <w:b/>
        </w:rPr>
      </w:pPr>
      <w:r>
        <w:t>Für Schlüsselperson mit der Funktion:</w:t>
      </w:r>
      <w:r>
        <w:tab/>
      </w:r>
      <w:r>
        <w:rPr>
          <w:b/>
        </w:rPr>
        <w:t>Projektleiter</w:t>
      </w:r>
      <w:r>
        <w:rPr>
          <w:b/>
        </w:rPr>
        <w:t xml:space="preserve"> </w:t>
      </w:r>
      <w:proofErr w:type="spellStart"/>
      <w:r>
        <w:rPr>
          <w:b/>
        </w:rPr>
        <w:t>Stv</w:t>
      </w:r>
      <w:proofErr w:type="spellEnd"/>
      <w:r>
        <w:rPr>
          <w:b/>
        </w:rPr>
        <w:t>.</w:t>
      </w:r>
    </w:p>
    <w:p w14:paraId="2B51022C" w14:textId="77777777" w:rsidR="00194017" w:rsidRDefault="00194017" w:rsidP="00194017">
      <w:pPr>
        <w:spacing w:before="120" w:after="120"/>
      </w:pPr>
      <w:r>
        <w:t>Name:</w:t>
      </w:r>
      <w:r w:rsidRPr="003D4E99">
        <w:t xml:space="preserve"> </w:t>
      </w:r>
      <w:r w:rsidRPr="00023AFD">
        <w:tab/>
      </w:r>
      <w:r w:rsidRPr="00023AFD">
        <w:tab/>
      </w:r>
      <w:r>
        <w:tab/>
      </w:r>
      <w:r>
        <w:tab/>
      </w:r>
      <w:r w:rsidRPr="00023AFD">
        <w:tab/>
      </w:r>
      <w:r w:rsidRPr="005A595E">
        <w:rPr>
          <w:color w:val="0070C0"/>
        </w:rPr>
        <w:t>…</w:t>
      </w:r>
    </w:p>
    <w:p w14:paraId="5DCD15A5" w14:textId="77777777" w:rsidR="00194017" w:rsidRDefault="00194017" w:rsidP="00194017">
      <w:pPr>
        <w:spacing w:before="120" w:after="120"/>
      </w:pPr>
      <w:r>
        <w:t>Vorname:</w:t>
      </w:r>
      <w:r w:rsidRPr="003D4E99">
        <w:t xml:space="preserve"> </w:t>
      </w:r>
      <w:r w:rsidRPr="00023AFD">
        <w:tab/>
      </w:r>
      <w:r w:rsidRPr="00023AFD">
        <w:tab/>
      </w:r>
      <w:r>
        <w:tab/>
      </w:r>
      <w:r w:rsidRPr="00023AFD">
        <w:tab/>
      </w:r>
      <w:r w:rsidRPr="005A595E">
        <w:rPr>
          <w:color w:val="0070C0"/>
        </w:rPr>
        <w:t>…</w:t>
      </w:r>
    </w:p>
    <w:p w14:paraId="1FC4359B" w14:textId="77777777" w:rsidR="00194017" w:rsidRPr="00023AFD" w:rsidRDefault="00194017" w:rsidP="00194017">
      <w:pPr>
        <w:spacing w:before="240" w:after="120"/>
      </w:pPr>
      <w:r w:rsidRPr="00070EC5">
        <w:t>Firma:</w:t>
      </w:r>
      <w:r w:rsidRPr="00070EC5">
        <w:tab/>
      </w:r>
      <w:r w:rsidRPr="00023AFD">
        <w:tab/>
      </w:r>
      <w:r w:rsidRPr="00023AFD">
        <w:tab/>
      </w:r>
      <w:r w:rsidRPr="00023AFD">
        <w:tab/>
      </w:r>
      <w:r w:rsidRPr="00023AFD">
        <w:tab/>
      </w:r>
      <w:r w:rsidRPr="005A595E">
        <w:rPr>
          <w:color w:val="0070C0"/>
        </w:rPr>
        <w:t>…</w:t>
      </w:r>
    </w:p>
    <w:p w14:paraId="45494CE8" w14:textId="77777777" w:rsidR="00194017" w:rsidRPr="00023AFD" w:rsidRDefault="00194017" w:rsidP="00194017">
      <w:pPr>
        <w:spacing w:before="120" w:after="120"/>
      </w:pPr>
      <w:r w:rsidRPr="00070EC5">
        <w:t>Funktion in der Firma:</w:t>
      </w:r>
      <w:r w:rsidRPr="00070EC5">
        <w:tab/>
      </w:r>
      <w:r w:rsidRPr="00023AFD">
        <w:tab/>
      </w:r>
      <w:r w:rsidRPr="00023AFD">
        <w:tab/>
      </w:r>
      <w:r w:rsidRPr="005A595E">
        <w:rPr>
          <w:color w:val="0070C0"/>
        </w:rPr>
        <w:t>…</w:t>
      </w:r>
    </w:p>
    <w:p w14:paraId="281832B4" w14:textId="77777777" w:rsidR="00194017" w:rsidRDefault="00194017" w:rsidP="00194017">
      <w:pPr>
        <w:spacing w:before="240" w:after="120"/>
      </w:pPr>
      <w:r>
        <w:t>Beruf, Diplomjahr</w:t>
      </w:r>
      <w:r w:rsidRPr="00070EC5">
        <w:t>:</w:t>
      </w:r>
      <w:r w:rsidRPr="00070EC5">
        <w:tab/>
      </w:r>
      <w:r>
        <w:tab/>
      </w:r>
      <w:r>
        <w:tab/>
      </w:r>
      <w:r w:rsidRPr="005A595E">
        <w:rPr>
          <w:color w:val="0070C0"/>
        </w:rPr>
        <w:t>…</w:t>
      </w:r>
    </w:p>
    <w:p w14:paraId="435DF5BD" w14:textId="77777777" w:rsidR="00194017" w:rsidRPr="00023AFD" w:rsidRDefault="00194017" w:rsidP="00194017">
      <w:pPr>
        <w:spacing w:before="120" w:after="600"/>
      </w:pPr>
      <w:r>
        <w:t>Ausbildung/Weiterbildung:</w:t>
      </w:r>
      <w:r>
        <w:tab/>
      </w:r>
      <w:r>
        <w:tab/>
      </w:r>
      <w:r w:rsidRPr="005A595E">
        <w:rPr>
          <w:color w:val="0070C0"/>
        </w:rPr>
        <w:t>…</w:t>
      </w:r>
    </w:p>
    <w:p w14:paraId="06A91F0B" w14:textId="77777777" w:rsidR="00194017" w:rsidRPr="00E55C66" w:rsidRDefault="00194017" w:rsidP="00194017">
      <w:pPr>
        <w:spacing w:before="360" w:after="120"/>
        <w:rPr>
          <w:b/>
          <w:i/>
        </w:rPr>
      </w:pPr>
      <w:r w:rsidRPr="00E55C66">
        <w:rPr>
          <w:b/>
          <w:i/>
        </w:rPr>
        <w:t>Referenz</w:t>
      </w:r>
      <w:r>
        <w:rPr>
          <w:b/>
          <w:i/>
        </w:rPr>
        <w:t>projekt 1</w:t>
      </w:r>
    </w:p>
    <w:p w14:paraId="21189222" w14:textId="77777777" w:rsidR="00194017" w:rsidRDefault="00194017" w:rsidP="00194017">
      <w:pPr>
        <w:spacing w:before="120" w:after="120"/>
      </w:pPr>
      <w:r>
        <w:t>Projekt:</w:t>
      </w:r>
      <w:r>
        <w:tab/>
      </w:r>
      <w:r>
        <w:tab/>
      </w:r>
      <w:r>
        <w:tab/>
      </w:r>
      <w:r>
        <w:tab/>
      </w:r>
      <w:r>
        <w:tab/>
      </w:r>
      <w:r w:rsidRPr="000B705C">
        <w:rPr>
          <w:color w:val="0070C0"/>
        </w:rPr>
        <w:t>…</w:t>
      </w:r>
    </w:p>
    <w:p w14:paraId="46AAF17A" w14:textId="77777777" w:rsidR="00194017" w:rsidRDefault="00194017" w:rsidP="00194017">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26FEA7F8" w14:textId="77777777" w:rsidR="00194017" w:rsidRDefault="00194017" w:rsidP="00194017">
      <w:pPr>
        <w:spacing w:before="120" w:after="120"/>
        <w:jc w:val="left"/>
      </w:pPr>
      <w:r>
        <w:t xml:space="preserve">Schlüsselperson bei Projektabwicklung </w:t>
      </w:r>
      <w:r>
        <w:br/>
        <w:t>angestellt bei Firma:</w:t>
      </w:r>
      <w:r>
        <w:tab/>
      </w:r>
      <w:r>
        <w:tab/>
      </w:r>
      <w:r>
        <w:tab/>
      </w:r>
      <w:r w:rsidRPr="000B705C">
        <w:rPr>
          <w:color w:val="0070C0"/>
        </w:rPr>
        <w:t>…</w:t>
      </w:r>
    </w:p>
    <w:p w14:paraId="127E95FC" w14:textId="77777777" w:rsidR="00194017" w:rsidRDefault="00194017" w:rsidP="00194017">
      <w:pPr>
        <w:spacing w:before="360" w:after="120"/>
      </w:pPr>
      <w:r>
        <w:t>Kurzer Projektbeschrieb:</w:t>
      </w:r>
      <w:r>
        <w:tab/>
      </w:r>
      <w:r>
        <w:tab/>
      </w:r>
      <w:r w:rsidRPr="000B705C">
        <w:rPr>
          <w:color w:val="0070C0"/>
        </w:rPr>
        <w:t>…</w:t>
      </w:r>
    </w:p>
    <w:p w14:paraId="1D4CA390" w14:textId="77777777" w:rsidR="00194017" w:rsidRDefault="00194017" w:rsidP="00194017">
      <w:pPr>
        <w:spacing w:before="240" w:after="120"/>
      </w:pPr>
      <w:r>
        <w:t>Leistungen der Schlüsselperson:</w:t>
      </w:r>
      <w:r>
        <w:tab/>
      </w:r>
      <w:r w:rsidRPr="00165994">
        <w:t>…</w:t>
      </w:r>
    </w:p>
    <w:p w14:paraId="202B9BF0" w14:textId="77777777" w:rsidR="00194017" w:rsidRDefault="00194017" w:rsidP="00194017">
      <w:pPr>
        <w:spacing w:before="240" w:after="120"/>
        <w:jc w:val="left"/>
        <w:rPr>
          <w:color w:val="0070C0"/>
        </w:rPr>
      </w:pPr>
      <w:r w:rsidRPr="00144E65">
        <w:t>Bearbeitete Teilphasen:</w:t>
      </w:r>
      <w:r>
        <w:tab/>
      </w:r>
      <w:r w:rsidRPr="00144E65">
        <w:tab/>
      </w:r>
      <w:r>
        <w:rPr>
          <w:color w:val="0070C0"/>
        </w:rPr>
        <w:tab/>
      </w:r>
      <w:r w:rsidRPr="000B705C">
        <w:rPr>
          <w:color w:val="0070C0"/>
        </w:rPr>
        <w:t>…</w:t>
      </w:r>
    </w:p>
    <w:p w14:paraId="440A0ABF" w14:textId="77777777" w:rsidR="00194017" w:rsidRDefault="00194017" w:rsidP="00194017">
      <w:pPr>
        <w:spacing w:before="240" w:after="120"/>
        <w:jc w:val="left"/>
        <w:rPr>
          <w:color w:val="0070C0"/>
        </w:rPr>
      </w:pPr>
      <w:r>
        <w:t>Derzeitiger Projektstand</w:t>
      </w:r>
      <w:r w:rsidRPr="00144E65">
        <w:t>:</w:t>
      </w:r>
      <w:r>
        <w:tab/>
      </w:r>
      <w:r w:rsidRPr="00144E65">
        <w:tab/>
      </w:r>
      <w:r w:rsidRPr="000B705C">
        <w:rPr>
          <w:color w:val="0070C0"/>
        </w:rPr>
        <w:t>…</w:t>
      </w:r>
    </w:p>
    <w:p w14:paraId="504B22F1" w14:textId="77777777" w:rsidR="00194017" w:rsidRDefault="00194017" w:rsidP="00194017">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6D88646B" w14:textId="77777777" w:rsidR="00194017" w:rsidRDefault="00194017" w:rsidP="00194017">
      <w:pPr>
        <w:spacing w:before="240" w:after="120"/>
        <w:jc w:val="left"/>
      </w:pPr>
      <w:r>
        <w:t xml:space="preserve">Investitionsvolumen des bearbeiteten </w:t>
      </w:r>
      <w:r>
        <w:br/>
        <w:t>Projektteils (CHF, exkl. MwSt.):</w:t>
      </w:r>
      <w:r>
        <w:tab/>
      </w:r>
      <w:r>
        <w:tab/>
      </w:r>
      <w:r w:rsidRPr="000B705C">
        <w:rPr>
          <w:color w:val="0070C0"/>
        </w:rPr>
        <w:t>…</w:t>
      </w:r>
    </w:p>
    <w:p w14:paraId="24815A27" w14:textId="77777777" w:rsidR="00194017" w:rsidRDefault="00194017" w:rsidP="00194017">
      <w:pPr>
        <w:spacing w:before="240" w:after="120"/>
      </w:pPr>
      <w:r>
        <w:t>Honorarsumme (CHF):</w:t>
      </w:r>
      <w:r>
        <w:tab/>
      </w:r>
      <w:r>
        <w:tab/>
      </w:r>
      <w:r>
        <w:tab/>
      </w:r>
      <w:r w:rsidRPr="000B705C">
        <w:rPr>
          <w:color w:val="0070C0"/>
        </w:rPr>
        <w:t>…</w:t>
      </w:r>
    </w:p>
    <w:p w14:paraId="116C589F" w14:textId="77777777" w:rsidR="00194017" w:rsidRDefault="00194017" w:rsidP="00194017">
      <w:pPr>
        <w:spacing w:before="120" w:after="120"/>
      </w:pPr>
    </w:p>
    <w:p w14:paraId="0490860F" w14:textId="77777777" w:rsidR="00194017" w:rsidRDefault="00194017" w:rsidP="00194017">
      <w:pPr>
        <w:spacing w:before="120" w:after="120"/>
      </w:pPr>
      <w:r>
        <w:t>Zur Auskunftserteilung ermächtigte Kontaktperson des Referenz-Auftraggebers:</w:t>
      </w:r>
    </w:p>
    <w:p w14:paraId="3773AD10" w14:textId="77777777" w:rsidR="00194017" w:rsidRDefault="00194017" w:rsidP="00194017">
      <w:pPr>
        <w:spacing w:before="120" w:after="120"/>
      </w:pPr>
      <w:r>
        <w:t>Auftraggeber:</w:t>
      </w:r>
      <w:r>
        <w:tab/>
      </w:r>
      <w:r>
        <w:tab/>
      </w:r>
      <w:r>
        <w:tab/>
      </w:r>
      <w:r>
        <w:tab/>
      </w:r>
      <w:r w:rsidRPr="000B705C">
        <w:rPr>
          <w:color w:val="0070C0"/>
        </w:rPr>
        <w:t>…</w:t>
      </w:r>
    </w:p>
    <w:p w14:paraId="6BC320D1" w14:textId="77777777" w:rsidR="00194017" w:rsidRPr="00FD3F94" w:rsidRDefault="00194017" w:rsidP="00194017">
      <w:pPr>
        <w:spacing w:before="120" w:after="120"/>
        <w:rPr>
          <w:sz w:val="2"/>
        </w:rPr>
      </w:pPr>
      <w:r>
        <w:t>Funktion:</w:t>
      </w:r>
      <w:r>
        <w:tab/>
      </w:r>
      <w:r>
        <w:tab/>
      </w:r>
      <w:r>
        <w:tab/>
      </w:r>
      <w:r>
        <w:tab/>
      </w:r>
      <w:r w:rsidRPr="000B705C">
        <w:rPr>
          <w:color w:val="0070C0"/>
        </w:rPr>
        <w:t>…</w:t>
      </w:r>
    </w:p>
    <w:p w14:paraId="37CEE23E" w14:textId="77777777" w:rsidR="00194017" w:rsidRDefault="00194017" w:rsidP="00194017">
      <w:pPr>
        <w:spacing w:before="120" w:after="120"/>
      </w:pPr>
      <w:r>
        <w:t>Name:</w:t>
      </w:r>
      <w:r>
        <w:tab/>
      </w:r>
      <w:r>
        <w:tab/>
      </w:r>
      <w:r>
        <w:tab/>
      </w:r>
      <w:r>
        <w:tab/>
      </w:r>
      <w:r>
        <w:tab/>
      </w:r>
      <w:r w:rsidRPr="000B705C">
        <w:rPr>
          <w:color w:val="0070C0"/>
        </w:rPr>
        <w:t>…</w:t>
      </w:r>
    </w:p>
    <w:p w14:paraId="16CA4928" w14:textId="77777777" w:rsidR="00194017" w:rsidRDefault="00194017" w:rsidP="00194017">
      <w:pPr>
        <w:spacing w:before="120" w:after="120"/>
      </w:pPr>
      <w:r>
        <w:t>Adresse:</w:t>
      </w:r>
      <w:r>
        <w:tab/>
      </w:r>
      <w:r>
        <w:tab/>
      </w:r>
      <w:r>
        <w:tab/>
      </w:r>
      <w:r>
        <w:tab/>
      </w:r>
      <w:r w:rsidRPr="000B705C">
        <w:rPr>
          <w:color w:val="0070C0"/>
        </w:rPr>
        <w:t>…</w:t>
      </w:r>
    </w:p>
    <w:p w14:paraId="696534D5" w14:textId="77777777" w:rsidR="00194017" w:rsidRDefault="00194017" w:rsidP="00194017">
      <w:pPr>
        <w:spacing w:before="120" w:after="120"/>
      </w:pPr>
      <w:r>
        <w:t>E-Mail:</w:t>
      </w:r>
      <w:r>
        <w:tab/>
      </w:r>
      <w:r>
        <w:tab/>
      </w:r>
      <w:r>
        <w:tab/>
      </w:r>
      <w:r>
        <w:tab/>
      </w:r>
      <w:r>
        <w:tab/>
      </w:r>
      <w:r w:rsidRPr="000B705C">
        <w:rPr>
          <w:color w:val="0070C0"/>
        </w:rPr>
        <w:t>…</w:t>
      </w:r>
    </w:p>
    <w:p w14:paraId="6AA8BD26" w14:textId="77777777" w:rsidR="00194017" w:rsidRDefault="00194017" w:rsidP="00194017">
      <w:pPr>
        <w:spacing w:before="120" w:after="360"/>
      </w:pPr>
      <w:r>
        <w:t>Telefon:</w:t>
      </w:r>
      <w:r>
        <w:tab/>
      </w:r>
      <w:r>
        <w:tab/>
      </w:r>
      <w:r>
        <w:tab/>
      </w:r>
      <w:r>
        <w:tab/>
      </w:r>
      <w:r w:rsidRPr="000B705C">
        <w:rPr>
          <w:color w:val="0070C0"/>
        </w:rPr>
        <w:t>…</w:t>
      </w:r>
    </w:p>
    <w:p w14:paraId="666D389D" w14:textId="77777777" w:rsidR="00194017" w:rsidRDefault="00194017" w:rsidP="00194017">
      <w:pPr>
        <w:keepNext/>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194017" w14:paraId="361F9FA1" w14:textId="77777777" w:rsidTr="00D701C7">
        <w:trPr>
          <w:trHeight w:val="1134"/>
        </w:trPr>
        <w:tc>
          <w:tcPr>
            <w:tcW w:w="10080" w:type="dxa"/>
            <w:tcBorders>
              <w:top w:val="nil"/>
              <w:left w:val="nil"/>
              <w:bottom w:val="nil"/>
              <w:right w:val="nil"/>
              <w:tl2br w:val="nil"/>
              <w:tr2bl w:val="nil"/>
            </w:tcBorders>
            <w:shd w:val="clear" w:color="auto" w:fill="FFFFFF"/>
          </w:tcPr>
          <w:p w14:paraId="0721C8C3" w14:textId="77777777" w:rsidR="00194017" w:rsidRDefault="00194017" w:rsidP="00D701C7">
            <w:r>
              <w:rPr>
                <w:color w:val="0070C0"/>
              </w:rPr>
              <w:t>…</w:t>
            </w:r>
          </w:p>
        </w:tc>
      </w:tr>
    </w:tbl>
    <w:p w14:paraId="763BC591" w14:textId="77777777" w:rsidR="00194017" w:rsidRDefault="00194017" w:rsidP="00194017">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194017" w14:paraId="0D70B7CE" w14:textId="77777777" w:rsidTr="00D701C7">
        <w:trPr>
          <w:trHeight w:val="1134"/>
        </w:trPr>
        <w:tc>
          <w:tcPr>
            <w:tcW w:w="10080" w:type="dxa"/>
            <w:tcBorders>
              <w:top w:val="nil"/>
              <w:left w:val="nil"/>
              <w:bottom w:val="nil"/>
              <w:right w:val="nil"/>
              <w:tl2br w:val="nil"/>
              <w:tr2bl w:val="nil"/>
            </w:tcBorders>
            <w:shd w:val="clear" w:color="auto" w:fill="FFFFFF"/>
          </w:tcPr>
          <w:p w14:paraId="6E1742F6" w14:textId="77777777" w:rsidR="00194017" w:rsidRDefault="00194017" w:rsidP="00D701C7">
            <w:r>
              <w:rPr>
                <w:color w:val="0070C0"/>
              </w:rPr>
              <w:t>…</w:t>
            </w:r>
          </w:p>
        </w:tc>
      </w:tr>
    </w:tbl>
    <w:p w14:paraId="3848049F" w14:textId="77777777" w:rsidR="00194017" w:rsidRPr="00E55C66" w:rsidRDefault="00194017" w:rsidP="00194017">
      <w:pPr>
        <w:spacing w:before="360" w:after="120"/>
        <w:rPr>
          <w:b/>
          <w:i/>
        </w:rPr>
      </w:pPr>
      <w:r w:rsidRPr="00E55C66">
        <w:rPr>
          <w:b/>
          <w:i/>
        </w:rPr>
        <w:t>Referenz</w:t>
      </w:r>
      <w:r>
        <w:rPr>
          <w:b/>
          <w:i/>
        </w:rPr>
        <w:t>projekt 2</w:t>
      </w:r>
    </w:p>
    <w:p w14:paraId="3DE616BD" w14:textId="77777777" w:rsidR="00194017" w:rsidRDefault="00194017" w:rsidP="00194017">
      <w:pPr>
        <w:spacing w:before="120" w:after="120"/>
      </w:pPr>
      <w:r>
        <w:t>Projekt:</w:t>
      </w:r>
      <w:r>
        <w:tab/>
      </w:r>
      <w:r>
        <w:tab/>
      </w:r>
      <w:r>
        <w:tab/>
      </w:r>
      <w:r>
        <w:tab/>
      </w:r>
      <w:r>
        <w:tab/>
      </w:r>
      <w:r w:rsidRPr="000B705C">
        <w:rPr>
          <w:color w:val="0070C0"/>
        </w:rPr>
        <w:t>…</w:t>
      </w:r>
    </w:p>
    <w:p w14:paraId="3F03155F" w14:textId="77777777" w:rsidR="00194017" w:rsidRDefault="00194017" w:rsidP="00194017">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7457A6A4" w14:textId="77777777" w:rsidR="00194017" w:rsidRDefault="00194017" w:rsidP="00194017">
      <w:pPr>
        <w:spacing w:before="120" w:after="120"/>
        <w:jc w:val="left"/>
      </w:pPr>
      <w:r>
        <w:t xml:space="preserve">Schlüsselperson bei Projektabwicklung </w:t>
      </w:r>
      <w:r>
        <w:br/>
        <w:t>angestellt bei Firma:</w:t>
      </w:r>
      <w:r>
        <w:tab/>
      </w:r>
      <w:r>
        <w:tab/>
      </w:r>
      <w:r>
        <w:tab/>
      </w:r>
      <w:r w:rsidRPr="000B705C">
        <w:rPr>
          <w:color w:val="0070C0"/>
        </w:rPr>
        <w:t>…</w:t>
      </w:r>
    </w:p>
    <w:p w14:paraId="61A0C635" w14:textId="77777777" w:rsidR="00194017" w:rsidRDefault="00194017" w:rsidP="00194017">
      <w:pPr>
        <w:spacing w:before="360" w:after="120"/>
      </w:pPr>
      <w:r>
        <w:t>Kurzer Projektbeschrieb:</w:t>
      </w:r>
      <w:r>
        <w:tab/>
      </w:r>
      <w:r>
        <w:tab/>
      </w:r>
      <w:r w:rsidRPr="000B705C">
        <w:rPr>
          <w:color w:val="0070C0"/>
        </w:rPr>
        <w:t>…</w:t>
      </w:r>
    </w:p>
    <w:p w14:paraId="6FE0B6FE" w14:textId="77777777" w:rsidR="00194017" w:rsidRDefault="00194017" w:rsidP="00194017">
      <w:pPr>
        <w:spacing w:before="240" w:after="120"/>
      </w:pPr>
      <w:r>
        <w:t>Leistungen der Schlüsselperson:</w:t>
      </w:r>
      <w:r>
        <w:tab/>
      </w:r>
      <w:r w:rsidRPr="00165994">
        <w:t>…</w:t>
      </w:r>
    </w:p>
    <w:p w14:paraId="1AD92304" w14:textId="77777777" w:rsidR="00194017" w:rsidRDefault="00194017" w:rsidP="00194017">
      <w:pPr>
        <w:spacing w:before="240" w:after="120"/>
        <w:jc w:val="left"/>
        <w:rPr>
          <w:color w:val="0070C0"/>
        </w:rPr>
      </w:pPr>
      <w:r w:rsidRPr="00144E65">
        <w:t>Bearbeitete Teilphasen:</w:t>
      </w:r>
      <w:r>
        <w:tab/>
      </w:r>
      <w:r w:rsidRPr="00144E65">
        <w:tab/>
      </w:r>
      <w:r>
        <w:rPr>
          <w:color w:val="0070C0"/>
        </w:rPr>
        <w:tab/>
      </w:r>
      <w:r w:rsidRPr="000B705C">
        <w:rPr>
          <w:color w:val="0070C0"/>
        </w:rPr>
        <w:t>…</w:t>
      </w:r>
    </w:p>
    <w:p w14:paraId="172103EF" w14:textId="77777777" w:rsidR="00194017" w:rsidRDefault="00194017" w:rsidP="00194017">
      <w:pPr>
        <w:spacing w:before="240" w:after="120"/>
        <w:jc w:val="left"/>
        <w:rPr>
          <w:color w:val="0070C0"/>
        </w:rPr>
      </w:pPr>
      <w:r>
        <w:t>Derzeitiger Projektstand</w:t>
      </w:r>
      <w:r w:rsidRPr="00144E65">
        <w:t>:</w:t>
      </w:r>
      <w:r>
        <w:tab/>
      </w:r>
      <w:r w:rsidRPr="00144E65">
        <w:tab/>
      </w:r>
      <w:r w:rsidRPr="000B705C">
        <w:rPr>
          <w:color w:val="0070C0"/>
        </w:rPr>
        <w:t>…</w:t>
      </w:r>
    </w:p>
    <w:p w14:paraId="68A09321" w14:textId="77777777" w:rsidR="00194017" w:rsidRDefault="00194017" w:rsidP="00194017">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733958BD" w14:textId="77777777" w:rsidR="00194017" w:rsidRDefault="00194017" w:rsidP="00194017">
      <w:pPr>
        <w:spacing w:before="240" w:after="120"/>
        <w:jc w:val="left"/>
      </w:pPr>
      <w:r>
        <w:t xml:space="preserve">Investitionsvolumen des bearbeiteten </w:t>
      </w:r>
      <w:r>
        <w:br/>
        <w:t>Projektteils (CHF, exkl. MwSt.):</w:t>
      </w:r>
      <w:r>
        <w:tab/>
      </w:r>
      <w:r>
        <w:tab/>
      </w:r>
      <w:r w:rsidRPr="000B705C">
        <w:rPr>
          <w:color w:val="0070C0"/>
        </w:rPr>
        <w:t>…</w:t>
      </w:r>
    </w:p>
    <w:p w14:paraId="7A0E3F3F" w14:textId="77777777" w:rsidR="00194017" w:rsidRDefault="00194017" w:rsidP="00194017">
      <w:pPr>
        <w:spacing w:before="240" w:after="120"/>
      </w:pPr>
      <w:r>
        <w:t>Honorarsumme (CHF):</w:t>
      </w:r>
      <w:r>
        <w:tab/>
      </w:r>
      <w:r>
        <w:tab/>
      </w:r>
      <w:r>
        <w:tab/>
      </w:r>
      <w:r w:rsidRPr="000B705C">
        <w:rPr>
          <w:color w:val="0070C0"/>
        </w:rPr>
        <w:t>…</w:t>
      </w:r>
    </w:p>
    <w:p w14:paraId="0F9D4601" w14:textId="77777777" w:rsidR="00194017" w:rsidRDefault="00194017" w:rsidP="00194017">
      <w:pPr>
        <w:spacing w:before="120" w:after="120"/>
      </w:pPr>
    </w:p>
    <w:p w14:paraId="1F93606B" w14:textId="77777777" w:rsidR="00194017" w:rsidRDefault="00194017" w:rsidP="00194017">
      <w:pPr>
        <w:spacing w:before="120" w:after="120"/>
      </w:pPr>
      <w:r>
        <w:t>Zur Auskunftserteilung ermächtigte Kontaktperson des Referenz-Auftraggebers:</w:t>
      </w:r>
    </w:p>
    <w:p w14:paraId="73E6AA5B" w14:textId="77777777" w:rsidR="00194017" w:rsidRDefault="00194017" w:rsidP="00194017">
      <w:pPr>
        <w:spacing w:before="120" w:after="120"/>
      </w:pPr>
      <w:r>
        <w:t>Auftraggeber:</w:t>
      </w:r>
      <w:r>
        <w:tab/>
      </w:r>
      <w:r>
        <w:tab/>
      </w:r>
      <w:r>
        <w:tab/>
      </w:r>
      <w:r>
        <w:tab/>
      </w:r>
      <w:r w:rsidRPr="000B705C">
        <w:rPr>
          <w:color w:val="0070C0"/>
        </w:rPr>
        <w:t>…</w:t>
      </w:r>
    </w:p>
    <w:p w14:paraId="73225BD1" w14:textId="77777777" w:rsidR="00194017" w:rsidRPr="00FD3F94" w:rsidRDefault="00194017" w:rsidP="00194017">
      <w:pPr>
        <w:spacing w:before="120" w:after="120"/>
        <w:rPr>
          <w:sz w:val="2"/>
        </w:rPr>
      </w:pPr>
      <w:r>
        <w:t>Funktion:</w:t>
      </w:r>
      <w:r>
        <w:tab/>
      </w:r>
      <w:r>
        <w:tab/>
      </w:r>
      <w:r>
        <w:tab/>
      </w:r>
      <w:r>
        <w:tab/>
      </w:r>
      <w:r w:rsidRPr="000B705C">
        <w:rPr>
          <w:color w:val="0070C0"/>
        </w:rPr>
        <w:t>…</w:t>
      </w:r>
    </w:p>
    <w:p w14:paraId="08295D63" w14:textId="77777777" w:rsidR="00194017" w:rsidRDefault="00194017" w:rsidP="00194017">
      <w:pPr>
        <w:spacing w:before="120" w:after="120"/>
      </w:pPr>
      <w:r>
        <w:t>Name:</w:t>
      </w:r>
      <w:r>
        <w:tab/>
      </w:r>
      <w:r>
        <w:tab/>
      </w:r>
      <w:r>
        <w:tab/>
      </w:r>
      <w:r>
        <w:tab/>
      </w:r>
      <w:r>
        <w:tab/>
      </w:r>
      <w:r w:rsidRPr="000B705C">
        <w:rPr>
          <w:color w:val="0070C0"/>
        </w:rPr>
        <w:t>…</w:t>
      </w:r>
    </w:p>
    <w:p w14:paraId="35F04734" w14:textId="77777777" w:rsidR="00194017" w:rsidRDefault="00194017" w:rsidP="00194017">
      <w:pPr>
        <w:spacing w:before="120" w:after="120"/>
      </w:pPr>
      <w:r>
        <w:t>Adresse:</w:t>
      </w:r>
      <w:r>
        <w:tab/>
      </w:r>
      <w:r>
        <w:tab/>
      </w:r>
      <w:r>
        <w:tab/>
      </w:r>
      <w:r>
        <w:tab/>
      </w:r>
      <w:r w:rsidRPr="000B705C">
        <w:rPr>
          <w:color w:val="0070C0"/>
        </w:rPr>
        <w:t>…</w:t>
      </w:r>
    </w:p>
    <w:p w14:paraId="5DE85E1F" w14:textId="77777777" w:rsidR="00194017" w:rsidRDefault="00194017" w:rsidP="00194017">
      <w:pPr>
        <w:spacing w:before="120" w:after="120"/>
      </w:pPr>
      <w:r>
        <w:t>E-Mail:</w:t>
      </w:r>
      <w:r>
        <w:tab/>
      </w:r>
      <w:r>
        <w:tab/>
      </w:r>
      <w:r>
        <w:tab/>
      </w:r>
      <w:r>
        <w:tab/>
      </w:r>
      <w:r>
        <w:tab/>
      </w:r>
      <w:r w:rsidRPr="000B705C">
        <w:rPr>
          <w:color w:val="0070C0"/>
        </w:rPr>
        <w:t>…</w:t>
      </w:r>
    </w:p>
    <w:p w14:paraId="366FA8FF" w14:textId="77777777" w:rsidR="00194017" w:rsidRDefault="00194017" w:rsidP="00194017">
      <w:pPr>
        <w:spacing w:before="120" w:after="360"/>
      </w:pPr>
      <w:r>
        <w:t>Telefon:</w:t>
      </w:r>
      <w:r>
        <w:tab/>
      </w:r>
      <w:r>
        <w:tab/>
      </w:r>
      <w:r>
        <w:tab/>
      </w:r>
      <w:r>
        <w:tab/>
      </w:r>
      <w:r w:rsidRPr="000B705C">
        <w:rPr>
          <w:color w:val="0070C0"/>
        </w:rPr>
        <w:t>…</w:t>
      </w:r>
    </w:p>
    <w:p w14:paraId="74B32164" w14:textId="77777777" w:rsidR="00194017" w:rsidRDefault="00194017" w:rsidP="00194017">
      <w:pPr>
        <w:keepNext/>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194017" w14:paraId="17460FBB" w14:textId="77777777" w:rsidTr="00D701C7">
        <w:trPr>
          <w:trHeight w:val="1134"/>
        </w:trPr>
        <w:tc>
          <w:tcPr>
            <w:tcW w:w="10080" w:type="dxa"/>
            <w:tcBorders>
              <w:top w:val="nil"/>
              <w:left w:val="nil"/>
              <w:bottom w:val="nil"/>
              <w:right w:val="nil"/>
              <w:tl2br w:val="nil"/>
              <w:tr2bl w:val="nil"/>
            </w:tcBorders>
            <w:shd w:val="clear" w:color="auto" w:fill="FFFFFF"/>
          </w:tcPr>
          <w:p w14:paraId="1714E29B" w14:textId="77777777" w:rsidR="00194017" w:rsidRDefault="00194017" w:rsidP="00D701C7">
            <w:r>
              <w:rPr>
                <w:color w:val="0070C0"/>
              </w:rPr>
              <w:t>…</w:t>
            </w:r>
          </w:p>
        </w:tc>
      </w:tr>
    </w:tbl>
    <w:p w14:paraId="75D62DFB" w14:textId="77777777" w:rsidR="00194017" w:rsidRDefault="00194017" w:rsidP="00194017">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194017" w14:paraId="34E4A018" w14:textId="77777777" w:rsidTr="00D701C7">
        <w:trPr>
          <w:trHeight w:val="1134"/>
        </w:trPr>
        <w:tc>
          <w:tcPr>
            <w:tcW w:w="10080" w:type="dxa"/>
            <w:tcBorders>
              <w:top w:val="nil"/>
              <w:left w:val="nil"/>
              <w:bottom w:val="nil"/>
              <w:right w:val="nil"/>
              <w:tl2br w:val="nil"/>
              <w:tr2bl w:val="nil"/>
            </w:tcBorders>
            <w:shd w:val="clear" w:color="auto" w:fill="FFFFFF"/>
          </w:tcPr>
          <w:p w14:paraId="34AEE71A" w14:textId="77777777" w:rsidR="00194017" w:rsidRDefault="00194017" w:rsidP="00D701C7">
            <w:r>
              <w:rPr>
                <w:color w:val="0070C0"/>
              </w:rPr>
              <w:t>…</w:t>
            </w:r>
          </w:p>
        </w:tc>
      </w:tr>
    </w:tbl>
    <w:p w14:paraId="41DE95C8" w14:textId="77777777" w:rsidR="00194017" w:rsidRDefault="00194017" w:rsidP="00194017">
      <w:pPr>
        <w:spacing w:before="360" w:after="120"/>
        <w:rPr>
          <w:b/>
          <w:i/>
        </w:rPr>
      </w:pPr>
    </w:p>
    <w:p w14:paraId="1324E410" w14:textId="77777777" w:rsidR="00194017" w:rsidRDefault="00194017" w:rsidP="00194017">
      <w:pPr>
        <w:spacing w:before="0" w:after="120"/>
      </w:pPr>
      <w:r>
        <w:rPr>
          <w:b/>
          <w:i/>
        </w:rPr>
        <w:t>Detaillierter</w:t>
      </w:r>
      <w:r w:rsidRPr="002C0E35">
        <w:rPr>
          <w:b/>
          <w:i/>
        </w:rPr>
        <w:t xml:space="preserve"> Lebenslauf des Projektleiters</w:t>
      </w:r>
      <w:r>
        <w:rPr>
          <w:b/>
          <w:i/>
        </w:rPr>
        <w:t xml:space="preserve"> (separate Beilage möglich)</w:t>
      </w:r>
    </w:p>
    <w:p w14:paraId="16DA6B0F" w14:textId="77777777" w:rsidR="00194017" w:rsidRDefault="00194017" w:rsidP="00194017"/>
    <w:p w14:paraId="1C88C684" w14:textId="4F1FD79E" w:rsidR="000742FF" w:rsidRDefault="000742FF" w:rsidP="00194017">
      <w:pPr>
        <w:tabs>
          <w:tab w:val="left" w:pos="4320"/>
          <w:tab w:val="left" w:pos="10080"/>
        </w:tabs>
        <w:spacing w:before="120" w:after="120"/>
      </w:pPr>
      <w:r>
        <w:br w:type="page"/>
      </w:r>
    </w:p>
    <w:p w14:paraId="463477D1" w14:textId="0D09802B" w:rsidR="000742FF" w:rsidRDefault="000742FF" w:rsidP="000742FF">
      <w:pPr>
        <w:pStyle w:val="KBOBTitel2"/>
        <w:pageBreakBefore/>
      </w:pPr>
      <w:r>
        <w:lastRenderedPageBreak/>
        <w:t xml:space="preserve">ZK4: </w:t>
      </w:r>
      <w:r w:rsidRPr="000742FF">
        <w:t>Qualität des Angebots</w:t>
      </w:r>
    </w:p>
    <w:p w14:paraId="7E5AF054" w14:textId="6FF37CA6" w:rsidR="000742FF" w:rsidRDefault="000742FF" w:rsidP="000742FF">
      <w:r>
        <w:t xml:space="preserve">Durch den Anbieter ist die bevorstehende Aufgabe zu analysieren und ein Vorschlag bezüglich des eigenen Vorgehens zu formulieren. Dabei ist zu folgenden Punkten Stellung zu nehmen </w:t>
      </w:r>
    </w:p>
    <w:p w14:paraId="01C2CC0B" w14:textId="60B8F8F1" w:rsidR="000742FF" w:rsidRDefault="000742FF" w:rsidP="000742FF">
      <w:pPr>
        <w:pStyle w:val="Listenabsatz"/>
        <w:numPr>
          <w:ilvl w:val="0"/>
          <w:numId w:val="35"/>
        </w:numPr>
      </w:pPr>
      <w:r>
        <w:t>Analyse der Ausgangslage und der eigenen Aufgaben;</w:t>
      </w:r>
    </w:p>
    <w:p w14:paraId="291A697C" w14:textId="4D9C6A8E" w:rsidR="000742FF" w:rsidRDefault="000742FF" w:rsidP="000742FF">
      <w:pPr>
        <w:pStyle w:val="Listenabsatz"/>
        <w:numPr>
          <w:ilvl w:val="0"/>
          <w:numId w:val="35"/>
        </w:numPr>
      </w:pPr>
      <w:r>
        <w:t>Einschätzung der projektspezifischen Herausforderungen, Risiken und Chancen sowie dazugehöriger Massnahmen</w:t>
      </w:r>
    </w:p>
    <w:p w14:paraId="754D8952" w14:textId="061E8DEC" w:rsidR="000742FF" w:rsidRDefault="000742FF" w:rsidP="000742FF">
      <w:pPr>
        <w:pStyle w:val="Listenabsatz"/>
        <w:numPr>
          <w:ilvl w:val="0"/>
          <w:numId w:val="35"/>
        </w:numPr>
      </w:pPr>
      <w:r>
        <w:t>Erwartete Schnittstellen innerhalb des Projekts und zu weiteren Projektbeteiligten</w:t>
      </w:r>
    </w:p>
    <w:p w14:paraId="3A9A0660" w14:textId="0E376923" w:rsidR="000742FF" w:rsidRDefault="000742FF" w:rsidP="000742FF">
      <w:pPr>
        <w:pStyle w:val="Listenabsatz"/>
        <w:numPr>
          <w:ilvl w:val="0"/>
          <w:numId w:val="35"/>
        </w:numPr>
      </w:pPr>
      <w:r>
        <w:t>Plausibilisierung des Terminplans sowie Deckung mit vorgegebener Stundenanzahl</w:t>
      </w:r>
    </w:p>
    <w:p w14:paraId="7EC924F9" w14:textId="3E251C5B" w:rsidR="0067308E" w:rsidRDefault="0067308E" w:rsidP="000742FF">
      <w:pPr>
        <w:pStyle w:val="Listenabsatz"/>
        <w:numPr>
          <w:ilvl w:val="0"/>
          <w:numId w:val="35"/>
        </w:numPr>
      </w:pPr>
      <w:r>
        <w:t>Stellungnahme zu der Stundenverteilung / Plausibilisierung der vorgegebenen Mindeststunden</w:t>
      </w:r>
    </w:p>
    <w:p w14:paraId="2E7761AE" w14:textId="6B01E66F" w:rsidR="000742FF" w:rsidRDefault="000742FF" w:rsidP="000742FF">
      <w:pPr>
        <w:pStyle w:val="Listenabsatz"/>
        <w:numPr>
          <w:ilvl w:val="0"/>
          <w:numId w:val="35"/>
        </w:numPr>
      </w:pPr>
      <w:r>
        <w:t>Planung des eigenen Vorgehens in Abstimmung mit der Terminplanung und den Arbeiten der weiteren.</w:t>
      </w:r>
    </w:p>
    <w:p w14:paraId="42F23386" w14:textId="60AF779D" w:rsidR="000742FF" w:rsidRDefault="000742FF" w:rsidP="000742FF"/>
    <w:p w14:paraId="2049983E" w14:textId="76EACBF3" w:rsidR="000742FF" w:rsidRPr="000742FF" w:rsidRDefault="000742FF" w:rsidP="000742FF">
      <w:pPr>
        <w:rPr>
          <w:i/>
          <w:iCs/>
        </w:rPr>
      </w:pPr>
      <w:r w:rsidRPr="000742FF">
        <w:rPr>
          <w:i/>
          <w:iCs/>
        </w:rPr>
        <w:t xml:space="preserve">(maximal 4 Seiten A4, Schriftgrösse Arial 10 </w:t>
      </w:r>
      <w:proofErr w:type="spellStart"/>
      <w:r w:rsidRPr="000742FF">
        <w:rPr>
          <w:i/>
          <w:iCs/>
        </w:rPr>
        <w:t>pt</w:t>
      </w:r>
      <w:proofErr w:type="spellEnd"/>
      <w:r w:rsidRPr="000742FF">
        <w:rPr>
          <w:i/>
          <w:iCs/>
        </w:rPr>
        <w:t xml:space="preserve">., </w:t>
      </w:r>
      <w:r w:rsidR="003D4E99">
        <w:rPr>
          <w:i/>
          <w:iCs/>
        </w:rPr>
        <w:t>sowie zusätzlichen</w:t>
      </w:r>
      <w:r w:rsidRPr="000742FF">
        <w:rPr>
          <w:i/>
          <w:iCs/>
        </w:rPr>
        <w:t xml:space="preserve"> Terminplan):</w:t>
      </w:r>
    </w:p>
    <w:p w14:paraId="468CBD5E" w14:textId="77777777" w:rsidR="000742FF" w:rsidRDefault="000742FF" w:rsidP="000742FF"/>
    <w:p w14:paraId="34EB2A5A" w14:textId="61A24143" w:rsidR="006635DC" w:rsidRDefault="006635DC">
      <w:pPr>
        <w:spacing w:before="0" w:after="0" w:line="240" w:lineRule="auto"/>
        <w:jc w:val="left"/>
      </w:pPr>
      <w:r>
        <w:br w:type="page"/>
      </w:r>
    </w:p>
    <w:p w14:paraId="314B5936" w14:textId="77777777" w:rsidR="006635DC" w:rsidRDefault="006635DC" w:rsidP="006635DC">
      <w:pPr>
        <w:pStyle w:val="KBOBTitel2"/>
      </w:pPr>
      <w:r>
        <w:lastRenderedPageBreak/>
        <w:t>Verzeichnis der technischen Vorbehalte und der offenen Fragen</w:t>
      </w:r>
    </w:p>
    <w:tbl>
      <w:tblPr>
        <w:tblW w:w="0" w:type="auto"/>
        <w:tblLook w:val="04A0" w:firstRow="1" w:lastRow="0" w:firstColumn="1" w:lastColumn="0" w:noHBand="0" w:noVBand="1"/>
      </w:tblPr>
      <w:tblGrid>
        <w:gridCol w:w="10036"/>
      </w:tblGrid>
      <w:tr w:rsidR="006635DC" w14:paraId="45E2B044" w14:textId="77777777" w:rsidTr="00296517">
        <w:trPr>
          <w:trHeight w:val="360"/>
        </w:trPr>
        <w:tc>
          <w:tcPr>
            <w:tcW w:w="10080" w:type="dxa"/>
            <w:tcBorders>
              <w:top w:val="nil"/>
              <w:left w:val="nil"/>
              <w:bottom w:val="nil"/>
              <w:right w:val="nil"/>
              <w:tl2br w:val="nil"/>
              <w:tr2bl w:val="nil"/>
            </w:tcBorders>
            <w:shd w:val="clear" w:color="auto" w:fill="FFFFFF"/>
          </w:tcPr>
          <w:p w14:paraId="32AA2F3B" w14:textId="77777777" w:rsidR="006635DC" w:rsidRDefault="006635DC" w:rsidP="00296517">
            <w:pPr>
              <w:spacing w:before="0" w:after="0"/>
              <w:jc w:val="left"/>
            </w:pPr>
            <w:r>
              <w:rPr>
                <w:b/>
              </w:rPr>
              <w:t>Vorbehalte bzw. offene Fragen:</w:t>
            </w:r>
          </w:p>
        </w:tc>
      </w:tr>
      <w:tr w:rsidR="006635DC" w14:paraId="6A91E507" w14:textId="77777777" w:rsidTr="00296517">
        <w:trPr>
          <w:trHeight w:val="360"/>
        </w:trPr>
        <w:tc>
          <w:tcPr>
            <w:tcW w:w="10080" w:type="dxa"/>
            <w:tcBorders>
              <w:top w:val="nil"/>
              <w:left w:val="nil"/>
              <w:bottom w:val="nil"/>
              <w:right w:val="nil"/>
              <w:tl2br w:val="nil"/>
              <w:tr2bl w:val="nil"/>
            </w:tcBorders>
            <w:shd w:val="clear" w:color="auto" w:fill="FFFFFF"/>
          </w:tcPr>
          <w:p w14:paraId="249105A2" w14:textId="77777777" w:rsidR="006635DC" w:rsidRDefault="006635DC" w:rsidP="00296517">
            <w:pPr>
              <w:spacing w:before="0" w:after="0"/>
              <w:jc w:val="left"/>
            </w:pPr>
            <w:r>
              <w:rPr>
                <w:color w:val="0070C0"/>
              </w:rPr>
              <w:t>…</w:t>
            </w:r>
          </w:p>
        </w:tc>
      </w:tr>
    </w:tbl>
    <w:p w14:paraId="7A0C1AD3" w14:textId="77777777" w:rsidR="006635DC" w:rsidRDefault="006635DC" w:rsidP="006635DC">
      <w:pPr>
        <w:spacing w:before="0" w:after="0" w:line="240" w:lineRule="auto"/>
        <w:jc w:val="left"/>
      </w:pPr>
    </w:p>
    <w:p w14:paraId="28AE94A9" w14:textId="77777777" w:rsidR="000742FF" w:rsidRDefault="000742FF" w:rsidP="000742FF">
      <w:pPr>
        <w:spacing w:before="0" w:after="0" w:line="240" w:lineRule="auto"/>
        <w:jc w:val="left"/>
      </w:pPr>
    </w:p>
    <w:sectPr w:rsidR="000742FF" w:rsidSect="004159E7">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E5213" w14:textId="77777777" w:rsidR="005D4E13" w:rsidRDefault="005D4E13">
      <w:pPr>
        <w:spacing w:before="0" w:after="0" w:line="240" w:lineRule="auto"/>
      </w:pPr>
      <w:r>
        <w:separator/>
      </w:r>
    </w:p>
  </w:endnote>
  <w:endnote w:type="continuationSeparator" w:id="0">
    <w:p w14:paraId="4268BD3C" w14:textId="77777777" w:rsidR="005D4E13" w:rsidRDefault="005D4E1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5D4E13" w14:paraId="0CAC756F" w14:textId="77777777" w:rsidTr="004159E7">
      <w:tc>
        <w:tcPr>
          <w:tcW w:w="144" w:type="dxa"/>
          <w:tcBorders>
            <w:top w:val="single" w:sz="6" w:space="0" w:color="auto"/>
            <w:left w:val="nil"/>
            <w:bottom w:val="nil"/>
            <w:right w:val="nil"/>
          </w:tcBorders>
        </w:tcPr>
        <w:p w14:paraId="3584BFE8" w14:textId="77777777" w:rsidR="005D4E13" w:rsidRPr="00002448" w:rsidRDefault="005D4E13" w:rsidP="004159E7">
          <w:pPr>
            <w:jc w:val="left"/>
            <w:rPr>
              <w:position w:val="-7"/>
              <w:sz w:val="15"/>
              <w:szCs w:val="15"/>
            </w:rPr>
          </w:pPr>
        </w:p>
      </w:tc>
      <w:tc>
        <w:tcPr>
          <w:tcW w:w="2673" w:type="dxa"/>
          <w:tcBorders>
            <w:top w:val="single" w:sz="6" w:space="0" w:color="auto"/>
            <w:left w:val="nil"/>
            <w:bottom w:val="nil"/>
            <w:right w:val="nil"/>
          </w:tcBorders>
        </w:tcPr>
        <w:p w14:paraId="40C30850" w14:textId="77777777" w:rsidR="005D4E13" w:rsidRDefault="005D4E13" w:rsidP="004159E7">
          <w:pPr>
            <w:pStyle w:val="Fuzeile"/>
            <w:tabs>
              <w:tab w:val="left" w:pos="708"/>
            </w:tabs>
          </w:pPr>
        </w:p>
      </w:tc>
      <w:tc>
        <w:tcPr>
          <w:tcW w:w="2583" w:type="dxa"/>
          <w:tcBorders>
            <w:top w:val="single" w:sz="6" w:space="0" w:color="auto"/>
            <w:left w:val="nil"/>
            <w:bottom w:val="nil"/>
            <w:right w:val="nil"/>
          </w:tcBorders>
        </w:tcPr>
        <w:p w14:paraId="1522C785" w14:textId="77777777" w:rsidR="005D4E13" w:rsidRDefault="005D4E13" w:rsidP="004159E7">
          <w:pPr>
            <w:pStyle w:val="Fuzeile"/>
          </w:pPr>
        </w:p>
      </w:tc>
      <w:tc>
        <w:tcPr>
          <w:tcW w:w="3044" w:type="dxa"/>
          <w:tcBorders>
            <w:top w:val="single" w:sz="6" w:space="0" w:color="auto"/>
            <w:left w:val="nil"/>
            <w:bottom w:val="nil"/>
            <w:right w:val="nil"/>
          </w:tcBorders>
        </w:tcPr>
        <w:p w14:paraId="724D06B7" w14:textId="77777777" w:rsidR="005D4E13" w:rsidRDefault="005D4E13" w:rsidP="004159E7">
          <w:pPr>
            <w:pStyle w:val="Fuzeile"/>
            <w:jc w:val="right"/>
          </w:pPr>
        </w:p>
      </w:tc>
      <w:tc>
        <w:tcPr>
          <w:tcW w:w="1621" w:type="dxa"/>
          <w:tcBorders>
            <w:top w:val="single" w:sz="6" w:space="0" w:color="auto"/>
            <w:left w:val="nil"/>
            <w:bottom w:val="nil"/>
            <w:right w:val="nil"/>
          </w:tcBorders>
        </w:tcPr>
        <w:p w14:paraId="10078CAD" w14:textId="77777777" w:rsidR="005D4E13" w:rsidRDefault="005D4E13" w:rsidP="004159E7">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4F21D9B9" w14:textId="77777777" w:rsidR="005D4E13" w:rsidRPr="00D33E17" w:rsidRDefault="005D4E13" w:rsidP="004159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5D4E13" w14:paraId="1D8E23A1" w14:textId="77777777" w:rsidTr="004159E7">
      <w:tc>
        <w:tcPr>
          <w:tcW w:w="144" w:type="dxa"/>
          <w:tcBorders>
            <w:top w:val="single" w:sz="6" w:space="0" w:color="auto"/>
            <w:bottom w:val="nil"/>
            <w:right w:val="nil"/>
          </w:tcBorders>
        </w:tcPr>
        <w:p w14:paraId="0EC0110D" w14:textId="77777777" w:rsidR="005D4E13" w:rsidRPr="007444F9" w:rsidRDefault="005D4E13" w:rsidP="004159E7">
          <w:pPr>
            <w:pStyle w:val="Fuzeile"/>
          </w:pPr>
        </w:p>
      </w:tc>
      <w:tc>
        <w:tcPr>
          <w:tcW w:w="2673" w:type="dxa"/>
          <w:tcBorders>
            <w:top w:val="single" w:sz="6" w:space="0" w:color="auto"/>
            <w:left w:val="nil"/>
            <w:bottom w:val="nil"/>
            <w:right w:val="nil"/>
          </w:tcBorders>
        </w:tcPr>
        <w:p w14:paraId="795AC988" w14:textId="77777777" w:rsidR="005D4E13" w:rsidRDefault="005D4E13" w:rsidP="004159E7">
          <w:pPr>
            <w:pStyle w:val="Fuzeile"/>
            <w:tabs>
              <w:tab w:val="left" w:pos="708"/>
            </w:tabs>
            <w:ind w:left="282"/>
          </w:pPr>
        </w:p>
      </w:tc>
      <w:tc>
        <w:tcPr>
          <w:tcW w:w="2583" w:type="dxa"/>
          <w:tcBorders>
            <w:top w:val="single" w:sz="6" w:space="0" w:color="auto"/>
            <w:left w:val="nil"/>
            <w:bottom w:val="nil"/>
            <w:right w:val="nil"/>
          </w:tcBorders>
        </w:tcPr>
        <w:p w14:paraId="2AF24DE2" w14:textId="77777777" w:rsidR="005D4E13" w:rsidRDefault="005D4E13" w:rsidP="004159E7">
          <w:pPr>
            <w:pStyle w:val="Fuzeile"/>
            <w:ind w:left="302"/>
          </w:pPr>
        </w:p>
      </w:tc>
      <w:tc>
        <w:tcPr>
          <w:tcW w:w="3044" w:type="dxa"/>
          <w:tcBorders>
            <w:top w:val="single" w:sz="6" w:space="0" w:color="auto"/>
            <w:left w:val="nil"/>
            <w:bottom w:val="nil"/>
            <w:right w:val="nil"/>
          </w:tcBorders>
        </w:tcPr>
        <w:p w14:paraId="2CA2AB19" w14:textId="77777777" w:rsidR="005D4E13" w:rsidRDefault="005D4E13" w:rsidP="004159E7">
          <w:pPr>
            <w:pStyle w:val="Fuzeile"/>
            <w:jc w:val="right"/>
          </w:pPr>
        </w:p>
      </w:tc>
      <w:tc>
        <w:tcPr>
          <w:tcW w:w="1621" w:type="dxa"/>
          <w:tcBorders>
            <w:top w:val="single" w:sz="6" w:space="0" w:color="auto"/>
            <w:left w:val="nil"/>
            <w:bottom w:val="nil"/>
            <w:right w:val="nil"/>
          </w:tcBorders>
        </w:tcPr>
        <w:p w14:paraId="778AA94F" w14:textId="77777777" w:rsidR="005D4E13" w:rsidRDefault="005D4E13" w:rsidP="004159E7">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70F98890" w14:textId="77777777" w:rsidR="005D4E13" w:rsidRPr="00477D2D" w:rsidRDefault="005D4E13" w:rsidP="004159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2C9F5" w14:textId="77777777" w:rsidR="005D4E13" w:rsidRDefault="005D4E13">
      <w:pPr>
        <w:spacing w:before="0" w:after="0" w:line="240" w:lineRule="auto"/>
      </w:pPr>
      <w:r>
        <w:separator/>
      </w:r>
    </w:p>
  </w:footnote>
  <w:footnote w:type="continuationSeparator" w:id="0">
    <w:p w14:paraId="3A5B340F" w14:textId="77777777" w:rsidR="005D4E13" w:rsidRDefault="005D4E1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5D4E13" w14:paraId="327EE3DB" w14:textId="77777777">
      <w:trPr>
        <w:cantSplit/>
        <w:trHeight w:hRule="exact" w:val="267"/>
      </w:trPr>
      <w:tc>
        <w:tcPr>
          <w:tcW w:w="9214" w:type="dxa"/>
        </w:tcPr>
        <w:p w14:paraId="2AC3BEE3" w14:textId="77777777" w:rsidR="005D4E13" w:rsidRPr="00D33E17" w:rsidRDefault="005D4E13" w:rsidP="004159E7"/>
      </w:tc>
    </w:tr>
  </w:tbl>
  <w:p w14:paraId="48F816C9" w14:textId="77777777" w:rsidR="005D4E13" w:rsidRPr="00D33E17" w:rsidRDefault="005D4E13" w:rsidP="004159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5D4E13" w14:paraId="50703B01" w14:textId="77777777" w:rsidTr="004159E7">
      <w:trPr>
        <w:cantSplit/>
        <w:trHeight w:val="993"/>
      </w:trPr>
      <w:tc>
        <w:tcPr>
          <w:tcW w:w="5369" w:type="dxa"/>
          <w:tcMar>
            <w:left w:w="0" w:type="dxa"/>
          </w:tcMar>
        </w:tcPr>
        <w:p w14:paraId="03A8AE92" w14:textId="77777777" w:rsidR="005D4E13" w:rsidRDefault="005D4E13" w:rsidP="004159E7">
          <w:pPr>
            <w:tabs>
              <w:tab w:val="right" w:pos="9071"/>
            </w:tabs>
            <w:spacing w:line="240" w:lineRule="auto"/>
            <w:ind w:right="-40"/>
            <w:rPr>
              <w:kern w:val="22"/>
              <w:sz w:val="16"/>
              <w:szCs w:val="16"/>
            </w:rPr>
          </w:pPr>
          <w:r>
            <w:rPr>
              <w:noProof/>
              <w:kern w:val="22"/>
              <w:sz w:val="16"/>
              <w:szCs w:val="16"/>
              <w:lang w:eastAsia="de-CH"/>
            </w:rPr>
            <w:drawing>
              <wp:inline distT="0" distB="0" distL="0" distR="0" wp14:anchorId="5B2702D0" wp14:editId="02A3C7F3">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793DCD82" w14:textId="77777777" w:rsidR="005D4E13" w:rsidRPr="000A0A74" w:rsidRDefault="005D4E13" w:rsidP="004159E7">
          <w:pPr>
            <w:tabs>
              <w:tab w:val="right" w:pos="9071"/>
            </w:tabs>
            <w:spacing w:line="240" w:lineRule="auto"/>
            <w:ind w:left="567" w:right="-40"/>
            <w:rPr>
              <w:kern w:val="22"/>
              <w:sz w:val="16"/>
              <w:szCs w:val="16"/>
            </w:rPr>
          </w:pPr>
        </w:p>
      </w:tc>
      <w:tc>
        <w:tcPr>
          <w:tcW w:w="5291" w:type="dxa"/>
          <w:tcBorders>
            <w:left w:val="nil"/>
          </w:tcBorders>
        </w:tcPr>
        <w:p w14:paraId="5301F673" w14:textId="77777777" w:rsidR="005D4E13" w:rsidRPr="00F84B4E" w:rsidRDefault="005D4E13" w:rsidP="004159E7">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0D588E4B" w14:textId="77777777" w:rsidR="005D4E13" w:rsidRPr="00F84B4E" w:rsidRDefault="005D4E13" w:rsidP="004159E7">
          <w:pPr>
            <w:tabs>
              <w:tab w:val="right" w:pos="9071"/>
            </w:tabs>
            <w:spacing w:line="240" w:lineRule="auto"/>
            <w:ind w:left="335" w:right="-40"/>
            <w:rPr>
              <w:kern w:val="22"/>
              <w:sz w:val="16"/>
              <w:szCs w:val="16"/>
            </w:rPr>
          </w:pPr>
        </w:p>
        <w:p w14:paraId="19579808" w14:textId="77777777" w:rsidR="005D4E13" w:rsidRPr="004C2EC3" w:rsidRDefault="005D4E13" w:rsidP="004159E7">
          <w:pPr>
            <w:pStyle w:val="KBOB-Logo-Kopfzeile"/>
            <w:spacing w:before="0" w:after="0"/>
            <w:ind w:left="335"/>
            <w:jc w:val="left"/>
            <w:rPr>
              <w:kern w:val="22"/>
              <w:sz w:val="15"/>
              <w:szCs w:val="15"/>
              <w:lang w:val="en-US"/>
            </w:rPr>
          </w:pPr>
          <w:r w:rsidRPr="00F84B4E">
            <w:rPr>
              <w:b/>
              <w:kern w:val="22"/>
            </w:rPr>
            <w:t>Bundesamt für Strassen ASTRA</w:t>
          </w:r>
        </w:p>
      </w:tc>
    </w:tr>
  </w:tbl>
  <w:p w14:paraId="7C9475DE" w14:textId="77777777" w:rsidR="005D4E13" w:rsidRPr="004C2EC3" w:rsidRDefault="005D4E13" w:rsidP="004159E7">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6C774" w14:textId="77777777" w:rsidR="005D4E13" w:rsidRPr="001F5C26" w:rsidRDefault="005D4E13" w:rsidP="004159E7">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9C52F1"/>
    <w:multiLevelType w:val="hybridMultilevel"/>
    <w:tmpl w:val="6912323A"/>
    <w:lvl w:ilvl="0" w:tplc="F5C2A5C2">
      <w:start w:val="1"/>
      <w:numFmt w:val="bullet"/>
      <w:lvlText w:val=""/>
      <w:lvlJc w:val="left"/>
      <w:pPr>
        <w:ind w:left="6947" w:hanging="360"/>
      </w:pPr>
      <w:rPr>
        <w:rFonts w:ascii="Symbol" w:hAnsi="Symbol" w:hint="default"/>
      </w:rPr>
    </w:lvl>
    <w:lvl w:ilvl="1" w:tplc="08070003" w:tentative="1">
      <w:start w:val="1"/>
      <w:numFmt w:val="bullet"/>
      <w:lvlText w:val="o"/>
      <w:lvlJc w:val="left"/>
      <w:pPr>
        <w:ind w:left="7667" w:hanging="360"/>
      </w:pPr>
      <w:rPr>
        <w:rFonts w:ascii="Courier New" w:hAnsi="Courier New" w:cs="Courier New" w:hint="default"/>
      </w:rPr>
    </w:lvl>
    <w:lvl w:ilvl="2" w:tplc="08070005" w:tentative="1">
      <w:start w:val="1"/>
      <w:numFmt w:val="bullet"/>
      <w:lvlText w:val=""/>
      <w:lvlJc w:val="left"/>
      <w:pPr>
        <w:ind w:left="8387" w:hanging="360"/>
      </w:pPr>
      <w:rPr>
        <w:rFonts w:ascii="Wingdings" w:hAnsi="Wingdings" w:hint="default"/>
      </w:rPr>
    </w:lvl>
    <w:lvl w:ilvl="3" w:tplc="08070001" w:tentative="1">
      <w:start w:val="1"/>
      <w:numFmt w:val="bullet"/>
      <w:lvlText w:val=""/>
      <w:lvlJc w:val="left"/>
      <w:pPr>
        <w:ind w:left="9107" w:hanging="360"/>
      </w:pPr>
      <w:rPr>
        <w:rFonts w:ascii="Symbol" w:hAnsi="Symbol" w:hint="default"/>
      </w:rPr>
    </w:lvl>
    <w:lvl w:ilvl="4" w:tplc="08070003" w:tentative="1">
      <w:start w:val="1"/>
      <w:numFmt w:val="bullet"/>
      <w:lvlText w:val="o"/>
      <w:lvlJc w:val="left"/>
      <w:pPr>
        <w:ind w:left="9827" w:hanging="360"/>
      </w:pPr>
      <w:rPr>
        <w:rFonts w:ascii="Courier New" w:hAnsi="Courier New" w:cs="Courier New" w:hint="default"/>
      </w:rPr>
    </w:lvl>
    <w:lvl w:ilvl="5" w:tplc="08070005" w:tentative="1">
      <w:start w:val="1"/>
      <w:numFmt w:val="bullet"/>
      <w:lvlText w:val=""/>
      <w:lvlJc w:val="left"/>
      <w:pPr>
        <w:ind w:left="10547" w:hanging="360"/>
      </w:pPr>
      <w:rPr>
        <w:rFonts w:ascii="Wingdings" w:hAnsi="Wingdings" w:hint="default"/>
      </w:rPr>
    </w:lvl>
    <w:lvl w:ilvl="6" w:tplc="08070001" w:tentative="1">
      <w:start w:val="1"/>
      <w:numFmt w:val="bullet"/>
      <w:lvlText w:val=""/>
      <w:lvlJc w:val="left"/>
      <w:pPr>
        <w:ind w:left="11267" w:hanging="360"/>
      </w:pPr>
      <w:rPr>
        <w:rFonts w:ascii="Symbol" w:hAnsi="Symbol" w:hint="default"/>
      </w:rPr>
    </w:lvl>
    <w:lvl w:ilvl="7" w:tplc="08070003" w:tentative="1">
      <w:start w:val="1"/>
      <w:numFmt w:val="bullet"/>
      <w:lvlText w:val="o"/>
      <w:lvlJc w:val="left"/>
      <w:pPr>
        <w:ind w:left="11987" w:hanging="360"/>
      </w:pPr>
      <w:rPr>
        <w:rFonts w:ascii="Courier New" w:hAnsi="Courier New" w:cs="Courier New" w:hint="default"/>
      </w:rPr>
    </w:lvl>
    <w:lvl w:ilvl="8" w:tplc="08070005" w:tentative="1">
      <w:start w:val="1"/>
      <w:numFmt w:val="bullet"/>
      <w:lvlText w:val=""/>
      <w:lvlJc w:val="left"/>
      <w:pPr>
        <w:ind w:left="12707" w:hanging="360"/>
      </w:pPr>
      <w:rPr>
        <w:rFonts w:ascii="Wingdings" w:hAnsi="Wingdings" w:hint="default"/>
      </w:rPr>
    </w:lvl>
  </w:abstractNum>
  <w:abstractNum w:abstractNumId="12" w15:restartNumberingAfterBreak="0">
    <w:nsid w:val="1B036F2D"/>
    <w:multiLevelType w:val="hybridMultilevel"/>
    <w:tmpl w:val="9F1EE9F4"/>
    <w:lvl w:ilvl="0" w:tplc="F5C2A5C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B041E61"/>
    <w:multiLevelType w:val="multilevel"/>
    <w:tmpl w:val="90548960"/>
    <w:numStyleLink w:val="KBOBTitelListe"/>
  </w:abstractNum>
  <w:abstractNum w:abstractNumId="14"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5147EF"/>
    <w:multiLevelType w:val="multilevel"/>
    <w:tmpl w:val="90548960"/>
    <w:numStyleLink w:val="KBOBTitelListe"/>
  </w:abstractNum>
  <w:abstractNum w:abstractNumId="16"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5100E890">
      <w:numFmt w:val="bullet"/>
      <w:lvlText w:val="-"/>
      <w:lvlJc w:val="left"/>
      <w:pPr>
        <w:tabs>
          <w:tab w:val="num" w:pos="360"/>
        </w:tabs>
        <w:ind w:left="360" w:hanging="360"/>
      </w:pPr>
      <w:rPr>
        <w:rFonts w:ascii="Arial" w:eastAsia="Times New Roman" w:hAnsi="Arial" w:cs="Arial" w:hint="default"/>
      </w:rPr>
    </w:lvl>
    <w:lvl w:ilvl="1" w:tplc="5914D326" w:tentative="1">
      <w:start w:val="1"/>
      <w:numFmt w:val="bullet"/>
      <w:lvlText w:val="o"/>
      <w:lvlJc w:val="left"/>
      <w:pPr>
        <w:tabs>
          <w:tab w:val="num" w:pos="1080"/>
        </w:tabs>
        <w:ind w:left="1080" w:hanging="360"/>
      </w:pPr>
      <w:rPr>
        <w:rFonts w:ascii="Courier New" w:hAnsi="Courier New" w:cs="Courier New" w:hint="default"/>
      </w:rPr>
    </w:lvl>
    <w:lvl w:ilvl="2" w:tplc="13145738" w:tentative="1">
      <w:start w:val="1"/>
      <w:numFmt w:val="bullet"/>
      <w:lvlText w:val=""/>
      <w:lvlJc w:val="left"/>
      <w:pPr>
        <w:tabs>
          <w:tab w:val="num" w:pos="1800"/>
        </w:tabs>
        <w:ind w:left="1800" w:hanging="360"/>
      </w:pPr>
      <w:rPr>
        <w:rFonts w:ascii="Wingdings" w:hAnsi="Wingdings" w:hint="default"/>
      </w:rPr>
    </w:lvl>
    <w:lvl w:ilvl="3" w:tplc="8416CFEC" w:tentative="1">
      <w:start w:val="1"/>
      <w:numFmt w:val="bullet"/>
      <w:lvlText w:val=""/>
      <w:lvlJc w:val="left"/>
      <w:pPr>
        <w:tabs>
          <w:tab w:val="num" w:pos="2520"/>
        </w:tabs>
        <w:ind w:left="2520" w:hanging="360"/>
      </w:pPr>
      <w:rPr>
        <w:rFonts w:ascii="Symbol" w:hAnsi="Symbol" w:hint="default"/>
      </w:rPr>
    </w:lvl>
    <w:lvl w:ilvl="4" w:tplc="4172042C" w:tentative="1">
      <w:start w:val="1"/>
      <w:numFmt w:val="bullet"/>
      <w:lvlText w:val="o"/>
      <w:lvlJc w:val="left"/>
      <w:pPr>
        <w:tabs>
          <w:tab w:val="num" w:pos="3240"/>
        </w:tabs>
        <w:ind w:left="3240" w:hanging="360"/>
      </w:pPr>
      <w:rPr>
        <w:rFonts w:ascii="Courier New" w:hAnsi="Courier New" w:cs="Courier New" w:hint="default"/>
      </w:rPr>
    </w:lvl>
    <w:lvl w:ilvl="5" w:tplc="82EC116A" w:tentative="1">
      <w:start w:val="1"/>
      <w:numFmt w:val="bullet"/>
      <w:lvlText w:val=""/>
      <w:lvlJc w:val="left"/>
      <w:pPr>
        <w:tabs>
          <w:tab w:val="num" w:pos="3960"/>
        </w:tabs>
        <w:ind w:left="3960" w:hanging="360"/>
      </w:pPr>
      <w:rPr>
        <w:rFonts w:ascii="Wingdings" w:hAnsi="Wingdings" w:hint="default"/>
      </w:rPr>
    </w:lvl>
    <w:lvl w:ilvl="6" w:tplc="66CAB744" w:tentative="1">
      <w:start w:val="1"/>
      <w:numFmt w:val="bullet"/>
      <w:lvlText w:val=""/>
      <w:lvlJc w:val="left"/>
      <w:pPr>
        <w:tabs>
          <w:tab w:val="num" w:pos="4680"/>
        </w:tabs>
        <w:ind w:left="4680" w:hanging="360"/>
      </w:pPr>
      <w:rPr>
        <w:rFonts w:ascii="Symbol" w:hAnsi="Symbol" w:hint="default"/>
      </w:rPr>
    </w:lvl>
    <w:lvl w:ilvl="7" w:tplc="30E2C76E" w:tentative="1">
      <w:start w:val="1"/>
      <w:numFmt w:val="bullet"/>
      <w:lvlText w:val="o"/>
      <w:lvlJc w:val="left"/>
      <w:pPr>
        <w:tabs>
          <w:tab w:val="num" w:pos="5400"/>
        </w:tabs>
        <w:ind w:left="5400" w:hanging="360"/>
      </w:pPr>
      <w:rPr>
        <w:rFonts w:ascii="Courier New" w:hAnsi="Courier New" w:cs="Courier New" w:hint="default"/>
      </w:rPr>
    </w:lvl>
    <w:lvl w:ilvl="8" w:tplc="4F9A3216"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DB3E9842">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C3D6A4E2" w:tentative="1">
      <w:start w:val="1"/>
      <w:numFmt w:val="bullet"/>
      <w:lvlText w:val="o"/>
      <w:lvlJc w:val="left"/>
      <w:pPr>
        <w:tabs>
          <w:tab w:val="num" w:pos="1440"/>
        </w:tabs>
        <w:ind w:left="1440" w:hanging="360"/>
      </w:pPr>
      <w:rPr>
        <w:rFonts w:ascii="Courier New" w:hAnsi="Courier New" w:cs="Courier New" w:hint="default"/>
      </w:rPr>
    </w:lvl>
    <w:lvl w:ilvl="2" w:tplc="EBB05A28" w:tentative="1">
      <w:start w:val="1"/>
      <w:numFmt w:val="bullet"/>
      <w:lvlText w:val=""/>
      <w:lvlJc w:val="left"/>
      <w:pPr>
        <w:tabs>
          <w:tab w:val="num" w:pos="2160"/>
        </w:tabs>
        <w:ind w:left="2160" w:hanging="360"/>
      </w:pPr>
      <w:rPr>
        <w:rFonts w:ascii="Wingdings" w:hAnsi="Wingdings" w:hint="default"/>
      </w:rPr>
    </w:lvl>
    <w:lvl w:ilvl="3" w:tplc="0870F3D2" w:tentative="1">
      <w:start w:val="1"/>
      <w:numFmt w:val="bullet"/>
      <w:lvlText w:val=""/>
      <w:lvlJc w:val="left"/>
      <w:pPr>
        <w:tabs>
          <w:tab w:val="num" w:pos="2880"/>
        </w:tabs>
        <w:ind w:left="2880" w:hanging="360"/>
      </w:pPr>
      <w:rPr>
        <w:rFonts w:ascii="Symbol" w:hAnsi="Symbol" w:hint="default"/>
      </w:rPr>
    </w:lvl>
    <w:lvl w:ilvl="4" w:tplc="8A0EB8CA" w:tentative="1">
      <w:start w:val="1"/>
      <w:numFmt w:val="bullet"/>
      <w:lvlText w:val="o"/>
      <w:lvlJc w:val="left"/>
      <w:pPr>
        <w:tabs>
          <w:tab w:val="num" w:pos="3600"/>
        </w:tabs>
        <w:ind w:left="3600" w:hanging="360"/>
      </w:pPr>
      <w:rPr>
        <w:rFonts w:ascii="Courier New" w:hAnsi="Courier New" w:cs="Courier New" w:hint="default"/>
      </w:rPr>
    </w:lvl>
    <w:lvl w:ilvl="5" w:tplc="8FE6DAB4" w:tentative="1">
      <w:start w:val="1"/>
      <w:numFmt w:val="bullet"/>
      <w:lvlText w:val=""/>
      <w:lvlJc w:val="left"/>
      <w:pPr>
        <w:tabs>
          <w:tab w:val="num" w:pos="4320"/>
        </w:tabs>
        <w:ind w:left="4320" w:hanging="360"/>
      </w:pPr>
      <w:rPr>
        <w:rFonts w:ascii="Wingdings" w:hAnsi="Wingdings" w:hint="default"/>
      </w:rPr>
    </w:lvl>
    <w:lvl w:ilvl="6" w:tplc="B2D2D60C" w:tentative="1">
      <w:start w:val="1"/>
      <w:numFmt w:val="bullet"/>
      <w:lvlText w:val=""/>
      <w:lvlJc w:val="left"/>
      <w:pPr>
        <w:tabs>
          <w:tab w:val="num" w:pos="5040"/>
        </w:tabs>
        <w:ind w:left="5040" w:hanging="360"/>
      </w:pPr>
      <w:rPr>
        <w:rFonts w:ascii="Symbol" w:hAnsi="Symbol" w:hint="default"/>
      </w:rPr>
    </w:lvl>
    <w:lvl w:ilvl="7" w:tplc="4A949A08" w:tentative="1">
      <w:start w:val="1"/>
      <w:numFmt w:val="bullet"/>
      <w:lvlText w:val="o"/>
      <w:lvlJc w:val="left"/>
      <w:pPr>
        <w:tabs>
          <w:tab w:val="num" w:pos="5760"/>
        </w:tabs>
        <w:ind w:left="5760" w:hanging="360"/>
      </w:pPr>
      <w:rPr>
        <w:rFonts w:ascii="Courier New" w:hAnsi="Courier New" w:cs="Courier New" w:hint="default"/>
      </w:rPr>
    </w:lvl>
    <w:lvl w:ilvl="8" w:tplc="A5B8F6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401266A6">
      <w:start w:val="1"/>
      <w:numFmt w:val="decimal"/>
      <w:lvlText w:val="16.%1"/>
      <w:lvlJc w:val="left"/>
      <w:pPr>
        <w:tabs>
          <w:tab w:val="num" w:pos="360"/>
        </w:tabs>
        <w:ind w:left="360" w:hanging="360"/>
      </w:pPr>
      <w:rPr>
        <w:rFonts w:hint="default"/>
      </w:rPr>
    </w:lvl>
    <w:lvl w:ilvl="1" w:tplc="5EB021D6" w:tentative="1">
      <w:start w:val="1"/>
      <w:numFmt w:val="lowerLetter"/>
      <w:lvlText w:val="%2."/>
      <w:lvlJc w:val="left"/>
      <w:pPr>
        <w:tabs>
          <w:tab w:val="num" w:pos="591"/>
        </w:tabs>
        <w:ind w:left="591" w:hanging="360"/>
      </w:pPr>
    </w:lvl>
    <w:lvl w:ilvl="2" w:tplc="59C6577C" w:tentative="1">
      <w:start w:val="1"/>
      <w:numFmt w:val="lowerRoman"/>
      <w:lvlText w:val="%3."/>
      <w:lvlJc w:val="right"/>
      <w:pPr>
        <w:tabs>
          <w:tab w:val="num" w:pos="1311"/>
        </w:tabs>
        <w:ind w:left="1311" w:hanging="180"/>
      </w:pPr>
    </w:lvl>
    <w:lvl w:ilvl="3" w:tplc="9198D86A" w:tentative="1">
      <w:start w:val="1"/>
      <w:numFmt w:val="decimal"/>
      <w:lvlText w:val="%4."/>
      <w:lvlJc w:val="left"/>
      <w:pPr>
        <w:tabs>
          <w:tab w:val="num" w:pos="2031"/>
        </w:tabs>
        <w:ind w:left="2031" w:hanging="360"/>
      </w:pPr>
    </w:lvl>
    <w:lvl w:ilvl="4" w:tplc="125495B4" w:tentative="1">
      <w:start w:val="1"/>
      <w:numFmt w:val="lowerLetter"/>
      <w:lvlText w:val="%5."/>
      <w:lvlJc w:val="left"/>
      <w:pPr>
        <w:tabs>
          <w:tab w:val="num" w:pos="2751"/>
        </w:tabs>
        <w:ind w:left="2751" w:hanging="360"/>
      </w:pPr>
    </w:lvl>
    <w:lvl w:ilvl="5" w:tplc="950089B2" w:tentative="1">
      <w:start w:val="1"/>
      <w:numFmt w:val="lowerRoman"/>
      <w:lvlText w:val="%6."/>
      <w:lvlJc w:val="right"/>
      <w:pPr>
        <w:tabs>
          <w:tab w:val="num" w:pos="3471"/>
        </w:tabs>
        <w:ind w:left="3471" w:hanging="180"/>
      </w:pPr>
    </w:lvl>
    <w:lvl w:ilvl="6" w:tplc="E8B878F8" w:tentative="1">
      <w:start w:val="1"/>
      <w:numFmt w:val="decimal"/>
      <w:lvlText w:val="%7."/>
      <w:lvlJc w:val="left"/>
      <w:pPr>
        <w:tabs>
          <w:tab w:val="num" w:pos="4191"/>
        </w:tabs>
        <w:ind w:left="4191" w:hanging="360"/>
      </w:pPr>
    </w:lvl>
    <w:lvl w:ilvl="7" w:tplc="2FA4EEF2" w:tentative="1">
      <w:start w:val="1"/>
      <w:numFmt w:val="lowerLetter"/>
      <w:lvlText w:val="%8."/>
      <w:lvlJc w:val="left"/>
      <w:pPr>
        <w:tabs>
          <w:tab w:val="num" w:pos="4911"/>
        </w:tabs>
        <w:ind w:left="4911" w:hanging="360"/>
      </w:pPr>
    </w:lvl>
    <w:lvl w:ilvl="8" w:tplc="7B1C4F6A"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C4A43F36">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5B44C30C" w:tentative="1">
      <w:start w:val="1"/>
      <w:numFmt w:val="bullet"/>
      <w:lvlText w:val="o"/>
      <w:lvlJc w:val="left"/>
      <w:pPr>
        <w:tabs>
          <w:tab w:val="num" w:pos="1440"/>
        </w:tabs>
        <w:ind w:left="1440" w:hanging="360"/>
      </w:pPr>
      <w:rPr>
        <w:rFonts w:ascii="Courier New" w:hAnsi="Courier New" w:cs="Courier New" w:hint="default"/>
      </w:rPr>
    </w:lvl>
    <w:lvl w:ilvl="2" w:tplc="5E287E14" w:tentative="1">
      <w:start w:val="1"/>
      <w:numFmt w:val="bullet"/>
      <w:lvlText w:val=""/>
      <w:lvlJc w:val="left"/>
      <w:pPr>
        <w:tabs>
          <w:tab w:val="num" w:pos="2160"/>
        </w:tabs>
        <w:ind w:left="2160" w:hanging="360"/>
      </w:pPr>
      <w:rPr>
        <w:rFonts w:ascii="Wingdings" w:hAnsi="Wingdings" w:hint="default"/>
      </w:rPr>
    </w:lvl>
    <w:lvl w:ilvl="3" w:tplc="545A983E" w:tentative="1">
      <w:start w:val="1"/>
      <w:numFmt w:val="bullet"/>
      <w:lvlText w:val=""/>
      <w:lvlJc w:val="left"/>
      <w:pPr>
        <w:tabs>
          <w:tab w:val="num" w:pos="2880"/>
        </w:tabs>
        <w:ind w:left="2880" w:hanging="360"/>
      </w:pPr>
      <w:rPr>
        <w:rFonts w:ascii="Symbol" w:hAnsi="Symbol" w:hint="default"/>
      </w:rPr>
    </w:lvl>
    <w:lvl w:ilvl="4" w:tplc="288E52D0" w:tentative="1">
      <w:start w:val="1"/>
      <w:numFmt w:val="bullet"/>
      <w:lvlText w:val="o"/>
      <w:lvlJc w:val="left"/>
      <w:pPr>
        <w:tabs>
          <w:tab w:val="num" w:pos="3600"/>
        </w:tabs>
        <w:ind w:left="3600" w:hanging="360"/>
      </w:pPr>
      <w:rPr>
        <w:rFonts w:ascii="Courier New" w:hAnsi="Courier New" w:cs="Courier New" w:hint="default"/>
      </w:rPr>
    </w:lvl>
    <w:lvl w:ilvl="5" w:tplc="4BBA9716" w:tentative="1">
      <w:start w:val="1"/>
      <w:numFmt w:val="bullet"/>
      <w:lvlText w:val=""/>
      <w:lvlJc w:val="left"/>
      <w:pPr>
        <w:tabs>
          <w:tab w:val="num" w:pos="4320"/>
        </w:tabs>
        <w:ind w:left="4320" w:hanging="360"/>
      </w:pPr>
      <w:rPr>
        <w:rFonts w:ascii="Wingdings" w:hAnsi="Wingdings" w:hint="default"/>
      </w:rPr>
    </w:lvl>
    <w:lvl w:ilvl="6" w:tplc="BDAC18F8" w:tentative="1">
      <w:start w:val="1"/>
      <w:numFmt w:val="bullet"/>
      <w:lvlText w:val=""/>
      <w:lvlJc w:val="left"/>
      <w:pPr>
        <w:tabs>
          <w:tab w:val="num" w:pos="5040"/>
        </w:tabs>
        <w:ind w:left="5040" w:hanging="360"/>
      </w:pPr>
      <w:rPr>
        <w:rFonts w:ascii="Symbol" w:hAnsi="Symbol" w:hint="default"/>
      </w:rPr>
    </w:lvl>
    <w:lvl w:ilvl="7" w:tplc="4926A942" w:tentative="1">
      <w:start w:val="1"/>
      <w:numFmt w:val="bullet"/>
      <w:lvlText w:val="o"/>
      <w:lvlJc w:val="left"/>
      <w:pPr>
        <w:tabs>
          <w:tab w:val="num" w:pos="5760"/>
        </w:tabs>
        <w:ind w:left="5760" w:hanging="360"/>
      </w:pPr>
      <w:rPr>
        <w:rFonts w:ascii="Courier New" w:hAnsi="Courier New" w:cs="Courier New" w:hint="default"/>
      </w:rPr>
    </w:lvl>
    <w:lvl w:ilvl="8" w:tplc="E24E65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ED215A"/>
    <w:multiLevelType w:val="hybridMultilevel"/>
    <w:tmpl w:val="B4D87090"/>
    <w:lvl w:ilvl="0" w:tplc="D2E2C2E0">
      <w:numFmt w:val="bullet"/>
      <w:lvlText w:val="-"/>
      <w:lvlJc w:val="left"/>
      <w:pPr>
        <w:tabs>
          <w:tab w:val="num" w:pos="360"/>
        </w:tabs>
        <w:ind w:left="360" w:hanging="360"/>
      </w:pPr>
      <w:rPr>
        <w:rFonts w:ascii="Arial" w:eastAsia="Times New Roman" w:hAnsi="Arial" w:cs="Arial" w:hint="default"/>
      </w:rPr>
    </w:lvl>
    <w:lvl w:ilvl="1" w:tplc="94E82C80" w:tentative="1">
      <w:start w:val="1"/>
      <w:numFmt w:val="bullet"/>
      <w:lvlText w:val="o"/>
      <w:lvlJc w:val="left"/>
      <w:pPr>
        <w:tabs>
          <w:tab w:val="num" w:pos="1080"/>
        </w:tabs>
        <w:ind w:left="1080" w:hanging="360"/>
      </w:pPr>
      <w:rPr>
        <w:rFonts w:ascii="Courier New" w:hAnsi="Courier New" w:cs="Courier New" w:hint="default"/>
      </w:rPr>
    </w:lvl>
    <w:lvl w:ilvl="2" w:tplc="72604AA0" w:tentative="1">
      <w:start w:val="1"/>
      <w:numFmt w:val="bullet"/>
      <w:lvlText w:val=""/>
      <w:lvlJc w:val="left"/>
      <w:pPr>
        <w:tabs>
          <w:tab w:val="num" w:pos="1800"/>
        </w:tabs>
        <w:ind w:left="1800" w:hanging="360"/>
      </w:pPr>
      <w:rPr>
        <w:rFonts w:ascii="Wingdings" w:hAnsi="Wingdings" w:hint="default"/>
      </w:rPr>
    </w:lvl>
    <w:lvl w:ilvl="3" w:tplc="67826676" w:tentative="1">
      <w:start w:val="1"/>
      <w:numFmt w:val="bullet"/>
      <w:lvlText w:val=""/>
      <w:lvlJc w:val="left"/>
      <w:pPr>
        <w:tabs>
          <w:tab w:val="num" w:pos="2520"/>
        </w:tabs>
        <w:ind w:left="2520" w:hanging="360"/>
      </w:pPr>
      <w:rPr>
        <w:rFonts w:ascii="Symbol" w:hAnsi="Symbol" w:hint="default"/>
      </w:rPr>
    </w:lvl>
    <w:lvl w:ilvl="4" w:tplc="17D004BC" w:tentative="1">
      <w:start w:val="1"/>
      <w:numFmt w:val="bullet"/>
      <w:lvlText w:val="o"/>
      <w:lvlJc w:val="left"/>
      <w:pPr>
        <w:tabs>
          <w:tab w:val="num" w:pos="3240"/>
        </w:tabs>
        <w:ind w:left="3240" w:hanging="360"/>
      </w:pPr>
      <w:rPr>
        <w:rFonts w:ascii="Courier New" w:hAnsi="Courier New" w:cs="Courier New" w:hint="default"/>
      </w:rPr>
    </w:lvl>
    <w:lvl w:ilvl="5" w:tplc="F8BCE674" w:tentative="1">
      <w:start w:val="1"/>
      <w:numFmt w:val="bullet"/>
      <w:lvlText w:val=""/>
      <w:lvlJc w:val="left"/>
      <w:pPr>
        <w:tabs>
          <w:tab w:val="num" w:pos="3960"/>
        </w:tabs>
        <w:ind w:left="3960" w:hanging="360"/>
      </w:pPr>
      <w:rPr>
        <w:rFonts w:ascii="Wingdings" w:hAnsi="Wingdings" w:hint="default"/>
      </w:rPr>
    </w:lvl>
    <w:lvl w:ilvl="6" w:tplc="9426DB08" w:tentative="1">
      <w:start w:val="1"/>
      <w:numFmt w:val="bullet"/>
      <w:lvlText w:val=""/>
      <w:lvlJc w:val="left"/>
      <w:pPr>
        <w:tabs>
          <w:tab w:val="num" w:pos="4680"/>
        </w:tabs>
        <w:ind w:left="4680" w:hanging="360"/>
      </w:pPr>
      <w:rPr>
        <w:rFonts w:ascii="Symbol" w:hAnsi="Symbol" w:hint="default"/>
      </w:rPr>
    </w:lvl>
    <w:lvl w:ilvl="7" w:tplc="6B26F28C" w:tentative="1">
      <w:start w:val="1"/>
      <w:numFmt w:val="bullet"/>
      <w:lvlText w:val="o"/>
      <w:lvlJc w:val="left"/>
      <w:pPr>
        <w:tabs>
          <w:tab w:val="num" w:pos="5400"/>
        </w:tabs>
        <w:ind w:left="5400" w:hanging="360"/>
      </w:pPr>
      <w:rPr>
        <w:rFonts w:ascii="Courier New" w:hAnsi="Courier New" w:cs="Courier New" w:hint="default"/>
      </w:rPr>
    </w:lvl>
    <w:lvl w:ilvl="8" w:tplc="7DB2BD72"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0D0FE6"/>
    <w:multiLevelType w:val="hybridMultilevel"/>
    <w:tmpl w:val="31B8E3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444C4FED"/>
    <w:multiLevelType w:val="hybridMultilevel"/>
    <w:tmpl w:val="F5CE6272"/>
    <w:lvl w:ilvl="0" w:tplc="F5C2A5C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B1B30"/>
    <w:multiLevelType w:val="multilevel"/>
    <w:tmpl w:val="90548960"/>
    <w:numStyleLink w:val="KBOBTitelListe"/>
  </w:abstractNum>
  <w:abstractNum w:abstractNumId="28" w15:restartNumberingAfterBreak="0">
    <w:nsid w:val="510A4476"/>
    <w:multiLevelType w:val="hybridMultilevel"/>
    <w:tmpl w:val="1DA81564"/>
    <w:lvl w:ilvl="0" w:tplc="CD74734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9B3A9A"/>
    <w:multiLevelType w:val="hybridMultilevel"/>
    <w:tmpl w:val="102A645A"/>
    <w:lvl w:ilvl="0" w:tplc="E15C4030">
      <w:start w:val="1"/>
      <w:numFmt w:val="decimal"/>
      <w:lvlText w:val="%1."/>
      <w:lvlJc w:val="left"/>
      <w:pPr>
        <w:tabs>
          <w:tab w:val="num" w:pos="720"/>
        </w:tabs>
        <w:ind w:left="720" w:hanging="360"/>
      </w:pPr>
      <w:rPr>
        <w:rFonts w:hint="default"/>
      </w:rPr>
    </w:lvl>
    <w:lvl w:ilvl="1" w:tplc="E76C9B48" w:tentative="1">
      <w:start w:val="1"/>
      <w:numFmt w:val="lowerLetter"/>
      <w:lvlText w:val="%2."/>
      <w:lvlJc w:val="left"/>
      <w:pPr>
        <w:tabs>
          <w:tab w:val="num" w:pos="1440"/>
        </w:tabs>
        <w:ind w:left="1440" w:hanging="360"/>
      </w:pPr>
    </w:lvl>
    <w:lvl w:ilvl="2" w:tplc="9926AB2C" w:tentative="1">
      <w:start w:val="1"/>
      <w:numFmt w:val="lowerRoman"/>
      <w:lvlText w:val="%3."/>
      <w:lvlJc w:val="right"/>
      <w:pPr>
        <w:tabs>
          <w:tab w:val="num" w:pos="2160"/>
        </w:tabs>
        <w:ind w:left="2160" w:hanging="180"/>
      </w:pPr>
    </w:lvl>
    <w:lvl w:ilvl="3" w:tplc="421CAD84" w:tentative="1">
      <w:start w:val="1"/>
      <w:numFmt w:val="decimal"/>
      <w:lvlText w:val="%4."/>
      <w:lvlJc w:val="left"/>
      <w:pPr>
        <w:tabs>
          <w:tab w:val="num" w:pos="2880"/>
        </w:tabs>
        <w:ind w:left="2880" w:hanging="360"/>
      </w:pPr>
    </w:lvl>
    <w:lvl w:ilvl="4" w:tplc="56A458C0" w:tentative="1">
      <w:start w:val="1"/>
      <w:numFmt w:val="lowerLetter"/>
      <w:lvlText w:val="%5."/>
      <w:lvlJc w:val="left"/>
      <w:pPr>
        <w:tabs>
          <w:tab w:val="num" w:pos="3600"/>
        </w:tabs>
        <w:ind w:left="3600" w:hanging="360"/>
      </w:pPr>
    </w:lvl>
    <w:lvl w:ilvl="5" w:tplc="4522BFCC" w:tentative="1">
      <w:start w:val="1"/>
      <w:numFmt w:val="lowerRoman"/>
      <w:lvlText w:val="%6."/>
      <w:lvlJc w:val="right"/>
      <w:pPr>
        <w:tabs>
          <w:tab w:val="num" w:pos="4320"/>
        </w:tabs>
        <w:ind w:left="4320" w:hanging="180"/>
      </w:pPr>
    </w:lvl>
    <w:lvl w:ilvl="6" w:tplc="99B2C6A4" w:tentative="1">
      <w:start w:val="1"/>
      <w:numFmt w:val="decimal"/>
      <w:lvlText w:val="%7."/>
      <w:lvlJc w:val="left"/>
      <w:pPr>
        <w:tabs>
          <w:tab w:val="num" w:pos="5040"/>
        </w:tabs>
        <w:ind w:left="5040" w:hanging="360"/>
      </w:pPr>
    </w:lvl>
    <w:lvl w:ilvl="7" w:tplc="F606D550" w:tentative="1">
      <w:start w:val="1"/>
      <w:numFmt w:val="lowerLetter"/>
      <w:lvlText w:val="%8."/>
      <w:lvlJc w:val="left"/>
      <w:pPr>
        <w:tabs>
          <w:tab w:val="num" w:pos="5760"/>
        </w:tabs>
        <w:ind w:left="5760" w:hanging="360"/>
      </w:pPr>
    </w:lvl>
    <w:lvl w:ilvl="8" w:tplc="D716F7FE" w:tentative="1">
      <w:start w:val="1"/>
      <w:numFmt w:val="lowerRoman"/>
      <w:lvlText w:val="%9."/>
      <w:lvlJc w:val="right"/>
      <w:pPr>
        <w:tabs>
          <w:tab w:val="num" w:pos="6480"/>
        </w:tabs>
        <w:ind w:left="6480" w:hanging="180"/>
      </w:pPr>
    </w:lvl>
  </w:abstractNum>
  <w:abstractNum w:abstractNumId="31" w15:restartNumberingAfterBreak="0">
    <w:nsid w:val="65343EFC"/>
    <w:multiLevelType w:val="multilevel"/>
    <w:tmpl w:val="90548960"/>
    <w:numStyleLink w:val="KBOBTitelListe"/>
  </w:abstractNum>
  <w:abstractNum w:abstractNumId="32"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20"/>
  </w:num>
  <w:num w:numId="3">
    <w:abstractNumId w:val="3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9"/>
  </w:num>
  <w:num w:numId="17">
    <w:abstractNumId w:val="21"/>
  </w:num>
  <w:num w:numId="18">
    <w:abstractNumId w:val="18"/>
  </w:num>
  <w:num w:numId="19">
    <w:abstractNumId w:val="23"/>
  </w:num>
  <w:num w:numId="20">
    <w:abstractNumId w:val="10"/>
  </w:num>
  <w:num w:numId="21">
    <w:abstractNumId w:val="29"/>
  </w:num>
  <w:num w:numId="22">
    <w:abstractNumId w:val="14"/>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3"/>
  </w:num>
  <w:num w:numId="26">
    <w:abstractNumId w:val="14"/>
  </w:num>
  <w:num w:numId="27">
    <w:abstractNumId w:val="17"/>
  </w:num>
  <w:num w:numId="28">
    <w:abstractNumId w:val="15"/>
  </w:num>
  <w:num w:numId="29">
    <w:abstractNumId w:val="13"/>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1"/>
  </w:num>
  <w:num w:numId="34">
    <w:abstractNumId w:val="12"/>
  </w:num>
  <w:num w:numId="35">
    <w:abstractNumId w:val="25"/>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D6F28"/>
    <w:rsid w:val="000742FF"/>
    <w:rsid w:val="00194017"/>
    <w:rsid w:val="00290126"/>
    <w:rsid w:val="00296517"/>
    <w:rsid w:val="003D4E99"/>
    <w:rsid w:val="004159E7"/>
    <w:rsid w:val="005D4E13"/>
    <w:rsid w:val="00613378"/>
    <w:rsid w:val="006635DC"/>
    <w:rsid w:val="0067308E"/>
    <w:rsid w:val="0075077A"/>
    <w:rsid w:val="008A351C"/>
    <w:rsid w:val="009E4D88"/>
    <w:rsid w:val="00AC7DB3"/>
    <w:rsid w:val="00CD6F2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0749"/>
  <w15:docId w15:val="{30584A23-B32C-4FAC-BB6B-DAEF9E40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613378"/>
    <w:rPr>
      <w:sz w:val="16"/>
      <w:szCs w:val="16"/>
    </w:rPr>
  </w:style>
  <w:style w:type="paragraph" w:styleId="Kommentartext">
    <w:name w:val="annotation text"/>
    <w:basedOn w:val="Standard"/>
    <w:link w:val="KommentartextZchn"/>
    <w:uiPriority w:val="99"/>
    <w:semiHidden/>
    <w:unhideWhenUsed/>
    <w:rsid w:val="00613378"/>
    <w:pPr>
      <w:spacing w:line="240" w:lineRule="auto"/>
    </w:pPr>
    <w:rPr>
      <w:szCs w:val="20"/>
    </w:rPr>
  </w:style>
  <w:style w:type="character" w:customStyle="1" w:styleId="KommentartextZchn">
    <w:name w:val="Kommentartext Zchn"/>
    <w:basedOn w:val="Absatz-Standardschriftart"/>
    <w:link w:val="Kommentartext"/>
    <w:uiPriority w:val="99"/>
    <w:semiHidden/>
    <w:rsid w:val="00613378"/>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613378"/>
    <w:rPr>
      <w:b/>
      <w:bCs/>
    </w:rPr>
  </w:style>
  <w:style w:type="character" w:customStyle="1" w:styleId="KommentarthemaZchn">
    <w:name w:val="Kommentarthema Zchn"/>
    <w:basedOn w:val="KommentartextZchn"/>
    <w:link w:val="Kommentarthema"/>
    <w:uiPriority w:val="99"/>
    <w:semiHidden/>
    <w:rsid w:val="00613378"/>
    <w:rPr>
      <w:rFonts w:ascii="Arial" w:hAnsi="Arial"/>
      <w:b/>
      <w:bCs/>
      <w:lang w:eastAsia="de-DE"/>
    </w:rPr>
  </w:style>
  <w:style w:type="paragraph" w:styleId="berarbeitung">
    <w:name w:val="Revision"/>
    <w:hidden/>
    <w:uiPriority w:val="99"/>
    <w:semiHidden/>
    <w:rsid w:val="00296517"/>
    <w:rPr>
      <w:rFonts w:ascii="Arial"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51A1-7F87-4085-8621-738FA72B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0</TotalTime>
  <Pages>29</Pages>
  <Words>2981</Words>
  <Characters>18783</Characters>
  <Application>Microsoft Office Word</Application>
  <DocSecurity>0</DocSecurity>
  <Lines>156</Lines>
  <Paragraphs>43</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Raphael WERLEN (Helbling Beratung + Bauplanung)</cp:lastModifiedBy>
  <cp:revision>7</cp:revision>
  <cp:lastPrinted>2010-12-01T15:55:00Z</cp:lastPrinted>
  <dcterms:created xsi:type="dcterms:W3CDTF">2021-04-09T14:04:00Z</dcterms:created>
  <dcterms:modified xsi:type="dcterms:W3CDTF">2021-05-27T10:02:00Z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