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30E6E" w14:textId="7571DA3E" w:rsidR="003E6B32" w:rsidRDefault="00AD631C" w:rsidP="003E6B32">
      <w:pPr>
        <w:tabs>
          <w:tab w:val="left" w:pos="851"/>
          <w:tab w:val="left" w:pos="1701"/>
          <w:tab w:val="left" w:pos="8789"/>
        </w:tabs>
        <w:jc w:val="right"/>
        <w:rPr>
          <w:rFonts w:ascii="Arial" w:hAnsi="Arial" w:cs="Arial"/>
          <w:noProof/>
          <w:sz w:val="32"/>
          <w:szCs w:val="32"/>
          <w:lang w:eastAsia="de-CH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233B5568" wp14:editId="44F2780C">
            <wp:simplePos x="0" y="0"/>
            <wp:positionH relativeFrom="column">
              <wp:posOffset>4419600</wp:posOffset>
            </wp:positionH>
            <wp:positionV relativeFrom="paragraph">
              <wp:posOffset>0</wp:posOffset>
            </wp:positionV>
            <wp:extent cx="1625600" cy="742950"/>
            <wp:effectExtent l="0" t="0" r="0" b="0"/>
            <wp:wrapTight wrapText="bothSides">
              <wp:wrapPolygon edited="0">
                <wp:start x="0" y="0"/>
                <wp:lineTo x="0" y="21046"/>
                <wp:lineTo x="21263" y="21046"/>
                <wp:lineTo x="21263" y="0"/>
                <wp:lineTo x="0" y="0"/>
              </wp:wrapPolygon>
            </wp:wrapTight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6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ED7563" w14:textId="64FCCC5A" w:rsidR="003E6B32" w:rsidRPr="004E2354" w:rsidRDefault="003E6B32" w:rsidP="00AD631C">
      <w:pPr>
        <w:tabs>
          <w:tab w:val="left" w:pos="851"/>
          <w:tab w:val="left" w:pos="1701"/>
          <w:tab w:val="left" w:pos="8789"/>
        </w:tabs>
        <w:ind w:right="281"/>
        <w:jc w:val="center"/>
        <w:rPr>
          <w:rFonts w:ascii="Arial" w:hAnsi="Arial" w:cs="Arial"/>
          <w:noProof/>
          <w:sz w:val="32"/>
          <w:szCs w:val="32"/>
          <w:lang w:eastAsia="de-CH"/>
        </w:rPr>
      </w:pPr>
    </w:p>
    <w:p w14:paraId="25BD5898" w14:textId="4BBF3C67" w:rsidR="003E6B32" w:rsidRDefault="003E6B32" w:rsidP="003E6B32">
      <w:pPr>
        <w:pStyle w:val="Auftraggeberneu"/>
      </w:pPr>
    </w:p>
    <w:p w14:paraId="4750EFBA" w14:textId="77777777" w:rsidR="00AD631C" w:rsidRDefault="00AD631C" w:rsidP="003E6B32">
      <w:pPr>
        <w:pStyle w:val="Auftraggeberneu"/>
        <w:rPr>
          <w:sz w:val="32"/>
        </w:rPr>
      </w:pPr>
    </w:p>
    <w:p w14:paraId="6BFC7BFC" w14:textId="73138B73" w:rsidR="003E6B32" w:rsidRPr="003E6B32" w:rsidRDefault="00AD631C" w:rsidP="003E6B32">
      <w:pPr>
        <w:pStyle w:val="Auftraggeberneu"/>
        <w:rPr>
          <w:sz w:val="32"/>
        </w:rPr>
      </w:pPr>
      <w:r>
        <w:rPr>
          <w:sz w:val="32"/>
        </w:rPr>
        <w:t>Laufen</w:t>
      </w:r>
      <w:r w:rsidR="00104A69">
        <w:rPr>
          <w:sz w:val="32"/>
        </w:rPr>
        <w:t xml:space="preserve">, Werkhofneubau </w:t>
      </w:r>
      <w:r>
        <w:rPr>
          <w:sz w:val="32"/>
        </w:rPr>
        <w:t>Neumatt</w:t>
      </w:r>
    </w:p>
    <w:p w14:paraId="502D584D" w14:textId="5B0AFCB8" w:rsidR="003E6B32" w:rsidRPr="0014245D" w:rsidRDefault="003E6B32" w:rsidP="003E6B32">
      <w:pPr>
        <w:pBdr>
          <w:bottom w:val="single" w:sz="4" w:space="1" w:color="auto"/>
        </w:pBdr>
        <w:tabs>
          <w:tab w:val="left" w:pos="851"/>
          <w:tab w:val="left" w:pos="1701"/>
        </w:tabs>
        <w:spacing w:line="240" w:lineRule="auto"/>
        <w:rPr>
          <w:rFonts w:ascii="Arial" w:hAnsi="Arial" w:cs="Arial"/>
          <w:b/>
          <w:bCs/>
          <w:sz w:val="20"/>
        </w:rPr>
      </w:pPr>
    </w:p>
    <w:p w14:paraId="76A14F39" w14:textId="473E7777" w:rsidR="003E6B32" w:rsidRPr="003E6B32" w:rsidRDefault="003E6B32" w:rsidP="00104A69">
      <w:pPr>
        <w:pStyle w:val="Auftraggeberneu"/>
        <w:pBdr>
          <w:bottom w:val="single" w:sz="4" w:space="1" w:color="auto"/>
        </w:pBdr>
        <w:rPr>
          <w:lang w:val="de-DE"/>
        </w:rPr>
      </w:pPr>
      <w:r w:rsidRPr="003E6B32">
        <w:rPr>
          <w:lang w:val="de-DE"/>
        </w:rPr>
        <w:t>Generalplaner-Ausschreibung</w:t>
      </w:r>
    </w:p>
    <w:p w14:paraId="256921F7" w14:textId="77777777" w:rsidR="003E6B32" w:rsidRPr="00576D0E" w:rsidRDefault="003E6B32" w:rsidP="003E6B32">
      <w:pPr>
        <w:tabs>
          <w:tab w:val="left" w:pos="851"/>
          <w:tab w:val="left" w:pos="1701"/>
          <w:tab w:val="left" w:pos="8931"/>
        </w:tabs>
        <w:rPr>
          <w:rFonts w:ascii="Arial" w:hAnsi="Arial" w:cs="Arial"/>
          <w:b/>
          <w:bCs/>
          <w:sz w:val="20"/>
          <w:lang w:val="de-DE"/>
        </w:rPr>
      </w:pPr>
    </w:p>
    <w:p w14:paraId="4D48B5B4" w14:textId="77777777" w:rsidR="003E6B32" w:rsidRPr="003E6B32" w:rsidRDefault="003E6B32" w:rsidP="003E6B32">
      <w:pPr>
        <w:pStyle w:val="Auftraggeberneu"/>
        <w:spacing w:after="0"/>
        <w:rPr>
          <w:sz w:val="48"/>
          <w:szCs w:val="48"/>
          <w:lang w:val="de-DE"/>
        </w:rPr>
      </w:pPr>
      <w:r w:rsidRPr="003E6B32">
        <w:rPr>
          <w:sz w:val="48"/>
          <w:szCs w:val="48"/>
          <w:lang w:val="de-DE"/>
        </w:rPr>
        <w:t xml:space="preserve">Fragebogen zum Anbieter </w:t>
      </w:r>
    </w:p>
    <w:p w14:paraId="796FA456" w14:textId="77777777" w:rsidR="003E6B32" w:rsidRPr="003E6B32" w:rsidRDefault="003E6B32" w:rsidP="003E6B32">
      <w:pPr>
        <w:pStyle w:val="Auftraggeberneu"/>
        <w:spacing w:after="0"/>
        <w:rPr>
          <w:sz w:val="36"/>
          <w:lang w:val="de-DE"/>
        </w:rPr>
      </w:pPr>
      <w:r w:rsidRPr="003E6B32">
        <w:rPr>
          <w:sz w:val="36"/>
          <w:lang w:val="de-DE"/>
        </w:rPr>
        <w:t>(offenes Verfahren)</w:t>
      </w:r>
    </w:p>
    <w:p w14:paraId="4B00714D" w14:textId="77777777" w:rsidR="003E6B32" w:rsidRDefault="003E6B32" w:rsidP="003E6B32">
      <w:pPr>
        <w:tabs>
          <w:tab w:val="left" w:pos="851"/>
          <w:tab w:val="left" w:pos="1701"/>
          <w:tab w:val="left" w:pos="8931"/>
        </w:tabs>
        <w:rPr>
          <w:rFonts w:ascii="Arial" w:hAnsi="Arial" w:cs="Arial"/>
        </w:rPr>
      </w:pPr>
    </w:p>
    <w:p w14:paraId="6B076CC3" w14:textId="77777777" w:rsidR="003E6B32" w:rsidRPr="003E6B32" w:rsidRDefault="003E6B32" w:rsidP="003E6B32">
      <w:pPr>
        <w:pStyle w:val="Auftraggeberneu"/>
        <w:rPr>
          <w:sz w:val="24"/>
        </w:rPr>
      </w:pPr>
      <w:r w:rsidRPr="003E6B32">
        <w:rPr>
          <w:sz w:val="24"/>
        </w:rPr>
        <w:t>Allgemeine Hinweise zum Fragebogen</w:t>
      </w:r>
    </w:p>
    <w:p w14:paraId="16E47439" w14:textId="77777777" w:rsidR="003E6B32" w:rsidRDefault="003E6B32" w:rsidP="003E6B32">
      <w:pPr>
        <w:tabs>
          <w:tab w:val="left" w:pos="851"/>
          <w:tab w:val="left" w:pos="1701"/>
          <w:tab w:val="left" w:pos="8931"/>
        </w:tabs>
        <w:rPr>
          <w:rFonts w:ascii="Arial" w:hAnsi="Arial" w:cs="Arial"/>
          <w:b/>
        </w:rPr>
      </w:pPr>
    </w:p>
    <w:p w14:paraId="554B5A17" w14:textId="77777777" w:rsidR="003E6B32" w:rsidRDefault="003E6B32" w:rsidP="003E6B32">
      <w:pPr>
        <w:pStyle w:val="Textnormal"/>
        <w:tabs>
          <w:tab w:val="left" w:pos="2694"/>
        </w:tabs>
        <w:ind w:left="2552" w:hanging="2552"/>
      </w:pPr>
      <w:r>
        <w:t>Zweck des Fragebogens:</w:t>
      </w:r>
      <w:r>
        <w:tab/>
        <w:t xml:space="preserve">Der Fragebogen und die Angaben der Referenzprojekte dienen zur Vorstellung des Planerteams und Überprüfung der Nachweise zu den </w:t>
      </w:r>
      <w:r w:rsidRPr="000D6424">
        <w:t xml:space="preserve">Eignungskriterien EK </w:t>
      </w:r>
      <w:r w:rsidR="000D6424" w:rsidRPr="000D6424">
        <w:t>1</w:t>
      </w:r>
      <w:r w:rsidRPr="000D6424">
        <w:t xml:space="preserve">, EK </w:t>
      </w:r>
      <w:r w:rsidR="000D6424" w:rsidRPr="000D6424">
        <w:t>2</w:t>
      </w:r>
      <w:r w:rsidRPr="000D6424">
        <w:t xml:space="preserve"> und EK</w:t>
      </w:r>
      <w:r w:rsidR="000D6424" w:rsidRPr="000D6424">
        <w:t>3</w:t>
      </w:r>
      <w:r w:rsidRPr="000D6424">
        <w:t>.</w:t>
      </w:r>
    </w:p>
    <w:p w14:paraId="46CC04B7" w14:textId="77777777" w:rsidR="003E6B32" w:rsidRDefault="003E6B32" w:rsidP="003E6B32">
      <w:pPr>
        <w:pStyle w:val="Textnormal"/>
        <w:tabs>
          <w:tab w:val="left" w:pos="2694"/>
        </w:tabs>
        <w:ind w:left="2552" w:hanging="2552"/>
      </w:pPr>
    </w:p>
    <w:p w14:paraId="1BDDAA96" w14:textId="2AA8E9B3" w:rsidR="003E6B32" w:rsidRDefault="003E6B32" w:rsidP="003E6B32">
      <w:pPr>
        <w:pStyle w:val="Textnormal"/>
        <w:tabs>
          <w:tab w:val="left" w:pos="2694"/>
        </w:tabs>
        <w:ind w:left="2552" w:hanging="2552"/>
      </w:pPr>
      <w:r>
        <w:t>Vollständigkeit:</w:t>
      </w:r>
      <w:r>
        <w:tab/>
        <w:t xml:space="preserve">Fragebogen vollständig ausfüllen; falls mehr Fachplaner aufgeführt werden sollen als das Raster vorsieht, können die entsprechenden Formularteile kopiert werden. Referenzobjekte </w:t>
      </w:r>
      <w:proofErr w:type="spellStart"/>
      <w:r>
        <w:t>gemäss</w:t>
      </w:r>
      <w:proofErr w:type="spellEnd"/>
      <w:r>
        <w:t xml:space="preserve"> Angaben im Pflichtenheft</w:t>
      </w:r>
      <w:r w:rsidR="000D6424">
        <w:t xml:space="preserve"> (Pro Referenz 1 B</w:t>
      </w:r>
      <w:r w:rsidR="00AF7DF6">
        <w:t>la</w:t>
      </w:r>
      <w:r w:rsidR="000D6424">
        <w:t>tt A3 quer</w:t>
      </w:r>
      <w:r w:rsidR="000D6424" w:rsidRPr="000D6424">
        <w:t>)</w:t>
      </w:r>
      <w:r w:rsidRPr="000D6424">
        <w:t>; keine weiteren Beilagen</w:t>
      </w:r>
      <w:r w:rsidR="004C490B">
        <w:t>, sofern nicht verlangt</w:t>
      </w:r>
      <w:r w:rsidRPr="000D6424">
        <w:t>.</w:t>
      </w:r>
    </w:p>
    <w:p w14:paraId="21E6089F" w14:textId="77777777" w:rsidR="003E6B32" w:rsidRDefault="003E6B32" w:rsidP="003E6B32">
      <w:pPr>
        <w:pStyle w:val="Textnormal"/>
        <w:tabs>
          <w:tab w:val="left" w:pos="2694"/>
        </w:tabs>
        <w:ind w:left="2552" w:hanging="2552"/>
      </w:pPr>
    </w:p>
    <w:p w14:paraId="10E58438" w14:textId="77777777" w:rsidR="003E6B32" w:rsidRDefault="003E6B32" w:rsidP="003E6B32">
      <w:pPr>
        <w:pStyle w:val="Textnormal"/>
        <w:tabs>
          <w:tab w:val="left" w:pos="2694"/>
        </w:tabs>
        <w:ind w:left="2552" w:hanging="2552"/>
      </w:pPr>
      <w:r>
        <w:t>Schlüsselpersonen:</w:t>
      </w:r>
      <w:r>
        <w:tab/>
        <w:t>Die angegebenen Schlüsselpersonen müssen bei einer Auftragserteilung entsprechend der Kapazitätsangabe verfügbar sein. Später notwendige Umbesetzungen können nur mit vergleichbar qualifizierten Personen und mit Einwilligung der Bauherrschaft erfolgen.</w:t>
      </w:r>
    </w:p>
    <w:p w14:paraId="500E249F" w14:textId="77777777" w:rsidR="003E6B32" w:rsidRDefault="003E6B32" w:rsidP="003E6B32">
      <w:pPr>
        <w:pStyle w:val="Textnormal"/>
        <w:tabs>
          <w:tab w:val="left" w:pos="2694"/>
        </w:tabs>
        <w:ind w:left="2552" w:hanging="2552"/>
      </w:pPr>
    </w:p>
    <w:p w14:paraId="499FBE27" w14:textId="02078C96" w:rsidR="003E6B32" w:rsidRDefault="003E6B32" w:rsidP="003E6B32">
      <w:pPr>
        <w:pStyle w:val="Textnormal"/>
        <w:tabs>
          <w:tab w:val="left" w:pos="2694"/>
        </w:tabs>
        <w:ind w:left="2552" w:hanging="2552"/>
        <w:rPr>
          <w:rFonts w:ascii="Arial" w:hAnsi="Arial" w:cs="Arial"/>
        </w:rPr>
      </w:pPr>
      <w:r>
        <w:t>Bemerkung:</w:t>
      </w:r>
      <w:r>
        <w:tab/>
        <w:t xml:space="preserve">Weitere Angaben zum Verfahren und zum Bauvorhaben siehe </w:t>
      </w:r>
      <w:r w:rsidR="00F87728">
        <w:t>Generalplaner-Ausschreibung</w:t>
      </w:r>
    </w:p>
    <w:p w14:paraId="104EC892" w14:textId="77777777" w:rsidR="003E6B32" w:rsidRDefault="003E6B32" w:rsidP="003E6B32">
      <w:pPr>
        <w:tabs>
          <w:tab w:val="left" w:pos="851"/>
          <w:tab w:val="left" w:pos="1701"/>
          <w:tab w:val="left" w:pos="8931"/>
        </w:tabs>
        <w:rPr>
          <w:rFonts w:ascii="Arial" w:hAnsi="Arial" w:cs="Arial"/>
        </w:rPr>
      </w:pPr>
    </w:p>
    <w:p w14:paraId="397139D1" w14:textId="77777777" w:rsidR="003E6B32" w:rsidRDefault="003E6B32" w:rsidP="003E6B32">
      <w:pPr>
        <w:tabs>
          <w:tab w:val="left" w:pos="851"/>
          <w:tab w:val="left" w:pos="1701"/>
          <w:tab w:val="left" w:pos="8931"/>
        </w:tabs>
        <w:rPr>
          <w:rFonts w:ascii="Arial" w:hAnsi="Arial" w:cs="Arial"/>
        </w:rPr>
      </w:pPr>
    </w:p>
    <w:p w14:paraId="47C3EA48" w14:textId="77777777" w:rsidR="003E6B32" w:rsidRPr="003E6B32" w:rsidRDefault="003E6B32" w:rsidP="003E6B32">
      <w:pPr>
        <w:pStyle w:val="Auftraggeberneu"/>
        <w:rPr>
          <w:sz w:val="24"/>
        </w:rPr>
      </w:pPr>
      <w:r w:rsidRPr="003E6B32">
        <w:rPr>
          <w:sz w:val="24"/>
        </w:rPr>
        <w:t>Bauherrenbegleitung und Vorbereitung:</w:t>
      </w:r>
    </w:p>
    <w:p w14:paraId="41FFA073" w14:textId="77777777" w:rsidR="00CE649F" w:rsidRDefault="003E6B32" w:rsidP="007C59FD">
      <w:pPr>
        <w:pStyle w:val="Fusszeile"/>
      </w:pPr>
      <w:r>
        <w:rPr>
          <w:rFonts w:asciiTheme="majorHAnsi" w:hAnsiTheme="majorHAnsi"/>
          <w:noProof/>
          <w:lang w:eastAsia="de-CH"/>
        </w:rPr>
        <w:drawing>
          <wp:anchor distT="0" distB="0" distL="114300" distR="114300" simplePos="0" relativeHeight="251661312" behindDoc="0" locked="0" layoutInCell="1" allowOverlap="1" wp14:anchorId="47016036" wp14:editId="1AD4DFC5">
            <wp:simplePos x="0" y="0"/>
            <wp:positionH relativeFrom="margin">
              <wp:posOffset>-8890</wp:posOffset>
            </wp:positionH>
            <wp:positionV relativeFrom="page">
              <wp:posOffset>8960485</wp:posOffset>
            </wp:positionV>
            <wp:extent cx="3878580" cy="405130"/>
            <wp:effectExtent l="0" t="0" r="7620" b="0"/>
            <wp:wrapNone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Briefkopf gesamt_klein3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8580" cy="405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BB42E2" w14:textId="77777777" w:rsidR="00E437B7" w:rsidRDefault="00E437B7"/>
    <w:p w14:paraId="2AF88294" w14:textId="77777777" w:rsidR="0042098F" w:rsidRDefault="0042098F" w:rsidP="0087372D">
      <w:pPr>
        <w:pStyle w:val="Listenabsatz"/>
        <w:ind w:left="792"/>
      </w:pPr>
    </w:p>
    <w:p w14:paraId="1AB62B94" w14:textId="77777777" w:rsidR="00C93902" w:rsidRDefault="00C93902">
      <w:pPr>
        <w:rPr>
          <w:rFonts w:ascii="Calibri Light" w:eastAsia="Times New Roman" w:hAnsi="Calibri Light" w:cs="Times New Roman"/>
          <w:color w:val="000000" w:themeColor="text1"/>
          <w:sz w:val="32"/>
          <w:szCs w:val="20"/>
          <w:lang w:val="de-DE" w:eastAsia="de-DE"/>
        </w:rPr>
      </w:pPr>
      <w:r>
        <w:rPr>
          <w:sz w:val="32"/>
        </w:rPr>
        <w:br w:type="page"/>
      </w:r>
    </w:p>
    <w:p w14:paraId="59B28F00" w14:textId="77777777" w:rsidR="00104A69" w:rsidRPr="00104A69" w:rsidRDefault="00104A69" w:rsidP="00104A69">
      <w:pPr>
        <w:pStyle w:val="berschrift1"/>
      </w:pPr>
      <w:r w:rsidRPr="00104A69">
        <w:lastRenderedPageBreak/>
        <w:t>Allgemeine Angaben zum Generalplaner</w:t>
      </w:r>
    </w:p>
    <w:p w14:paraId="3224E2B8" w14:textId="77777777" w:rsidR="00104A69" w:rsidRPr="00073272" w:rsidRDefault="00104A69" w:rsidP="00104A69">
      <w:pPr>
        <w:pStyle w:val="berschrift2"/>
      </w:pPr>
      <w:r w:rsidRPr="00073272">
        <w:t>Zusammensetzung Planerteam</w:t>
      </w:r>
    </w:p>
    <w:p w14:paraId="4C1A8004" w14:textId="77777777" w:rsidR="00104A69" w:rsidRPr="000D27B0" w:rsidRDefault="00104A69" w:rsidP="00104A69">
      <w:pPr>
        <w:pStyle w:val="berschrift3"/>
      </w:pPr>
      <w:r w:rsidRPr="000D27B0">
        <w:t>Federführende Firma (</w:t>
      </w:r>
      <w:r>
        <w:t>Architekt</w:t>
      </w:r>
      <w:r w:rsidRPr="000D27B0">
        <w:t>)</w:t>
      </w:r>
    </w:p>
    <w:tbl>
      <w:tblPr>
        <w:tblW w:w="4590" w:type="pct"/>
        <w:tblInd w:w="817" w:type="dxa"/>
        <w:tblLook w:val="04A0" w:firstRow="1" w:lastRow="0" w:firstColumn="1" w:lastColumn="0" w:noHBand="0" w:noVBand="1"/>
      </w:tblPr>
      <w:tblGrid>
        <w:gridCol w:w="1106"/>
        <w:gridCol w:w="678"/>
        <w:gridCol w:w="428"/>
        <w:gridCol w:w="6117"/>
      </w:tblGrid>
      <w:tr w:rsidR="00104A69" w:rsidRPr="009222B7" w14:paraId="1C9FB2F9" w14:textId="77777777" w:rsidTr="00EA4F07">
        <w:trPr>
          <w:trHeight w:val="203"/>
        </w:trPr>
        <w:tc>
          <w:tcPr>
            <w:tcW w:w="1328" w:type="pct"/>
            <w:gridSpan w:val="3"/>
            <w:shd w:val="clear" w:color="auto" w:fill="auto"/>
          </w:tcPr>
          <w:p w14:paraId="2FADE4C2" w14:textId="77777777" w:rsidR="00104A69" w:rsidRPr="009222B7" w:rsidRDefault="00104A69" w:rsidP="00104A69">
            <w:pPr>
              <w:pStyle w:val="Textnormal"/>
              <w:spacing w:after="0"/>
            </w:pPr>
            <w:r w:rsidRPr="009222B7">
              <w:t>Name:</w:t>
            </w:r>
          </w:p>
        </w:tc>
        <w:tc>
          <w:tcPr>
            <w:tcW w:w="3672" w:type="pct"/>
            <w:shd w:val="clear" w:color="auto" w:fill="D9D9D9"/>
          </w:tcPr>
          <w:p w14:paraId="3D2DAF02" w14:textId="77777777" w:rsidR="00104A69" w:rsidRPr="009222B7" w:rsidRDefault="00104A69" w:rsidP="00104A69">
            <w:pPr>
              <w:pStyle w:val="Textnormal"/>
              <w:spacing w:after="0"/>
            </w:pPr>
          </w:p>
        </w:tc>
      </w:tr>
      <w:tr w:rsidR="00104A69" w:rsidRPr="00104A69" w14:paraId="4A8C9197" w14:textId="77777777" w:rsidTr="00EA4F07">
        <w:trPr>
          <w:trHeight w:val="80"/>
        </w:trPr>
        <w:tc>
          <w:tcPr>
            <w:tcW w:w="1328" w:type="pct"/>
            <w:gridSpan w:val="3"/>
            <w:shd w:val="clear" w:color="auto" w:fill="FFFFFF"/>
          </w:tcPr>
          <w:p w14:paraId="35A1CCBB" w14:textId="77777777" w:rsidR="00104A69" w:rsidRPr="00104A69" w:rsidRDefault="00104A69" w:rsidP="00104A69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72" w:type="pct"/>
            <w:shd w:val="clear" w:color="auto" w:fill="FFFFFF"/>
          </w:tcPr>
          <w:p w14:paraId="1B37E658" w14:textId="77777777" w:rsidR="00104A69" w:rsidRPr="00104A69" w:rsidRDefault="00104A69" w:rsidP="00104A69">
            <w:pPr>
              <w:pStyle w:val="Textnormal"/>
              <w:spacing w:after="0"/>
              <w:rPr>
                <w:sz w:val="4"/>
              </w:rPr>
            </w:pPr>
          </w:p>
        </w:tc>
      </w:tr>
      <w:tr w:rsidR="00104A69" w:rsidRPr="009222B7" w14:paraId="6364E9D0" w14:textId="77777777" w:rsidTr="00EA4F07">
        <w:trPr>
          <w:trHeight w:val="237"/>
        </w:trPr>
        <w:tc>
          <w:tcPr>
            <w:tcW w:w="1328" w:type="pct"/>
            <w:gridSpan w:val="3"/>
            <w:shd w:val="clear" w:color="auto" w:fill="auto"/>
          </w:tcPr>
          <w:p w14:paraId="0DBA1C9C" w14:textId="77777777" w:rsidR="00104A69" w:rsidRPr="009222B7" w:rsidRDefault="00104A69" w:rsidP="00104A69">
            <w:pPr>
              <w:pStyle w:val="Textnormal"/>
              <w:spacing w:after="0"/>
            </w:pPr>
            <w:r w:rsidRPr="009222B7">
              <w:t>Adresse:</w:t>
            </w:r>
          </w:p>
        </w:tc>
        <w:tc>
          <w:tcPr>
            <w:tcW w:w="3672" w:type="pct"/>
            <w:shd w:val="clear" w:color="auto" w:fill="D9D9D9"/>
          </w:tcPr>
          <w:p w14:paraId="37E83C7A" w14:textId="77777777" w:rsidR="00104A69" w:rsidRPr="009222B7" w:rsidRDefault="00104A69" w:rsidP="00104A69">
            <w:pPr>
              <w:pStyle w:val="Textnormal"/>
              <w:spacing w:after="0"/>
            </w:pPr>
          </w:p>
        </w:tc>
      </w:tr>
      <w:tr w:rsidR="00104A69" w:rsidRPr="009222B7" w14:paraId="19B6BEA5" w14:textId="77777777" w:rsidTr="00EA4F07">
        <w:trPr>
          <w:trHeight w:val="80"/>
        </w:trPr>
        <w:tc>
          <w:tcPr>
            <w:tcW w:w="1328" w:type="pct"/>
            <w:gridSpan w:val="3"/>
            <w:shd w:val="clear" w:color="auto" w:fill="FFFFFF"/>
          </w:tcPr>
          <w:p w14:paraId="316AB412" w14:textId="77777777" w:rsidR="00104A69" w:rsidRPr="009222B7" w:rsidRDefault="00104A69" w:rsidP="00104A69">
            <w:pPr>
              <w:pStyle w:val="Textnormal"/>
              <w:spacing w:after="0"/>
              <w:rPr>
                <w:sz w:val="2"/>
              </w:rPr>
            </w:pPr>
          </w:p>
        </w:tc>
        <w:tc>
          <w:tcPr>
            <w:tcW w:w="3672" w:type="pct"/>
            <w:shd w:val="clear" w:color="auto" w:fill="FFFFFF"/>
          </w:tcPr>
          <w:p w14:paraId="658AD268" w14:textId="77777777" w:rsidR="00104A69" w:rsidRPr="009222B7" w:rsidRDefault="00104A69" w:rsidP="00104A69">
            <w:pPr>
              <w:pStyle w:val="Textnormal"/>
              <w:spacing w:after="0"/>
              <w:rPr>
                <w:sz w:val="2"/>
              </w:rPr>
            </w:pPr>
          </w:p>
        </w:tc>
      </w:tr>
      <w:tr w:rsidR="00104A69" w:rsidRPr="009222B7" w14:paraId="66C9114A" w14:textId="77777777" w:rsidTr="00EA4F07">
        <w:tc>
          <w:tcPr>
            <w:tcW w:w="1328" w:type="pct"/>
            <w:gridSpan w:val="3"/>
            <w:shd w:val="clear" w:color="auto" w:fill="auto"/>
          </w:tcPr>
          <w:p w14:paraId="12BC71C6" w14:textId="77777777" w:rsidR="00104A69" w:rsidRPr="009222B7" w:rsidRDefault="00104A69" w:rsidP="00104A69">
            <w:pPr>
              <w:pStyle w:val="Textnormal"/>
              <w:spacing w:after="0"/>
            </w:pPr>
            <w:r w:rsidRPr="009222B7">
              <w:t>Telefon:</w:t>
            </w:r>
          </w:p>
        </w:tc>
        <w:tc>
          <w:tcPr>
            <w:tcW w:w="3672" w:type="pct"/>
            <w:shd w:val="clear" w:color="auto" w:fill="D9D9D9"/>
          </w:tcPr>
          <w:p w14:paraId="62656463" w14:textId="77777777" w:rsidR="00104A69" w:rsidRPr="009222B7" w:rsidRDefault="00104A69" w:rsidP="00104A69">
            <w:pPr>
              <w:pStyle w:val="Textnormal"/>
              <w:spacing w:after="0"/>
            </w:pPr>
          </w:p>
        </w:tc>
      </w:tr>
      <w:tr w:rsidR="00104A69" w:rsidRPr="009222B7" w14:paraId="7F85A31E" w14:textId="77777777" w:rsidTr="00EA4F07">
        <w:tc>
          <w:tcPr>
            <w:tcW w:w="1328" w:type="pct"/>
            <w:gridSpan w:val="3"/>
            <w:shd w:val="clear" w:color="auto" w:fill="FFFFFF"/>
          </w:tcPr>
          <w:p w14:paraId="4AA9303B" w14:textId="77777777" w:rsidR="00104A69" w:rsidRPr="007A4158" w:rsidRDefault="00104A69" w:rsidP="00104A69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72" w:type="pct"/>
            <w:shd w:val="clear" w:color="auto" w:fill="FFFFFF"/>
          </w:tcPr>
          <w:p w14:paraId="57AC13EF" w14:textId="77777777" w:rsidR="00104A69" w:rsidRPr="00F0099E" w:rsidRDefault="00104A69" w:rsidP="00104A69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9222B7" w14:paraId="352BC309" w14:textId="77777777" w:rsidTr="00EA4F07">
        <w:trPr>
          <w:trHeight w:val="277"/>
        </w:trPr>
        <w:tc>
          <w:tcPr>
            <w:tcW w:w="1328" w:type="pct"/>
            <w:gridSpan w:val="3"/>
            <w:shd w:val="clear" w:color="auto" w:fill="auto"/>
          </w:tcPr>
          <w:p w14:paraId="44CFBA4C" w14:textId="77777777" w:rsidR="00104A69" w:rsidRPr="009222B7" w:rsidRDefault="00104A69" w:rsidP="00104A69">
            <w:pPr>
              <w:pStyle w:val="Textnormal"/>
              <w:spacing w:after="0"/>
            </w:pPr>
            <w:r w:rsidRPr="009222B7">
              <w:t>Telefax:</w:t>
            </w:r>
          </w:p>
        </w:tc>
        <w:tc>
          <w:tcPr>
            <w:tcW w:w="3672" w:type="pct"/>
            <w:shd w:val="clear" w:color="auto" w:fill="D9D9D9"/>
          </w:tcPr>
          <w:p w14:paraId="702ACDF2" w14:textId="77777777" w:rsidR="00104A69" w:rsidRPr="009222B7" w:rsidRDefault="00104A69" w:rsidP="00104A69">
            <w:pPr>
              <w:pStyle w:val="Textnormal"/>
              <w:spacing w:after="0"/>
            </w:pPr>
          </w:p>
        </w:tc>
      </w:tr>
      <w:tr w:rsidR="00104A69" w:rsidRPr="009222B7" w14:paraId="349AF123" w14:textId="77777777" w:rsidTr="00EA4F07">
        <w:tc>
          <w:tcPr>
            <w:tcW w:w="1328" w:type="pct"/>
            <w:gridSpan w:val="3"/>
            <w:shd w:val="clear" w:color="auto" w:fill="FFFFFF"/>
          </w:tcPr>
          <w:p w14:paraId="6AE60F80" w14:textId="77777777" w:rsidR="00104A69" w:rsidRPr="007A4158" w:rsidRDefault="00104A69" w:rsidP="00104A69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72" w:type="pct"/>
            <w:shd w:val="clear" w:color="auto" w:fill="FFFFFF"/>
          </w:tcPr>
          <w:p w14:paraId="16ED9C89" w14:textId="77777777" w:rsidR="00104A69" w:rsidRPr="00F0099E" w:rsidRDefault="00104A69" w:rsidP="00104A69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9222B7" w14:paraId="22235299" w14:textId="77777777" w:rsidTr="00EA4F07">
        <w:tc>
          <w:tcPr>
            <w:tcW w:w="1328" w:type="pct"/>
            <w:gridSpan w:val="3"/>
            <w:shd w:val="clear" w:color="auto" w:fill="auto"/>
          </w:tcPr>
          <w:p w14:paraId="37219C7D" w14:textId="77777777" w:rsidR="00104A69" w:rsidRPr="009222B7" w:rsidRDefault="00104A69" w:rsidP="00104A69">
            <w:pPr>
              <w:pStyle w:val="Textnormal"/>
              <w:spacing w:after="0"/>
            </w:pPr>
            <w:r w:rsidRPr="009222B7">
              <w:t>E-Mail:</w:t>
            </w:r>
          </w:p>
        </w:tc>
        <w:tc>
          <w:tcPr>
            <w:tcW w:w="3672" w:type="pct"/>
            <w:shd w:val="clear" w:color="auto" w:fill="D9D9D9"/>
          </w:tcPr>
          <w:p w14:paraId="1F7D39E9" w14:textId="77777777" w:rsidR="00104A69" w:rsidRPr="009222B7" w:rsidRDefault="00104A69" w:rsidP="00104A69">
            <w:pPr>
              <w:pStyle w:val="Textnormal"/>
              <w:spacing w:after="0"/>
            </w:pPr>
          </w:p>
        </w:tc>
      </w:tr>
      <w:tr w:rsidR="00104A69" w:rsidRPr="009222B7" w14:paraId="7944E1C8" w14:textId="77777777" w:rsidTr="00EA4F07">
        <w:trPr>
          <w:trHeight w:val="80"/>
        </w:trPr>
        <w:tc>
          <w:tcPr>
            <w:tcW w:w="1328" w:type="pct"/>
            <w:gridSpan w:val="3"/>
            <w:shd w:val="clear" w:color="auto" w:fill="FFFFFF"/>
          </w:tcPr>
          <w:p w14:paraId="40247ED7" w14:textId="77777777" w:rsidR="00104A69" w:rsidRPr="009222B7" w:rsidRDefault="00104A69" w:rsidP="00104A69">
            <w:pPr>
              <w:pStyle w:val="Textnormal"/>
              <w:spacing w:after="0"/>
              <w:rPr>
                <w:sz w:val="6"/>
              </w:rPr>
            </w:pPr>
          </w:p>
        </w:tc>
        <w:tc>
          <w:tcPr>
            <w:tcW w:w="3672" w:type="pct"/>
            <w:shd w:val="clear" w:color="auto" w:fill="FFFFFF"/>
          </w:tcPr>
          <w:p w14:paraId="5322CDFA" w14:textId="77777777" w:rsidR="00104A69" w:rsidRPr="009222B7" w:rsidRDefault="00104A69" w:rsidP="00104A69">
            <w:pPr>
              <w:pStyle w:val="Textnormal"/>
              <w:spacing w:after="0"/>
              <w:rPr>
                <w:sz w:val="2"/>
              </w:rPr>
            </w:pPr>
          </w:p>
        </w:tc>
      </w:tr>
      <w:tr w:rsidR="00104A69" w:rsidRPr="009222B7" w14:paraId="068ED57E" w14:textId="77777777" w:rsidTr="00EA4F07">
        <w:tc>
          <w:tcPr>
            <w:tcW w:w="1328" w:type="pct"/>
            <w:gridSpan w:val="3"/>
            <w:shd w:val="clear" w:color="auto" w:fill="auto"/>
          </w:tcPr>
          <w:p w14:paraId="6296C06C" w14:textId="77777777" w:rsidR="00104A69" w:rsidRPr="009222B7" w:rsidRDefault="00104A69" w:rsidP="00104A69">
            <w:pPr>
              <w:pStyle w:val="Textnormal"/>
              <w:spacing w:after="0"/>
            </w:pPr>
            <w:r w:rsidRPr="009222B7">
              <w:t>Bevollmächtigte</w:t>
            </w:r>
          </w:p>
          <w:p w14:paraId="4C60D85C" w14:textId="77777777" w:rsidR="00104A69" w:rsidRPr="009222B7" w:rsidRDefault="00104A69" w:rsidP="00104A69">
            <w:pPr>
              <w:pStyle w:val="Textnormal"/>
              <w:spacing w:after="0"/>
            </w:pPr>
            <w:r w:rsidRPr="009222B7">
              <w:t>Auskunftsperson:</w:t>
            </w:r>
          </w:p>
        </w:tc>
        <w:tc>
          <w:tcPr>
            <w:tcW w:w="3672" w:type="pct"/>
            <w:shd w:val="clear" w:color="auto" w:fill="D9D9D9"/>
          </w:tcPr>
          <w:p w14:paraId="3A591531" w14:textId="77777777" w:rsidR="00104A69" w:rsidRPr="009222B7" w:rsidRDefault="00104A69" w:rsidP="00104A69">
            <w:pPr>
              <w:pStyle w:val="Textnormal"/>
              <w:spacing w:after="0"/>
            </w:pPr>
          </w:p>
        </w:tc>
      </w:tr>
      <w:tr w:rsidR="00104A69" w:rsidRPr="009222B7" w14:paraId="56076082" w14:textId="77777777" w:rsidTr="00EA4F07">
        <w:trPr>
          <w:trHeight w:val="80"/>
        </w:trPr>
        <w:tc>
          <w:tcPr>
            <w:tcW w:w="1328" w:type="pct"/>
            <w:gridSpan w:val="3"/>
            <w:shd w:val="clear" w:color="auto" w:fill="FFFFFF"/>
          </w:tcPr>
          <w:p w14:paraId="30A0EA56" w14:textId="77777777" w:rsidR="00104A69" w:rsidRPr="007A4158" w:rsidRDefault="00104A69" w:rsidP="00104A69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72" w:type="pct"/>
            <w:shd w:val="clear" w:color="auto" w:fill="FFFFFF"/>
          </w:tcPr>
          <w:p w14:paraId="284ABB7D" w14:textId="77777777" w:rsidR="00104A69" w:rsidRPr="009222B7" w:rsidRDefault="00104A69" w:rsidP="00104A69">
            <w:pPr>
              <w:pStyle w:val="Textnormal"/>
              <w:spacing w:after="0"/>
              <w:rPr>
                <w:sz w:val="4"/>
              </w:rPr>
            </w:pPr>
          </w:p>
        </w:tc>
      </w:tr>
      <w:tr w:rsidR="00104A69" w:rsidRPr="009222B7" w14:paraId="3F336022" w14:textId="77777777" w:rsidTr="00EA4F07">
        <w:tc>
          <w:tcPr>
            <w:tcW w:w="1328" w:type="pct"/>
            <w:gridSpan w:val="3"/>
            <w:shd w:val="clear" w:color="auto" w:fill="auto"/>
          </w:tcPr>
          <w:p w14:paraId="740E3A9C" w14:textId="77777777" w:rsidR="00104A69" w:rsidRPr="009222B7" w:rsidRDefault="00104A69" w:rsidP="00104A69">
            <w:pPr>
              <w:pStyle w:val="Textnormal"/>
              <w:spacing w:after="0"/>
            </w:pPr>
            <w:r>
              <w:t>Rechtform der Firma und Eigentumsverhältnisse</w:t>
            </w:r>
            <w:r w:rsidRPr="009222B7">
              <w:t>:</w:t>
            </w:r>
          </w:p>
        </w:tc>
        <w:tc>
          <w:tcPr>
            <w:tcW w:w="3672" w:type="pct"/>
            <w:shd w:val="clear" w:color="auto" w:fill="D9D9D9"/>
          </w:tcPr>
          <w:p w14:paraId="60EB5547" w14:textId="77777777" w:rsidR="00104A69" w:rsidRPr="009222B7" w:rsidRDefault="00104A69" w:rsidP="00104A69">
            <w:pPr>
              <w:pStyle w:val="Textnormal"/>
              <w:spacing w:after="0"/>
            </w:pPr>
          </w:p>
        </w:tc>
      </w:tr>
      <w:tr w:rsidR="00104A69" w:rsidRPr="00D071D8" w14:paraId="0D98E8D3" w14:textId="77777777" w:rsidTr="00EA4F07">
        <w:tc>
          <w:tcPr>
            <w:tcW w:w="1328" w:type="pct"/>
            <w:gridSpan w:val="3"/>
            <w:shd w:val="clear" w:color="auto" w:fill="auto"/>
          </w:tcPr>
          <w:p w14:paraId="30FBBBF0" w14:textId="77777777" w:rsidR="00104A69" w:rsidRPr="00D071D8" w:rsidRDefault="00104A69" w:rsidP="00104A69">
            <w:pPr>
              <w:pStyle w:val="Textnormal"/>
              <w:spacing w:after="0"/>
              <w:rPr>
                <w:sz w:val="6"/>
              </w:rPr>
            </w:pPr>
          </w:p>
        </w:tc>
        <w:tc>
          <w:tcPr>
            <w:tcW w:w="3672" w:type="pct"/>
            <w:shd w:val="clear" w:color="auto" w:fill="auto"/>
          </w:tcPr>
          <w:p w14:paraId="4465B9E2" w14:textId="77777777" w:rsidR="00104A69" w:rsidRPr="00D071D8" w:rsidRDefault="00104A69" w:rsidP="00104A69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14:paraId="7483E927" w14:textId="77777777" w:rsidTr="00EA4F07">
        <w:tc>
          <w:tcPr>
            <w:tcW w:w="1328" w:type="pct"/>
            <w:gridSpan w:val="3"/>
            <w:shd w:val="clear" w:color="auto" w:fill="auto"/>
          </w:tcPr>
          <w:p w14:paraId="3E289256" w14:textId="77777777" w:rsidR="00104A69" w:rsidRPr="009222B7" w:rsidRDefault="00104A69" w:rsidP="00104A69">
            <w:pPr>
              <w:pStyle w:val="Textnormal"/>
              <w:spacing w:after="0"/>
            </w:pPr>
            <w:r w:rsidRPr="008F2C19">
              <w:t>Firma bestehend seit:</w:t>
            </w:r>
          </w:p>
        </w:tc>
        <w:tc>
          <w:tcPr>
            <w:tcW w:w="3672" w:type="pct"/>
            <w:shd w:val="clear" w:color="auto" w:fill="D9D9D9"/>
          </w:tcPr>
          <w:p w14:paraId="3582C31C" w14:textId="77777777" w:rsidR="00104A69" w:rsidRPr="009222B7" w:rsidRDefault="00104A69" w:rsidP="00104A69">
            <w:pPr>
              <w:pStyle w:val="Textnormal"/>
              <w:spacing w:after="0"/>
            </w:pPr>
          </w:p>
        </w:tc>
      </w:tr>
      <w:tr w:rsidR="00104A69" w:rsidRPr="009222B7" w14:paraId="7405B348" w14:textId="77777777" w:rsidTr="00EA4F07">
        <w:trPr>
          <w:trHeight w:val="86"/>
        </w:trPr>
        <w:tc>
          <w:tcPr>
            <w:tcW w:w="1328" w:type="pct"/>
            <w:gridSpan w:val="3"/>
            <w:shd w:val="clear" w:color="auto" w:fill="auto"/>
          </w:tcPr>
          <w:p w14:paraId="03947129" w14:textId="77777777" w:rsidR="00104A69" w:rsidRPr="00D071D8" w:rsidRDefault="00104A69" w:rsidP="00104A69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72" w:type="pct"/>
            <w:shd w:val="clear" w:color="auto" w:fill="auto"/>
          </w:tcPr>
          <w:p w14:paraId="70C5EC43" w14:textId="77777777" w:rsidR="00104A69" w:rsidRPr="00D071D8" w:rsidRDefault="00104A69" w:rsidP="00104A69">
            <w:pPr>
              <w:pStyle w:val="Textnormal"/>
              <w:spacing w:after="0"/>
              <w:rPr>
                <w:sz w:val="4"/>
              </w:rPr>
            </w:pPr>
          </w:p>
        </w:tc>
      </w:tr>
      <w:tr w:rsidR="00104A69" w:rsidRPr="009222B7" w14:paraId="52EAE3DB" w14:textId="77777777" w:rsidTr="00EA4F07">
        <w:tc>
          <w:tcPr>
            <w:tcW w:w="1328" w:type="pct"/>
            <w:gridSpan w:val="3"/>
            <w:shd w:val="clear" w:color="auto" w:fill="auto"/>
          </w:tcPr>
          <w:p w14:paraId="19BBD58F" w14:textId="77777777" w:rsidR="00104A69" w:rsidRPr="009222B7" w:rsidRDefault="00104A69" w:rsidP="00104A69">
            <w:pPr>
              <w:pStyle w:val="Textnormal"/>
              <w:spacing w:after="0"/>
            </w:pPr>
            <w:r w:rsidRPr="009222B7">
              <w:t>Tätigkeitsbereich:</w:t>
            </w:r>
          </w:p>
        </w:tc>
        <w:tc>
          <w:tcPr>
            <w:tcW w:w="3672" w:type="pct"/>
            <w:shd w:val="clear" w:color="auto" w:fill="D9D9D9"/>
          </w:tcPr>
          <w:p w14:paraId="304CB735" w14:textId="77777777" w:rsidR="00104A69" w:rsidRDefault="00104A69" w:rsidP="00104A69">
            <w:pPr>
              <w:pStyle w:val="Textnormal"/>
              <w:spacing w:after="0"/>
              <w:rPr>
                <w:bCs/>
              </w:rPr>
            </w:pPr>
          </w:p>
          <w:p w14:paraId="55FC80ED" w14:textId="4F37F206" w:rsidR="00F87728" w:rsidRPr="00C93F17" w:rsidRDefault="00F87728" w:rsidP="00104A69">
            <w:pPr>
              <w:pStyle w:val="Textnormal"/>
              <w:spacing w:after="0"/>
              <w:rPr>
                <w:bCs/>
              </w:rPr>
            </w:pPr>
          </w:p>
        </w:tc>
      </w:tr>
      <w:tr w:rsidR="00104A69" w:rsidRPr="009222B7" w14:paraId="2383D14F" w14:textId="77777777" w:rsidTr="00EA4F07">
        <w:tc>
          <w:tcPr>
            <w:tcW w:w="5000" w:type="pct"/>
            <w:gridSpan w:val="4"/>
            <w:shd w:val="clear" w:color="auto" w:fill="FFFFFF"/>
          </w:tcPr>
          <w:p w14:paraId="183427A5" w14:textId="77777777" w:rsidR="00104A69" w:rsidRPr="009222B7" w:rsidRDefault="00104A69" w:rsidP="00104A69">
            <w:pPr>
              <w:pStyle w:val="Textnormal"/>
              <w:spacing w:after="0"/>
            </w:pPr>
            <w:r w:rsidRPr="009222B7">
              <w:t>Firmeneigenes, festangestelltes Betriebspersonal / Kapazität:</w:t>
            </w:r>
          </w:p>
          <w:p w14:paraId="23E1ABAD" w14:textId="77777777" w:rsidR="00104A69" w:rsidRPr="009222B7" w:rsidRDefault="00104A69" w:rsidP="00104A69">
            <w:pPr>
              <w:pStyle w:val="Textnormal"/>
              <w:spacing w:after="0"/>
            </w:pPr>
            <w:r w:rsidRPr="009222B7">
              <w:rPr>
                <w:sz w:val="16"/>
              </w:rPr>
              <w:t>(nur im Bereich der ausgeschriebenen Leistung)</w:t>
            </w:r>
          </w:p>
        </w:tc>
      </w:tr>
      <w:tr w:rsidR="00104A69" w14:paraId="222D00E3" w14:textId="77777777" w:rsidTr="00EA4F07">
        <w:tc>
          <w:tcPr>
            <w:tcW w:w="1328" w:type="pct"/>
            <w:gridSpan w:val="3"/>
            <w:shd w:val="clear" w:color="auto" w:fill="auto"/>
          </w:tcPr>
          <w:p w14:paraId="130185CA" w14:textId="77777777" w:rsidR="00104A69" w:rsidRPr="009222B7" w:rsidRDefault="00104A69" w:rsidP="00104A69">
            <w:pPr>
              <w:pStyle w:val="Textnormal"/>
              <w:spacing w:after="0"/>
            </w:pPr>
            <w:r w:rsidRPr="009222B7">
              <w:t>Anzahl:</w:t>
            </w:r>
          </w:p>
        </w:tc>
        <w:tc>
          <w:tcPr>
            <w:tcW w:w="3672" w:type="pct"/>
            <w:shd w:val="clear" w:color="auto" w:fill="FFFFFF"/>
          </w:tcPr>
          <w:p w14:paraId="3C7651CD" w14:textId="77777777" w:rsidR="00104A69" w:rsidRPr="009222B7" w:rsidRDefault="00104A69" w:rsidP="00104A69">
            <w:pPr>
              <w:pStyle w:val="Textnormal"/>
              <w:spacing w:after="0"/>
            </w:pPr>
            <w:r w:rsidRPr="009222B7">
              <w:t>Funktion und</w:t>
            </w:r>
            <w:r>
              <w:t xml:space="preserve"> </w:t>
            </w:r>
            <w:r w:rsidRPr="009222B7">
              <w:t>/</w:t>
            </w:r>
            <w:r>
              <w:t xml:space="preserve"> </w:t>
            </w:r>
            <w:r w:rsidRPr="009222B7">
              <w:t>oder Ausbildung</w:t>
            </w:r>
          </w:p>
        </w:tc>
      </w:tr>
      <w:tr w:rsidR="00104A69" w14:paraId="55496EF9" w14:textId="77777777" w:rsidTr="00EA4F07">
        <w:tc>
          <w:tcPr>
            <w:tcW w:w="664" w:type="pct"/>
            <w:shd w:val="clear" w:color="auto" w:fill="auto"/>
          </w:tcPr>
          <w:p w14:paraId="3387CF05" w14:textId="77777777" w:rsidR="00104A69" w:rsidRPr="009222B7" w:rsidRDefault="00104A69" w:rsidP="00104A69">
            <w:pPr>
              <w:pStyle w:val="Textnormal"/>
              <w:spacing w:after="0"/>
            </w:pPr>
          </w:p>
        </w:tc>
        <w:tc>
          <w:tcPr>
            <w:tcW w:w="407" w:type="pct"/>
            <w:shd w:val="clear" w:color="auto" w:fill="D9D9D9"/>
          </w:tcPr>
          <w:p w14:paraId="7C1DC263" w14:textId="77777777" w:rsidR="00104A69" w:rsidRPr="009222B7" w:rsidRDefault="00104A69" w:rsidP="00104A69">
            <w:pPr>
              <w:pStyle w:val="Textnormal"/>
              <w:spacing w:after="0"/>
            </w:pPr>
          </w:p>
        </w:tc>
        <w:tc>
          <w:tcPr>
            <w:tcW w:w="257" w:type="pct"/>
            <w:shd w:val="clear" w:color="auto" w:fill="auto"/>
          </w:tcPr>
          <w:p w14:paraId="1CB74C6C" w14:textId="77777777" w:rsidR="00104A69" w:rsidRPr="009222B7" w:rsidRDefault="00104A69" w:rsidP="00104A69">
            <w:pPr>
              <w:pStyle w:val="Textnormal"/>
              <w:spacing w:after="0"/>
            </w:pPr>
          </w:p>
        </w:tc>
        <w:tc>
          <w:tcPr>
            <w:tcW w:w="3672" w:type="pct"/>
            <w:shd w:val="clear" w:color="auto" w:fill="D9D9D9"/>
          </w:tcPr>
          <w:p w14:paraId="3EFB99D6" w14:textId="77777777" w:rsidR="00104A69" w:rsidRPr="009222B7" w:rsidRDefault="00104A69" w:rsidP="00104A69">
            <w:pPr>
              <w:pStyle w:val="Textnormal"/>
              <w:spacing w:after="0"/>
            </w:pPr>
          </w:p>
        </w:tc>
      </w:tr>
      <w:tr w:rsidR="00104A69" w14:paraId="5CD28702" w14:textId="77777777" w:rsidTr="00EA4F07">
        <w:tc>
          <w:tcPr>
            <w:tcW w:w="1328" w:type="pct"/>
            <w:gridSpan w:val="3"/>
            <w:shd w:val="clear" w:color="auto" w:fill="FFFFFF"/>
          </w:tcPr>
          <w:p w14:paraId="7D332430" w14:textId="77777777" w:rsidR="00104A69" w:rsidRPr="009222B7" w:rsidRDefault="00104A69" w:rsidP="00104A69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72" w:type="pct"/>
            <w:shd w:val="clear" w:color="auto" w:fill="FFFFFF"/>
          </w:tcPr>
          <w:p w14:paraId="2E004E8F" w14:textId="77777777" w:rsidR="00104A69" w:rsidRPr="00F0099E" w:rsidRDefault="00104A69" w:rsidP="00104A69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14:paraId="0814ED75" w14:textId="77777777" w:rsidTr="00EA4F07">
        <w:tc>
          <w:tcPr>
            <w:tcW w:w="664" w:type="pct"/>
            <w:shd w:val="clear" w:color="auto" w:fill="auto"/>
          </w:tcPr>
          <w:p w14:paraId="1392475F" w14:textId="77777777" w:rsidR="00104A69" w:rsidRPr="009222B7" w:rsidRDefault="00104A69" w:rsidP="00104A69">
            <w:pPr>
              <w:pStyle w:val="Textnormal"/>
              <w:spacing w:after="0"/>
            </w:pPr>
          </w:p>
        </w:tc>
        <w:tc>
          <w:tcPr>
            <w:tcW w:w="407" w:type="pct"/>
            <w:shd w:val="clear" w:color="auto" w:fill="D9D9D9"/>
          </w:tcPr>
          <w:p w14:paraId="6DC8D3B6" w14:textId="77777777" w:rsidR="00104A69" w:rsidRPr="009222B7" w:rsidRDefault="00104A69" w:rsidP="00104A69">
            <w:pPr>
              <w:pStyle w:val="Textnormal"/>
              <w:spacing w:after="0"/>
            </w:pPr>
          </w:p>
        </w:tc>
        <w:tc>
          <w:tcPr>
            <w:tcW w:w="257" w:type="pct"/>
            <w:shd w:val="clear" w:color="auto" w:fill="auto"/>
          </w:tcPr>
          <w:p w14:paraId="4C6EE2E7" w14:textId="77777777" w:rsidR="00104A69" w:rsidRPr="009222B7" w:rsidRDefault="00104A69" w:rsidP="00104A69">
            <w:pPr>
              <w:pStyle w:val="Textnormal"/>
              <w:spacing w:after="0"/>
            </w:pPr>
          </w:p>
        </w:tc>
        <w:tc>
          <w:tcPr>
            <w:tcW w:w="3672" w:type="pct"/>
            <w:shd w:val="clear" w:color="auto" w:fill="D9D9D9"/>
          </w:tcPr>
          <w:p w14:paraId="5503A670" w14:textId="77777777" w:rsidR="00104A69" w:rsidRPr="009222B7" w:rsidRDefault="00104A69" w:rsidP="00104A69">
            <w:pPr>
              <w:pStyle w:val="Textnormal"/>
              <w:spacing w:after="0"/>
            </w:pPr>
          </w:p>
        </w:tc>
      </w:tr>
      <w:tr w:rsidR="00104A69" w14:paraId="668B8DEC" w14:textId="77777777" w:rsidTr="00EA4F07">
        <w:tc>
          <w:tcPr>
            <w:tcW w:w="1328" w:type="pct"/>
            <w:gridSpan w:val="3"/>
            <w:shd w:val="clear" w:color="auto" w:fill="auto"/>
          </w:tcPr>
          <w:p w14:paraId="25E66205" w14:textId="77777777" w:rsidR="00104A69" w:rsidRPr="009222B7" w:rsidRDefault="00104A69" w:rsidP="00104A69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72" w:type="pct"/>
            <w:shd w:val="clear" w:color="auto" w:fill="FFFFFF"/>
          </w:tcPr>
          <w:p w14:paraId="124B1C5B" w14:textId="77777777" w:rsidR="00104A69" w:rsidRPr="00F0099E" w:rsidRDefault="00104A69" w:rsidP="00104A69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14:paraId="3F36239E" w14:textId="77777777" w:rsidTr="00EA4F07">
        <w:tc>
          <w:tcPr>
            <w:tcW w:w="664" w:type="pct"/>
            <w:shd w:val="clear" w:color="auto" w:fill="auto"/>
          </w:tcPr>
          <w:p w14:paraId="12D07FC9" w14:textId="77777777" w:rsidR="00104A69" w:rsidRPr="009222B7" w:rsidRDefault="00104A69" w:rsidP="00104A69">
            <w:pPr>
              <w:pStyle w:val="Textnormal"/>
              <w:spacing w:after="0"/>
            </w:pPr>
          </w:p>
        </w:tc>
        <w:tc>
          <w:tcPr>
            <w:tcW w:w="407" w:type="pct"/>
            <w:shd w:val="clear" w:color="auto" w:fill="D9D9D9"/>
          </w:tcPr>
          <w:p w14:paraId="63C30ED2" w14:textId="77777777" w:rsidR="00104A69" w:rsidRPr="009222B7" w:rsidRDefault="00104A69" w:rsidP="00104A69">
            <w:pPr>
              <w:pStyle w:val="Textnormal"/>
              <w:spacing w:after="0"/>
            </w:pPr>
          </w:p>
        </w:tc>
        <w:tc>
          <w:tcPr>
            <w:tcW w:w="257" w:type="pct"/>
            <w:shd w:val="clear" w:color="auto" w:fill="auto"/>
          </w:tcPr>
          <w:p w14:paraId="4D1C6F19" w14:textId="77777777" w:rsidR="00104A69" w:rsidRPr="009222B7" w:rsidRDefault="00104A69" w:rsidP="00104A69">
            <w:pPr>
              <w:pStyle w:val="Textnormal"/>
              <w:spacing w:after="0"/>
            </w:pPr>
          </w:p>
        </w:tc>
        <w:tc>
          <w:tcPr>
            <w:tcW w:w="3672" w:type="pct"/>
            <w:shd w:val="clear" w:color="auto" w:fill="D9D9D9"/>
          </w:tcPr>
          <w:p w14:paraId="56DEDFA2" w14:textId="77777777" w:rsidR="00104A69" w:rsidRPr="009222B7" w:rsidRDefault="00104A69" w:rsidP="00104A69">
            <w:pPr>
              <w:pStyle w:val="Textnormal"/>
              <w:spacing w:after="0"/>
            </w:pPr>
          </w:p>
        </w:tc>
      </w:tr>
      <w:tr w:rsidR="00104A69" w14:paraId="11B4E5DC" w14:textId="77777777" w:rsidTr="00EA4F07">
        <w:tc>
          <w:tcPr>
            <w:tcW w:w="1328" w:type="pct"/>
            <w:gridSpan w:val="3"/>
            <w:shd w:val="clear" w:color="auto" w:fill="auto"/>
          </w:tcPr>
          <w:p w14:paraId="1B012F1B" w14:textId="77777777" w:rsidR="00104A69" w:rsidRPr="009222B7" w:rsidRDefault="00104A69" w:rsidP="00104A69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72" w:type="pct"/>
            <w:shd w:val="clear" w:color="auto" w:fill="FFFFFF"/>
          </w:tcPr>
          <w:p w14:paraId="1778D5F5" w14:textId="77777777" w:rsidR="00104A69" w:rsidRPr="00F0099E" w:rsidRDefault="00104A69" w:rsidP="00104A69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14:paraId="1C60A905" w14:textId="77777777" w:rsidTr="00EA4F07">
        <w:tc>
          <w:tcPr>
            <w:tcW w:w="664" w:type="pct"/>
            <w:shd w:val="clear" w:color="auto" w:fill="auto"/>
          </w:tcPr>
          <w:p w14:paraId="63E2D1D5" w14:textId="77777777" w:rsidR="00104A69" w:rsidRPr="009222B7" w:rsidRDefault="00104A69" w:rsidP="00104A69">
            <w:pPr>
              <w:pStyle w:val="Textnormal"/>
              <w:spacing w:after="0"/>
            </w:pPr>
          </w:p>
        </w:tc>
        <w:tc>
          <w:tcPr>
            <w:tcW w:w="407" w:type="pct"/>
            <w:shd w:val="clear" w:color="auto" w:fill="D9D9D9"/>
          </w:tcPr>
          <w:p w14:paraId="0F98B8F7" w14:textId="77777777" w:rsidR="00104A69" w:rsidRPr="009222B7" w:rsidRDefault="00104A69" w:rsidP="00104A69">
            <w:pPr>
              <w:pStyle w:val="Textnormal"/>
              <w:spacing w:after="0"/>
            </w:pPr>
          </w:p>
        </w:tc>
        <w:tc>
          <w:tcPr>
            <w:tcW w:w="257" w:type="pct"/>
            <w:shd w:val="clear" w:color="auto" w:fill="auto"/>
          </w:tcPr>
          <w:p w14:paraId="70FC9460" w14:textId="77777777" w:rsidR="00104A69" w:rsidRPr="009222B7" w:rsidRDefault="00104A69" w:rsidP="00104A69">
            <w:pPr>
              <w:pStyle w:val="Textnormal"/>
              <w:spacing w:after="0"/>
            </w:pPr>
          </w:p>
        </w:tc>
        <w:tc>
          <w:tcPr>
            <w:tcW w:w="3672" w:type="pct"/>
            <w:shd w:val="clear" w:color="auto" w:fill="D9D9D9"/>
          </w:tcPr>
          <w:p w14:paraId="24D50D01" w14:textId="77777777" w:rsidR="00104A69" w:rsidRPr="009222B7" w:rsidRDefault="00104A69" w:rsidP="00104A69">
            <w:pPr>
              <w:pStyle w:val="Textnormal"/>
              <w:spacing w:after="0"/>
            </w:pPr>
          </w:p>
        </w:tc>
      </w:tr>
      <w:tr w:rsidR="00104A69" w14:paraId="5ED69756" w14:textId="77777777" w:rsidTr="00EA4F07">
        <w:tc>
          <w:tcPr>
            <w:tcW w:w="1328" w:type="pct"/>
            <w:gridSpan w:val="3"/>
            <w:shd w:val="clear" w:color="auto" w:fill="auto"/>
          </w:tcPr>
          <w:p w14:paraId="26171C61" w14:textId="77777777" w:rsidR="00104A69" w:rsidRPr="009222B7" w:rsidRDefault="00104A69" w:rsidP="00104A69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72" w:type="pct"/>
            <w:shd w:val="clear" w:color="auto" w:fill="FFFFFF"/>
          </w:tcPr>
          <w:p w14:paraId="5FA883D6" w14:textId="77777777" w:rsidR="00104A69" w:rsidRPr="00F0099E" w:rsidRDefault="00104A69" w:rsidP="00104A69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14:paraId="1EC4AA08" w14:textId="77777777" w:rsidTr="00EA4F07">
        <w:tc>
          <w:tcPr>
            <w:tcW w:w="664" w:type="pct"/>
            <w:shd w:val="clear" w:color="auto" w:fill="auto"/>
          </w:tcPr>
          <w:p w14:paraId="69789BFA" w14:textId="77777777" w:rsidR="00104A69" w:rsidRPr="009222B7" w:rsidRDefault="00104A69" w:rsidP="00104A69">
            <w:pPr>
              <w:pStyle w:val="Textnormal"/>
              <w:spacing w:after="0"/>
            </w:pPr>
          </w:p>
        </w:tc>
        <w:tc>
          <w:tcPr>
            <w:tcW w:w="407" w:type="pct"/>
            <w:shd w:val="clear" w:color="auto" w:fill="D9D9D9"/>
          </w:tcPr>
          <w:p w14:paraId="5304A893" w14:textId="77777777" w:rsidR="00104A69" w:rsidRPr="009222B7" w:rsidRDefault="00104A69" w:rsidP="00104A69">
            <w:pPr>
              <w:pStyle w:val="Textnormal"/>
              <w:spacing w:after="0"/>
            </w:pPr>
          </w:p>
        </w:tc>
        <w:tc>
          <w:tcPr>
            <w:tcW w:w="257" w:type="pct"/>
            <w:shd w:val="clear" w:color="auto" w:fill="auto"/>
          </w:tcPr>
          <w:p w14:paraId="74C3F8AC" w14:textId="77777777" w:rsidR="00104A69" w:rsidRPr="009222B7" w:rsidRDefault="00104A69" w:rsidP="00104A69">
            <w:pPr>
              <w:pStyle w:val="Textnormal"/>
              <w:spacing w:after="0"/>
            </w:pPr>
          </w:p>
        </w:tc>
        <w:tc>
          <w:tcPr>
            <w:tcW w:w="3672" w:type="pct"/>
            <w:shd w:val="clear" w:color="auto" w:fill="D9D9D9"/>
          </w:tcPr>
          <w:p w14:paraId="1D27E68E" w14:textId="77777777" w:rsidR="00104A69" w:rsidRPr="009222B7" w:rsidRDefault="00104A69" w:rsidP="00104A69">
            <w:pPr>
              <w:pStyle w:val="Textnormal"/>
              <w:spacing w:after="0"/>
            </w:pPr>
          </w:p>
        </w:tc>
      </w:tr>
      <w:tr w:rsidR="00104A69" w14:paraId="5E724234" w14:textId="77777777" w:rsidTr="00EA4F07">
        <w:tc>
          <w:tcPr>
            <w:tcW w:w="1328" w:type="pct"/>
            <w:gridSpan w:val="3"/>
            <w:shd w:val="clear" w:color="auto" w:fill="FFFFFF"/>
          </w:tcPr>
          <w:p w14:paraId="79BBC394" w14:textId="77777777" w:rsidR="00104A69" w:rsidRPr="009222B7" w:rsidRDefault="00104A69" w:rsidP="00104A69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72" w:type="pct"/>
            <w:shd w:val="clear" w:color="auto" w:fill="FFFFFF"/>
          </w:tcPr>
          <w:p w14:paraId="334AFA54" w14:textId="77777777" w:rsidR="00104A69" w:rsidRPr="00F0099E" w:rsidRDefault="00104A69" w:rsidP="00104A69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14:paraId="60A7FEF8" w14:textId="77777777" w:rsidTr="00EA4F07">
        <w:tc>
          <w:tcPr>
            <w:tcW w:w="1328" w:type="pct"/>
            <w:gridSpan w:val="3"/>
            <w:shd w:val="clear" w:color="auto" w:fill="FFFFFF"/>
          </w:tcPr>
          <w:p w14:paraId="6062AEFD" w14:textId="77777777" w:rsidR="00104A69" w:rsidRPr="009222B7" w:rsidRDefault="00104A69" w:rsidP="00104A69">
            <w:pPr>
              <w:pStyle w:val="Textnormal"/>
              <w:spacing w:after="0"/>
            </w:pPr>
          </w:p>
        </w:tc>
        <w:tc>
          <w:tcPr>
            <w:tcW w:w="3672" w:type="pct"/>
            <w:shd w:val="clear" w:color="auto" w:fill="FFFFFF"/>
          </w:tcPr>
          <w:p w14:paraId="44E0018B" w14:textId="77777777" w:rsidR="00104A69" w:rsidRPr="009222B7" w:rsidRDefault="00104A69" w:rsidP="00104A69">
            <w:pPr>
              <w:pStyle w:val="Textnormal"/>
              <w:spacing w:after="0"/>
            </w:pPr>
          </w:p>
        </w:tc>
      </w:tr>
      <w:tr w:rsidR="00104A69" w14:paraId="59EBB170" w14:textId="77777777" w:rsidTr="00EA4F07">
        <w:tc>
          <w:tcPr>
            <w:tcW w:w="5000" w:type="pct"/>
            <w:gridSpan w:val="4"/>
            <w:shd w:val="clear" w:color="auto" w:fill="auto"/>
          </w:tcPr>
          <w:p w14:paraId="27ED6941" w14:textId="77777777" w:rsidR="00104A69" w:rsidRPr="009222B7" w:rsidRDefault="00104A69" w:rsidP="00104A69">
            <w:pPr>
              <w:pStyle w:val="Textnormal"/>
              <w:spacing w:after="0"/>
            </w:pPr>
            <w:r w:rsidRPr="009222B7">
              <w:t>Umsatz der Firma im Tätigkeitsbereich der ausgeschriebenen Leistung in den letzten drei Jahren</w:t>
            </w:r>
            <w:r>
              <w:t>:</w:t>
            </w:r>
          </w:p>
        </w:tc>
      </w:tr>
      <w:tr w:rsidR="00104A69" w14:paraId="21CC7C10" w14:textId="77777777" w:rsidTr="00EA4F07">
        <w:tc>
          <w:tcPr>
            <w:tcW w:w="1328" w:type="pct"/>
            <w:gridSpan w:val="3"/>
            <w:shd w:val="clear" w:color="auto" w:fill="auto"/>
          </w:tcPr>
          <w:p w14:paraId="4202F2D3" w14:textId="77777777" w:rsidR="00104A69" w:rsidRPr="009222B7" w:rsidRDefault="00104A69" w:rsidP="00104A69">
            <w:pPr>
              <w:pStyle w:val="Textnormal"/>
              <w:spacing w:after="0"/>
            </w:pPr>
            <w:r w:rsidRPr="009222B7">
              <w:t>Jahr:</w:t>
            </w:r>
          </w:p>
        </w:tc>
        <w:tc>
          <w:tcPr>
            <w:tcW w:w="3672" w:type="pct"/>
            <w:shd w:val="clear" w:color="auto" w:fill="D9D9D9"/>
          </w:tcPr>
          <w:p w14:paraId="062A5A07" w14:textId="77777777" w:rsidR="00104A69" w:rsidRPr="009222B7" w:rsidRDefault="00104A69" w:rsidP="00104A69">
            <w:pPr>
              <w:pStyle w:val="Textnormal"/>
              <w:spacing w:after="0"/>
            </w:pPr>
          </w:p>
        </w:tc>
      </w:tr>
      <w:tr w:rsidR="00104A69" w14:paraId="285058DF" w14:textId="77777777" w:rsidTr="00EA4F07">
        <w:tc>
          <w:tcPr>
            <w:tcW w:w="1328" w:type="pct"/>
            <w:gridSpan w:val="3"/>
            <w:shd w:val="clear" w:color="auto" w:fill="FFFFFF"/>
          </w:tcPr>
          <w:p w14:paraId="3CC02A29" w14:textId="77777777" w:rsidR="00104A69" w:rsidRPr="009222B7" w:rsidRDefault="00104A69" w:rsidP="00104A69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72" w:type="pct"/>
            <w:shd w:val="clear" w:color="auto" w:fill="FFFFFF"/>
          </w:tcPr>
          <w:p w14:paraId="331E3126" w14:textId="77777777" w:rsidR="00104A69" w:rsidRPr="00F0099E" w:rsidRDefault="00104A69" w:rsidP="00104A69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14:paraId="3AE3CF6F" w14:textId="77777777" w:rsidTr="00EA4F07">
        <w:tc>
          <w:tcPr>
            <w:tcW w:w="1328" w:type="pct"/>
            <w:gridSpan w:val="3"/>
            <w:shd w:val="clear" w:color="auto" w:fill="auto"/>
          </w:tcPr>
          <w:p w14:paraId="2D6E233A" w14:textId="77777777" w:rsidR="00104A69" w:rsidRPr="009222B7" w:rsidRDefault="00104A69" w:rsidP="00104A69">
            <w:pPr>
              <w:pStyle w:val="Textnormal"/>
              <w:spacing w:after="0"/>
            </w:pPr>
            <w:r w:rsidRPr="009222B7">
              <w:t>Jahr:</w:t>
            </w:r>
          </w:p>
        </w:tc>
        <w:tc>
          <w:tcPr>
            <w:tcW w:w="3672" w:type="pct"/>
            <w:shd w:val="clear" w:color="auto" w:fill="D9D9D9"/>
          </w:tcPr>
          <w:p w14:paraId="754A3518" w14:textId="77777777" w:rsidR="00104A69" w:rsidRPr="0062727A" w:rsidRDefault="00104A69" w:rsidP="00104A69">
            <w:pPr>
              <w:pStyle w:val="Textnormal"/>
              <w:spacing w:after="0"/>
            </w:pPr>
          </w:p>
        </w:tc>
      </w:tr>
      <w:tr w:rsidR="00104A69" w14:paraId="4CEF6AB6" w14:textId="77777777" w:rsidTr="00EA4F07">
        <w:tc>
          <w:tcPr>
            <w:tcW w:w="1328" w:type="pct"/>
            <w:gridSpan w:val="3"/>
            <w:shd w:val="clear" w:color="auto" w:fill="FFFFFF"/>
          </w:tcPr>
          <w:p w14:paraId="50999696" w14:textId="77777777" w:rsidR="00104A69" w:rsidRPr="009222B7" w:rsidRDefault="00104A69" w:rsidP="00104A69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72" w:type="pct"/>
            <w:shd w:val="clear" w:color="auto" w:fill="FFFFFF"/>
          </w:tcPr>
          <w:p w14:paraId="2F32DA5A" w14:textId="77777777" w:rsidR="00104A69" w:rsidRPr="00F0099E" w:rsidRDefault="00104A69" w:rsidP="00104A69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14:paraId="4DCC3D93" w14:textId="77777777" w:rsidTr="00EA4F07">
        <w:tc>
          <w:tcPr>
            <w:tcW w:w="1328" w:type="pct"/>
            <w:gridSpan w:val="3"/>
            <w:shd w:val="clear" w:color="auto" w:fill="auto"/>
          </w:tcPr>
          <w:p w14:paraId="17DDB4EA" w14:textId="77777777" w:rsidR="00104A69" w:rsidRPr="009222B7" w:rsidRDefault="00104A69" w:rsidP="00104A69">
            <w:pPr>
              <w:pStyle w:val="Textnormal"/>
              <w:spacing w:after="0"/>
            </w:pPr>
            <w:r w:rsidRPr="009222B7">
              <w:t>Jahr:</w:t>
            </w:r>
          </w:p>
        </w:tc>
        <w:tc>
          <w:tcPr>
            <w:tcW w:w="3672" w:type="pct"/>
            <w:shd w:val="clear" w:color="auto" w:fill="D9D9D9"/>
          </w:tcPr>
          <w:p w14:paraId="2F7244F5" w14:textId="77777777" w:rsidR="00104A69" w:rsidRPr="009222B7" w:rsidRDefault="00104A69" w:rsidP="00104A69">
            <w:pPr>
              <w:pStyle w:val="Textnormal"/>
              <w:spacing w:after="0"/>
            </w:pPr>
          </w:p>
        </w:tc>
      </w:tr>
      <w:tr w:rsidR="00104A69" w:rsidRPr="0063213F" w14:paraId="0F10F027" w14:textId="77777777" w:rsidTr="00EA4F07">
        <w:tc>
          <w:tcPr>
            <w:tcW w:w="1328" w:type="pct"/>
            <w:gridSpan w:val="3"/>
            <w:shd w:val="clear" w:color="auto" w:fill="auto"/>
          </w:tcPr>
          <w:p w14:paraId="2F6310B0" w14:textId="77777777" w:rsidR="00104A69" w:rsidRPr="0063213F" w:rsidRDefault="00104A69" w:rsidP="00104A69">
            <w:pPr>
              <w:pStyle w:val="Textnormal"/>
              <w:spacing w:after="0"/>
              <w:rPr>
                <w:sz w:val="6"/>
                <w:szCs w:val="6"/>
              </w:rPr>
            </w:pPr>
          </w:p>
        </w:tc>
        <w:tc>
          <w:tcPr>
            <w:tcW w:w="3672" w:type="pct"/>
            <w:shd w:val="clear" w:color="auto" w:fill="auto"/>
          </w:tcPr>
          <w:p w14:paraId="0683F314" w14:textId="77777777" w:rsidR="00104A69" w:rsidRPr="0063213F" w:rsidRDefault="00104A69" w:rsidP="00104A69">
            <w:pPr>
              <w:pStyle w:val="Textnormal"/>
              <w:spacing w:after="0"/>
              <w:rPr>
                <w:sz w:val="6"/>
                <w:szCs w:val="6"/>
              </w:rPr>
            </w:pPr>
          </w:p>
        </w:tc>
      </w:tr>
      <w:tr w:rsidR="00104A69" w:rsidRPr="00C82D43" w14:paraId="7E10725A" w14:textId="77777777" w:rsidTr="00EA4F07">
        <w:tc>
          <w:tcPr>
            <w:tcW w:w="1328" w:type="pct"/>
            <w:gridSpan w:val="3"/>
            <w:shd w:val="clear" w:color="auto" w:fill="auto"/>
          </w:tcPr>
          <w:p w14:paraId="17D9D040" w14:textId="77777777" w:rsidR="00104A69" w:rsidRPr="00C82D43" w:rsidRDefault="00104A69" w:rsidP="00104A69">
            <w:pPr>
              <w:pStyle w:val="Textnormal"/>
              <w:spacing w:after="0"/>
              <w:rPr>
                <w:szCs w:val="22"/>
              </w:rPr>
            </w:pPr>
            <w:r>
              <w:t>Schlüsselpersonen:</w:t>
            </w:r>
          </w:p>
        </w:tc>
        <w:tc>
          <w:tcPr>
            <w:tcW w:w="3672" w:type="pct"/>
            <w:shd w:val="clear" w:color="auto" w:fill="auto"/>
          </w:tcPr>
          <w:p w14:paraId="1A16F70D" w14:textId="77777777" w:rsidR="00104A69" w:rsidRPr="00C82D43" w:rsidRDefault="00104A69" w:rsidP="00104A69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C82D43" w14:paraId="0CBE97E7" w14:textId="77777777" w:rsidTr="00EA4F07">
        <w:tc>
          <w:tcPr>
            <w:tcW w:w="1328" w:type="pct"/>
            <w:gridSpan w:val="3"/>
            <w:shd w:val="clear" w:color="auto" w:fill="auto"/>
          </w:tcPr>
          <w:p w14:paraId="57FFF595" w14:textId="77777777" w:rsidR="00104A69" w:rsidRPr="00C82D43" w:rsidRDefault="00104A69" w:rsidP="00104A69">
            <w:pPr>
              <w:pStyle w:val="Textnormal"/>
              <w:spacing w:after="0"/>
            </w:pPr>
            <w:r>
              <w:t>Name des</w:t>
            </w:r>
            <w:r w:rsidRPr="00C82D43">
              <w:t xml:space="preserve"> </w:t>
            </w:r>
            <w:r>
              <w:t>für das offerierte Projekt vorgesehenen Projektleiters</w:t>
            </w:r>
            <w:r w:rsidRPr="00C82D43">
              <w:t>:</w:t>
            </w:r>
          </w:p>
        </w:tc>
        <w:tc>
          <w:tcPr>
            <w:tcW w:w="3672" w:type="pct"/>
            <w:shd w:val="clear" w:color="auto" w:fill="D9D9D9"/>
          </w:tcPr>
          <w:p w14:paraId="117D3DF5" w14:textId="77777777" w:rsidR="00104A69" w:rsidRPr="00C82D43" w:rsidRDefault="00104A69" w:rsidP="00104A69">
            <w:pPr>
              <w:pStyle w:val="Textnormal"/>
              <w:spacing w:after="0"/>
            </w:pPr>
          </w:p>
        </w:tc>
      </w:tr>
      <w:tr w:rsidR="00104A69" w:rsidRPr="00C82D43" w14:paraId="0E15B0F8" w14:textId="77777777" w:rsidTr="00EA4F07">
        <w:tc>
          <w:tcPr>
            <w:tcW w:w="1328" w:type="pct"/>
            <w:gridSpan w:val="3"/>
            <w:shd w:val="clear" w:color="auto" w:fill="auto"/>
          </w:tcPr>
          <w:p w14:paraId="06D63FBB" w14:textId="77777777" w:rsidR="00104A69" w:rsidRPr="00C82D43" w:rsidRDefault="00104A69" w:rsidP="00104A69">
            <w:pPr>
              <w:pStyle w:val="Textnormal"/>
              <w:spacing w:after="0"/>
              <w:rPr>
                <w:sz w:val="6"/>
              </w:rPr>
            </w:pPr>
          </w:p>
        </w:tc>
        <w:tc>
          <w:tcPr>
            <w:tcW w:w="3672" w:type="pct"/>
            <w:shd w:val="clear" w:color="auto" w:fill="auto"/>
          </w:tcPr>
          <w:p w14:paraId="64578EFF" w14:textId="77777777" w:rsidR="00104A69" w:rsidRPr="00C82D43" w:rsidRDefault="00104A69" w:rsidP="00104A69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C82D43" w14:paraId="42F2A872" w14:textId="77777777" w:rsidTr="00EA4F07">
        <w:tc>
          <w:tcPr>
            <w:tcW w:w="1328" w:type="pct"/>
            <w:gridSpan w:val="3"/>
            <w:shd w:val="clear" w:color="auto" w:fill="auto"/>
          </w:tcPr>
          <w:p w14:paraId="7132D5E2" w14:textId="77777777" w:rsidR="00104A69" w:rsidRPr="00C82D43" w:rsidRDefault="00104A69" w:rsidP="00104A69">
            <w:pPr>
              <w:pStyle w:val="Textnormal"/>
              <w:spacing w:after="0"/>
            </w:pPr>
            <w:r>
              <w:t>Name des</w:t>
            </w:r>
            <w:r w:rsidRPr="00C82D43">
              <w:t xml:space="preserve"> </w:t>
            </w:r>
            <w:r>
              <w:t>für das offerierte Projekt vorgesehenen Bauleiters</w:t>
            </w:r>
            <w:r w:rsidRPr="00C82D43">
              <w:t>:</w:t>
            </w:r>
          </w:p>
        </w:tc>
        <w:tc>
          <w:tcPr>
            <w:tcW w:w="3672" w:type="pct"/>
            <w:shd w:val="clear" w:color="auto" w:fill="D9D9D9"/>
          </w:tcPr>
          <w:p w14:paraId="46443D5B" w14:textId="77777777" w:rsidR="00104A69" w:rsidRPr="00C82D43" w:rsidRDefault="00104A69" w:rsidP="00104A69">
            <w:pPr>
              <w:pStyle w:val="Textnormal"/>
              <w:spacing w:after="0"/>
            </w:pPr>
          </w:p>
        </w:tc>
      </w:tr>
    </w:tbl>
    <w:p w14:paraId="0B9CFE8C" w14:textId="77777777" w:rsidR="00DF48C0" w:rsidRDefault="00DF48C0">
      <w:r>
        <w:br w:type="page"/>
      </w:r>
    </w:p>
    <w:p w14:paraId="3E069F84" w14:textId="4D45CF30" w:rsidR="00104A69" w:rsidRPr="00F25E3C" w:rsidRDefault="00104A69" w:rsidP="00DF48C0">
      <w:pPr>
        <w:pStyle w:val="berschrift3"/>
      </w:pPr>
      <w:r w:rsidRPr="00F25E3C">
        <w:lastRenderedPageBreak/>
        <w:t>Subplaner</w:t>
      </w:r>
      <w:r>
        <w:t xml:space="preserve"> 1</w:t>
      </w:r>
      <w:r w:rsidRPr="00F25E3C">
        <w:t>:</w:t>
      </w:r>
    </w:p>
    <w:tbl>
      <w:tblPr>
        <w:tblW w:w="4591" w:type="pct"/>
        <w:tblInd w:w="817" w:type="dxa"/>
        <w:tblLook w:val="04A0" w:firstRow="1" w:lastRow="0" w:firstColumn="1" w:lastColumn="0" w:noHBand="0" w:noVBand="1"/>
      </w:tblPr>
      <w:tblGrid>
        <w:gridCol w:w="1104"/>
        <w:gridCol w:w="680"/>
        <w:gridCol w:w="427"/>
        <w:gridCol w:w="6120"/>
      </w:tblGrid>
      <w:tr w:rsidR="00104A69" w:rsidRPr="009222B7" w14:paraId="56F2C979" w14:textId="77777777" w:rsidTr="00104A69">
        <w:trPr>
          <w:trHeight w:val="203"/>
        </w:trPr>
        <w:tc>
          <w:tcPr>
            <w:tcW w:w="1327" w:type="pct"/>
            <w:gridSpan w:val="3"/>
            <w:shd w:val="clear" w:color="auto" w:fill="auto"/>
          </w:tcPr>
          <w:p w14:paraId="1F225B0E" w14:textId="77777777" w:rsidR="00104A69" w:rsidRPr="009222B7" w:rsidRDefault="00104A69" w:rsidP="001912E4">
            <w:pPr>
              <w:pStyle w:val="Textnormal"/>
              <w:spacing w:after="0"/>
            </w:pPr>
            <w:r w:rsidRPr="009222B7">
              <w:t>Name:</w:t>
            </w:r>
          </w:p>
        </w:tc>
        <w:tc>
          <w:tcPr>
            <w:tcW w:w="3673" w:type="pct"/>
            <w:shd w:val="clear" w:color="auto" w:fill="D9D9D9"/>
          </w:tcPr>
          <w:p w14:paraId="040BE23C" w14:textId="77777777" w:rsidR="00104A69" w:rsidRPr="009222B7" w:rsidRDefault="00104A69" w:rsidP="001912E4">
            <w:pPr>
              <w:pStyle w:val="Textnormal"/>
              <w:spacing w:after="0"/>
            </w:pPr>
          </w:p>
        </w:tc>
      </w:tr>
      <w:tr w:rsidR="00104A69" w:rsidRPr="009222B7" w14:paraId="3B445F1A" w14:textId="77777777" w:rsidTr="00104A69">
        <w:trPr>
          <w:trHeight w:val="80"/>
        </w:trPr>
        <w:tc>
          <w:tcPr>
            <w:tcW w:w="1327" w:type="pct"/>
            <w:gridSpan w:val="3"/>
            <w:shd w:val="clear" w:color="auto" w:fill="auto"/>
          </w:tcPr>
          <w:p w14:paraId="3B281135" w14:textId="77777777" w:rsidR="00104A69" w:rsidRPr="0066601A" w:rsidRDefault="00104A69" w:rsidP="001912E4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73" w:type="pct"/>
            <w:shd w:val="clear" w:color="auto" w:fill="auto"/>
          </w:tcPr>
          <w:p w14:paraId="0B28E776" w14:textId="77777777" w:rsidR="00104A69" w:rsidRPr="0066601A" w:rsidRDefault="00104A69" w:rsidP="001912E4">
            <w:pPr>
              <w:pStyle w:val="Textnormal"/>
              <w:spacing w:after="0"/>
              <w:rPr>
                <w:sz w:val="4"/>
              </w:rPr>
            </w:pPr>
          </w:p>
        </w:tc>
      </w:tr>
      <w:tr w:rsidR="00104A69" w:rsidRPr="009222B7" w14:paraId="481DBE60" w14:textId="77777777" w:rsidTr="00104A69">
        <w:trPr>
          <w:trHeight w:val="180"/>
        </w:trPr>
        <w:tc>
          <w:tcPr>
            <w:tcW w:w="1327" w:type="pct"/>
            <w:gridSpan w:val="3"/>
            <w:shd w:val="clear" w:color="auto" w:fill="auto"/>
          </w:tcPr>
          <w:p w14:paraId="49013BFD" w14:textId="77777777" w:rsidR="00104A69" w:rsidRPr="009222B7" w:rsidRDefault="00104A69" w:rsidP="001912E4">
            <w:pPr>
              <w:pStyle w:val="Textnormal"/>
              <w:spacing w:after="0"/>
            </w:pPr>
            <w:r w:rsidRPr="009222B7">
              <w:t>Adresse:</w:t>
            </w:r>
          </w:p>
        </w:tc>
        <w:tc>
          <w:tcPr>
            <w:tcW w:w="3673" w:type="pct"/>
            <w:shd w:val="clear" w:color="auto" w:fill="D9D9D9"/>
          </w:tcPr>
          <w:p w14:paraId="4F67470E" w14:textId="77777777" w:rsidR="00104A69" w:rsidRPr="009222B7" w:rsidRDefault="00104A69" w:rsidP="001912E4">
            <w:pPr>
              <w:pStyle w:val="Textnormal"/>
              <w:spacing w:after="0"/>
            </w:pPr>
          </w:p>
        </w:tc>
      </w:tr>
      <w:tr w:rsidR="00104A69" w:rsidRPr="009222B7" w14:paraId="3543FA72" w14:textId="77777777" w:rsidTr="00104A69">
        <w:trPr>
          <w:trHeight w:val="89"/>
        </w:trPr>
        <w:tc>
          <w:tcPr>
            <w:tcW w:w="1327" w:type="pct"/>
            <w:gridSpan w:val="3"/>
            <w:shd w:val="clear" w:color="auto" w:fill="auto"/>
          </w:tcPr>
          <w:p w14:paraId="381D3DFF" w14:textId="77777777" w:rsidR="00104A69" w:rsidRPr="0066601A" w:rsidRDefault="00104A69" w:rsidP="001912E4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73" w:type="pct"/>
            <w:shd w:val="clear" w:color="auto" w:fill="auto"/>
          </w:tcPr>
          <w:p w14:paraId="54E0204D" w14:textId="77777777" w:rsidR="00104A69" w:rsidRPr="0066601A" w:rsidRDefault="00104A69" w:rsidP="001912E4">
            <w:pPr>
              <w:pStyle w:val="Textnormal"/>
              <w:spacing w:after="0"/>
              <w:rPr>
                <w:sz w:val="4"/>
              </w:rPr>
            </w:pPr>
          </w:p>
        </w:tc>
      </w:tr>
      <w:tr w:rsidR="00104A69" w:rsidRPr="009222B7" w14:paraId="4BA8A551" w14:textId="77777777" w:rsidTr="00104A69">
        <w:tc>
          <w:tcPr>
            <w:tcW w:w="1327" w:type="pct"/>
            <w:gridSpan w:val="3"/>
            <w:shd w:val="clear" w:color="auto" w:fill="auto"/>
          </w:tcPr>
          <w:p w14:paraId="0BEBC467" w14:textId="77777777" w:rsidR="00104A69" w:rsidRPr="009222B7" w:rsidRDefault="00104A69" w:rsidP="001912E4">
            <w:pPr>
              <w:pStyle w:val="Textnormal"/>
              <w:spacing w:after="0"/>
            </w:pPr>
            <w:r w:rsidRPr="009222B7">
              <w:t>Tätigkeitsbereich:</w:t>
            </w:r>
          </w:p>
        </w:tc>
        <w:tc>
          <w:tcPr>
            <w:tcW w:w="3673" w:type="pct"/>
            <w:shd w:val="clear" w:color="auto" w:fill="D9D9D9"/>
          </w:tcPr>
          <w:p w14:paraId="6EDA66DA" w14:textId="7BE5072A" w:rsidR="00104A69" w:rsidRPr="00C93F17" w:rsidRDefault="00104A69" w:rsidP="001912E4">
            <w:pPr>
              <w:pStyle w:val="Textnormal"/>
              <w:spacing w:after="0"/>
              <w:rPr>
                <w:bCs/>
              </w:rPr>
            </w:pPr>
          </w:p>
        </w:tc>
      </w:tr>
      <w:tr w:rsidR="00104A69" w:rsidRPr="009222B7" w14:paraId="32C4FE25" w14:textId="77777777" w:rsidTr="00104A69">
        <w:tc>
          <w:tcPr>
            <w:tcW w:w="1327" w:type="pct"/>
            <w:gridSpan w:val="3"/>
            <w:shd w:val="clear" w:color="auto" w:fill="auto"/>
          </w:tcPr>
          <w:p w14:paraId="1FDAF277" w14:textId="77777777" w:rsidR="00104A69" w:rsidRPr="0066601A" w:rsidRDefault="00104A69" w:rsidP="001912E4">
            <w:pPr>
              <w:pStyle w:val="Textnormal"/>
              <w:spacing w:after="0"/>
              <w:rPr>
                <w:sz w:val="6"/>
              </w:rPr>
            </w:pPr>
          </w:p>
        </w:tc>
        <w:tc>
          <w:tcPr>
            <w:tcW w:w="3673" w:type="pct"/>
            <w:shd w:val="clear" w:color="auto" w:fill="auto"/>
          </w:tcPr>
          <w:p w14:paraId="2D947122" w14:textId="77777777" w:rsidR="00104A69" w:rsidRPr="0066601A" w:rsidRDefault="00104A69" w:rsidP="001912E4">
            <w:pPr>
              <w:pStyle w:val="Textnormal"/>
              <w:spacing w:after="0"/>
              <w:rPr>
                <w:b/>
                <w:sz w:val="6"/>
              </w:rPr>
            </w:pPr>
          </w:p>
        </w:tc>
      </w:tr>
      <w:tr w:rsidR="00104A69" w:rsidRPr="009222B7" w14:paraId="2E9B1CB8" w14:textId="77777777" w:rsidTr="00104A69">
        <w:tc>
          <w:tcPr>
            <w:tcW w:w="1327" w:type="pct"/>
            <w:gridSpan w:val="3"/>
            <w:shd w:val="clear" w:color="auto" w:fill="auto"/>
          </w:tcPr>
          <w:p w14:paraId="4A568E48" w14:textId="77777777" w:rsidR="00104A69" w:rsidRPr="009222B7" w:rsidRDefault="00104A69" w:rsidP="001912E4">
            <w:pPr>
              <w:pStyle w:val="Textnormal"/>
              <w:spacing w:after="0"/>
            </w:pPr>
            <w:r>
              <w:t>Rechtform der Firma und Eigentumsverhältnisse</w:t>
            </w:r>
            <w:r w:rsidRPr="009222B7">
              <w:t>:</w:t>
            </w:r>
          </w:p>
        </w:tc>
        <w:tc>
          <w:tcPr>
            <w:tcW w:w="3673" w:type="pct"/>
            <w:shd w:val="clear" w:color="auto" w:fill="D9D9D9"/>
          </w:tcPr>
          <w:p w14:paraId="759D4CE0" w14:textId="77777777" w:rsidR="00104A69" w:rsidRPr="009222B7" w:rsidRDefault="00104A69" w:rsidP="001912E4">
            <w:pPr>
              <w:pStyle w:val="Textnormal"/>
              <w:spacing w:after="0"/>
            </w:pPr>
          </w:p>
        </w:tc>
      </w:tr>
      <w:tr w:rsidR="00104A69" w:rsidRPr="009222B7" w14:paraId="724715A6" w14:textId="77777777" w:rsidTr="00104A69">
        <w:tc>
          <w:tcPr>
            <w:tcW w:w="1327" w:type="pct"/>
            <w:gridSpan w:val="3"/>
            <w:shd w:val="clear" w:color="auto" w:fill="auto"/>
          </w:tcPr>
          <w:p w14:paraId="0FA995B0" w14:textId="77777777" w:rsidR="00104A69" w:rsidRPr="0066601A" w:rsidRDefault="00104A69" w:rsidP="001912E4">
            <w:pPr>
              <w:pStyle w:val="Textnormal"/>
              <w:spacing w:after="0"/>
              <w:rPr>
                <w:sz w:val="6"/>
              </w:rPr>
            </w:pPr>
          </w:p>
        </w:tc>
        <w:tc>
          <w:tcPr>
            <w:tcW w:w="3673" w:type="pct"/>
            <w:shd w:val="clear" w:color="auto" w:fill="auto"/>
          </w:tcPr>
          <w:p w14:paraId="77E0486A" w14:textId="77777777" w:rsidR="00104A69" w:rsidRPr="0066601A" w:rsidRDefault="00104A69" w:rsidP="001912E4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14:paraId="3DBFA885" w14:textId="77777777" w:rsidTr="00104A69">
        <w:tc>
          <w:tcPr>
            <w:tcW w:w="1327" w:type="pct"/>
            <w:gridSpan w:val="3"/>
            <w:shd w:val="clear" w:color="auto" w:fill="auto"/>
          </w:tcPr>
          <w:p w14:paraId="2C1666FC" w14:textId="77777777" w:rsidR="00104A69" w:rsidRPr="009222B7" w:rsidRDefault="00104A69" w:rsidP="001912E4">
            <w:pPr>
              <w:pStyle w:val="Textnormal"/>
              <w:spacing w:after="0"/>
            </w:pPr>
            <w:r w:rsidRPr="008F2C19">
              <w:t>Firma bestehend seit:</w:t>
            </w:r>
          </w:p>
        </w:tc>
        <w:tc>
          <w:tcPr>
            <w:tcW w:w="3673" w:type="pct"/>
            <w:shd w:val="clear" w:color="auto" w:fill="D9D9D9"/>
          </w:tcPr>
          <w:p w14:paraId="727997C0" w14:textId="4B466069" w:rsidR="00104A69" w:rsidRPr="009222B7" w:rsidRDefault="00104A69" w:rsidP="001912E4">
            <w:pPr>
              <w:pStyle w:val="Textnormal"/>
              <w:spacing w:after="0"/>
            </w:pPr>
          </w:p>
        </w:tc>
      </w:tr>
      <w:tr w:rsidR="00104A69" w14:paraId="26E1A4FF" w14:textId="77777777" w:rsidTr="00104A69">
        <w:tc>
          <w:tcPr>
            <w:tcW w:w="1327" w:type="pct"/>
            <w:gridSpan w:val="3"/>
            <w:shd w:val="clear" w:color="auto" w:fill="auto"/>
          </w:tcPr>
          <w:p w14:paraId="7CB0D53F" w14:textId="77777777" w:rsidR="00104A69" w:rsidRPr="0066601A" w:rsidRDefault="00104A69" w:rsidP="001912E4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73" w:type="pct"/>
            <w:shd w:val="clear" w:color="auto" w:fill="auto"/>
          </w:tcPr>
          <w:p w14:paraId="26F1D769" w14:textId="77777777" w:rsidR="00104A69" w:rsidRPr="0066601A" w:rsidRDefault="00104A69" w:rsidP="001912E4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9222B7" w14:paraId="0ADC7015" w14:textId="77777777" w:rsidTr="00513B1D">
        <w:tc>
          <w:tcPr>
            <w:tcW w:w="5000" w:type="pct"/>
            <w:gridSpan w:val="4"/>
            <w:shd w:val="clear" w:color="auto" w:fill="FFFFFF"/>
          </w:tcPr>
          <w:p w14:paraId="398399E9" w14:textId="77777777" w:rsidR="00104A69" w:rsidRPr="009222B7" w:rsidRDefault="00104A69" w:rsidP="001912E4">
            <w:pPr>
              <w:pStyle w:val="Textnormal"/>
              <w:spacing w:after="0"/>
            </w:pPr>
            <w:r w:rsidRPr="009222B7">
              <w:t>Firmeneigenes, festangestelltes Betriebspersonal / Kapazität:</w:t>
            </w:r>
          </w:p>
          <w:p w14:paraId="08B4603B" w14:textId="77777777" w:rsidR="00104A69" w:rsidRPr="009222B7" w:rsidRDefault="00104A69" w:rsidP="001912E4">
            <w:pPr>
              <w:pStyle w:val="Textnormal"/>
              <w:spacing w:after="0"/>
            </w:pPr>
            <w:r w:rsidRPr="009222B7">
              <w:rPr>
                <w:sz w:val="16"/>
              </w:rPr>
              <w:t>(nur im Bereich der ausgeschriebenen Leistung)</w:t>
            </w:r>
          </w:p>
        </w:tc>
      </w:tr>
      <w:tr w:rsidR="00104A69" w14:paraId="2D9DF825" w14:textId="77777777" w:rsidTr="00104A69">
        <w:tc>
          <w:tcPr>
            <w:tcW w:w="1327" w:type="pct"/>
            <w:gridSpan w:val="3"/>
            <w:shd w:val="clear" w:color="auto" w:fill="auto"/>
          </w:tcPr>
          <w:p w14:paraId="45C49565" w14:textId="77777777" w:rsidR="00104A69" w:rsidRPr="009222B7" w:rsidRDefault="00104A69" w:rsidP="001912E4">
            <w:pPr>
              <w:pStyle w:val="Textnormal"/>
              <w:spacing w:after="0"/>
            </w:pPr>
            <w:r w:rsidRPr="009222B7">
              <w:t>Anzahl:</w:t>
            </w:r>
          </w:p>
        </w:tc>
        <w:tc>
          <w:tcPr>
            <w:tcW w:w="3673" w:type="pct"/>
            <w:shd w:val="clear" w:color="auto" w:fill="FFFFFF"/>
          </w:tcPr>
          <w:p w14:paraId="21A40D46" w14:textId="77777777" w:rsidR="00104A69" w:rsidRPr="009222B7" w:rsidRDefault="00104A69" w:rsidP="001912E4">
            <w:pPr>
              <w:pStyle w:val="Textnormal"/>
              <w:spacing w:after="0"/>
            </w:pPr>
            <w:r w:rsidRPr="009222B7">
              <w:t>Funktion und</w:t>
            </w:r>
            <w:r>
              <w:t xml:space="preserve"> </w:t>
            </w:r>
            <w:r w:rsidRPr="009222B7">
              <w:t>/</w:t>
            </w:r>
            <w:r>
              <w:t xml:space="preserve"> </w:t>
            </w:r>
            <w:r w:rsidRPr="009222B7">
              <w:t>oder Ausbildung</w:t>
            </w:r>
          </w:p>
        </w:tc>
      </w:tr>
      <w:tr w:rsidR="00104A69" w14:paraId="2FE98903" w14:textId="77777777" w:rsidTr="00104A69">
        <w:tc>
          <w:tcPr>
            <w:tcW w:w="663" w:type="pct"/>
            <w:shd w:val="clear" w:color="auto" w:fill="auto"/>
          </w:tcPr>
          <w:p w14:paraId="20456262" w14:textId="77777777" w:rsidR="00104A69" w:rsidRPr="009222B7" w:rsidRDefault="00104A69" w:rsidP="001912E4">
            <w:pPr>
              <w:pStyle w:val="Textnormal"/>
              <w:spacing w:after="0"/>
            </w:pPr>
          </w:p>
        </w:tc>
        <w:tc>
          <w:tcPr>
            <w:tcW w:w="408" w:type="pct"/>
            <w:shd w:val="clear" w:color="auto" w:fill="D9D9D9"/>
          </w:tcPr>
          <w:p w14:paraId="20DC1342" w14:textId="77777777" w:rsidR="00104A69" w:rsidRPr="009222B7" w:rsidRDefault="00104A69" w:rsidP="001912E4">
            <w:pPr>
              <w:pStyle w:val="Textnormal"/>
              <w:spacing w:after="0"/>
            </w:pPr>
          </w:p>
        </w:tc>
        <w:tc>
          <w:tcPr>
            <w:tcW w:w="256" w:type="pct"/>
            <w:shd w:val="clear" w:color="auto" w:fill="auto"/>
          </w:tcPr>
          <w:p w14:paraId="35DB93A8" w14:textId="77777777" w:rsidR="00104A69" w:rsidRPr="009222B7" w:rsidRDefault="00104A69" w:rsidP="001912E4">
            <w:pPr>
              <w:pStyle w:val="Textnormal"/>
              <w:spacing w:after="0"/>
            </w:pPr>
          </w:p>
        </w:tc>
        <w:tc>
          <w:tcPr>
            <w:tcW w:w="3673" w:type="pct"/>
            <w:shd w:val="clear" w:color="auto" w:fill="D9D9D9"/>
          </w:tcPr>
          <w:p w14:paraId="43BC7537" w14:textId="77777777" w:rsidR="00104A69" w:rsidRPr="009222B7" w:rsidRDefault="00104A69" w:rsidP="001912E4">
            <w:pPr>
              <w:pStyle w:val="Textnormal"/>
              <w:spacing w:after="0"/>
            </w:pPr>
          </w:p>
        </w:tc>
      </w:tr>
      <w:tr w:rsidR="00104A69" w14:paraId="5A512CEB" w14:textId="77777777" w:rsidTr="00104A69">
        <w:tc>
          <w:tcPr>
            <w:tcW w:w="1327" w:type="pct"/>
            <w:gridSpan w:val="3"/>
            <w:shd w:val="clear" w:color="auto" w:fill="FFFFFF"/>
          </w:tcPr>
          <w:p w14:paraId="2D39FD40" w14:textId="77777777" w:rsidR="00104A69" w:rsidRPr="009222B7" w:rsidRDefault="00104A69" w:rsidP="001912E4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73" w:type="pct"/>
            <w:shd w:val="clear" w:color="auto" w:fill="FFFFFF"/>
          </w:tcPr>
          <w:p w14:paraId="24B54CD4" w14:textId="77777777" w:rsidR="00104A69" w:rsidRPr="00F0099E" w:rsidRDefault="00104A69" w:rsidP="001912E4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14:paraId="119C1332" w14:textId="77777777" w:rsidTr="00104A69">
        <w:tc>
          <w:tcPr>
            <w:tcW w:w="663" w:type="pct"/>
            <w:shd w:val="clear" w:color="auto" w:fill="auto"/>
          </w:tcPr>
          <w:p w14:paraId="77350D48" w14:textId="77777777" w:rsidR="00104A69" w:rsidRPr="009222B7" w:rsidRDefault="00104A69" w:rsidP="001912E4">
            <w:pPr>
              <w:pStyle w:val="Textnormal"/>
              <w:spacing w:after="0"/>
            </w:pPr>
          </w:p>
        </w:tc>
        <w:tc>
          <w:tcPr>
            <w:tcW w:w="408" w:type="pct"/>
            <w:shd w:val="clear" w:color="auto" w:fill="D9D9D9"/>
          </w:tcPr>
          <w:p w14:paraId="494B8229" w14:textId="77777777" w:rsidR="00104A69" w:rsidRPr="009222B7" w:rsidRDefault="00104A69" w:rsidP="001912E4">
            <w:pPr>
              <w:pStyle w:val="Textnormal"/>
              <w:spacing w:after="0"/>
            </w:pPr>
          </w:p>
        </w:tc>
        <w:tc>
          <w:tcPr>
            <w:tcW w:w="256" w:type="pct"/>
            <w:shd w:val="clear" w:color="auto" w:fill="auto"/>
          </w:tcPr>
          <w:p w14:paraId="70CD343C" w14:textId="77777777" w:rsidR="00104A69" w:rsidRPr="009222B7" w:rsidRDefault="00104A69" w:rsidP="001912E4">
            <w:pPr>
              <w:pStyle w:val="Textnormal"/>
              <w:spacing w:after="0"/>
            </w:pPr>
          </w:p>
        </w:tc>
        <w:tc>
          <w:tcPr>
            <w:tcW w:w="3673" w:type="pct"/>
            <w:shd w:val="clear" w:color="auto" w:fill="D9D9D9"/>
          </w:tcPr>
          <w:p w14:paraId="0B59DDBB" w14:textId="77777777" w:rsidR="00104A69" w:rsidRPr="009222B7" w:rsidRDefault="00104A69" w:rsidP="001912E4">
            <w:pPr>
              <w:pStyle w:val="Textnormal"/>
              <w:spacing w:after="0"/>
            </w:pPr>
          </w:p>
        </w:tc>
      </w:tr>
      <w:tr w:rsidR="00104A69" w14:paraId="5B6C7D12" w14:textId="77777777" w:rsidTr="00104A69">
        <w:tc>
          <w:tcPr>
            <w:tcW w:w="1327" w:type="pct"/>
            <w:gridSpan w:val="3"/>
            <w:shd w:val="clear" w:color="auto" w:fill="auto"/>
          </w:tcPr>
          <w:p w14:paraId="2B992AD9" w14:textId="77777777" w:rsidR="00104A69" w:rsidRPr="009222B7" w:rsidRDefault="00104A69" w:rsidP="001912E4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73" w:type="pct"/>
            <w:shd w:val="clear" w:color="auto" w:fill="FFFFFF"/>
          </w:tcPr>
          <w:p w14:paraId="2E0D9DD3" w14:textId="77777777" w:rsidR="00104A69" w:rsidRPr="00F0099E" w:rsidRDefault="00104A69" w:rsidP="001912E4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14:paraId="5E87C6F4" w14:textId="77777777" w:rsidTr="00104A69">
        <w:tc>
          <w:tcPr>
            <w:tcW w:w="663" w:type="pct"/>
            <w:shd w:val="clear" w:color="auto" w:fill="auto"/>
          </w:tcPr>
          <w:p w14:paraId="6C06F813" w14:textId="77777777" w:rsidR="00104A69" w:rsidRPr="009222B7" w:rsidRDefault="00104A69" w:rsidP="001912E4">
            <w:pPr>
              <w:pStyle w:val="Textnormal"/>
              <w:spacing w:after="0"/>
            </w:pPr>
          </w:p>
        </w:tc>
        <w:tc>
          <w:tcPr>
            <w:tcW w:w="408" w:type="pct"/>
            <w:shd w:val="clear" w:color="auto" w:fill="D9D9D9"/>
          </w:tcPr>
          <w:p w14:paraId="6267D741" w14:textId="77777777" w:rsidR="00104A69" w:rsidRPr="009222B7" w:rsidRDefault="00104A69" w:rsidP="001912E4">
            <w:pPr>
              <w:pStyle w:val="Textnormal"/>
              <w:spacing w:after="0"/>
            </w:pPr>
          </w:p>
        </w:tc>
        <w:tc>
          <w:tcPr>
            <w:tcW w:w="256" w:type="pct"/>
            <w:shd w:val="clear" w:color="auto" w:fill="auto"/>
          </w:tcPr>
          <w:p w14:paraId="44B9B73F" w14:textId="77777777" w:rsidR="00104A69" w:rsidRPr="009222B7" w:rsidRDefault="00104A69" w:rsidP="001912E4">
            <w:pPr>
              <w:pStyle w:val="Textnormal"/>
              <w:spacing w:after="0"/>
            </w:pPr>
          </w:p>
        </w:tc>
        <w:tc>
          <w:tcPr>
            <w:tcW w:w="3673" w:type="pct"/>
            <w:shd w:val="clear" w:color="auto" w:fill="D9D9D9"/>
          </w:tcPr>
          <w:p w14:paraId="23B7D58A" w14:textId="77777777" w:rsidR="00104A69" w:rsidRPr="009222B7" w:rsidRDefault="00104A69" w:rsidP="001912E4">
            <w:pPr>
              <w:pStyle w:val="Textnormal"/>
              <w:spacing w:after="0"/>
            </w:pPr>
          </w:p>
        </w:tc>
      </w:tr>
      <w:tr w:rsidR="00104A69" w14:paraId="34BC1469" w14:textId="77777777" w:rsidTr="00104A69">
        <w:tc>
          <w:tcPr>
            <w:tcW w:w="1327" w:type="pct"/>
            <w:gridSpan w:val="3"/>
            <w:shd w:val="clear" w:color="auto" w:fill="auto"/>
          </w:tcPr>
          <w:p w14:paraId="19E864D8" w14:textId="77777777" w:rsidR="00104A69" w:rsidRPr="009222B7" w:rsidRDefault="00104A69" w:rsidP="001912E4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73" w:type="pct"/>
            <w:shd w:val="clear" w:color="auto" w:fill="FFFFFF"/>
          </w:tcPr>
          <w:p w14:paraId="03718305" w14:textId="77777777" w:rsidR="00104A69" w:rsidRPr="00F0099E" w:rsidRDefault="00104A69" w:rsidP="001912E4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14:paraId="7EE7D8CE" w14:textId="77777777" w:rsidTr="00104A69">
        <w:tc>
          <w:tcPr>
            <w:tcW w:w="663" w:type="pct"/>
            <w:shd w:val="clear" w:color="auto" w:fill="auto"/>
          </w:tcPr>
          <w:p w14:paraId="2E67BF76" w14:textId="77777777" w:rsidR="00104A69" w:rsidRPr="009222B7" w:rsidRDefault="00104A69" w:rsidP="001912E4">
            <w:pPr>
              <w:pStyle w:val="Textnormal"/>
              <w:spacing w:after="0"/>
            </w:pPr>
          </w:p>
        </w:tc>
        <w:tc>
          <w:tcPr>
            <w:tcW w:w="408" w:type="pct"/>
            <w:shd w:val="clear" w:color="auto" w:fill="D9D9D9"/>
          </w:tcPr>
          <w:p w14:paraId="5D28D800" w14:textId="77777777" w:rsidR="00104A69" w:rsidRPr="009222B7" w:rsidRDefault="00104A69" w:rsidP="001912E4">
            <w:pPr>
              <w:pStyle w:val="Textnormal"/>
              <w:spacing w:after="0"/>
            </w:pPr>
          </w:p>
        </w:tc>
        <w:tc>
          <w:tcPr>
            <w:tcW w:w="256" w:type="pct"/>
            <w:shd w:val="clear" w:color="auto" w:fill="auto"/>
          </w:tcPr>
          <w:p w14:paraId="02F35271" w14:textId="77777777" w:rsidR="00104A69" w:rsidRPr="009222B7" w:rsidRDefault="00104A69" w:rsidP="001912E4">
            <w:pPr>
              <w:pStyle w:val="Textnormal"/>
              <w:spacing w:after="0"/>
            </w:pPr>
          </w:p>
        </w:tc>
        <w:tc>
          <w:tcPr>
            <w:tcW w:w="3673" w:type="pct"/>
            <w:shd w:val="clear" w:color="auto" w:fill="D9D9D9"/>
          </w:tcPr>
          <w:p w14:paraId="4BAE75BE" w14:textId="77777777" w:rsidR="00104A69" w:rsidRPr="009222B7" w:rsidRDefault="00104A69" w:rsidP="001912E4">
            <w:pPr>
              <w:pStyle w:val="Textnormal"/>
              <w:spacing w:after="0"/>
            </w:pPr>
          </w:p>
        </w:tc>
      </w:tr>
      <w:tr w:rsidR="00104A69" w14:paraId="0180909C" w14:textId="77777777" w:rsidTr="00104A69">
        <w:tc>
          <w:tcPr>
            <w:tcW w:w="1327" w:type="pct"/>
            <w:gridSpan w:val="3"/>
            <w:shd w:val="clear" w:color="auto" w:fill="FFFFFF"/>
          </w:tcPr>
          <w:p w14:paraId="1F75656D" w14:textId="77777777" w:rsidR="00104A69" w:rsidRPr="009222B7" w:rsidRDefault="00104A69" w:rsidP="001912E4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73" w:type="pct"/>
            <w:shd w:val="clear" w:color="auto" w:fill="FFFFFF"/>
          </w:tcPr>
          <w:p w14:paraId="75C0D38C" w14:textId="77777777" w:rsidR="00104A69" w:rsidRPr="00F0099E" w:rsidRDefault="00104A69" w:rsidP="001912E4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9222B7" w14:paraId="5758FAA7" w14:textId="77777777" w:rsidTr="00513B1D">
        <w:tc>
          <w:tcPr>
            <w:tcW w:w="5000" w:type="pct"/>
            <w:gridSpan w:val="4"/>
            <w:shd w:val="clear" w:color="auto" w:fill="auto"/>
          </w:tcPr>
          <w:p w14:paraId="3C384FC5" w14:textId="77777777" w:rsidR="00104A69" w:rsidRPr="009222B7" w:rsidRDefault="00104A69" w:rsidP="001912E4">
            <w:pPr>
              <w:pStyle w:val="Textnormal"/>
              <w:spacing w:after="0"/>
            </w:pPr>
            <w:r w:rsidRPr="009222B7">
              <w:t>Umsatz</w:t>
            </w:r>
            <w:r>
              <w:t xml:space="preserve"> im Durchschnitt der Firmen</w:t>
            </w:r>
            <w:r w:rsidRPr="009222B7">
              <w:t xml:space="preserve"> im Tätigkeitsbereich der ausgeschriebenen Leistung in den letzten drei Jahren</w:t>
            </w:r>
            <w:r>
              <w:t>:</w:t>
            </w:r>
          </w:p>
        </w:tc>
      </w:tr>
      <w:tr w:rsidR="00104A69" w:rsidRPr="009222B7" w14:paraId="7F99D09F" w14:textId="77777777" w:rsidTr="00104A69">
        <w:tc>
          <w:tcPr>
            <w:tcW w:w="1327" w:type="pct"/>
            <w:gridSpan w:val="3"/>
            <w:shd w:val="clear" w:color="auto" w:fill="auto"/>
          </w:tcPr>
          <w:p w14:paraId="0B94C5EB" w14:textId="77777777" w:rsidR="00104A69" w:rsidRPr="009222B7" w:rsidRDefault="00104A69" w:rsidP="001912E4">
            <w:pPr>
              <w:pStyle w:val="Textnormal"/>
              <w:spacing w:after="0"/>
            </w:pPr>
            <w:r w:rsidRPr="009222B7">
              <w:t>Jahr:</w:t>
            </w:r>
          </w:p>
        </w:tc>
        <w:tc>
          <w:tcPr>
            <w:tcW w:w="3673" w:type="pct"/>
            <w:shd w:val="clear" w:color="auto" w:fill="D9D9D9"/>
          </w:tcPr>
          <w:p w14:paraId="65797567" w14:textId="77777777" w:rsidR="00104A69" w:rsidRPr="009222B7" w:rsidRDefault="00104A69" w:rsidP="001912E4">
            <w:pPr>
              <w:pStyle w:val="Textnormal"/>
              <w:spacing w:after="0"/>
            </w:pPr>
          </w:p>
        </w:tc>
      </w:tr>
      <w:tr w:rsidR="00104A69" w:rsidRPr="009222B7" w14:paraId="5EF13FFE" w14:textId="77777777" w:rsidTr="00104A69">
        <w:tc>
          <w:tcPr>
            <w:tcW w:w="1327" w:type="pct"/>
            <w:gridSpan w:val="3"/>
            <w:shd w:val="clear" w:color="auto" w:fill="FFFFFF"/>
          </w:tcPr>
          <w:p w14:paraId="4AE56CA8" w14:textId="77777777" w:rsidR="00104A69" w:rsidRPr="009222B7" w:rsidRDefault="00104A69" w:rsidP="001912E4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73" w:type="pct"/>
            <w:shd w:val="clear" w:color="auto" w:fill="FFFFFF"/>
          </w:tcPr>
          <w:p w14:paraId="5E863D79" w14:textId="77777777" w:rsidR="00104A69" w:rsidRPr="00F0099E" w:rsidRDefault="00104A69" w:rsidP="001912E4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9222B7" w14:paraId="26FC0D31" w14:textId="77777777" w:rsidTr="00104A69">
        <w:tc>
          <w:tcPr>
            <w:tcW w:w="1327" w:type="pct"/>
            <w:gridSpan w:val="3"/>
            <w:shd w:val="clear" w:color="auto" w:fill="auto"/>
          </w:tcPr>
          <w:p w14:paraId="6830E8D5" w14:textId="77777777" w:rsidR="00104A69" w:rsidRPr="009222B7" w:rsidRDefault="00104A69" w:rsidP="001912E4">
            <w:pPr>
              <w:pStyle w:val="Textnormal"/>
              <w:spacing w:after="0"/>
            </w:pPr>
            <w:r w:rsidRPr="009222B7">
              <w:t>Jahr:</w:t>
            </w:r>
          </w:p>
        </w:tc>
        <w:tc>
          <w:tcPr>
            <w:tcW w:w="3673" w:type="pct"/>
            <w:shd w:val="clear" w:color="auto" w:fill="D9D9D9"/>
          </w:tcPr>
          <w:p w14:paraId="3761335B" w14:textId="77777777" w:rsidR="00104A69" w:rsidRPr="0062727A" w:rsidRDefault="00104A69" w:rsidP="001912E4">
            <w:pPr>
              <w:pStyle w:val="Textnormal"/>
              <w:spacing w:after="0"/>
            </w:pPr>
          </w:p>
        </w:tc>
      </w:tr>
      <w:tr w:rsidR="00104A69" w:rsidRPr="009222B7" w14:paraId="13ADD83D" w14:textId="77777777" w:rsidTr="00104A69">
        <w:tc>
          <w:tcPr>
            <w:tcW w:w="1327" w:type="pct"/>
            <w:gridSpan w:val="3"/>
            <w:shd w:val="clear" w:color="auto" w:fill="FFFFFF"/>
          </w:tcPr>
          <w:p w14:paraId="2E92D031" w14:textId="77777777" w:rsidR="00104A69" w:rsidRPr="009222B7" w:rsidRDefault="00104A69" w:rsidP="001912E4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73" w:type="pct"/>
            <w:shd w:val="clear" w:color="auto" w:fill="FFFFFF"/>
          </w:tcPr>
          <w:p w14:paraId="5149B4E7" w14:textId="77777777" w:rsidR="00104A69" w:rsidRPr="00F0099E" w:rsidRDefault="00104A69" w:rsidP="001912E4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6552B2" w14:paraId="2A255CDC" w14:textId="77777777" w:rsidTr="00104A69">
        <w:trPr>
          <w:trHeight w:val="331"/>
        </w:trPr>
        <w:tc>
          <w:tcPr>
            <w:tcW w:w="1327" w:type="pct"/>
            <w:gridSpan w:val="3"/>
            <w:shd w:val="clear" w:color="auto" w:fill="auto"/>
          </w:tcPr>
          <w:p w14:paraId="0F4D593B" w14:textId="77777777" w:rsidR="00104A69" w:rsidRPr="009222B7" w:rsidRDefault="00104A69" w:rsidP="001912E4">
            <w:pPr>
              <w:pStyle w:val="Textnormal"/>
              <w:spacing w:after="0"/>
            </w:pPr>
            <w:r w:rsidRPr="009222B7">
              <w:t>Jahr:</w:t>
            </w:r>
          </w:p>
        </w:tc>
        <w:tc>
          <w:tcPr>
            <w:tcW w:w="3673" w:type="pct"/>
            <w:shd w:val="clear" w:color="auto" w:fill="D9D9D9"/>
          </w:tcPr>
          <w:p w14:paraId="2564E156" w14:textId="77777777" w:rsidR="00104A69" w:rsidRPr="006552B2" w:rsidRDefault="00104A69" w:rsidP="001912E4">
            <w:pPr>
              <w:pStyle w:val="Textnormal"/>
              <w:spacing w:after="0"/>
            </w:pPr>
          </w:p>
        </w:tc>
      </w:tr>
      <w:tr w:rsidR="00104A69" w14:paraId="0555D703" w14:textId="77777777" w:rsidTr="00104A69">
        <w:tc>
          <w:tcPr>
            <w:tcW w:w="1327" w:type="pct"/>
            <w:gridSpan w:val="3"/>
            <w:shd w:val="clear" w:color="auto" w:fill="FFFFFF"/>
          </w:tcPr>
          <w:p w14:paraId="76683BBC" w14:textId="77777777" w:rsidR="00104A69" w:rsidRPr="009222B7" w:rsidRDefault="00104A69" w:rsidP="001912E4">
            <w:pPr>
              <w:pStyle w:val="Textnormal"/>
              <w:spacing w:after="0"/>
              <w:rPr>
                <w:rFonts w:ascii="Arial" w:hAnsi="Arial" w:cs="Arial"/>
                <w:sz w:val="4"/>
              </w:rPr>
            </w:pPr>
          </w:p>
        </w:tc>
        <w:tc>
          <w:tcPr>
            <w:tcW w:w="3673" w:type="pct"/>
            <w:shd w:val="clear" w:color="auto" w:fill="FFFFFF"/>
          </w:tcPr>
          <w:p w14:paraId="17C89702" w14:textId="77777777" w:rsidR="00104A69" w:rsidRPr="00F0099E" w:rsidRDefault="00104A69" w:rsidP="001912E4">
            <w:pPr>
              <w:pStyle w:val="Textnormal"/>
              <w:spacing w:after="0"/>
              <w:rPr>
                <w:rFonts w:ascii="Arial" w:hAnsi="Arial" w:cs="Arial"/>
                <w:sz w:val="6"/>
              </w:rPr>
            </w:pPr>
          </w:p>
        </w:tc>
      </w:tr>
    </w:tbl>
    <w:p w14:paraId="492632CE" w14:textId="77777777" w:rsidR="00104A69" w:rsidRPr="00A6271B" w:rsidRDefault="00104A69" w:rsidP="00104A69">
      <w:pPr>
        <w:pStyle w:val="berschrift3"/>
      </w:pPr>
      <w:r>
        <w:t>Subplaner 2:</w:t>
      </w:r>
    </w:p>
    <w:tbl>
      <w:tblPr>
        <w:tblW w:w="4591" w:type="pct"/>
        <w:tblInd w:w="817" w:type="dxa"/>
        <w:tblLook w:val="04A0" w:firstRow="1" w:lastRow="0" w:firstColumn="1" w:lastColumn="0" w:noHBand="0" w:noVBand="1"/>
      </w:tblPr>
      <w:tblGrid>
        <w:gridCol w:w="1104"/>
        <w:gridCol w:w="680"/>
        <w:gridCol w:w="427"/>
        <w:gridCol w:w="6120"/>
      </w:tblGrid>
      <w:tr w:rsidR="00104A69" w:rsidRPr="009222B7" w14:paraId="73EF137C" w14:textId="77777777" w:rsidTr="002531EB">
        <w:trPr>
          <w:trHeight w:val="203"/>
        </w:trPr>
        <w:tc>
          <w:tcPr>
            <w:tcW w:w="1327" w:type="pct"/>
            <w:gridSpan w:val="3"/>
            <w:shd w:val="clear" w:color="auto" w:fill="auto"/>
          </w:tcPr>
          <w:p w14:paraId="5977E2D3" w14:textId="77777777" w:rsidR="00104A69" w:rsidRPr="002531EB" w:rsidRDefault="00104A69" w:rsidP="001912E4">
            <w:pPr>
              <w:pStyle w:val="Textnormal"/>
              <w:spacing w:after="0"/>
            </w:pPr>
            <w:r w:rsidRPr="002531EB">
              <w:t>Name:</w:t>
            </w:r>
          </w:p>
        </w:tc>
        <w:tc>
          <w:tcPr>
            <w:tcW w:w="3673" w:type="pct"/>
            <w:shd w:val="clear" w:color="auto" w:fill="D9D9D9"/>
          </w:tcPr>
          <w:p w14:paraId="67459842" w14:textId="77777777" w:rsidR="00104A69" w:rsidRPr="002531EB" w:rsidRDefault="00104A69" w:rsidP="001912E4">
            <w:pPr>
              <w:pStyle w:val="Textnormal"/>
              <w:spacing w:after="0"/>
            </w:pPr>
          </w:p>
        </w:tc>
      </w:tr>
      <w:tr w:rsidR="00104A69" w:rsidRPr="001912E4" w14:paraId="4B3820B8" w14:textId="77777777" w:rsidTr="002531EB">
        <w:trPr>
          <w:trHeight w:val="80"/>
        </w:trPr>
        <w:tc>
          <w:tcPr>
            <w:tcW w:w="1327" w:type="pct"/>
            <w:gridSpan w:val="3"/>
            <w:shd w:val="clear" w:color="auto" w:fill="auto"/>
          </w:tcPr>
          <w:p w14:paraId="35CB7163" w14:textId="77777777" w:rsidR="00104A69" w:rsidRPr="001912E4" w:rsidRDefault="00104A69" w:rsidP="001912E4">
            <w:pPr>
              <w:pStyle w:val="Textnormal"/>
              <w:spacing w:after="0"/>
              <w:rPr>
                <w:sz w:val="6"/>
              </w:rPr>
            </w:pPr>
          </w:p>
        </w:tc>
        <w:tc>
          <w:tcPr>
            <w:tcW w:w="3673" w:type="pct"/>
            <w:shd w:val="clear" w:color="auto" w:fill="auto"/>
          </w:tcPr>
          <w:p w14:paraId="58C9A7D3" w14:textId="77777777" w:rsidR="00104A69" w:rsidRPr="001912E4" w:rsidRDefault="00104A69" w:rsidP="001912E4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9222B7" w14:paraId="58D2C58F" w14:textId="77777777" w:rsidTr="002531EB">
        <w:trPr>
          <w:trHeight w:val="180"/>
        </w:trPr>
        <w:tc>
          <w:tcPr>
            <w:tcW w:w="1327" w:type="pct"/>
            <w:gridSpan w:val="3"/>
            <w:shd w:val="clear" w:color="auto" w:fill="auto"/>
          </w:tcPr>
          <w:p w14:paraId="434C0F3B" w14:textId="77777777" w:rsidR="00104A69" w:rsidRPr="002531EB" w:rsidRDefault="00104A69" w:rsidP="001912E4">
            <w:pPr>
              <w:pStyle w:val="Textnormal"/>
              <w:spacing w:after="0"/>
            </w:pPr>
            <w:r w:rsidRPr="002531EB">
              <w:t>Adresse:</w:t>
            </w:r>
          </w:p>
        </w:tc>
        <w:tc>
          <w:tcPr>
            <w:tcW w:w="3673" w:type="pct"/>
            <w:shd w:val="clear" w:color="auto" w:fill="D9D9D9"/>
          </w:tcPr>
          <w:p w14:paraId="57F122D9" w14:textId="77777777" w:rsidR="00104A69" w:rsidRPr="002531EB" w:rsidRDefault="00104A69" w:rsidP="001912E4">
            <w:pPr>
              <w:pStyle w:val="Textnormal"/>
              <w:spacing w:after="0"/>
            </w:pPr>
          </w:p>
        </w:tc>
      </w:tr>
      <w:tr w:rsidR="00104A69" w:rsidRPr="001912E4" w14:paraId="2F9B19D6" w14:textId="77777777" w:rsidTr="002531EB">
        <w:trPr>
          <w:trHeight w:val="89"/>
        </w:trPr>
        <w:tc>
          <w:tcPr>
            <w:tcW w:w="1327" w:type="pct"/>
            <w:gridSpan w:val="3"/>
            <w:shd w:val="clear" w:color="auto" w:fill="auto"/>
          </w:tcPr>
          <w:p w14:paraId="28F1D9EA" w14:textId="77777777" w:rsidR="00104A69" w:rsidRPr="001912E4" w:rsidRDefault="00104A69" w:rsidP="001912E4">
            <w:pPr>
              <w:pStyle w:val="Textnormal"/>
              <w:spacing w:after="0"/>
              <w:rPr>
                <w:sz w:val="6"/>
              </w:rPr>
            </w:pPr>
          </w:p>
        </w:tc>
        <w:tc>
          <w:tcPr>
            <w:tcW w:w="3673" w:type="pct"/>
            <w:shd w:val="clear" w:color="auto" w:fill="auto"/>
          </w:tcPr>
          <w:p w14:paraId="6141AD1D" w14:textId="77777777" w:rsidR="00104A69" w:rsidRPr="001912E4" w:rsidRDefault="00104A69" w:rsidP="001912E4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AD1C8F" w14:paraId="41BFEBC2" w14:textId="77777777" w:rsidTr="002531EB">
        <w:tc>
          <w:tcPr>
            <w:tcW w:w="1327" w:type="pct"/>
            <w:gridSpan w:val="3"/>
            <w:shd w:val="clear" w:color="auto" w:fill="auto"/>
          </w:tcPr>
          <w:p w14:paraId="6C3AFA96" w14:textId="77777777" w:rsidR="00104A69" w:rsidRPr="002531EB" w:rsidRDefault="00104A69" w:rsidP="001912E4">
            <w:pPr>
              <w:pStyle w:val="Textnormal"/>
              <w:spacing w:after="0"/>
            </w:pPr>
            <w:r w:rsidRPr="002531EB">
              <w:t>Tätigkeitsbereich:</w:t>
            </w:r>
          </w:p>
        </w:tc>
        <w:tc>
          <w:tcPr>
            <w:tcW w:w="3673" w:type="pct"/>
            <w:shd w:val="clear" w:color="auto" w:fill="D9D9D9"/>
          </w:tcPr>
          <w:p w14:paraId="2DAC3026" w14:textId="65ED71C9" w:rsidR="00104A69" w:rsidRPr="00C93F17" w:rsidRDefault="00104A69" w:rsidP="001912E4">
            <w:pPr>
              <w:pStyle w:val="Textnormal"/>
              <w:spacing w:after="0"/>
            </w:pPr>
          </w:p>
        </w:tc>
      </w:tr>
      <w:tr w:rsidR="00104A69" w:rsidRPr="001912E4" w14:paraId="0552A2EA" w14:textId="77777777" w:rsidTr="002531EB">
        <w:tc>
          <w:tcPr>
            <w:tcW w:w="1327" w:type="pct"/>
            <w:gridSpan w:val="3"/>
            <w:shd w:val="clear" w:color="auto" w:fill="auto"/>
          </w:tcPr>
          <w:p w14:paraId="7AC45607" w14:textId="77777777" w:rsidR="00104A69" w:rsidRPr="001912E4" w:rsidRDefault="00104A69" w:rsidP="001912E4">
            <w:pPr>
              <w:pStyle w:val="Textnormal"/>
              <w:spacing w:after="0"/>
              <w:rPr>
                <w:sz w:val="6"/>
              </w:rPr>
            </w:pPr>
          </w:p>
        </w:tc>
        <w:tc>
          <w:tcPr>
            <w:tcW w:w="3673" w:type="pct"/>
            <w:shd w:val="clear" w:color="auto" w:fill="auto"/>
          </w:tcPr>
          <w:p w14:paraId="5925419A" w14:textId="77777777" w:rsidR="00104A69" w:rsidRPr="001912E4" w:rsidRDefault="00104A69" w:rsidP="001912E4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9222B7" w14:paraId="62DEDAD1" w14:textId="77777777" w:rsidTr="002531EB">
        <w:tc>
          <w:tcPr>
            <w:tcW w:w="1327" w:type="pct"/>
            <w:gridSpan w:val="3"/>
            <w:shd w:val="clear" w:color="auto" w:fill="auto"/>
          </w:tcPr>
          <w:p w14:paraId="4E40A90C" w14:textId="77777777" w:rsidR="00104A69" w:rsidRPr="002531EB" w:rsidRDefault="00104A69" w:rsidP="001912E4">
            <w:pPr>
              <w:pStyle w:val="Textnormal"/>
              <w:spacing w:after="0"/>
            </w:pPr>
            <w:r w:rsidRPr="002531EB">
              <w:t>Rechtform der Firma und Eigentumsverhältnisse:</w:t>
            </w:r>
          </w:p>
        </w:tc>
        <w:tc>
          <w:tcPr>
            <w:tcW w:w="3673" w:type="pct"/>
            <w:shd w:val="clear" w:color="auto" w:fill="D9D9D9"/>
          </w:tcPr>
          <w:p w14:paraId="21A21A7C" w14:textId="77777777" w:rsidR="00104A69" w:rsidRPr="002531EB" w:rsidRDefault="00104A69" w:rsidP="001912E4">
            <w:pPr>
              <w:pStyle w:val="Textnormal"/>
              <w:spacing w:after="0"/>
            </w:pPr>
          </w:p>
        </w:tc>
      </w:tr>
      <w:tr w:rsidR="00104A69" w:rsidRPr="001912E4" w14:paraId="582C979C" w14:textId="77777777" w:rsidTr="002531EB">
        <w:tc>
          <w:tcPr>
            <w:tcW w:w="1327" w:type="pct"/>
            <w:gridSpan w:val="3"/>
            <w:shd w:val="clear" w:color="auto" w:fill="auto"/>
          </w:tcPr>
          <w:p w14:paraId="1A7D609D" w14:textId="77777777" w:rsidR="00104A69" w:rsidRPr="001912E4" w:rsidRDefault="00104A69" w:rsidP="001912E4">
            <w:pPr>
              <w:pStyle w:val="Textnormal"/>
              <w:spacing w:after="0"/>
              <w:rPr>
                <w:sz w:val="6"/>
              </w:rPr>
            </w:pPr>
          </w:p>
        </w:tc>
        <w:tc>
          <w:tcPr>
            <w:tcW w:w="3673" w:type="pct"/>
            <w:shd w:val="clear" w:color="auto" w:fill="auto"/>
          </w:tcPr>
          <w:p w14:paraId="56F034F6" w14:textId="77777777" w:rsidR="00104A69" w:rsidRPr="001912E4" w:rsidRDefault="00104A69" w:rsidP="001912E4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9222B7" w14:paraId="32ADA1E7" w14:textId="77777777" w:rsidTr="002531EB">
        <w:tc>
          <w:tcPr>
            <w:tcW w:w="1327" w:type="pct"/>
            <w:gridSpan w:val="3"/>
            <w:shd w:val="clear" w:color="auto" w:fill="auto"/>
          </w:tcPr>
          <w:p w14:paraId="41C11822" w14:textId="77777777" w:rsidR="00104A69" w:rsidRPr="002531EB" w:rsidRDefault="00104A69" w:rsidP="001912E4">
            <w:pPr>
              <w:pStyle w:val="Textnormal"/>
              <w:spacing w:after="0"/>
            </w:pPr>
            <w:r w:rsidRPr="002531EB">
              <w:t>Firma bestehend seit:</w:t>
            </w:r>
          </w:p>
        </w:tc>
        <w:tc>
          <w:tcPr>
            <w:tcW w:w="3673" w:type="pct"/>
            <w:shd w:val="clear" w:color="auto" w:fill="D9D9D9"/>
          </w:tcPr>
          <w:p w14:paraId="27C7AFBD" w14:textId="77777777" w:rsidR="00104A69" w:rsidRPr="002531EB" w:rsidRDefault="00104A69" w:rsidP="001912E4">
            <w:pPr>
              <w:pStyle w:val="Textnormal"/>
              <w:spacing w:after="0"/>
            </w:pPr>
          </w:p>
        </w:tc>
      </w:tr>
      <w:tr w:rsidR="00104A69" w:rsidRPr="001912E4" w14:paraId="50EE3902" w14:textId="77777777" w:rsidTr="002531EB">
        <w:tc>
          <w:tcPr>
            <w:tcW w:w="1327" w:type="pct"/>
            <w:gridSpan w:val="3"/>
            <w:shd w:val="clear" w:color="auto" w:fill="auto"/>
          </w:tcPr>
          <w:p w14:paraId="4A28F641" w14:textId="77777777" w:rsidR="00104A69" w:rsidRPr="001912E4" w:rsidRDefault="00104A69" w:rsidP="001912E4">
            <w:pPr>
              <w:pStyle w:val="Textnormal"/>
              <w:spacing w:after="0"/>
              <w:rPr>
                <w:sz w:val="6"/>
              </w:rPr>
            </w:pPr>
          </w:p>
        </w:tc>
        <w:tc>
          <w:tcPr>
            <w:tcW w:w="3673" w:type="pct"/>
            <w:shd w:val="clear" w:color="auto" w:fill="auto"/>
          </w:tcPr>
          <w:p w14:paraId="207C0590" w14:textId="77777777" w:rsidR="00104A69" w:rsidRPr="001912E4" w:rsidRDefault="00104A69" w:rsidP="001912E4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6552B2" w14:paraId="5EDE3EBC" w14:textId="77777777" w:rsidTr="00513B1D">
        <w:tc>
          <w:tcPr>
            <w:tcW w:w="5000" w:type="pct"/>
            <w:gridSpan w:val="4"/>
            <w:shd w:val="clear" w:color="auto" w:fill="FFFFFF"/>
          </w:tcPr>
          <w:p w14:paraId="5E0DD771" w14:textId="77777777" w:rsidR="00104A69" w:rsidRPr="002531EB" w:rsidRDefault="00104A69" w:rsidP="001912E4">
            <w:pPr>
              <w:pStyle w:val="Textnormal"/>
              <w:spacing w:after="0"/>
            </w:pPr>
            <w:r w:rsidRPr="002531EB">
              <w:t>Firmeneigenes, festangestelltes Betriebspersonal / Kapazität:</w:t>
            </w:r>
          </w:p>
          <w:p w14:paraId="540F0276" w14:textId="77777777" w:rsidR="00104A69" w:rsidRPr="002531EB" w:rsidRDefault="00104A69" w:rsidP="001912E4">
            <w:pPr>
              <w:pStyle w:val="Textnormal"/>
              <w:spacing w:after="0"/>
            </w:pPr>
            <w:r w:rsidRPr="002531EB">
              <w:t>(nur im Bereich der ausgeschriebenen Leistung)</w:t>
            </w:r>
          </w:p>
        </w:tc>
      </w:tr>
      <w:tr w:rsidR="00104A69" w14:paraId="1D045664" w14:textId="77777777" w:rsidTr="002531EB">
        <w:tc>
          <w:tcPr>
            <w:tcW w:w="1327" w:type="pct"/>
            <w:gridSpan w:val="3"/>
            <w:shd w:val="clear" w:color="auto" w:fill="auto"/>
          </w:tcPr>
          <w:p w14:paraId="0F199249" w14:textId="77777777" w:rsidR="00104A69" w:rsidRPr="002531EB" w:rsidRDefault="00104A69" w:rsidP="001912E4">
            <w:pPr>
              <w:pStyle w:val="Textnormal"/>
              <w:spacing w:after="0"/>
            </w:pPr>
            <w:r w:rsidRPr="002531EB">
              <w:t>Anzahl:</w:t>
            </w:r>
          </w:p>
        </w:tc>
        <w:tc>
          <w:tcPr>
            <w:tcW w:w="3673" w:type="pct"/>
            <w:shd w:val="clear" w:color="auto" w:fill="FFFFFF"/>
          </w:tcPr>
          <w:p w14:paraId="630DA1C8" w14:textId="77777777" w:rsidR="00104A69" w:rsidRPr="002531EB" w:rsidRDefault="00104A69" w:rsidP="001912E4">
            <w:pPr>
              <w:pStyle w:val="Textnormal"/>
              <w:spacing w:after="0"/>
            </w:pPr>
            <w:r w:rsidRPr="002531EB">
              <w:t>Funktion und / oder Ausbildung</w:t>
            </w:r>
          </w:p>
        </w:tc>
      </w:tr>
      <w:tr w:rsidR="00104A69" w14:paraId="30CCDD0C" w14:textId="77777777" w:rsidTr="002531EB">
        <w:tc>
          <w:tcPr>
            <w:tcW w:w="663" w:type="pct"/>
            <w:shd w:val="clear" w:color="auto" w:fill="auto"/>
          </w:tcPr>
          <w:p w14:paraId="4A7300E9" w14:textId="77777777" w:rsidR="00104A69" w:rsidRPr="002531EB" w:rsidRDefault="00104A69" w:rsidP="006552B2">
            <w:pPr>
              <w:pStyle w:val="Textnormal"/>
              <w:spacing w:after="0"/>
            </w:pPr>
          </w:p>
        </w:tc>
        <w:tc>
          <w:tcPr>
            <w:tcW w:w="408" w:type="pct"/>
            <w:shd w:val="clear" w:color="auto" w:fill="D9D9D9"/>
          </w:tcPr>
          <w:p w14:paraId="38F6C888" w14:textId="77777777" w:rsidR="00104A69" w:rsidRPr="002531EB" w:rsidRDefault="00104A69" w:rsidP="006552B2">
            <w:pPr>
              <w:pStyle w:val="Textnormal"/>
              <w:spacing w:after="0"/>
            </w:pPr>
          </w:p>
        </w:tc>
        <w:tc>
          <w:tcPr>
            <w:tcW w:w="256" w:type="pct"/>
            <w:shd w:val="clear" w:color="auto" w:fill="auto"/>
          </w:tcPr>
          <w:p w14:paraId="6E77D3BC" w14:textId="77777777" w:rsidR="00104A69" w:rsidRPr="002531EB" w:rsidRDefault="00104A69" w:rsidP="006552B2">
            <w:pPr>
              <w:pStyle w:val="Textnormal"/>
              <w:spacing w:after="0"/>
            </w:pPr>
          </w:p>
        </w:tc>
        <w:tc>
          <w:tcPr>
            <w:tcW w:w="3673" w:type="pct"/>
            <w:shd w:val="clear" w:color="auto" w:fill="D9D9D9"/>
          </w:tcPr>
          <w:p w14:paraId="0602B455" w14:textId="77777777" w:rsidR="00104A69" w:rsidRPr="002531EB" w:rsidRDefault="00104A69" w:rsidP="006552B2">
            <w:pPr>
              <w:pStyle w:val="Textnormal"/>
              <w:spacing w:after="0"/>
            </w:pPr>
          </w:p>
        </w:tc>
      </w:tr>
      <w:tr w:rsidR="00104A69" w:rsidRPr="001912E4" w14:paraId="19A9D0E7" w14:textId="77777777" w:rsidTr="002531EB">
        <w:tc>
          <w:tcPr>
            <w:tcW w:w="1327" w:type="pct"/>
            <w:gridSpan w:val="3"/>
            <w:shd w:val="clear" w:color="auto" w:fill="auto"/>
          </w:tcPr>
          <w:p w14:paraId="3E48E9BB" w14:textId="77777777" w:rsidR="00104A69" w:rsidRPr="001912E4" w:rsidRDefault="00104A69" w:rsidP="001912E4">
            <w:pPr>
              <w:pStyle w:val="Textnormal"/>
              <w:spacing w:after="0"/>
              <w:rPr>
                <w:sz w:val="6"/>
              </w:rPr>
            </w:pPr>
          </w:p>
        </w:tc>
        <w:tc>
          <w:tcPr>
            <w:tcW w:w="3673" w:type="pct"/>
            <w:shd w:val="clear" w:color="auto" w:fill="FFFFFF"/>
          </w:tcPr>
          <w:p w14:paraId="0E3B72A5" w14:textId="77777777" w:rsidR="00104A69" w:rsidRPr="001912E4" w:rsidRDefault="00104A69" w:rsidP="001912E4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14:paraId="54C43A34" w14:textId="77777777" w:rsidTr="002531EB">
        <w:tc>
          <w:tcPr>
            <w:tcW w:w="663" w:type="pct"/>
            <w:shd w:val="clear" w:color="auto" w:fill="auto"/>
          </w:tcPr>
          <w:p w14:paraId="22BFE0CC" w14:textId="77777777" w:rsidR="00104A69" w:rsidRPr="002531EB" w:rsidRDefault="00104A69" w:rsidP="006552B2">
            <w:pPr>
              <w:pStyle w:val="Textnormal"/>
              <w:spacing w:after="0"/>
            </w:pPr>
          </w:p>
        </w:tc>
        <w:tc>
          <w:tcPr>
            <w:tcW w:w="408" w:type="pct"/>
            <w:shd w:val="clear" w:color="auto" w:fill="D9D9D9"/>
          </w:tcPr>
          <w:p w14:paraId="361FB266" w14:textId="77777777" w:rsidR="00104A69" w:rsidRPr="002531EB" w:rsidRDefault="00104A69" w:rsidP="006552B2">
            <w:pPr>
              <w:pStyle w:val="Textnormal"/>
              <w:spacing w:after="0"/>
            </w:pPr>
          </w:p>
        </w:tc>
        <w:tc>
          <w:tcPr>
            <w:tcW w:w="256" w:type="pct"/>
            <w:shd w:val="clear" w:color="auto" w:fill="auto"/>
          </w:tcPr>
          <w:p w14:paraId="790BC70C" w14:textId="77777777" w:rsidR="00104A69" w:rsidRPr="002531EB" w:rsidRDefault="00104A69" w:rsidP="006552B2">
            <w:pPr>
              <w:pStyle w:val="Textnormal"/>
              <w:spacing w:after="0"/>
            </w:pPr>
          </w:p>
        </w:tc>
        <w:tc>
          <w:tcPr>
            <w:tcW w:w="3673" w:type="pct"/>
            <w:shd w:val="clear" w:color="auto" w:fill="D9D9D9"/>
          </w:tcPr>
          <w:p w14:paraId="53E008F3" w14:textId="77777777" w:rsidR="00104A69" w:rsidRPr="002531EB" w:rsidRDefault="00104A69" w:rsidP="006552B2">
            <w:pPr>
              <w:pStyle w:val="Textnormal"/>
              <w:spacing w:after="0"/>
            </w:pPr>
          </w:p>
        </w:tc>
      </w:tr>
      <w:tr w:rsidR="00104A69" w:rsidRPr="001912E4" w14:paraId="713E6E4E" w14:textId="77777777" w:rsidTr="002531EB">
        <w:tc>
          <w:tcPr>
            <w:tcW w:w="1327" w:type="pct"/>
            <w:gridSpan w:val="3"/>
            <w:shd w:val="clear" w:color="auto" w:fill="auto"/>
          </w:tcPr>
          <w:p w14:paraId="06F9B443" w14:textId="77777777" w:rsidR="00104A69" w:rsidRPr="001912E4" w:rsidRDefault="00104A69" w:rsidP="001912E4">
            <w:pPr>
              <w:pStyle w:val="Textnormal"/>
              <w:spacing w:after="0"/>
              <w:rPr>
                <w:sz w:val="6"/>
              </w:rPr>
            </w:pPr>
          </w:p>
        </w:tc>
        <w:tc>
          <w:tcPr>
            <w:tcW w:w="3673" w:type="pct"/>
            <w:shd w:val="clear" w:color="auto" w:fill="FFFFFF"/>
          </w:tcPr>
          <w:p w14:paraId="348519E0" w14:textId="77777777" w:rsidR="00104A69" w:rsidRPr="001912E4" w:rsidRDefault="00104A69" w:rsidP="001912E4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14:paraId="26095DC9" w14:textId="77777777" w:rsidTr="002531EB">
        <w:tc>
          <w:tcPr>
            <w:tcW w:w="663" w:type="pct"/>
            <w:shd w:val="clear" w:color="auto" w:fill="auto"/>
          </w:tcPr>
          <w:p w14:paraId="031A8E91" w14:textId="77777777" w:rsidR="00104A69" w:rsidRPr="002531EB" w:rsidRDefault="00104A69" w:rsidP="006552B2">
            <w:pPr>
              <w:pStyle w:val="Textnormal"/>
              <w:spacing w:after="0"/>
            </w:pPr>
          </w:p>
        </w:tc>
        <w:tc>
          <w:tcPr>
            <w:tcW w:w="408" w:type="pct"/>
            <w:shd w:val="clear" w:color="auto" w:fill="D9D9D9"/>
          </w:tcPr>
          <w:p w14:paraId="2CDBF744" w14:textId="77777777" w:rsidR="00104A69" w:rsidRPr="002531EB" w:rsidRDefault="00104A69" w:rsidP="006552B2">
            <w:pPr>
              <w:pStyle w:val="Textnormal"/>
              <w:spacing w:after="0"/>
            </w:pPr>
          </w:p>
        </w:tc>
        <w:tc>
          <w:tcPr>
            <w:tcW w:w="256" w:type="pct"/>
            <w:shd w:val="clear" w:color="auto" w:fill="auto"/>
          </w:tcPr>
          <w:p w14:paraId="0DA9B417" w14:textId="77777777" w:rsidR="00104A69" w:rsidRPr="002531EB" w:rsidRDefault="00104A69" w:rsidP="006552B2">
            <w:pPr>
              <w:pStyle w:val="Textnormal"/>
              <w:spacing w:after="0"/>
            </w:pPr>
          </w:p>
        </w:tc>
        <w:tc>
          <w:tcPr>
            <w:tcW w:w="3673" w:type="pct"/>
            <w:shd w:val="clear" w:color="auto" w:fill="D9D9D9"/>
          </w:tcPr>
          <w:p w14:paraId="426E8C4E" w14:textId="77777777" w:rsidR="00104A69" w:rsidRPr="002531EB" w:rsidRDefault="00104A69" w:rsidP="006552B2">
            <w:pPr>
              <w:pStyle w:val="Textnormal"/>
              <w:spacing w:after="0"/>
            </w:pPr>
          </w:p>
        </w:tc>
      </w:tr>
      <w:tr w:rsidR="00104A69" w:rsidRPr="001912E4" w14:paraId="0169AB75" w14:textId="77777777" w:rsidTr="00513B1D">
        <w:tc>
          <w:tcPr>
            <w:tcW w:w="5000" w:type="pct"/>
            <w:gridSpan w:val="4"/>
            <w:shd w:val="clear" w:color="auto" w:fill="auto"/>
          </w:tcPr>
          <w:p w14:paraId="505FAC81" w14:textId="77777777" w:rsidR="00104A69" w:rsidRPr="002531EB" w:rsidRDefault="00104A69" w:rsidP="001912E4">
            <w:pPr>
              <w:pStyle w:val="Textnormal"/>
              <w:spacing w:after="0"/>
            </w:pPr>
            <w:r w:rsidRPr="002531EB">
              <w:t>Umsatz im Durchschnitt der Firmen im Tätigkeitsbereich der ausgeschriebenen Leistung in den letzten drei Jahren:</w:t>
            </w:r>
          </w:p>
        </w:tc>
      </w:tr>
      <w:tr w:rsidR="00104A69" w:rsidRPr="006552B2" w14:paraId="2DF15E9C" w14:textId="77777777" w:rsidTr="002531EB">
        <w:tc>
          <w:tcPr>
            <w:tcW w:w="1327" w:type="pct"/>
            <w:gridSpan w:val="3"/>
            <w:shd w:val="clear" w:color="auto" w:fill="auto"/>
          </w:tcPr>
          <w:p w14:paraId="4DE34BC5" w14:textId="77777777" w:rsidR="00104A69" w:rsidRPr="002531EB" w:rsidRDefault="00104A69" w:rsidP="006552B2">
            <w:pPr>
              <w:pStyle w:val="Textnormal"/>
              <w:spacing w:after="0"/>
            </w:pPr>
            <w:r w:rsidRPr="002531EB">
              <w:t>Jahr:</w:t>
            </w:r>
          </w:p>
        </w:tc>
        <w:tc>
          <w:tcPr>
            <w:tcW w:w="3673" w:type="pct"/>
            <w:shd w:val="clear" w:color="auto" w:fill="D9D9D9"/>
          </w:tcPr>
          <w:p w14:paraId="23DE9B1D" w14:textId="77777777" w:rsidR="00104A69" w:rsidRPr="002531EB" w:rsidRDefault="00104A69" w:rsidP="006552B2">
            <w:pPr>
              <w:pStyle w:val="Textnormal"/>
              <w:spacing w:after="0"/>
            </w:pPr>
          </w:p>
        </w:tc>
      </w:tr>
      <w:tr w:rsidR="00104A69" w:rsidRPr="001912E4" w14:paraId="10C66465" w14:textId="77777777" w:rsidTr="002531EB">
        <w:tc>
          <w:tcPr>
            <w:tcW w:w="1327" w:type="pct"/>
            <w:gridSpan w:val="3"/>
            <w:shd w:val="clear" w:color="auto" w:fill="FFFFFF"/>
          </w:tcPr>
          <w:p w14:paraId="1FC74D8E" w14:textId="77777777" w:rsidR="00104A69" w:rsidRPr="001912E4" w:rsidRDefault="00104A69" w:rsidP="001912E4">
            <w:pPr>
              <w:pStyle w:val="Textnormal"/>
              <w:spacing w:after="0"/>
              <w:rPr>
                <w:sz w:val="6"/>
              </w:rPr>
            </w:pPr>
          </w:p>
        </w:tc>
        <w:tc>
          <w:tcPr>
            <w:tcW w:w="3673" w:type="pct"/>
            <w:shd w:val="clear" w:color="auto" w:fill="FFFFFF"/>
          </w:tcPr>
          <w:p w14:paraId="3BF713FB" w14:textId="77777777" w:rsidR="00104A69" w:rsidRPr="001912E4" w:rsidRDefault="00104A69" w:rsidP="001912E4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6552B2" w14:paraId="02CA62F5" w14:textId="77777777" w:rsidTr="002531EB">
        <w:tc>
          <w:tcPr>
            <w:tcW w:w="1327" w:type="pct"/>
            <w:gridSpan w:val="3"/>
            <w:shd w:val="clear" w:color="auto" w:fill="auto"/>
          </w:tcPr>
          <w:p w14:paraId="260632DC" w14:textId="77777777" w:rsidR="00104A69" w:rsidRPr="002531EB" w:rsidRDefault="00104A69" w:rsidP="006552B2">
            <w:pPr>
              <w:pStyle w:val="Textnormal"/>
              <w:spacing w:after="0"/>
            </w:pPr>
            <w:r w:rsidRPr="002531EB">
              <w:t>Jahr:</w:t>
            </w:r>
          </w:p>
        </w:tc>
        <w:tc>
          <w:tcPr>
            <w:tcW w:w="3673" w:type="pct"/>
            <w:shd w:val="clear" w:color="auto" w:fill="D9D9D9"/>
          </w:tcPr>
          <w:p w14:paraId="56D9F64A" w14:textId="77777777" w:rsidR="00104A69" w:rsidRPr="002531EB" w:rsidRDefault="00104A69" w:rsidP="006552B2">
            <w:pPr>
              <w:pStyle w:val="Textnormal"/>
              <w:spacing w:after="0"/>
            </w:pPr>
          </w:p>
        </w:tc>
      </w:tr>
      <w:tr w:rsidR="00104A69" w:rsidRPr="001912E4" w14:paraId="7A98FAF6" w14:textId="77777777" w:rsidTr="002531EB">
        <w:tc>
          <w:tcPr>
            <w:tcW w:w="1327" w:type="pct"/>
            <w:gridSpan w:val="3"/>
            <w:shd w:val="clear" w:color="auto" w:fill="FFFFFF"/>
          </w:tcPr>
          <w:p w14:paraId="2942FDF6" w14:textId="77777777" w:rsidR="00104A69" w:rsidRPr="001912E4" w:rsidRDefault="00104A69" w:rsidP="001912E4">
            <w:pPr>
              <w:pStyle w:val="Textnormal"/>
              <w:spacing w:after="0"/>
              <w:rPr>
                <w:sz w:val="6"/>
              </w:rPr>
            </w:pPr>
          </w:p>
        </w:tc>
        <w:tc>
          <w:tcPr>
            <w:tcW w:w="3673" w:type="pct"/>
            <w:shd w:val="clear" w:color="auto" w:fill="FFFFFF"/>
          </w:tcPr>
          <w:p w14:paraId="0A159F9D" w14:textId="77777777" w:rsidR="00104A69" w:rsidRPr="001912E4" w:rsidRDefault="00104A69" w:rsidP="001912E4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6552B2" w14:paraId="680EE043" w14:textId="77777777" w:rsidTr="002531EB">
        <w:trPr>
          <w:trHeight w:val="331"/>
        </w:trPr>
        <w:tc>
          <w:tcPr>
            <w:tcW w:w="1327" w:type="pct"/>
            <w:gridSpan w:val="3"/>
            <w:shd w:val="clear" w:color="auto" w:fill="auto"/>
          </w:tcPr>
          <w:p w14:paraId="59E0A0A8" w14:textId="77777777" w:rsidR="00104A69" w:rsidRPr="002531EB" w:rsidRDefault="00104A69" w:rsidP="006552B2">
            <w:pPr>
              <w:pStyle w:val="Textnormal"/>
              <w:spacing w:after="0"/>
            </w:pPr>
            <w:r w:rsidRPr="002531EB">
              <w:t>Jahr:</w:t>
            </w:r>
          </w:p>
        </w:tc>
        <w:tc>
          <w:tcPr>
            <w:tcW w:w="3673" w:type="pct"/>
            <w:shd w:val="clear" w:color="auto" w:fill="D9D9D9"/>
          </w:tcPr>
          <w:p w14:paraId="19803F73" w14:textId="77777777" w:rsidR="00104A69" w:rsidRPr="002531EB" w:rsidRDefault="00104A69" w:rsidP="006552B2">
            <w:pPr>
              <w:pStyle w:val="Textnormal"/>
              <w:spacing w:after="0"/>
            </w:pPr>
          </w:p>
        </w:tc>
      </w:tr>
    </w:tbl>
    <w:p w14:paraId="1DBE611B" w14:textId="77777777" w:rsidR="006552B2" w:rsidRDefault="006552B2" w:rsidP="00104A69">
      <w:pPr>
        <w:pStyle w:val="berschrift3"/>
        <w:numPr>
          <w:ilvl w:val="0"/>
          <w:numId w:val="0"/>
        </w:numPr>
      </w:pPr>
      <w:r>
        <w:br w:type="page"/>
      </w:r>
    </w:p>
    <w:p w14:paraId="2B9FF877" w14:textId="77777777" w:rsidR="00104A69" w:rsidRDefault="00104A69" w:rsidP="00104A69">
      <w:pPr>
        <w:pStyle w:val="berschrift3"/>
        <w:numPr>
          <w:ilvl w:val="0"/>
          <w:numId w:val="0"/>
        </w:numPr>
      </w:pPr>
      <w:r>
        <w:lastRenderedPageBreak/>
        <w:t xml:space="preserve">1.1.4 </w:t>
      </w:r>
      <w:r>
        <w:tab/>
        <w:t>Subplaner 3:</w:t>
      </w:r>
    </w:p>
    <w:tbl>
      <w:tblPr>
        <w:tblW w:w="4591" w:type="pct"/>
        <w:tblInd w:w="817" w:type="dxa"/>
        <w:tblLook w:val="04A0" w:firstRow="1" w:lastRow="0" w:firstColumn="1" w:lastColumn="0" w:noHBand="0" w:noVBand="1"/>
      </w:tblPr>
      <w:tblGrid>
        <w:gridCol w:w="1104"/>
        <w:gridCol w:w="680"/>
        <w:gridCol w:w="427"/>
        <w:gridCol w:w="6120"/>
      </w:tblGrid>
      <w:tr w:rsidR="00104A69" w:rsidRPr="009222B7" w14:paraId="615D36AF" w14:textId="77777777" w:rsidTr="002531EB">
        <w:trPr>
          <w:trHeight w:val="203"/>
        </w:trPr>
        <w:tc>
          <w:tcPr>
            <w:tcW w:w="1327" w:type="pct"/>
            <w:gridSpan w:val="3"/>
            <w:shd w:val="clear" w:color="auto" w:fill="auto"/>
          </w:tcPr>
          <w:p w14:paraId="330BB4CA" w14:textId="77777777" w:rsidR="00104A69" w:rsidRPr="009222B7" w:rsidRDefault="00104A69" w:rsidP="002531EB">
            <w:pPr>
              <w:pStyle w:val="Textnormal"/>
              <w:spacing w:after="0"/>
            </w:pPr>
            <w:r w:rsidRPr="009222B7">
              <w:t>Name:</w:t>
            </w:r>
          </w:p>
        </w:tc>
        <w:tc>
          <w:tcPr>
            <w:tcW w:w="3673" w:type="pct"/>
            <w:shd w:val="clear" w:color="auto" w:fill="D9D9D9"/>
          </w:tcPr>
          <w:p w14:paraId="63236EC4" w14:textId="77777777" w:rsidR="00104A69" w:rsidRPr="009222B7" w:rsidRDefault="00104A69" w:rsidP="002531EB">
            <w:pPr>
              <w:pStyle w:val="Textnormal"/>
              <w:spacing w:after="0"/>
            </w:pPr>
          </w:p>
        </w:tc>
      </w:tr>
      <w:tr w:rsidR="00104A69" w:rsidRPr="0066601A" w14:paraId="2438B380" w14:textId="77777777" w:rsidTr="002531EB">
        <w:trPr>
          <w:trHeight w:val="80"/>
        </w:trPr>
        <w:tc>
          <w:tcPr>
            <w:tcW w:w="1327" w:type="pct"/>
            <w:gridSpan w:val="3"/>
            <w:shd w:val="clear" w:color="auto" w:fill="auto"/>
          </w:tcPr>
          <w:p w14:paraId="5007BD7A" w14:textId="77777777" w:rsidR="00104A69" w:rsidRPr="0066601A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73" w:type="pct"/>
            <w:shd w:val="clear" w:color="auto" w:fill="auto"/>
          </w:tcPr>
          <w:p w14:paraId="53FCCC5B" w14:textId="77777777" w:rsidR="00104A69" w:rsidRPr="0066601A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</w:tr>
      <w:tr w:rsidR="00104A69" w:rsidRPr="009222B7" w14:paraId="23212014" w14:textId="77777777" w:rsidTr="002531EB">
        <w:trPr>
          <w:trHeight w:val="180"/>
        </w:trPr>
        <w:tc>
          <w:tcPr>
            <w:tcW w:w="1327" w:type="pct"/>
            <w:gridSpan w:val="3"/>
            <w:shd w:val="clear" w:color="auto" w:fill="auto"/>
          </w:tcPr>
          <w:p w14:paraId="2E4AF351" w14:textId="77777777" w:rsidR="00104A69" w:rsidRPr="009222B7" w:rsidRDefault="00104A69" w:rsidP="002531EB">
            <w:pPr>
              <w:pStyle w:val="Textnormal"/>
              <w:spacing w:after="0"/>
            </w:pPr>
            <w:r w:rsidRPr="009222B7">
              <w:t>Adresse:</w:t>
            </w:r>
          </w:p>
        </w:tc>
        <w:tc>
          <w:tcPr>
            <w:tcW w:w="3673" w:type="pct"/>
            <w:shd w:val="clear" w:color="auto" w:fill="D9D9D9"/>
          </w:tcPr>
          <w:p w14:paraId="0C653EA6" w14:textId="77777777" w:rsidR="00104A69" w:rsidRPr="009222B7" w:rsidRDefault="00104A69" w:rsidP="002531EB">
            <w:pPr>
              <w:pStyle w:val="Textnormal"/>
              <w:spacing w:after="0"/>
            </w:pPr>
          </w:p>
        </w:tc>
      </w:tr>
      <w:tr w:rsidR="00104A69" w:rsidRPr="0066601A" w14:paraId="16D94D8B" w14:textId="77777777" w:rsidTr="002531EB">
        <w:trPr>
          <w:trHeight w:val="89"/>
        </w:trPr>
        <w:tc>
          <w:tcPr>
            <w:tcW w:w="1327" w:type="pct"/>
            <w:gridSpan w:val="3"/>
            <w:shd w:val="clear" w:color="auto" w:fill="auto"/>
          </w:tcPr>
          <w:p w14:paraId="48D85477" w14:textId="77777777" w:rsidR="00104A69" w:rsidRPr="0066601A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73" w:type="pct"/>
            <w:shd w:val="clear" w:color="auto" w:fill="auto"/>
          </w:tcPr>
          <w:p w14:paraId="2E2D31B9" w14:textId="77777777" w:rsidR="00104A69" w:rsidRPr="0066601A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</w:tr>
      <w:tr w:rsidR="00104A69" w:rsidRPr="00AD1C8F" w14:paraId="26B819C1" w14:textId="77777777" w:rsidTr="002531EB">
        <w:tc>
          <w:tcPr>
            <w:tcW w:w="1327" w:type="pct"/>
            <w:gridSpan w:val="3"/>
            <w:shd w:val="clear" w:color="auto" w:fill="auto"/>
          </w:tcPr>
          <w:p w14:paraId="29807DFA" w14:textId="77777777" w:rsidR="00104A69" w:rsidRPr="009222B7" w:rsidRDefault="00104A69" w:rsidP="002531EB">
            <w:pPr>
              <w:pStyle w:val="Textnormal"/>
              <w:spacing w:after="0"/>
            </w:pPr>
            <w:r w:rsidRPr="009222B7">
              <w:t>Tätigkeitsbereich:</w:t>
            </w:r>
          </w:p>
        </w:tc>
        <w:tc>
          <w:tcPr>
            <w:tcW w:w="3673" w:type="pct"/>
            <w:shd w:val="clear" w:color="auto" w:fill="D9D9D9"/>
          </w:tcPr>
          <w:p w14:paraId="416DA74D" w14:textId="61331D76" w:rsidR="00104A69" w:rsidRPr="00C93F17" w:rsidRDefault="00104A69" w:rsidP="002531EB">
            <w:pPr>
              <w:pStyle w:val="Textnormal"/>
              <w:spacing w:after="0"/>
              <w:rPr>
                <w:bCs/>
              </w:rPr>
            </w:pPr>
          </w:p>
        </w:tc>
      </w:tr>
      <w:tr w:rsidR="00104A69" w:rsidRPr="0066601A" w14:paraId="3A4DC358" w14:textId="77777777" w:rsidTr="002531EB">
        <w:tc>
          <w:tcPr>
            <w:tcW w:w="1327" w:type="pct"/>
            <w:gridSpan w:val="3"/>
            <w:shd w:val="clear" w:color="auto" w:fill="auto"/>
          </w:tcPr>
          <w:p w14:paraId="7FC0C059" w14:textId="77777777" w:rsidR="00104A69" w:rsidRPr="0066601A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  <w:tc>
          <w:tcPr>
            <w:tcW w:w="3673" w:type="pct"/>
            <w:shd w:val="clear" w:color="auto" w:fill="auto"/>
          </w:tcPr>
          <w:p w14:paraId="20A0223A" w14:textId="77777777" w:rsidR="00104A69" w:rsidRPr="0066601A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9222B7" w14:paraId="27076150" w14:textId="77777777" w:rsidTr="002531EB">
        <w:tc>
          <w:tcPr>
            <w:tcW w:w="1327" w:type="pct"/>
            <w:gridSpan w:val="3"/>
            <w:shd w:val="clear" w:color="auto" w:fill="auto"/>
          </w:tcPr>
          <w:p w14:paraId="544BCA41" w14:textId="77777777" w:rsidR="00104A69" w:rsidRPr="009222B7" w:rsidRDefault="00104A69" w:rsidP="002531EB">
            <w:pPr>
              <w:pStyle w:val="Textnormal"/>
              <w:spacing w:after="0"/>
            </w:pPr>
            <w:r>
              <w:t>Rechtform der Firma und Eigentumsverhältnisse</w:t>
            </w:r>
            <w:r w:rsidRPr="009222B7">
              <w:t>:</w:t>
            </w:r>
          </w:p>
        </w:tc>
        <w:tc>
          <w:tcPr>
            <w:tcW w:w="3673" w:type="pct"/>
            <w:shd w:val="clear" w:color="auto" w:fill="D9D9D9"/>
          </w:tcPr>
          <w:p w14:paraId="7A9AFDCB" w14:textId="77777777" w:rsidR="00104A69" w:rsidRPr="009222B7" w:rsidRDefault="00104A69" w:rsidP="002531EB">
            <w:pPr>
              <w:pStyle w:val="Textnormal"/>
              <w:spacing w:after="0"/>
            </w:pPr>
          </w:p>
        </w:tc>
      </w:tr>
      <w:tr w:rsidR="00104A69" w:rsidRPr="0066601A" w14:paraId="5C286DCD" w14:textId="77777777" w:rsidTr="002531EB">
        <w:tc>
          <w:tcPr>
            <w:tcW w:w="1327" w:type="pct"/>
            <w:gridSpan w:val="3"/>
            <w:shd w:val="clear" w:color="auto" w:fill="auto"/>
          </w:tcPr>
          <w:p w14:paraId="612D0A9C" w14:textId="77777777" w:rsidR="00104A69" w:rsidRPr="0066601A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  <w:tc>
          <w:tcPr>
            <w:tcW w:w="3673" w:type="pct"/>
            <w:shd w:val="clear" w:color="auto" w:fill="auto"/>
          </w:tcPr>
          <w:p w14:paraId="17FCE6A1" w14:textId="77777777" w:rsidR="00104A69" w:rsidRPr="0066601A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9222B7" w14:paraId="0B2E9D77" w14:textId="77777777" w:rsidTr="002531EB">
        <w:tc>
          <w:tcPr>
            <w:tcW w:w="1327" w:type="pct"/>
            <w:gridSpan w:val="3"/>
            <w:shd w:val="clear" w:color="auto" w:fill="auto"/>
          </w:tcPr>
          <w:p w14:paraId="16093DF9" w14:textId="77777777" w:rsidR="00104A69" w:rsidRPr="009222B7" w:rsidRDefault="00104A69" w:rsidP="002531EB">
            <w:pPr>
              <w:pStyle w:val="Textnormal"/>
              <w:spacing w:after="0"/>
            </w:pPr>
            <w:r w:rsidRPr="008F2C19">
              <w:t>Firma bestehend seit:</w:t>
            </w:r>
          </w:p>
        </w:tc>
        <w:tc>
          <w:tcPr>
            <w:tcW w:w="3673" w:type="pct"/>
            <w:shd w:val="clear" w:color="auto" w:fill="D9D9D9"/>
          </w:tcPr>
          <w:p w14:paraId="7B9B2D87" w14:textId="77777777" w:rsidR="00104A69" w:rsidRPr="009222B7" w:rsidRDefault="00104A69" w:rsidP="002531EB">
            <w:pPr>
              <w:pStyle w:val="Textnormal"/>
              <w:spacing w:after="0"/>
            </w:pPr>
          </w:p>
        </w:tc>
      </w:tr>
      <w:tr w:rsidR="00104A69" w:rsidRPr="0066601A" w14:paraId="080BB58E" w14:textId="77777777" w:rsidTr="002531EB">
        <w:tc>
          <w:tcPr>
            <w:tcW w:w="1327" w:type="pct"/>
            <w:gridSpan w:val="3"/>
            <w:shd w:val="clear" w:color="auto" w:fill="auto"/>
          </w:tcPr>
          <w:p w14:paraId="165B96CE" w14:textId="77777777" w:rsidR="00104A69" w:rsidRPr="0066601A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73" w:type="pct"/>
            <w:shd w:val="clear" w:color="auto" w:fill="auto"/>
          </w:tcPr>
          <w:p w14:paraId="52B515A1" w14:textId="77777777" w:rsidR="00104A69" w:rsidRPr="0066601A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9222B7" w14:paraId="08528B36" w14:textId="77777777" w:rsidTr="00513B1D">
        <w:tc>
          <w:tcPr>
            <w:tcW w:w="5000" w:type="pct"/>
            <w:gridSpan w:val="4"/>
            <w:shd w:val="clear" w:color="auto" w:fill="FFFFFF"/>
          </w:tcPr>
          <w:p w14:paraId="4440C9EC" w14:textId="77777777" w:rsidR="00104A69" w:rsidRPr="009222B7" w:rsidRDefault="00104A69" w:rsidP="002531EB">
            <w:pPr>
              <w:pStyle w:val="Textnormal"/>
              <w:spacing w:after="0"/>
            </w:pPr>
            <w:r w:rsidRPr="009222B7">
              <w:t>Firmeneigenes, festangestelltes Betriebspersonal / Kapazität:</w:t>
            </w:r>
          </w:p>
          <w:p w14:paraId="048F4B90" w14:textId="77777777" w:rsidR="00104A69" w:rsidRPr="009222B7" w:rsidRDefault="00104A69" w:rsidP="002531EB">
            <w:pPr>
              <w:pStyle w:val="Textnormal"/>
              <w:spacing w:after="0"/>
            </w:pPr>
            <w:r w:rsidRPr="009222B7">
              <w:rPr>
                <w:sz w:val="16"/>
              </w:rPr>
              <w:t>(nur im Bereich der ausgeschriebenen Leistung)</w:t>
            </w:r>
          </w:p>
        </w:tc>
      </w:tr>
      <w:tr w:rsidR="00104A69" w14:paraId="4C2C2982" w14:textId="77777777" w:rsidTr="002531EB">
        <w:tc>
          <w:tcPr>
            <w:tcW w:w="1327" w:type="pct"/>
            <w:gridSpan w:val="3"/>
            <w:shd w:val="clear" w:color="auto" w:fill="auto"/>
          </w:tcPr>
          <w:p w14:paraId="61B35D6C" w14:textId="77777777" w:rsidR="00104A69" w:rsidRPr="009222B7" w:rsidRDefault="00104A69" w:rsidP="002531EB">
            <w:pPr>
              <w:pStyle w:val="Textnormal"/>
              <w:spacing w:after="0"/>
            </w:pPr>
            <w:r w:rsidRPr="009222B7">
              <w:t>Anzahl:</w:t>
            </w:r>
          </w:p>
        </w:tc>
        <w:tc>
          <w:tcPr>
            <w:tcW w:w="3673" w:type="pct"/>
            <w:shd w:val="clear" w:color="auto" w:fill="FFFFFF"/>
          </w:tcPr>
          <w:p w14:paraId="3913EB06" w14:textId="77777777" w:rsidR="00104A69" w:rsidRPr="009222B7" w:rsidRDefault="00104A69" w:rsidP="002531EB">
            <w:pPr>
              <w:pStyle w:val="Textnormal"/>
              <w:spacing w:after="0"/>
            </w:pPr>
            <w:r w:rsidRPr="009222B7">
              <w:t>Funktion und</w:t>
            </w:r>
            <w:r>
              <w:t xml:space="preserve"> </w:t>
            </w:r>
            <w:r w:rsidRPr="009222B7">
              <w:t>/</w:t>
            </w:r>
            <w:r>
              <w:t xml:space="preserve"> </w:t>
            </w:r>
            <w:r w:rsidRPr="009222B7">
              <w:t>oder Ausbildung</w:t>
            </w:r>
          </w:p>
        </w:tc>
      </w:tr>
      <w:tr w:rsidR="00104A69" w14:paraId="3B4EEF89" w14:textId="77777777" w:rsidTr="002531EB">
        <w:tc>
          <w:tcPr>
            <w:tcW w:w="663" w:type="pct"/>
            <w:shd w:val="clear" w:color="auto" w:fill="auto"/>
          </w:tcPr>
          <w:p w14:paraId="55414262" w14:textId="77777777" w:rsidR="00104A69" w:rsidRPr="009222B7" w:rsidRDefault="00104A69" w:rsidP="002531EB">
            <w:pPr>
              <w:pStyle w:val="Textnormal"/>
              <w:spacing w:after="0"/>
            </w:pPr>
          </w:p>
        </w:tc>
        <w:tc>
          <w:tcPr>
            <w:tcW w:w="408" w:type="pct"/>
            <w:shd w:val="clear" w:color="auto" w:fill="D9D9D9"/>
          </w:tcPr>
          <w:p w14:paraId="439C817E" w14:textId="77777777" w:rsidR="00104A69" w:rsidRPr="009222B7" w:rsidRDefault="00104A69" w:rsidP="002531EB">
            <w:pPr>
              <w:pStyle w:val="Textnormal"/>
              <w:spacing w:after="0"/>
            </w:pPr>
          </w:p>
        </w:tc>
        <w:tc>
          <w:tcPr>
            <w:tcW w:w="256" w:type="pct"/>
            <w:shd w:val="clear" w:color="auto" w:fill="auto"/>
          </w:tcPr>
          <w:p w14:paraId="66209B15" w14:textId="77777777" w:rsidR="00104A69" w:rsidRPr="009222B7" w:rsidRDefault="00104A69" w:rsidP="002531EB">
            <w:pPr>
              <w:pStyle w:val="Textnormal"/>
              <w:spacing w:after="0"/>
            </w:pPr>
          </w:p>
        </w:tc>
        <w:tc>
          <w:tcPr>
            <w:tcW w:w="3673" w:type="pct"/>
            <w:shd w:val="clear" w:color="auto" w:fill="D9D9D9"/>
          </w:tcPr>
          <w:p w14:paraId="0BEA6C71" w14:textId="77777777" w:rsidR="00104A69" w:rsidRPr="009222B7" w:rsidRDefault="00104A69" w:rsidP="002531EB">
            <w:pPr>
              <w:pStyle w:val="Textnormal"/>
              <w:spacing w:after="0"/>
            </w:pPr>
          </w:p>
        </w:tc>
      </w:tr>
      <w:tr w:rsidR="00104A69" w14:paraId="46812A44" w14:textId="77777777" w:rsidTr="002531EB">
        <w:tc>
          <w:tcPr>
            <w:tcW w:w="1327" w:type="pct"/>
            <w:gridSpan w:val="3"/>
            <w:shd w:val="clear" w:color="auto" w:fill="FFFFFF"/>
          </w:tcPr>
          <w:p w14:paraId="5E48355B" w14:textId="77777777" w:rsidR="00104A69" w:rsidRPr="009222B7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73" w:type="pct"/>
            <w:shd w:val="clear" w:color="auto" w:fill="FFFFFF"/>
          </w:tcPr>
          <w:p w14:paraId="1333D50E" w14:textId="77777777" w:rsidR="00104A69" w:rsidRPr="00F0099E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14:paraId="16B56370" w14:textId="77777777" w:rsidTr="002531EB">
        <w:tc>
          <w:tcPr>
            <w:tcW w:w="663" w:type="pct"/>
            <w:shd w:val="clear" w:color="auto" w:fill="auto"/>
          </w:tcPr>
          <w:p w14:paraId="643F44AC" w14:textId="77777777" w:rsidR="00104A69" w:rsidRPr="009222B7" w:rsidRDefault="00104A69" w:rsidP="002531EB">
            <w:pPr>
              <w:pStyle w:val="Textnormal"/>
              <w:spacing w:after="0"/>
            </w:pPr>
          </w:p>
        </w:tc>
        <w:tc>
          <w:tcPr>
            <w:tcW w:w="408" w:type="pct"/>
            <w:shd w:val="clear" w:color="auto" w:fill="D9D9D9"/>
          </w:tcPr>
          <w:p w14:paraId="6A3A6FBF" w14:textId="77777777" w:rsidR="00104A69" w:rsidRPr="009222B7" w:rsidRDefault="00104A69" w:rsidP="002531EB">
            <w:pPr>
              <w:pStyle w:val="Textnormal"/>
              <w:spacing w:after="0"/>
            </w:pPr>
          </w:p>
        </w:tc>
        <w:tc>
          <w:tcPr>
            <w:tcW w:w="256" w:type="pct"/>
            <w:shd w:val="clear" w:color="auto" w:fill="auto"/>
          </w:tcPr>
          <w:p w14:paraId="5EDDD67D" w14:textId="77777777" w:rsidR="00104A69" w:rsidRPr="009222B7" w:rsidRDefault="00104A69" w:rsidP="002531EB">
            <w:pPr>
              <w:pStyle w:val="Textnormal"/>
              <w:spacing w:after="0"/>
            </w:pPr>
          </w:p>
        </w:tc>
        <w:tc>
          <w:tcPr>
            <w:tcW w:w="3673" w:type="pct"/>
            <w:shd w:val="clear" w:color="auto" w:fill="D9D9D9"/>
          </w:tcPr>
          <w:p w14:paraId="7F7A6D05" w14:textId="77777777" w:rsidR="00104A69" w:rsidRPr="009222B7" w:rsidRDefault="00104A69" w:rsidP="002531EB">
            <w:pPr>
              <w:pStyle w:val="Textnormal"/>
              <w:spacing w:after="0"/>
            </w:pPr>
          </w:p>
        </w:tc>
      </w:tr>
      <w:tr w:rsidR="00104A69" w14:paraId="375F40AA" w14:textId="77777777" w:rsidTr="002531EB">
        <w:tc>
          <w:tcPr>
            <w:tcW w:w="1327" w:type="pct"/>
            <w:gridSpan w:val="3"/>
            <w:shd w:val="clear" w:color="auto" w:fill="auto"/>
          </w:tcPr>
          <w:p w14:paraId="47B474A9" w14:textId="77777777" w:rsidR="00104A69" w:rsidRPr="009222B7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73" w:type="pct"/>
            <w:shd w:val="clear" w:color="auto" w:fill="FFFFFF"/>
          </w:tcPr>
          <w:p w14:paraId="70EC6157" w14:textId="77777777" w:rsidR="00104A69" w:rsidRPr="00F0099E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14:paraId="1E21EFAF" w14:textId="77777777" w:rsidTr="002531EB">
        <w:tc>
          <w:tcPr>
            <w:tcW w:w="663" w:type="pct"/>
            <w:shd w:val="clear" w:color="auto" w:fill="auto"/>
          </w:tcPr>
          <w:p w14:paraId="5C408F8D" w14:textId="77777777" w:rsidR="00104A69" w:rsidRPr="009222B7" w:rsidRDefault="00104A69" w:rsidP="002531EB">
            <w:pPr>
              <w:pStyle w:val="Textnormal"/>
              <w:spacing w:after="0"/>
            </w:pPr>
          </w:p>
        </w:tc>
        <w:tc>
          <w:tcPr>
            <w:tcW w:w="408" w:type="pct"/>
            <w:shd w:val="clear" w:color="auto" w:fill="D9D9D9"/>
          </w:tcPr>
          <w:p w14:paraId="33CFED3D" w14:textId="77777777" w:rsidR="00104A69" w:rsidRPr="009222B7" w:rsidRDefault="00104A69" w:rsidP="002531EB">
            <w:pPr>
              <w:pStyle w:val="Textnormal"/>
              <w:spacing w:after="0"/>
            </w:pPr>
          </w:p>
        </w:tc>
        <w:tc>
          <w:tcPr>
            <w:tcW w:w="256" w:type="pct"/>
            <w:shd w:val="clear" w:color="auto" w:fill="auto"/>
          </w:tcPr>
          <w:p w14:paraId="4ACD0EE8" w14:textId="77777777" w:rsidR="00104A69" w:rsidRPr="009222B7" w:rsidRDefault="00104A69" w:rsidP="002531EB">
            <w:pPr>
              <w:pStyle w:val="Textnormal"/>
              <w:spacing w:after="0"/>
            </w:pPr>
          </w:p>
        </w:tc>
        <w:tc>
          <w:tcPr>
            <w:tcW w:w="3673" w:type="pct"/>
            <w:shd w:val="clear" w:color="auto" w:fill="D9D9D9"/>
          </w:tcPr>
          <w:p w14:paraId="37C1BAA4" w14:textId="77777777" w:rsidR="00104A69" w:rsidRPr="009222B7" w:rsidRDefault="00104A69" w:rsidP="002531EB">
            <w:pPr>
              <w:pStyle w:val="Textnormal"/>
              <w:spacing w:after="0"/>
            </w:pPr>
          </w:p>
        </w:tc>
      </w:tr>
      <w:tr w:rsidR="00104A69" w14:paraId="50FA061C" w14:textId="77777777" w:rsidTr="002531EB">
        <w:tc>
          <w:tcPr>
            <w:tcW w:w="1327" w:type="pct"/>
            <w:gridSpan w:val="3"/>
            <w:shd w:val="clear" w:color="auto" w:fill="auto"/>
          </w:tcPr>
          <w:p w14:paraId="16F4D8B4" w14:textId="77777777" w:rsidR="00104A69" w:rsidRPr="009222B7" w:rsidRDefault="00104A69" w:rsidP="00104A69">
            <w:pPr>
              <w:pStyle w:val="Textnormal"/>
              <w:spacing w:after="0"/>
              <w:rPr>
                <w:rFonts w:ascii="Arial" w:hAnsi="Arial" w:cs="Arial"/>
                <w:sz w:val="4"/>
              </w:rPr>
            </w:pPr>
          </w:p>
        </w:tc>
        <w:tc>
          <w:tcPr>
            <w:tcW w:w="3673" w:type="pct"/>
            <w:shd w:val="clear" w:color="auto" w:fill="FFFFFF"/>
          </w:tcPr>
          <w:p w14:paraId="4A2A39D9" w14:textId="77777777" w:rsidR="00104A69" w:rsidRPr="00F0099E" w:rsidRDefault="00104A69" w:rsidP="00104A69">
            <w:pPr>
              <w:pStyle w:val="Textnormal"/>
              <w:spacing w:after="0"/>
              <w:rPr>
                <w:rFonts w:ascii="Arial" w:hAnsi="Arial" w:cs="Arial"/>
                <w:sz w:val="6"/>
              </w:rPr>
            </w:pPr>
          </w:p>
        </w:tc>
      </w:tr>
      <w:tr w:rsidR="00104A69" w14:paraId="55ED2D2C" w14:textId="77777777" w:rsidTr="002531EB">
        <w:tc>
          <w:tcPr>
            <w:tcW w:w="663" w:type="pct"/>
            <w:shd w:val="clear" w:color="auto" w:fill="auto"/>
          </w:tcPr>
          <w:p w14:paraId="22C93691" w14:textId="77777777" w:rsidR="00104A69" w:rsidRPr="002531EB" w:rsidRDefault="00104A69" w:rsidP="002531EB">
            <w:pPr>
              <w:pStyle w:val="Textnormal"/>
              <w:spacing w:after="0"/>
            </w:pPr>
          </w:p>
        </w:tc>
        <w:tc>
          <w:tcPr>
            <w:tcW w:w="408" w:type="pct"/>
            <w:shd w:val="clear" w:color="auto" w:fill="D9D9D9"/>
          </w:tcPr>
          <w:p w14:paraId="1C3F1CB7" w14:textId="77777777" w:rsidR="00104A69" w:rsidRPr="002531EB" w:rsidRDefault="00104A69" w:rsidP="002531EB">
            <w:pPr>
              <w:pStyle w:val="Textnormal"/>
              <w:spacing w:after="0"/>
            </w:pPr>
          </w:p>
        </w:tc>
        <w:tc>
          <w:tcPr>
            <w:tcW w:w="256" w:type="pct"/>
            <w:shd w:val="clear" w:color="auto" w:fill="auto"/>
          </w:tcPr>
          <w:p w14:paraId="3C3D4942" w14:textId="77777777" w:rsidR="00104A69" w:rsidRPr="002531EB" w:rsidRDefault="00104A69" w:rsidP="002531EB">
            <w:pPr>
              <w:pStyle w:val="Textnormal"/>
              <w:spacing w:after="0"/>
            </w:pPr>
          </w:p>
        </w:tc>
        <w:tc>
          <w:tcPr>
            <w:tcW w:w="3673" w:type="pct"/>
            <w:shd w:val="clear" w:color="auto" w:fill="D9D9D9"/>
          </w:tcPr>
          <w:p w14:paraId="16304C56" w14:textId="77777777" w:rsidR="00104A69" w:rsidRPr="002531EB" w:rsidRDefault="00104A69" w:rsidP="002531EB">
            <w:pPr>
              <w:pStyle w:val="Textnormal"/>
              <w:spacing w:after="0"/>
            </w:pPr>
          </w:p>
        </w:tc>
      </w:tr>
      <w:tr w:rsidR="00104A69" w:rsidRPr="001912E4" w14:paraId="4D07CA30" w14:textId="77777777" w:rsidTr="002531EB">
        <w:tc>
          <w:tcPr>
            <w:tcW w:w="1327" w:type="pct"/>
            <w:gridSpan w:val="3"/>
            <w:shd w:val="clear" w:color="auto" w:fill="auto"/>
          </w:tcPr>
          <w:p w14:paraId="06EAD817" w14:textId="77777777" w:rsidR="00104A69" w:rsidRPr="001912E4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  <w:tc>
          <w:tcPr>
            <w:tcW w:w="3673" w:type="pct"/>
            <w:shd w:val="clear" w:color="auto" w:fill="FFFFFF"/>
          </w:tcPr>
          <w:p w14:paraId="7A709B6E" w14:textId="77777777" w:rsidR="00104A69" w:rsidRPr="001912E4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9222B7" w14:paraId="5EB97203" w14:textId="77777777" w:rsidTr="00513B1D">
        <w:tc>
          <w:tcPr>
            <w:tcW w:w="5000" w:type="pct"/>
            <w:gridSpan w:val="4"/>
            <w:shd w:val="clear" w:color="auto" w:fill="auto"/>
          </w:tcPr>
          <w:p w14:paraId="3EE47DC3" w14:textId="77777777" w:rsidR="00104A69" w:rsidRPr="002531EB" w:rsidRDefault="00104A69" w:rsidP="002531EB">
            <w:pPr>
              <w:pStyle w:val="Textnormal"/>
              <w:spacing w:after="0"/>
            </w:pPr>
            <w:r w:rsidRPr="002531EB">
              <w:t>Umsatz im Durchschnitt der Firmen im Tätigkeitsbereich der ausgeschriebenen Leistung in den letzten drei Jahren:</w:t>
            </w:r>
          </w:p>
        </w:tc>
      </w:tr>
      <w:tr w:rsidR="00104A69" w:rsidRPr="009222B7" w14:paraId="07622BD8" w14:textId="77777777" w:rsidTr="002531EB">
        <w:tc>
          <w:tcPr>
            <w:tcW w:w="1327" w:type="pct"/>
            <w:gridSpan w:val="3"/>
            <w:shd w:val="clear" w:color="auto" w:fill="auto"/>
          </w:tcPr>
          <w:p w14:paraId="0B57C492" w14:textId="77777777" w:rsidR="00104A69" w:rsidRPr="002531EB" w:rsidRDefault="00104A69" w:rsidP="002531EB">
            <w:pPr>
              <w:pStyle w:val="Textnormal"/>
              <w:spacing w:after="0"/>
            </w:pPr>
            <w:r w:rsidRPr="002531EB">
              <w:t>Jahr:</w:t>
            </w:r>
          </w:p>
        </w:tc>
        <w:tc>
          <w:tcPr>
            <w:tcW w:w="3673" w:type="pct"/>
            <w:shd w:val="clear" w:color="auto" w:fill="D9D9D9"/>
          </w:tcPr>
          <w:p w14:paraId="411CC299" w14:textId="77777777" w:rsidR="00104A69" w:rsidRPr="002531EB" w:rsidRDefault="00104A69" w:rsidP="002531EB">
            <w:pPr>
              <w:pStyle w:val="Textnormal"/>
              <w:spacing w:after="0"/>
            </w:pPr>
          </w:p>
        </w:tc>
      </w:tr>
      <w:tr w:rsidR="00104A69" w:rsidRPr="001912E4" w14:paraId="045EA851" w14:textId="77777777" w:rsidTr="002531EB">
        <w:tc>
          <w:tcPr>
            <w:tcW w:w="1327" w:type="pct"/>
            <w:gridSpan w:val="3"/>
            <w:shd w:val="clear" w:color="auto" w:fill="FFFFFF"/>
          </w:tcPr>
          <w:p w14:paraId="5C38C327" w14:textId="77777777" w:rsidR="00104A69" w:rsidRPr="001912E4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  <w:tc>
          <w:tcPr>
            <w:tcW w:w="3673" w:type="pct"/>
            <w:shd w:val="clear" w:color="auto" w:fill="FFFFFF"/>
          </w:tcPr>
          <w:p w14:paraId="08A3862A" w14:textId="77777777" w:rsidR="00104A69" w:rsidRPr="001912E4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62727A" w14:paraId="4F56FF4F" w14:textId="77777777" w:rsidTr="002531EB">
        <w:tc>
          <w:tcPr>
            <w:tcW w:w="1327" w:type="pct"/>
            <w:gridSpan w:val="3"/>
            <w:shd w:val="clear" w:color="auto" w:fill="auto"/>
          </w:tcPr>
          <w:p w14:paraId="3E6BE199" w14:textId="77777777" w:rsidR="00104A69" w:rsidRPr="002531EB" w:rsidRDefault="00104A69" w:rsidP="002531EB">
            <w:pPr>
              <w:pStyle w:val="Textnormal"/>
              <w:spacing w:after="0"/>
            </w:pPr>
            <w:r w:rsidRPr="002531EB">
              <w:t>Jahr:</w:t>
            </w:r>
          </w:p>
        </w:tc>
        <w:tc>
          <w:tcPr>
            <w:tcW w:w="3673" w:type="pct"/>
            <w:shd w:val="clear" w:color="auto" w:fill="D9D9D9"/>
          </w:tcPr>
          <w:p w14:paraId="4BBA90EF" w14:textId="77777777" w:rsidR="00104A69" w:rsidRPr="002531EB" w:rsidRDefault="00104A69" w:rsidP="002531EB">
            <w:pPr>
              <w:pStyle w:val="Textnormal"/>
              <w:spacing w:after="0"/>
            </w:pPr>
          </w:p>
        </w:tc>
      </w:tr>
      <w:tr w:rsidR="00104A69" w:rsidRPr="001912E4" w14:paraId="354E5D7E" w14:textId="77777777" w:rsidTr="002531EB">
        <w:tc>
          <w:tcPr>
            <w:tcW w:w="1327" w:type="pct"/>
            <w:gridSpan w:val="3"/>
            <w:shd w:val="clear" w:color="auto" w:fill="FFFFFF"/>
          </w:tcPr>
          <w:p w14:paraId="578D5569" w14:textId="77777777" w:rsidR="00104A69" w:rsidRPr="001912E4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  <w:tc>
          <w:tcPr>
            <w:tcW w:w="3673" w:type="pct"/>
            <w:shd w:val="clear" w:color="auto" w:fill="FFFFFF"/>
          </w:tcPr>
          <w:p w14:paraId="64128392" w14:textId="77777777" w:rsidR="00104A69" w:rsidRPr="001912E4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6552B2" w14:paraId="18542C6D" w14:textId="77777777" w:rsidTr="002531EB">
        <w:trPr>
          <w:trHeight w:val="331"/>
        </w:trPr>
        <w:tc>
          <w:tcPr>
            <w:tcW w:w="1327" w:type="pct"/>
            <w:gridSpan w:val="3"/>
            <w:shd w:val="clear" w:color="auto" w:fill="auto"/>
          </w:tcPr>
          <w:p w14:paraId="1A65825E" w14:textId="77777777" w:rsidR="00104A69" w:rsidRPr="002531EB" w:rsidRDefault="00104A69" w:rsidP="002531EB">
            <w:pPr>
              <w:pStyle w:val="Textnormal"/>
              <w:spacing w:after="0"/>
            </w:pPr>
            <w:r w:rsidRPr="002531EB">
              <w:t>Jahr:</w:t>
            </w:r>
          </w:p>
        </w:tc>
        <w:tc>
          <w:tcPr>
            <w:tcW w:w="3673" w:type="pct"/>
            <w:shd w:val="clear" w:color="auto" w:fill="D9D9D9"/>
          </w:tcPr>
          <w:p w14:paraId="43471096" w14:textId="77777777" w:rsidR="00104A69" w:rsidRPr="002531EB" w:rsidRDefault="00104A69" w:rsidP="002531EB">
            <w:pPr>
              <w:pStyle w:val="Textnormal"/>
              <w:spacing w:after="0"/>
            </w:pPr>
          </w:p>
        </w:tc>
      </w:tr>
    </w:tbl>
    <w:p w14:paraId="70391495" w14:textId="77777777" w:rsidR="00104A69" w:rsidRPr="00950B9F" w:rsidRDefault="00104A69" w:rsidP="00104A69">
      <w:pPr>
        <w:pStyle w:val="berschrift3"/>
        <w:numPr>
          <w:ilvl w:val="0"/>
          <w:numId w:val="0"/>
        </w:numPr>
      </w:pPr>
      <w:r>
        <w:t>1.1.5</w:t>
      </w:r>
      <w:r>
        <w:tab/>
        <w:t>Subplaner 4:</w:t>
      </w:r>
    </w:p>
    <w:tbl>
      <w:tblPr>
        <w:tblW w:w="4591" w:type="pct"/>
        <w:tblInd w:w="817" w:type="dxa"/>
        <w:tblLook w:val="04A0" w:firstRow="1" w:lastRow="0" w:firstColumn="1" w:lastColumn="0" w:noHBand="0" w:noVBand="1"/>
      </w:tblPr>
      <w:tblGrid>
        <w:gridCol w:w="1104"/>
        <w:gridCol w:w="680"/>
        <w:gridCol w:w="427"/>
        <w:gridCol w:w="6120"/>
      </w:tblGrid>
      <w:tr w:rsidR="00104A69" w:rsidRPr="009222B7" w14:paraId="50A1E6D0" w14:textId="77777777" w:rsidTr="002531EB">
        <w:trPr>
          <w:trHeight w:val="203"/>
        </w:trPr>
        <w:tc>
          <w:tcPr>
            <w:tcW w:w="1327" w:type="pct"/>
            <w:gridSpan w:val="3"/>
            <w:shd w:val="clear" w:color="auto" w:fill="auto"/>
          </w:tcPr>
          <w:p w14:paraId="58D780CD" w14:textId="77777777" w:rsidR="00104A69" w:rsidRPr="009222B7" w:rsidRDefault="00104A69" w:rsidP="002531EB">
            <w:pPr>
              <w:pStyle w:val="Textnormal"/>
              <w:spacing w:after="0"/>
            </w:pPr>
            <w:r w:rsidRPr="009222B7">
              <w:t>Name:</w:t>
            </w:r>
          </w:p>
        </w:tc>
        <w:tc>
          <w:tcPr>
            <w:tcW w:w="3673" w:type="pct"/>
            <w:shd w:val="clear" w:color="auto" w:fill="D9D9D9"/>
          </w:tcPr>
          <w:p w14:paraId="5E752F3C" w14:textId="77777777" w:rsidR="00104A69" w:rsidRPr="009222B7" w:rsidRDefault="00104A69" w:rsidP="002531EB">
            <w:pPr>
              <w:pStyle w:val="Textnormal"/>
              <w:spacing w:after="0"/>
            </w:pPr>
          </w:p>
        </w:tc>
      </w:tr>
      <w:tr w:rsidR="00104A69" w:rsidRPr="0066601A" w14:paraId="48CB2E98" w14:textId="77777777" w:rsidTr="002531EB">
        <w:trPr>
          <w:trHeight w:val="80"/>
        </w:trPr>
        <w:tc>
          <w:tcPr>
            <w:tcW w:w="1327" w:type="pct"/>
            <w:gridSpan w:val="3"/>
            <w:shd w:val="clear" w:color="auto" w:fill="auto"/>
          </w:tcPr>
          <w:p w14:paraId="6E20A77B" w14:textId="77777777" w:rsidR="00104A69" w:rsidRPr="0066601A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73" w:type="pct"/>
            <w:shd w:val="clear" w:color="auto" w:fill="auto"/>
          </w:tcPr>
          <w:p w14:paraId="75C6056D" w14:textId="77777777" w:rsidR="00104A69" w:rsidRPr="0066601A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</w:tr>
      <w:tr w:rsidR="00104A69" w:rsidRPr="009222B7" w14:paraId="54B32495" w14:textId="77777777" w:rsidTr="002531EB">
        <w:trPr>
          <w:trHeight w:val="180"/>
        </w:trPr>
        <w:tc>
          <w:tcPr>
            <w:tcW w:w="1327" w:type="pct"/>
            <w:gridSpan w:val="3"/>
            <w:shd w:val="clear" w:color="auto" w:fill="auto"/>
          </w:tcPr>
          <w:p w14:paraId="35C74AC5" w14:textId="77777777" w:rsidR="00104A69" w:rsidRPr="009222B7" w:rsidRDefault="00104A69" w:rsidP="002531EB">
            <w:pPr>
              <w:pStyle w:val="Textnormal"/>
              <w:spacing w:after="0"/>
            </w:pPr>
            <w:r w:rsidRPr="009222B7">
              <w:t>Adresse:</w:t>
            </w:r>
          </w:p>
        </w:tc>
        <w:tc>
          <w:tcPr>
            <w:tcW w:w="3673" w:type="pct"/>
            <w:shd w:val="clear" w:color="auto" w:fill="D9D9D9"/>
          </w:tcPr>
          <w:p w14:paraId="398C4155" w14:textId="77777777" w:rsidR="00104A69" w:rsidRPr="009222B7" w:rsidRDefault="00104A69" w:rsidP="002531EB">
            <w:pPr>
              <w:pStyle w:val="Textnormal"/>
              <w:spacing w:after="0"/>
            </w:pPr>
          </w:p>
        </w:tc>
      </w:tr>
      <w:tr w:rsidR="00104A69" w:rsidRPr="0066601A" w14:paraId="2485B550" w14:textId="77777777" w:rsidTr="002531EB">
        <w:trPr>
          <w:trHeight w:val="89"/>
        </w:trPr>
        <w:tc>
          <w:tcPr>
            <w:tcW w:w="1327" w:type="pct"/>
            <w:gridSpan w:val="3"/>
            <w:shd w:val="clear" w:color="auto" w:fill="auto"/>
          </w:tcPr>
          <w:p w14:paraId="778F45A3" w14:textId="77777777" w:rsidR="00104A69" w:rsidRPr="0066601A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73" w:type="pct"/>
            <w:shd w:val="clear" w:color="auto" w:fill="auto"/>
          </w:tcPr>
          <w:p w14:paraId="4E6F726E" w14:textId="77777777" w:rsidR="00104A69" w:rsidRPr="0066601A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</w:tr>
      <w:tr w:rsidR="00104A69" w:rsidRPr="00AD1C8F" w14:paraId="6EDD4637" w14:textId="77777777" w:rsidTr="002531EB">
        <w:tc>
          <w:tcPr>
            <w:tcW w:w="1327" w:type="pct"/>
            <w:gridSpan w:val="3"/>
            <w:shd w:val="clear" w:color="auto" w:fill="auto"/>
          </w:tcPr>
          <w:p w14:paraId="38897F40" w14:textId="77777777" w:rsidR="00104A69" w:rsidRPr="009222B7" w:rsidRDefault="00104A69" w:rsidP="002531EB">
            <w:pPr>
              <w:pStyle w:val="Textnormal"/>
              <w:spacing w:after="0"/>
            </w:pPr>
            <w:r w:rsidRPr="009222B7">
              <w:t>Tätigkeitsbereich:</w:t>
            </w:r>
          </w:p>
        </w:tc>
        <w:tc>
          <w:tcPr>
            <w:tcW w:w="3673" w:type="pct"/>
            <w:shd w:val="clear" w:color="auto" w:fill="D9D9D9"/>
          </w:tcPr>
          <w:p w14:paraId="0DE39524" w14:textId="00FE11DC" w:rsidR="00104A69" w:rsidRPr="00C93F17" w:rsidRDefault="00104A69" w:rsidP="002531EB">
            <w:pPr>
              <w:pStyle w:val="Textnormal"/>
              <w:spacing w:after="0"/>
            </w:pPr>
          </w:p>
        </w:tc>
      </w:tr>
      <w:tr w:rsidR="00104A69" w:rsidRPr="0066601A" w14:paraId="1AE41D84" w14:textId="77777777" w:rsidTr="002531EB">
        <w:tc>
          <w:tcPr>
            <w:tcW w:w="1327" w:type="pct"/>
            <w:gridSpan w:val="3"/>
            <w:shd w:val="clear" w:color="auto" w:fill="auto"/>
          </w:tcPr>
          <w:p w14:paraId="39DB9867" w14:textId="77777777" w:rsidR="00104A69" w:rsidRPr="0066601A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  <w:tc>
          <w:tcPr>
            <w:tcW w:w="3673" w:type="pct"/>
            <w:shd w:val="clear" w:color="auto" w:fill="auto"/>
          </w:tcPr>
          <w:p w14:paraId="38727AF7" w14:textId="77777777" w:rsidR="00104A69" w:rsidRPr="0066601A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9222B7" w14:paraId="144AB897" w14:textId="77777777" w:rsidTr="002531EB">
        <w:tc>
          <w:tcPr>
            <w:tcW w:w="1327" w:type="pct"/>
            <w:gridSpan w:val="3"/>
            <w:shd w:val="clear" w:color="auto" w:fill="auto"/>
          </w:tcPr>
          <w:p w14:paraId="3C4D04E1" w14:textId="77777777" w:rsidR="00104A69" w:rsidRPr="009222B7" w:rsidRDefault="00104A69" w:rsidP="002531EB">
            <w:pPr>
              <w:pStyle w:val="Textnormal"/>
              <w:spacing w:after="0"/>
            </w:pPr>
            <w:r>
              <w:t>Rechtform der Firma und Eigentumsverhältnisse</w:t>
            </w:r>
            <w:r w:rsidRPr="009222B7">
              <w:t>:</w:t>
            </w:r>
          </w:p>
        </w:tc>
        <w:tc>
          <w:tcPr>
            <w:tcW w:w="3673" w:type="pct"/>
            <w:shd w:val="clear" w:color="auto" w:fill="D9D9D9"/>
          </w:tcPr>
          <w:p w14:paraId="71C100DB" w14:textId="77777777" w:rsidR="00104A69" w:rsidRPr="009222B7" w:rsidRDefault="00104A69" w:rsidP="002531EB">
            <w:pPr>
              <w:pStyle w:val="Textnormal"/>
              <w:spacing w:after="0"/>
            </w:pPr>
          </w:p>
        </w:tc>
      </w:tr>
      <w:tr w:rsidR="00104A69" w:rsidRPr="0066601A" w14:paraId="5159D22B" w14:textId="77777777" w:rsidTr="002531EB">
        <w:tc>
          <w:tcPr>
            <w:tcW w:w="1327" w:type="pct"/>
            <w:gridSpan w:val="3"/>
            <w:shd w:val="clear" w:color="auto" w:fill="auto"/>
          </w:tcPr>
          <w:p w14:paraId="1198230B" w14:textId="77777777" w:rsidR="00104A69" w:rsidRPr="0066601A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  <w:tc>
          <w:tcPr>
            <w:tcW w:w="3673" w:type="pct"/>
            <w:shd w:val="clear" w:color="auto" w:fill="auto"/>
          </w:tcPr>
          <w:p w14:paraId="14851A97" w14:textId="77777777" w:rsidR="00104A69" w:rsidRPr="0066601A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9222B7" w14:paraId="0D090360" w14:textId="77777777" w:rsidTr="002531EB">
        <w:tc>
          <w:tcPr>
            <w:tcW w:w="1327" w:type="pct"/>
            <w:gridSpan w:val="3"/>
            <w:shd w:val="clear" w:color="auto" w:fill="auto"/>
          </w:tcPr>
          <w:p w14:paraId="7DE0A81D" w14:textId="77777777" w:rsidR="00104A69" w:rsidRPr="009222B7" w:rsidRDefault="00104A69" w:rsidP="002531EB">
            <w:pPr>
              <w:pStyle w:val="Textnormal"/>
              <w:spacing w:after="0"/>
            </w:pPr>
            <w:r w:rsidRPr="008F2C19">
              <w:t>Firma bestehend seit:</w:t>
            </w:r>
          </w:p>
        </w:tc>
        <w:tc>
          <w:tcPr>
            <w:tcW w:w="3673" w:type="pct"/>
            <w:shd w:val="clear" w:color="auto" w:fill="D9D9D9"/>
          </w:tcPr>
          <w:p w14:paraId="2E9E6157" w14:textId="77777777" w:rsidR="00104A69" w:rsidRPr="009222B7" w:rsidRDefault="00104A69" w:rsidP="002531EB">
            <w:pPr>
              <w:pStyle w:val="Textnormal"/>
              <w:spacing w:after="0"/>
            </w:pPr>
          </w:p>
        </w:tc>
      </w:tr>
      <w:tr w:rsidR="00104A69" w:rsidRPr="0066601A" w14:paraId="4F005F27" w14:textId="77777777" w:rsidTr="002531EB">
        <w:tc>
          <w:tcPr>
            <w:tcW w:w="1327" w:type="pct"/>
            <w:gridSpan w:val="3"/>
            <w:shd w:val="clear" w:color="auto" w:fill="auto"/>
          </w:tcPr>
          <w:p w14:paraId="2DD33944" w14:textId="77777777" w:rsidR="00104A69" w:rsidRPr="0066601A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73" w:type="pct"/>
            <w:shd w:val="clear" w:color="auto" w:fill="auto"/>
          </w:tcPr>
          <w:p w14:paraId="1B48B2CF" w14:textId="77777777" w:rsidR="00104A69" w:rsidRPr="0066601A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9222B7" w14:paraId="03DA9774" w14:textId="77777777" w:rsidTr="00513B1D">
        <w:tc>
          <w:tcPr>
            <w:tcW w:w="5000" w:type="pct"/>
            <w:gridSpan w:val="4"/>
            <w:shd w:val="clear" w:color="auto" w:fill="FFFFFF"/>
          </w:tcPr>
          <w:p w14:paraId="5C4F3E99" w14:textId="77777777" w:rsidR="00104A69" w:rsidRPr="009222B7" w:rsidRDefault="00104A69" w:rsidP="002531EB">
            <w:pPr>
              <w:pStyle w:val="Textnormal"/>
              <w:spacing w:after="0"/>
            </w:pPr>
            <w:r w:rsidRPr="009222B7">
              <w:t>Firmeneigenes, festangestelltes Betriebspersonal / Kapazität:</w:t>
            </w:r>
          </w:p>
          <w:p w14:paraId="67214ED8" w14:textId="77777777" w:rsidR="00104A69" w:rsidRPr="009222B7" w:rsidRDefault="00104A69" w:rsidP="002531EB">
            <w:pPr>
              <w:pStyle w:val="Textnormal"/>
              <w:spacing w:after="0"/>
            </w:pPr>
            <w:r w:rsidRPr="009222B7">
              <w:rPr>
                <w:sz w:val="16"/>
              </w:rPr>
              <w:t>(nur im Bereich der ausgeschriebenen Leistung)</w:t>
            </w:r>
          </w:p>
        </w:tc>
      </w:tr>
      <w:tr w:rsidR="00104A69" w14:paraId="3A1AF3F5" w14:textId="77777777" w:rsidTr="002531EB">
        <w:tc>
          <w:tcPr>
            <w:tcW w:w="1327" w:type="pct"/>
            <w:gridSpan w:val="3"/>
            <w:shd w:val="clear" w:color="auto" w:fill="auto"/>
          </w:tcPr>
          <w:p w14:paraId="73F0EE97" w14:textId="77777777" w:rsidR="00104A69" w:rsidRPr="009222B7" w:rsidRDefault="00104A69" w:rsidP="002531EB">
            <w:pPr>
              <w:pStyle w:val="Textnormal"/>
              <w:spacing w:after="0"/>
            </w:pPr>
            <w:r w:rsidRPr="009222B7">
              <w:t>Anzahl:</w:t>
            </w:r>
          </w:p>
        </w:tc>
        <w:tc>
          <w:tcPr>
            <w:tcW w:w="3673" w:type="pct"/>
            <w:shd w:val="clear" w:color="auto" w:fill="FFFFFF"/>
          </w:tcPr>
          <w:p w14:paraId="7CFE128F" w14:textId="77777777" w:rsidR="00104A69" w:rsidRPr="009222B7" w:rsidRDefault="00104A69" w:rsidP="002531EB">
            <w:pPr>
              <w:pStyle w:val="Textnormal"/>
              <w:spacing w:after="0"/>
            </w:pPr>
            <w:r w:rsidRPr="009222B7">
              <w:t>Funktion und</w:t>
            </w:r>
            <w:r>
              <w:t xml:space="preserve"> </w:t>
            </w:r>
            <w:r w:rsidRPr="009222B7">
              <w:t>/</w:t>
            </w:r>
            <w:r>
              <w:t xml:space="preserve"> </w:t>
            </w:r>
            <w:r w:rsidRPr="009222B7">
              <w:t>oder Ausbildung</w:t>
            </w:r>
          </w:p>
        </w:tc>
      </w:tr>
      <w:tr w:rsidR="00104A69" w14:paraId="385489B8" w14:textId="77777777" w:rsidTr="002531EB">
        <w:tc>
          <w:tcPr>
            <w:tcW w:w="663" w:type="pct"/>
            <w:shd w:val="clear" w:color="auto" w:fill="auto"/>
          </w:tcPr>
          <w:p w14:paraId="370DC928" w14:textId="77777777" w:rsidR="00104A69" w:rsidRPr="009222B7" w:rsidRDefault="00104A69" w:rsidP="002531EB">
            <w:pPr>
              <w:pStyle w:val="Textnormal"/>
              <w:spacing w:after="0"/>
            </w:pPr>
          </w:p>
        </w:tc>
        <w:tc>
          <w:tcPr>
            <w:tcW w:w="408" w:type="pct"/>
            <w:shd w:val="clear" w:color="auto" w:fill="D9D9D9"/>
          </w:tcPr>
          <w:p w14:paraId="26EAE47E" w14:textId="77777777" w:rsidR="00104A69" w:rsidRPr="009222B7" w:rsidRDefault="00104A69" w:rsidP="002531EB">
            <w:pPr>
              <w:pStyle w:val="Textnormal"/>
              <w:spacing w:after="0"/>
            </w:pPr>
          </w:p>
        </w:tc>
        <w:tc>
          <w:tcPr>
            <w:tcW w:w="256" w:type="pct"/>
            <w:shd w:val="clear" w:color="auto" w:fill="auto"/>
          </w:tcPr>
          <w:p w14:paraId="1C4C6AE6" w14:textId="77777777" w:rsidR="00104A69" w:rsidRPr="009222B7" w:rsidRDefault="00104A69" w:rsidP="002531EB">
            <w:pPr>
              <w:pStyle w:val="Textnormal"/>
              <w:spacing w:after="0"/>
            </w:pPr>
          </w:p>
        </w:tc>
        <w:tc>
          <w:tcPr>
            <w:tcW w:w="3673" w:type="pct"/>
            <w:shd w:val="clear" w:color="auto" w:fill="D9D9D9"/>
          </w:tcPr>
          <w:p w14:paraId="3AADCB14" w14:textId="77777777" w:rsidR="00104A69" w:rsidRPr="009222B7" w:rsidRDefault="00104A69" w:rsidP="002531EB">
            <w:pPr>
              <w:pStyle w:val="Textnormal"/>
              <w:spacing w:after="0"/>
            </w:pPr>
          </w:p>
        </w:tc>
      </w:tr>
      <w:tr w:rsidR="00104A69" w14:paraId="2FAE2533" w14:textId="77777777" w:rsidTr="002531EB">
        <w:tc>
          <w:tcPr>
            <w:tcW w:w="1327" w:type="pct"/>
            <w:gridSpan w:val="3"/>
            <w:shd w:val="clear" w:color="auto" w:fill="FFFFFF"/>
          </w:tcPr>
          <w:p w14:paraId="1E342E50" w14:textId="77777777" w:rsidR="00104A69" w:rsidRPr="009222B7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73" w:type="pct"/>
            <w:shd w:val="clear" w:color="auto" w:fill="FFFFFF"/>
          </w:tcPr>
          <w:p w14:paraId="52E17E11" w14:textId="77777777" w:rsidR="00104A69" w:rsidRPr="00F0099E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14:paraId="1C4BDC39" w14:textId="77777777" w:rsidTr="002531EB">
        <w:tc>
          <w:tcPr>
            <w:tcW w:w="663" w:type="pct"/>
            <w:shd w:val="clear" w:color="auto" w:fill="auto"/>
          </w:tcPr>
          <w:p w14:paraId="46D5D2E5" w14:textId="77777777" w:rsidR="00104A69" w:rsidRPr="009222B7" w:rsidRDefault="00104A69" w:rsidP="002531EB">
            <w:pPr>
              <w:pStyle w:val="Textnormal"/>
              <w:spacing w:after="0"/>
            </w:pPr>
          </w:p>
        </w:tc>
        <w:tc>
          <w:tcPr>
            <w:tcW w:w="408" w:type="pct"/>
            <w:shd w:val="clear" w:color="auto" w:fill="D9D9D9"/>
          </w:tcPr>
          <w:p w14:paraId="14086BF8" w14:textId="77777777" w:rsidR="00104A69" w:rsidRPr="009222B7" w:rsidRDefault="00104A69" w:rsidP="002531EB">
            <w:pPr>
              <w:pStyle w:val="Textnormal"/>
              <w:spacing w:after="0"/>
            </w:pPr>
          </w:p>
        </w:tc>
        <w:tc>
          <w:tcPr>
            <w:tcW w:w="256" w:type="pct"/>
            <w:shd w:val="clear" w:color="auto" w:fill="auto"/>
          </w:tcPr>
          <w:p w14:paraId="2222B53B" w14:textId="77777777" w:rsidR="00104A69" w:rsidRPr="009222B7" w:rsidRDefault="00104A69" w:rsidP="002531EB">
            <w:pPr>
              <w:pStyle w:val="Textnormal"/>
              <w:spacing w:after="0"/>
            </w:pPr>
          </w:p>
        </w:tc>
        <w:tc>
          <w:tcPr>
            <w:tcW w:w="3673" w:type="pct"/>
            <w:shd w:val="clear" w:color="auto" w:fill="D9D9D9"/>
          </w:tcPr>
          <w:p w14:paraId="288F4B63" w14:textId="77777777" w:rsidR="00104A69" w:rsidRPr="009222B7" w:rsidRDefault="00104A69" w:rsidP="002531EB">
            <w:pPr>
              <w:pStyle w:val="Textnormal"/>
              <w:spacing w:after="0"/>
            </w:pPr>
          </w:p>
        </w:tc>
      </w:tr>
      <w:tr w:rsidR="00104A69" w14:paraId="00162357" w14:textId="77777777" w:rsidTr="002531EB">
        <w:tc>
          <w:tcPr>
            <w:tcW w:w="1327" w:type="pct"/>
            <w:gridSpan w:val="3"/>
            <w:shd w:val="clear" w:color="auto" w:fill="auto"/>
          </w:tcPr>
          <w:p w14:paraId="254C4695" w14:textId="77777777" w:rsidR="00104A69" w:rsidRPr="009222B7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73" w:type="pct"/>
            <w:shd w:val="clear" w:color="auto" w:fill="FFFFFF"/>
          </w:tcPr>
          <w:p w14:paraId="7A3C8DBA" w14:textId="77777777" w:rsidR="00104A69" w:rsidRPr="00F0099E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14:paraId="6B8541FF" w14:textId="77777777" w:rsidTr="002531EB">
        <w:tc>
          <w:tcPr>
            <w:tcW w:w="663" w:type="pct"/>
            <w:shd w:val="clear" w:color="auto" w:fill="auto"/>
          </w:tcPr>
          <w:p w14:paraId="6C56835D" w14:textId="77777777" w:rsidR="00104A69" w:rsidRPr="009222B7" w:rsidRDefault="00104A69" w:rsidP="002531EB">
            <w:pPr>
              <w:pStyle w:val="Textnormal"/>
              <w:spacing w:after="0"/>
            </w:pPr>
          </w:p>
        </w:tc>
        <w:tc>
          <w:tcPr>
            <w:tcW w:w="408" w:type="pct"/>
            <w:shd w:val="clear" w:color="auto" w:fill="D9D9D9"/>
          </w:tcPr>
          <w:p w14:paraId="4DFA80EB" w14:textId="77777777" w:rsidR="00104A69" w:rsidRPr="009222B7" w:rsidRDefault="00104A69" w:rsidP="002531EB">
            <w:pPr>
              <w:pStyle w:val="Textnormal"/>
              <w:spacing w:after="0"/>
            </w:pPr>
          </w:p>
        </w:tc>
        <w:tc>
          <w:tcPr>
            <w:tcW w:w="256" w:type="pct"/>
            <w:shd w:val="clear" w:color="auto" w:fill="auto"/>
          </w:tcPr>
          <w:p w14:paraId="1E30A1D9" w14:textId="77777777" w:rsidR="00104A69" w:rsidRPr="009222B7" w:rsidRDefault="00104A69" w:rsidP="002531EB">
            <w:pPr>
              <w:pStyle w:val="Textnormal"/>
              <w:spacing w:after="0"/>
            </w:pPr>
          </w:p>
        </w:tc>
        <w:tc>
          <w:tcPr>
            <w:tcW w:w="3673" w:type="pct"/>
            <w:shd w:val="clear" w:color="auto" w:fill="D9D9D9"/>
          </w:tcPr>
          <w:p w14:paraId="4ABDB994" w14:textId="77777777" w:rsidR="00104A69" w:rsidRPr="009222B7" w:rsidRDefault="00104A69" w:rsidP="002531EB">
            <w:pPr>
              <w:pStyle w:val="Textnormal"/>
              <w:spacing w:after="0"/>
            </w:pPr>
          </w:p>
        </w:tc>
      </w:tr>
      <w:tr w:rsidR="00104A69" w14:paraId="2C5DD10B" w14:textId="77777777" w:rsidTr="002531EB">
        <w:tc>
          <w:tcPr>
            <w:tcW w:w="1327" w:type="pct"/>
            <w:gridSpan w:val="3"/>
            <w:shd w:val="clear" w:color="auto" w:fill="auto"/>
          </w:tcPr>
          <w:p w14:paraId="7241CEAB" w14:textId="77777777" w:rsidR="00104A69" w:rsidRPr="009222B7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73" w:type="pct"/>
            <w:shd w:val="clear" w:color="auto" w:fill="FFFFFF"/>
          </w:tcPr>
          <w:p w14:paraId="61A259D9" w14:textId="77777777" w:rsidR="00104A69" w:rsidRPr="00F0099E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14:paraId="678C0E90" w14:textId="77777777" w:rsidTr="002531EB">
        <w:tc>
          <w:tcPr>
            <w:tcW w:w="663" w:type="pct"/>
            <w:shd w:val="clear" w:color="auto" w:fill="auto"/>
          </w:tcPr>
          <w:p w14:paraId="26296C76" w14:textId="77777777" w:rsidR="00104A69" w:rsidRPr="009222B7" w:rsidRDefault="00104A69" w:rsidP="002531EB">
            <w:pPr>
              <w:pStyle w:val="Textnormal"/>
              <w:spacing w:after="0"/>
            </w:pPr>
          </w:p>
        </w:tc>
        <w:tc>
          <w:tcPr>
            <w:tcW w:w="408" w:type="pct"/>
            <w:shd w:val="clear" w:color="auto" w:fill="D9D9D9"/>
          </w:tcPr>
          <w:p w14:paraId="1E32C010" w14:textId="77777777" w:rsidR="00104A69" w:rsidRPr="009222B7" w:rsidRDefault="00104A69" w:rsidP="002531EB">
            <w:pPr>
              <w:pStyle w:val="Textnormal"/>
              <w:spacing w:after="0"/>
            </w:pPr>
          </w:p>
        </w:tc>
        <w:tc>
          <w:tcPr>
            <w:tcW w:w="256" w:type="pct"/>
            <w:shd w:val="clear" w:color="auto" w:fill="auto"/>
          </w:tcPr>
          <w:p w14:paraId="1BFEED72" w14:textId="77777777" w:rsidR="00104A69" w:rsidRPr="009222B7" w:rsidRDefault="00104A69" w:rsidP="002531EB">
            <w:pPr>
              <w:pStyle w:val="Textnormal"/>
              <w:spacing w:after="0"/>
            </w:pPr>
          </w:p>
        </w:tc>
        <w:tc>
          <w:tcPr>
            <w:tcW w:w="3673" w:type="pct"/>
            <w:shd w:val="clear" w:color="auto" w:fill="D9D9D9"/>
          </w:tcPr>
          <w:p w14:paraId="1DE7FAC5" w14:textId="77777777" w:rsidR="00104A69" w:rsidRPr="009222B7" w:rsidRDefault="00104A69" w:rsidP="002531EB">
            <w:pPr>
              <w:pStyle w:val="Textnormal"/>
              <w:spacing w:after="0"/>
            </w:pPr>
          </w:p>
        </w:tc>
      </w:tr>
      <w:tr w:rsidR="00104A69" w14:paraId="7D9DC458" w14:textId="77777777" w:rsidTr="002531EB">
        <w:tc>
          <w:tcPr>
            <w:tcW w:w="1327" w:type="pct"/>
            <w:gridSpan w:val="3"/>
            <w:shd w:val="clear" w:color="auto" w:fill="auto"/>
          </w:tcPr>
          <w:p w14:paraId="03179098" w14:textId="77777777" w:rsidR="00104A69" w:rsidRPr="009222B7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73" w:type="pct"/>
            <w:shd w:val="clear" w:color="auto" w:fill="FFFFFF"/>
          </w:tcPr>
          <w:p w14:paraId="3A12C85F" w14:textId="77777777" w:rsidR="00104A69" w:rsidRPr="00F0099E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9222B7" w14:paraId="2CD1032A" w14:textId="77777777" w:rsidTr="00513B1D">
        <w:tc>
          <w:tcPr>
            <w:tcW w:w="5000" w:type="pct"/>
            <w:gridSpan w:val="4"/>
            <w:shd w:val="clear" w:color="auto" w:fill="auto"/>
          </w:tcPr>
          <w:p w14:paraId="28826107" w14:textId="77777777" w:rsidR="00104A69" w:rsidRPr="009222B7" w:rsidRDefault="00104A69" w:rsidP="002531EB">
            <w:pPr>
              <w:pStyle w:val="Textnormal"/>
              <w:spacing w:after="0"/>
            </w:pPr>
            <w:r w:rsidRPr="009222B7">
              <w:t>Umsatz</w:t>
            </w:r>
            <w:r>
              <w:t xml:space="preserve"> im Durchschnitt der Firmen</w:t>
            </w:r>
            <w:r w:rsidRPr="009222B7">
              <w:t xml:space="preserve"> im Tätigkeitsbereich der ausgeschriebenen Leistung in den letzten drei Jahren</w:t>
            </w:r>
            <w:r>
              <w:t>:</w:t>
            </w:r>
          </w:p>
        </w:tc>
      </w:tr>
      <w:tr w:rsidR="00104A69" w:rsidRPr="009222B7" w14:paraId="517EC553" w14:textId="77777777" w:rsidTr="002531EB">
        <w:tc>
          <w:tcPr>
            <w:tcW w:w="1327" w:type="pct"/>
            <w:gridSpan w:val="3"/>
            <w:shd w:val="clear" w:color="auto" w:fill="auto"/>
          </w:tcPr>
          <w:p w14:paraId="69732FE2" w14:textId="77777777" w:rsidR="00104A69" w:rsidRPr="009222B7" w:rsidRDefault="00104A69" w:rsidP="002531EB">
            <w:pPr>
              <w:pStyle w:val="Textnormal"/>
              <w:spacing w:after="0"/>
            </w:pPr>
            <w:r w:rsidRPr="009222B7">
              <w:t>Jahr:</w:t>
            </w:r>
          </w:p>
        </w:tc>
        <w:tc>
          <w:tcPr>
            <w:tcW w:w="3673" w:type="pct"/>
            <w:shd w:val="clear" w:color="auto" w:fill="D9D9D9"/>
          </w:tcPr>
          <w:p w14:paraId="0300D1D7" w14:textId="77777777" w:rsidR="00104A69" w:rsidRPr="009222B7" w:rsidRDefault="00104A69" w:rsidP="002531EB">
            <w:pPr>
              <w:pStyle w:val="Textnormal"/>
              <w:spacing w:after="0"/>
            </w:pPr>
          </w:p>
        </w:tc>
      </w:tr>
      <w:tr w:rsidR="00104A69" w:rsidRPr="00F0099E" w14:paraId="3980D2B2" w14:textId="77777777" w:rsidTr="002531EB">
        <w:tc>
          <w:tcPr>
            <w:tcW w:w="1327" w:type="pct"/>
            <w:gridSpan w:val="3"/>
            <w:shd w:val="clear" w:color="auto" w:fill="FFFFFF"/>
          </w:tcPr>
          <w:p w14:paraId="0764DF0B" w14:textId="77777777" w:rsidR="00104A69" w:rsidRPr="009222B7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73" w:type="pct"/>
            <w:shd w:val="clear" w:color="auto" w:fill="FFFFFF"/>
          </w:tcPr>
          <w:p w14:paraId="43CD63F7" w14:textId="77777777" w:rsidR="00104A69" w:rsidRPr="00F0099E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62727A" w14:paraId="55A59D62" w14:textId="77777777" w:rsidTr="002531EB">
        <w:tc>
          <w:tcPr>
            <w:tcW w:w="1327" w:type="pct"/>
            <w:gridSpan w:val="3"/>
            <w:shd w:val="clear" w:color="auto" w:fill="auto"/>
          </w:tcPr>
          <w:p w14:paraId="1E1FD9F2" w14:textId="77777777" w:rsidR="00104A69" w:rsidRPr="009222B7" w:rsidRDefault="00104A69" w:rsidP="002531EB">
            <w:pPr>
              <w:pStyle w:val="Textnormal"/>
              <w:spacing w:after="0"/>
            </w:pPr>
            <w:r w:rsidRPr="009222B7">
              <w:t>Jahr:</w:t>
            </w:r>
          </w:p>
        </w:tc>
        <w:tc>
          <w:tcPr>
            <w:tcW w:w="3673" w:type="pct"/>
            <w:shd w:val="clear" w:color="auto" w:fill="D9D9D9"/>
          </w:tcPr>
          <w:p w14:paraId="46F8E63D" w14:textId="77777777" w:rsidR="00104A69" w:rsidRPr="0062727A" w:rsidRDefault="00104A69" w:rsidP="002531EB">
            <w:pPr>
              <w:pStyle w:val="Textnormal"/>
              <w:spacing w:after="0"/>
            </w:pPr>
          </w:p>
        </w:tc>
      </w:tr>
      <w:tr w:rsidR="00104A69" w:rsidRPr="00F0099E" w14:paraId="38F1A6A5" w14:textId="77777777" w:rsidTr="002531EB">
        <w:tc>
          <w:tcPr>
            <w:tcW w:w="1327" w:type="pct"/>
            <w:gridSpan w:val="3"/>
            <w:shd w:val="clear" w:color="auto" w:fill="FFFFFF"/>
          </w:tcPr>
          <w:p w14:paraId="4D938FAB" w14:textId="77777777" w:rsidR="00104A69" w:rsidRPr="009222B7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73" w:type="pct"/>
            <w:shd w:val="clear" w:color="auto" w:fill="FFFFFF"/>
          </w:tcPr>
          <w:p w14:paraId="30FB6F82" w14:textId="77777777" w:rsidR="00104A69" w:rsidRPr="00F0099E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62727A" w14:paraId="518BD814" w14:textId="77777777" w:rsidTr="002531EB">
        <w:trPr>
          <w:trHeight w:val="331"/>
        </w:trPr>
        <w:tc>
          <w:tcPr>
            <w:tcW w:w="1327" w:type="pct"/>
            <w:gridSpan w:val="3"/>
            <w:shd w:val="clear" w:color="auto" w:fill="auto"/>
          </w:tcPr>
          <w:p w14:paraId="2992C84E" w14:textId="77777777" w:rsidR="00104A69" w:rsidRPr="009222B7" w:rsidRDefault="00104A69" w:rsidP="002531EB">
            <w:pPr>
              <w:pStyle w:val="Textnormal"/>
              <w:spacing w:after="0"/>
            </w:pPr>
            <w:r w:rsidRPr="009222B7">
              <w:t>Jahr:</w:t>
            </w:r>
          </w:p>
        </w:tc>
        <w:tc>
          <w:tcPr>
            <w:tcW w:w="3673" w:type="pct"/>
            <w:shd w:val="clear" w:color="auto" w:fill="D9D9D9"/>
          </w:tcPr>
          <w:p w14:paraId="7F1B334C" w14:textId="77777777" w:rsidR="00104A69" w:rsidRPr="0062727A" w:rsidRDefault="00104A69" w:rsidP="002531EB">
            <w:pPr>
              <w:pStyle w:val="Textnormal"/>
              <w:spacing w:after="0"/>
              <w:rPr>
                <w:sz w:val="18"/>
              </w:rPr>
            </w:pPr>
          </w:p>
        </w:tc>
      </w:tr>
    </w:tbl>
    <w:p w14:paraId="7CED5FA3" w14:textId="77777777" w:rsidR="00104A69" w:rsidRPr="00950B9F" w:rsidRDefault="00104A69" w:rsidP="00104A69">
      <w:pPr>
        <w:pStyle w:val="berschrift3"/>
        <w:numPr>
          <w:ilvl w:val="0"/>
          <w:numId w:val="0"/>
        </w:numPr>
      </w:pPr>
      <w:r>
        <w:t>1.1.6</w:t>
      </w:r>
      <w:r>
        <w:tab/>
        <w:t>Subplaner 5:</w:t>
      </w:r>
    </w:p>
    <w:tbl>
      <w:tblPr>
        <w:tblW w:w="4591" w:type="pct"/>
        <w:tblInd w:w="817" w:type="dxa"/>
        <w:tblLook w:val="04A0" w:firstRow="1" w:lastRow="0" w:firstColumn="1" w:lastColumn="0" w:noHBand="0" w:noVBand="1"/>
      </w:tblPr>
      <w:tblGrid>
        <w:gridCol w:w="1104"/>
        <w:gridCol w:w="680"/>
        <w:gridCol w:w="427"/>
        <w:gridCol w:w="6120"/>
      </w:tblGrid>
      <w:tr w:rsidR="00104A69" w:rsidRPr="009222B7" w14:paraId="4B42B077" w14:textId="77777777" w:rsidTr="002531EB">
        <w:trPr>
          <w:trHeight w:val="203"/>
        </w:trPr>
        <w:tc>
          <w:tcPr>
            <w:tcW w:w="1327" w:type="pct"/>
            <w:gridSpan w:val="3"/>
            <w:shd w:val="clear" w:color="auto" w:fill="auto"/>
          </w:tcPr>
          <w:p w14:paraId="397AF164" w14:textId="77777777" w:rsidR="00104A69" w:rsidRPr="009222B7" w:rsidRDefault="00104A69" w:rsidP="002531EB">
            <w:pPr>
              <w:pStyle w:val="Textnormal"/>
              <w:spacing w:after="0"/>
            </w:pPr>
            <w:r w:rsidRPr="009222B7">
              <w:t>Name:</w:t>
            </w:r>
          </w:p>
        </w:tc>
        <w:tc>
          <w:tcPr>
            <w:tcW w:w="3673" w:type="pct"/>
            <w:shd w:val="clear" w:color="auto" w:fill="D9D9D9"/>
          </w:tcPr>
          <w:p w14:paraId="3C8B68DD" w14:textId="77777777" w:rsidR="00104A69" w:rsidRPr="009222B7" w:rsidRDefault="00104A69" w:rsidP="002531EB">
            <w:pPr>
              <w:pStyle w:val="Textnormal"/>
              <w:spacing w:after="0"/>
            </w:pPr>
          </w:p>
        </w:tc>
      </w:tr>
      <w:tr w:rsidR="00104A69" w:rsidRPr="0066601A" w14:paraId="1DA681D9" w14:textId="77777777" w:rsidTr="002531EB">
        <w:trPr>
          <w:trHeight w:val="80"/>
        </w:trPr>
        <w:tc>
          <w:tcPr>
            <w:tcW w:w="1327" w:type="pct"/>
            <w:gridSpan w:val="3"/>
            <w:shd w:val="clear" w:color="auto" w:fill="auto"/>
          </w:tcPr>
          <w:p w14:paraId="58789853" w14:textId="77777777" w:rsidR="00104A69" w:rsidRPr="0066601A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73" w:type="pct"/>
            <w:shd w:val="clear" w:color="auto" w:fill="auto"/>
          </w:tcPr>
          <w:p w14:paraId="257892DA" w14:textId="77777777" w:rsidR="00104A69" w:rsidRPr="0066601A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</w:tr>
      <w:tr w:rsidR="00104A69" w:rsidRPr="009222B7" w14:paraId="1620EB18" w14:textId="77777777" w:rsidTr="002531EB">
        <w:trPr>
          <w:trHeight w:val="180"/>
        </w:trPr>
        <w:tc>
          <w:tcPr>
            <w:tcW w:w="1327" w:type="pct"/>
            <w:gridSpan w:val="3"/>
            <w:shd w:val="clear" w:color="auto" w:fill="auto"/>
          </w:tcPr>
          <w:p w14:paraId="17D034B5" w14:textId="77777777" w:rsidR="00104A69" w:rsidRPr="009222B7" w:rsidRDefault="00104A69" w:rsidP="002531EB">
            <w:pPr>
              <w:pStyle w:val="Textnormal"/>
              <w:spacing w:after="0"/>
            </w:pPr>
            <w:r w:rsidRPr="009222B7">
              <w:t>Adresse:</w:t>
            </w:r>
          </w:p>
        </w:tc>
        <w:tc>
          <w:tcPr>
            <w:tcW w:w="3673" w:type="pct"/>
            <w:shd w:val="clear" w:color="auto" w:fill="D9D9D9"/>
          </w:tcPr>
          <w:p w14:paraId="2982B32F" w14:textId="77777777" w:rsidR="00104A69" w:rsidRPr="009222B7" w:rsidRDefault="00104A69" w:rsidP="002531EB">
            <w:pPr>
              <w:pStyle w:val="Textnormal"/>
              <w:spacing w:after="0"/>
            </w:pPr>
          </w:p>
        </w:tc>
      </w:tr>
      <w:tr w:rsidR="00104A69" w:rsidRPr="0066601A" w14:paraId="42B734F1" w14:textId="77777777" w:rsidTr="002531EB">
        <w:trPr>
          <w:trHeight w:val="89"/>
        </w:trPr>
        <w:tc>
          <w:tcPr>
            <w:tcW w:w="1327" w:type="pct"/>
            <w:gridSpan w:val="3"/>
            <w:shd w:val="clear" w:color="auto" w:fill="auto"/>
          </w:tcPr>
          <w:p w14:paraId="07E7A31B" w14:textId="77777777" w:rsidR="00104A69" w:rsidRPr="0066601A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73" w:type="pct"/>
            <w:shd w:val="clear" w:color="auto" w:fill="auto"/>
          </w:tcPr>
          <w:p w14:paraId="5C68FCCD" w14:textId="77777777" w:rsidR="00104A69" w:rsidRPr="0066601A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</w:tr>
      <w:tr w:rsidR="00104A69" w:rsidRPr="00AD1C8F" w14:paraId="5365F066" w14:textId="77777777" w:rsidTr="002531EB">
        <w:tc>
          <w:tcPr>
            <w:tcW w:w="1327" w:type="pct"/>
            <w:gridSpan w:val="3"/>
            <w:shd w:val="clear" w:color="auto" w:fill="auto"/>
          </w:tcPr>
          <w:p w14:paraId="0976CDAE" w14:textId="77777777" w:rsidR="00104A69" w:rsidRPr="009222B7" w:rsidRDefault="00104A69" w:rsidP="002531EB">
            <w:pPr>
              <w:pStyle w:val="Textnormal"/>
              <w:spacing w:after="0"/>
            </w:pPr>
            <w:r w:rsidRPr="009222B7">
              <w:t>Tätigkeitsbereich:</w:t>
            </w:r>
          </w:p>
        </w:tc>
        <w:tc>
          <w:tcPr>
            <w:tcW w:w="3673" w:type="pct"/>
            <w:shd w:val="clear" w:color="auto" w:fill="D9D9D9"/>
          </w:tcPr>
          <w:p w14:paraId="2DBD54AB" w14:textId="2DFFDE2B" w:rsidR="00104A69" w:rsidRPr="00C93F17" w:rsidRDefault="00104A69" w:rsidP="002531EB">
            <w:pPr>
              <w:pStyle w:val="Textnormal"/>
              <w:spacing w:after="0"/>
            </w:pPr>
          </w:p>
        </w:tc>
      </w:tr>
      <w:tr w:rsidR="00104A69" w:rsidRPr="0066601A" w14:paraId="2A60ACB5" w14:textId="77777777" w:rsidTr="002531EB">
        <w:tc>
          <w:tcPr>
            <w:tcW w:w="1327" w:type="pct"/>
            <w:gridSpan w:val="3"/>
            <w:shd w:val="clear" w:color="auto" w:fill="auto"/>
          </w:tcPr>
          <w:p w14:paraId="08C44F73" w14:textId="77777777" w:rsidR="00104A69" w:rsidRPr="0066601A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  <w:tc>
          <w:tcPr>
            <w:tcW w:w="3673" w:type="pct"/>
            <w:shd w:val="clear" w:color="auto" w:fill="auto"/>
          </w:tcPr>
          <w:p w14:paraId="6E28B2CF" w14:textId="77777777" w:rsidR="00104A69" w:rsidRPr="0066601A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9222B7" w14:paraId="10894335" w14:textId="77777777" w:rsidTr="002531EB">
        <w:tc>
          <w:tcPr>
            <w:tcW w:w="1327" w:type="pct"/>
            <w:gridSpan w:val="3"/>
            <w:shd w:val="clear" w:color="auto" w:fill="auto"/>
          </w:tcPr>
          <w:p w14:paraId="59CE58D2" w14:textId="77777777" w:rsidR="00104A69" w:rsidRPr="009222B7" w:rsidRDefault="00104A69" w:rsidP="002531EB">
            <w:pPr>
              <w:pStyle w:val="Textnormal"/>
              <w:spacing w:after="0"/>
            </w:pPr>
            <w:r>
              <w:t>Rechtform der Firma und Eigentumsverhältnisse</w:t>
            </w:r>
            <w:r w:rsidRPr="009222B7">
              <w:t>:</w:t>
            </w:r>
          </w:p>
        </w:tc>
        <w:tc>
          <w:tcPr>
            <w:tcW w:w="3673" w:type="pct"/>
            <w:shd w:val="clear" w:color="auto" w:fill="D9D9D9"/>
          </w:tcPr>
          <w:p w14:paraId="5C324B8D" w14:textId="77777777" w:rsidR="00104A69" w:rsidRPr="009222B7" w:rsidRDefault="00104A69" w:rsidP="002531EB">
            <w:pPr>
              <w:pStyle w:val="Textnormal"/>
              <w:spacing w:after="0"/>
            </w:pPr>
          </w:p>
        </w:tc>
      </w:tr>
      <w:tr w:rsidR="00104A69" w:rsidRPr="0066601A" w14:paraId="0BC616BB" w14:textId="77777777" w:rsidTr="002531EB">
        <w:tc>
          <w:tcPr>
            <w:tcW w:w="1327" w:type="pct"/>
            <w:gridSpan w:val="3"/>
            <w:shd w:val="clear" w:color="auto" w:fill="auto"/>
          </w:tcPr>
          <w:p w14:paraId="7CE3F9B4" w14:textId="77777777" w:rsidR="00104A69" w:rsidRPr="0066601A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  <w:tc>
          <w:tcPr>
            <w:tcW w:w="3673" w:type="pct"/>
            <w:shd w:val="clear" w:color="auto" w:fill="auto"/>
          </w:tcPr>
          <w:p w14:paraId="50EF6A19" w14:textId="77777777" w:rsidR="00104A69" w:rsidRPr="0066601A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9222B7" w14:paraId="5DE696DA" w14:textId="77777777" w:rsidTr="002531EB">
        <w:tc>
          <w:tcPr>
            <w:tcW w:w="1327" w:type="pct"/>
            <w:gridSpan w:val="3"/>
            <w:shd w:val="clear" w:color="auto" w:fill="auto"/>
          </w:tcPr>
          <w:p w14:paraId="4962A8A6" w14:textId="77777777" w:rsidR="00104A69" w:rsidRPr="009222B7" w:rsidRDefault="00104A69" w:rsidP="002531EB">
            <w:pPr>
              <w:pStyle w:val="Textnormal"/>
              <w:spacing w:after="0"/>
            </w:pPr>
            <w:r w:rsidRPr="008F2C19">
              <w:t>Firma bestehend seit:</w:t>
            </w:r>
          </w:p>
        </w:tc>
        <w:tc>
          <w:tcPr>
            <w:tcW w:w="3673" w:type="pct"/>
            <w:shd w:val="clear" w:color="auto" w:fill="D9D9D9"/>
          </w:tcPr>
          <w:p w14:paraId="68ECC24B" w14:textId="77777777" w:rsidR="00104A69" w:rsidRPr="009222B7" w:rsidRDefault="00104A69" w:rsidP="002531EB">
            <w:pPr>
              <w:pStyle w:val="Textnormal"/>
              <w:spacing w:after="0"/>
            </w:pPr>
          </w:p>
        </w:tc>
      </w:tr>
      <w:tr w:rsidR="00104A69" w:rsidRPr="0066601A" w14:paraId="681D60CA" w14:textId="77777777" w:rsidTr="002531EB">
        <w:tc>
          <w:tcPr>
            <w:tcW w:w="1327" w:type="pct"/>
            <w:gridSpan w:val="3"/>
            <w:shd w:val="clear" w:color="auto" w:fill="auto"/>
          </w:tcPr>
          <w:p w14:paraId="723620B4" w14:textId="77777777" w:rsidR="00104A69" w:rsidRPr="0066601A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73" w:type="pct"/>
            <w:shd w:val="clear" w:color="auto" w:fill="auto"/>
          </w:tcPr>
          <w:p w14:paraId="21918EBB" w14:textId="77777777" w:rsidR="00104A69" w:rsidRPr="0066601A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9222B7" w14:paraId="217D7FB2" w14:textId="77777777" w:rsidTr="00513B1D">
        <w:tc>
          <w:tcPr>
            <w:tcW w:w="5000" w:type="pct"/>
            <w:gridSpan w:val="4"/>
            <w:shd w:val="clear" w:color="auto" w:fill="FFFFFF"/>
          </w:tcPr>
          <w:p w14:paraId="4A1722D0" w14:textId="77777777" w:rsidR="00104A69" w:rsidRPr="009222B7" w:rsidRDefault="00104A69" w:rsidP="002531EB">
            <w:pPr>
              <w:pStyle w:val="Textnormal"/>
              <w:spacing w:after="0"/>
            </w:pPr>
            <w:r w:rsidRPr="009222B7">
              <w:t>Firmeneigenes, festangestelltes Betriebspersonal / Kapazität:</w:t>
            </w:r>
          </w:p>
          <w:p w14:paraId="749F61F2" w14:textId="77777777" w:rsidR="00104A69" w:rsidRPr="009222B7" w:rsidRDefault="00104A69" w:rsidP="002531EB">
            <w:pPr>
              <w:pStyle w:val="Textnormal"/>
              <w:spacing w:after="0"/>
            </w:pPr>
            <w:r w:rsidRPr="009222B7">
              <w:rPr>
                <w:sz w:val="16"/>
              </w:rPr>
              <w:t>(nur im Bereich der ausgeschriebenen Leistung)</w:t>
            </w:r>
          </w:p>
        </w:tc>
      </w:tr>
      <w:tr w:rsidR="00104A69" w14:paraId="1F903D56" w14:textId="77777777" w:rsidTr="002531EB">
        <w:tc>
          <w:tcPr>
            <w:tcW w:w="1327" w:type="pct"/>
            <w:gridSpan w:val="3"/>
            <w:shd w:val="clear" w:color="auto" w:fill="auto"/>
          </w:tcPr>
          <w:p w14:paraId="66989007" w14:textId="77777777" w:rsidR="00104A69" w:rsidRPr="009222B7" w:rsidRDefault="00104A69" w:rsidP="002531EB">
            <w:pPr>
              <w:pStyle w:val="Textnormal"/>
              <w:spacing w:after="0"/>
            </w:pPr>
            <w:r w:rsidRPr="009222B7">
              <w:t>Anzahl:</w:t>
            </w:r>
          </w:p>
        </w:tc>
        <w:tc>
          <w:tcPr>
            <w:tcW w:w="3673" w:type="pct"/>
            <w:shd w:val="clear" w:color="auto" w:fill="FFFFFF"/>
          </w:tcPr>
          <w:p w14:paraId="05DA3783" w14:textId="77777777" w:rsidR="00104A69" w:rsidRPr="009222B7" w:rsidRDefault="00104A69" w:rsidP="002531EB">
            <w:pPr>
              <w:pStyle w:val="Textnormal"/>
              <w:spacing w:after="0"/>
            </w:pPr>
            <w:r w:rsidRPr="009222B7">
              <w:t>Funktion und</w:t>
            </w:r>
            <w:r>
              <w:t xml:space="preserve"> </w:t>
            </w:r>
            <w:r w:rsidRPr="009222B7">
              <w:t>/</w:t>
            </w:r>
            <w:r>
              <w:t xml:space="preserve"> </w:t>
            </w:r>
            <w:r w:rsidRPr="009222B7">
              <w:t>oder Ausbildung</w:t>
            </w:r>
          </w:p>
        </w:tc>
      </w:tr>
      <w:tr w:rsidR="00104A69" w14:paraId="07B9A407" w14:textId="77777777" w:rsidTr="002531EB">
        <w:tc>
          <w:tcPr>
            <w:tcW w:w="663" w:type="pct"/>
            <w:shd w:val="clear" w:color="auto" w:fill="auto"/>
          </w:tcPr>
          <w:p w14:paraId="7B8DCE2D" w14:textId="77777777" w:rsidR="00104A69" w:rsidRPr="009222B7" w:rsidRDefault="00104A69" w:rsidP="002531EB">
            <w:pPr>
              <w:pStyle w:val="Textnormal"/>
              <w:spacing w:after="0"/>
            </w:pPr>
          </w:p>
        </w:tc>
        <w:tc>
          <w:tcPr>
            <w:tcW w:w="408" w:type="pct"/>
            <w:shd w:val="clear" w:color="auto" w:fill="D9D9D9"/>
          </w:tcPr>
          <w:p w14:paraId="0A2B8E8F" w14:textId="77777777" w:rsidR="00104A69" w:rsidRPr="009222B7" w:rsidRDefault="00104A69" w:rsidP="002531EB">
            <w:pPr>
              <w:pStyle w:val="Textnormal"/>
              <w:spacing w:after="0"/>
            </w:pPr>
          </w:p>
        </w:tc>
        <w:tc>
          <w:tcPr>
            <w:tcW w:w="256" w:type="pct"/>
            <w:shd w:val="clear" w:color="auto" w:fill="auto"/>
          </w:tcPr>
          <w:p w14:paraId="4408C151" w14:textId="77777777" w:rsidR="00104A69" w:rsidRPr="009222B7" w:rsidRDefault="00104A69" w:rsidP="002531EB">
            <w:pPr>
              <w:pStyle w:val="Textnormal"/>
              <w:spacing w:after="0"/>
            </w:pPr>
          </w:p>
        </w:tc>
        <w:tc>
          <w:tcPr>
            <w:tcW w:w="3673" w:type="pct"/>
            <w:shd w:val="clear" w:color="auto" w:fill="D9D9D9"/>
          </w:tcPr>
          <w:p w14:paraId="1EED1133" w14:textId="77777777" w:rsidR="00104A69" w:rsidRPr="009222B7" w:rsidRDefault="00104A69" w:rsidP="002531EB">
            <w:pPr>
              <w:pStyle w:val="Textnormal"/>
              <w:spacing w:after="0"/>
            </w:pPr>
          </w:p>
        </w:tc>
      </w:tr>
      <w:tr w:rsidR="00104A69" w14:paraId="6DF250A3" w14:textId="77777777" w:rsidTr="002531EB">
        <w:tc>
          <w:tcPr>
            <w:tcW w:w="1327" w:type="pct"/>
            <w:gridSpan w:val="3"/>
            <w:shd w:val="clear" w:color="auto" w:fill="FFFFFF"/>
          </w:tcPr>
          <w:p w14:paraId="77D6537E" w14:textId="77777777" w:rsidR="00104A69" w:rsidRPr="009222B7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73" w:type="pct"/>
            <w:shd w:val="clear" w:color="auto" w:fill="FFFFFF"/>
          </w:tcPr>
          <w:p w14:paraId="744DF664" w14:textId="77777777" w:rsidR="00104A69" w:rsidRPr="00F0099E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14:paraId="66DE0C92" w14:textId="77777777" w:rsidTr="002531EB">
        <w:tc>
          <w:tcPr>
            <w:tcW w:w="663" w:type="pct"/>
            <w:shd w:val="clear" w:color="auto" w:fill="auto"/>
          </w:tcPr>
          <w:p w14:paraId="040C763A" w14:textId="77777777" w:rsidR="00104A69" w:rsidRPr="009222B7" w:rsidRDefault="00104A69" w:rsidP="002531EB">
            <w:pPr>
              <w:pStyle w:val="Textnormal"/>
              <w:spacing w:after="0"/>
            </w:pPr>
          </w:p>
        </w:tc>
        <w:tc>
          <w:tcPr>
            <w:tcW w:w="408" w:type="pct"/>
            <w:shd w:val="clear" w:color="auto" w:fill="D9D9D9"/>
          </w:tcPr>
          <w:p w14:paraId="6D205008" w14:textId="77777777" w:rsidR="00104A69" w:rsidRPr="009222B7" w:rsidRDefault="00104A69" w:rsidP="002531EB">
            <w:pPr>
              <w:pStyle w:val="Textnormal"/>
              <w:spacing w:after="0"/>
            </w:pPr>
          </w:p>
        </w:tc>
        <w:tc>
          <w:tcPr>
            <w:tcW w:w="256" w:type="pct"/>
            <w:shd w:val="clear" w:color="auto" w:fill="auto"/>
          </w:tcPr>
          <w:p w14:paraId="0BAB2F42" w14:textId="77777777" w:rsidR="00104A69" w:rsidRPr="009222B7" w:rsidRDefault="00104A69" w:rsidP="002531EB">
            <w:pPr>
              <w:pStyle w:val="Textnormal"/>
              <w:spacing w:after="0"/>
            </w:pPr>
          </w:p>
        </w:tc>
        <w:tc>
          <w:tcPr>
            <w:tcW w:w="3673" w:type="pct"/>
            <w:shd w:val="clear" w:color="auto" w:fill="D9D9D9"/>
          </w:tcPr>
          <w:p w14:paraId="41409D44" w14:textId="77777777" w:rsidR="00104A69" w:rsidRPr="009222B7" w:rsidRDefault="00104A69" w:rsidP="002531EB">
            <w:pPr>
              <w:pStyle w:val="Textnormal"/>
              <w:spacing w:after="0"/>
            </w:pPr>
          </w:p>
        </w:tc>
      </w:tr>
      <w:tr w:rsidR="00104A69" w14:paraId="44A01275" w14:textId="77777777" w:rsidTr="002531EB">
        <w:tc>
          <w:tcPr>
            <w:tcW w:w="1327" w:type="pct"/>
            <w:gridSpan w:val="3"/>
            <w:shd w:val="clear" w:color="auto" w:fill="auto"/>
          </w:tcPr>
          <w:p w14:paraId="6F953931" w14:textId="77777777" w:rsidR="00104A69" w:rsidRPr="009222B7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73" w:type="pct"/>
            <w:shd w:val="clear" w:color="auto" w:fill="FFFFFF"/>
          </w:tcPr>
          <w:p w14:paraId="4AC00C2E" w14:textId="77777777" w:rsidR="00104A69" w:rsidRPr="00F0099E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14:paraId="46C5DBA5" w14:textId="77777777" w:rsidTr="002531EB">
        <w:tc>
          <w:tcPr>
            <w:tcW w:w="663" w:type="pct"/>
            <w:shd w:val="clear" w:color="auto" w:fill="auto"/>
          </w:tcPr>
          <w:p w14:paraId="4BF0F2DC" w14:textId="77777777" w:rsidR="00104A69" w:rsidRPr="009222B7" w:rsidRDefault="00104A69" w:rsidP="002531EB">
            <w:pPr>
              <w:pStyle w:val="Textnormal"/>
              <w:spacing w:after="0"/>
            </w:pPr>
          </w:p>
        </w:tc>
        <w:tc>
          <w:tcPr>
            <w:tcW w:w="408" w:type="pct"/>
            <w:shd w:val="clear" w:color="auto" w:fill="D9D9D9"/>
          </w:tcPr>
          <w:p w14:paraId="75A1D263" w14:textId="77777777" w:rsidR="00104A69" w:rsidRPr="009222B7" w:rsidRDefault="00104A69" w:rsidP="002531EB">
            <w:pPr>
              <w:pStyle w:val="Textnormal"/>
              <w:spacing w:after="0"/>
            </w:pPr>
          </w:p>
        </w:tc>
        <w:tc>
          <w:tcPr>
            <w:tcW w:w="256" w:type="pct"/>
            <w:shd w:val="clear" w:color="auto" w:fill="auto"/>
          </w:tcPr>
          <w:p w14:paraId="5C111274" w14:textId="77777777" w:rsidR="00104A69" w:rsidRPr="009222B7" w:rsidRDefault="00104A69" w:rsidP="002531EB">
            <w:pPr>
              <w:pStyle w:val="Textnormal"/>
              <w:spacing w:after="0"/>
            </w:pPr>
          </w:p>
        </w:tc>
        <w:tc>
          <w:tcPr>
            <w:tcW w:w="3673" w:type="pct"/>
            <w:shd w:val="clear" w:color="auto" w:fill="D9D9D9"/>
          </w:tcPr>
          <w:p w14:paraId="15FDDAF6" w14:textId="77777777" w:rsidR="00104A69" w:rsidRPr="009222B7" w:rsidRDefault="00104A69" w:rsidP="002531EB">
            <w:pPr>
              <w:pStyle w:val="Textnormal"/>
              <w:spacing w:after="0"/>
            </w:pPr>
          </w:p>
        </w:tc>
      </w:tr>
      <w:tr w:rsidR="00104A69" w14:paraId="33F67CF0" w14:textId="77777777" w:rsidTr="002531EB">
        <w:tc>
          <w:tcPr>
            <w:tcW w:w="1327" w:type="pct"/>
            <w:gridSpan w:val="3"/>
            <w:shd w:val="clear" w:color="auto" w:fill="auto"/>
          </w:tcPr>
          <w:p w14:paraId="2F881F56" w14:textId="77777777" w:rsidR="00104A69" w:rsidRPr="009222B7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73" w:type="pct"/>
            <w:shd w:val="clear" w:color="auto" w:fill="FFFFFF"/>
          </w:tcPr>
          <w:p w14:paraId="1426EA48" w14:textId="77777777" w:rsidR="00104A69" w:rsidRPr="00F0099E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14:paraId="3205B8D1" w14:textId="77777777" w:rsidTr="002531EB">
        <w:tc>
          <w:tcPr>
            <w:tcW w:w="663" w:type="pct"/>
            <w:shd w:val="clear" w:color="auto" w:fill="auto"/>
          </w:tcPr>
          <w:p w14:paraId="1223C02F" w14:textId="77777777" w:rsidR="00104A69" w:rsidRPr="009222B7" w:rsidRDefault="00104A69" w:rsidP="002531EB">
            <w:pPr>
              <w:pStyle w:val="Textnormal"/>
              <w:spacing w:after="0"/>
            </w:pPr>
          </w:p>
        </w:tc>
        <w:tc>
          <w:tcPr>
            <w:tcW w:w="408" w:type="pct"/>
            <w:shd w:val="clear" w:color="auto" w:fill="D9D9D9"/>
          </w:tcPr>
          <w:p w14:paraId="00907902" w14:textId="77777777" w:rsidR="00104A69" w:rsidRPr="009222B7" w:rsidRDefault="00104A69" w:rsidP="002531EB">
            <w:pPr>
              <w:pStyle w:val="Textnormal"/>
              <w:spacing w:after="0"/>
            </w:pPr>
          </w:p>
        </w:tc>
        <w:tc>
          <w:tcPr>
            <w:tcW w:w="256" w:type="pct"/>
            <w:shd w:val="clear" w:color="auto" w:fill="auto"/>
          </w:tcPr>
          <w:p w14:paraId="417F0277" w14:textId="77777777" w:rsidR="00104A69" w:rsidRPr="009222B7" w:rsidRDefault="00104A69" w:rsidP="002531EB">
            <w:pPr>
              <w:pStyle w:val="Textnormal"/>
              <w:spacing w:after="0"/>
            </w:pPr>
          </w:p>
        </w:tc>
        <w:tc>
          <w:tcPr>
            <w:tcW w:w="3673" w:type="pct"/>
            <w:shd w:val="clear" w:color="auto" w:fill="D9D9D9"/>
          </w:tcPr>
          <w:p w14:paraId="408E66AC" w14:textId="77777777" w:rsidR="00104A69" w:rsidRPr="009222B7" w:rsidRDefault="00104A69" w:rsidP="002531EB">
            <w:pPr>
              <w:pStyle w:val="Textnormal"/>
              <w:spacing w:after="0"/>
            </w:pPr>
          </w:p>
        </w:tc>
      </w:tr>
      <w:tr w:rsidR="00104A69" w14:paraId="209F579C" w14:textId="77777777" w:rsidTr="002531EB">
        <w:tc>
          <w:tcPr>
            <w:tcW w:w="1327" w:type="pct"/>
            <w:gridSpan w:val="3"/>
            <w:shd w:val="clear" w:color="auto" w:fill="auto"/>
          </w:tcPr>
          <w:p w14:paraId="208FE5B9" w14:textId="77777777" w:rsidR="00104A69" w:rsidRPr="009222B7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73" w:type="pct"/>
            <w:shd w:val="clear" w:color="auto" w:fill="FFFFFF"/>
          </w:tcPr>
          <w:p w14:paraId="4B6C9BBC" w14:textId="77777777" w:rsidR="00104A69" w:rsidRPr="00F0099E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9222B7" w14:paraId="7FF9E2BE" w14:textId="77777777" w:rsidTr="00513B1D">
        <w:tc>
          <w:tcPr>
            <w:tcW w:w="5000" w:type="pct"/>
            <w:gridSpan w:val="4"/>
            <w:shd w:val="clear" w:color="auto" w:fill="auto"/>
          </w:tcPr>
          <w:p w14:paraId="1BF0CD1F" w14:textId="77777777" w:rsidR="00104A69" w:rsidRPr="009222B7" w:rsidRDefault="00104A69" w:rsidP="002531EB">
            <w:pPr>
              <w:pStyle w:val="Textnormal"/>
              <w:spacing w:after="0"/>
            </w:pPr>
            <w:r w:rsidRPr="009222B7">
              <w:t>Umsatz</w:t>
            </w:r>
            <w:r>
              <w:t xml:space="preserve"> im Durchschnitt der Firmen</w:t>
            </w:r>
            <w:r w:rsidRPr="009222B7">
              <w:t xml:space="preserve"> im Tätigkeitsbereich der ausgeschriebenen Leistung in den letzten drei Jahren</w:t>
            </w:r>
            <w:r>
              <w:t>:</w:t>
            </w:r>
          </w:p>
        </w:tc>
      </w:tr>
      <w:tr w:rsidR="00104A69" w:rsidRPr="009222B7" w14:paraId="295EFA31" w14:textId="77777777" w:rsidTr="002531EB">
        <w:tc>
          <w:tcPr>
            <w:tcW w:w="1327" w:type="pct"/>
            <w:gridSpan w:val="3"/>
            <w:shd w:val="clear" w:color="auto" w:fill="auto"/>
          </w:tcPr>
          <w:p w14:paraId="307C93FA" w14:textId="77777777" w:rsidR="00104A69" w:rsidRPr="009222B7" w:rsidRDefault="00104A69" w:rsidP="002531EB">
            <w:pPr>
              <w:pStyle w:val="Textnormal"/>
              <w:spacing w:after="0"/>
            </w:pPr>
            <w:r w:rsidRPr="009222B7">
              <w:t>Jahr:</w:t>
            </w:r>
          </w:p>
        </w:tc>
        <w:tc>
          <w:tcPr>
            <w:tcW w:w="3673" w:type="pct"/>
            <w:shd w:val="clear" w:color="auto" w:fill="D9D9D9"/>
          </w:tcPr>
          <w:p w14:paraId="3645A886" w14:textId="77777777" w:rsidR="00104A69" w:rsidRPr="009222B7" w:rsidRDefault="00104A69" w:rsidP="002531EB">
            <w:pPr>
              <w:pStyle w:val="Textnormal"/>
              <w:spacing w:after="0"/>
            </w:pPr>
          </w:p>
        </w:tc>
      </w:tr>
      <w:tr w:rsidR="00104A69" w:rsidRPr="00F0099E" w14:paraId="62DA4E22" w14:textId="77777777" w:rsidTr="002531EB">
        <w:tc>
          <w:tcPr>
            <w:tcW w:w="1327" w:type="pct"/>
            <w:gridSpan w:val="3"/>
            <w:shd w:val="clear" w:color="auto" w:fill="FFFFFF"/>
          </w:tcPr>
          <w:p w14:paraId="3BB0F7A7" w14:textId="77777777" w:rsidR="00104A69" w:rsidRPr="009222B7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73" w:type="pct"/>
            <w:shd w:val="clear" w:color="auto" w:fill="FFFFFF"/>
          </w:tcPr>
          <w:p w14:paraId="0F1990F2" w14:textId="77777777" w:rsidR="00104A69" w:rsidRPr="00F0099E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62727A" w14:paraId="7C76F2E0" w14:textId="77777777" w:rsidTr="002531EB">
        <w:tc>
          <w:tcPr>
            <w:tcW w:w="1327" w:type="pct"/>
            <w:gridSpan w:val="3"/>
            <w:shd w:val="clear" w:color="auto" w:fill="auto"/>
          </w:tcPr>
          <w:p w14:paraId="6BF44D5C" w14:textId="77777777" w:rsidR="00104A69" w:rsidRPr="009222B7" w:rsidRDefault="00104A69" w:rsidP="002531EB">
            <w:pPr>
              <w:pStyle w:val="Textnormal"/>
              <w:spacing w:after="0"/>
            </w:pPr>
            <w:r w:rsidRPr="009222B7">
              <w:t>Jahr:</w:t>
            </w:r>
          </w:p>
        </w:tc>
        <w:tc>
          <w:tcPr>
            <w:tcW w:w="3673" w:type="pct"/>
            <w:shd w:val="clear" w:color="auto" w:fill="D9D9D9"/>
          </w:tcPr>
          <w:p w14:paraId="1648A88D" w14:textId="77777777" w:rsidR="00104A69" w:rsidRPr="0062727A" w:rsidRDefault="00104A69" w:rsidP="002531EB">
            <w:pPr>
              <w:pStyle w:val="Textnormal"/>
              <w:spacing w:after="0"/>
            </w:pPr>
          </w:p>
        </w:tc>
      </w:tr>
      <w:tr w:rsidR="00104A69" w:rsidRPr="00F0099E" w14:paraId="3CB6DEEF" w14:textId="77777777" w:rsidTr="002531EB">
        <w:tc>
          <w:tcPr>
            <w:tcW w:w="1327" w:type="pct"/>
            <w:gridSpan w:val="3"/>
            <w:shd w:val="clear" w:color="auto" w:fill="FFFFFF"/>
          </w:tcPr>
          <w:p w14:paraId="7A506A6A" w14:textId="77777777" w:rsidR="00104A69" w:rsidRPr="009222B7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73" w:type="pct"/>
            <w:shd w:val="clear" w:color="auto" w:fill="FFFFFF"/>
          </w:tcPr>
          <w:p w14:paraId="7A0F6C33" w14:textId="77777777" w:rsidR="00104A69" w:rsidRPr="00F0099E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62727A" w14:paraId="02919C48" w14:textId="77777777" w:rsidTr="002531EB">
        <w:trPr>
          <w:trHeight w:val="331"/>
        </w:trPr>
        <w:tc>
          <w:tcPr>
            <w:tcW w:w="1327" w:type="pct"/>
            <w:gridSpan w:val="3"/>
            <w:shd w:val="clear" w:color="auto" w:fill="auto"/>
          </w:tcPr>
          <w:p w14:paraId="4E933AC9" w14:textId="77777777" w:rsidR="00104A69" w:rsidRPr="009222B7" w:rsidRDefault="00104A69" w:rsidP="002531EB">
            <w:pPr>
              <w:pStyle w:val="Textnormal"/>
              <w:spacing w:after="0"/>
            </w:pPr>
            <w:r w:rsidRPr="009222B7">
              <w:t>Jahr:</w:t>
            </w:r>
          </w:p>
        </w:tc>
        <w:tc>
          <w:tcPr>
            <w:tcW w:w="3673" w:type="pct"/>
            <w:shd w:val="clear" w:color="auto" w:fill="D9D9D9"/>
          </w:tcPr>
          <w:p w14:paraId="01430132" w14:textId="77777777" w:rsidR="00104A69" w:rsidRPr="0062727A" w:rsidRDefault="00104A69" w:rsidP="002531EB">
            <w:pPr>
              <w:pStyle w:val="Textnormal"/>
              <w:spacing w:after="0"/>
              <w:rPr>
                <w:sz w:val="18"/>
              </w:rPr>
            </w:pPr>
          </w:p>
        </w:tc>
      </w:tr>
    </w:tbl>
    <w:p w14:paraId="272523B7" w14:textId="77777777" w:rsidR="00104A69" w:rsidRPr="000D27B0" w:rsidRDefault="00104A69" w:rsidP="002531EB">
      <w:pPr>
        <w:pStyle w:val="berschrift2"/>
        <w:numPr>
          <w:ilvl w:val="0"/>
          <w:numId w:val="0"/>
        </w:numPr>
      </w:pPr>
      <w:r>
        <w:t>1.2</w:t>
      </w:r>
      <w:r>
        <w:tab/>
        <w:t>Versicherung</w:t>
      </w:r>
    </w:p>
    <w:p w14:paraId="56D7F33D" w14:textId="77777777" w:rsidR="00104A69" w:rsidRDefault="00104A69" w:rsidP="0045240D">
      <w:pPr>
        <w:pStyle w:val="Textnormal"/>
        <w:spacing w:after="0"/>
        <w:ind w:left="709"/>
      </w:pPr>
      <w:r>
        <w:t xml:space="preserve">Der Anbieter erklärt, für die Dauer des Auftrages folgende Berufshaftpflicht-Versicherung abgeschlossen zu haben, bzw. </w:t>
      </w:r>
      <w:proofErr w:type="spellStart"/>
      <w:r>
        <w:t>abzuschliessen</w:t>
      </w:r>
      <w:proofErr w:type="spellEnd"/>
      <w:r>
        <w:t>, die Versicherung während der Dauer des Auftrages aufrecht zu erhalten und die entsprechenden, gültigen Versicherungsnachweise dem Auftraggeber auf Verlangen zu liefern. Die Police muss auch die Leistungen aller Subplaner decken:</w:t>
      </w:r>
    </w:p>
    <w:p w14:paraId="359B4EDA" w14:textId="77777777" w:rsidR="00104A69" w:rsidRDefault="00104A69" w:rsidP="002531EB">
      <w:pPr>
        <w:pStyle w:val="Textnormal"/>
        <w:spacing w:after="0"/>
      </w:pPr>
    </w:p>
    <w:tbl>
      <w:tblPr>
        <w:tblW w:w="4591" w:type="pct"/>
        <w:tblInd w:w="817" w:type="dxa"/>
        <w:tblLook w:val="04A0" w:firstRow="1" w:lastRow="0" w:firstColumn="1" w:lastColumn="0" w:noHBand="0" w:noVBand="1"/>
      </w:tblPr>
      <w:tblGrid>
        <w:gridCol w:w="2961"/>
        <w:gridCol w:w="5370"/>
      </w:tblGrid>
      <w:tr w:rsidR="00104A69" w:rsidRPr="009222B7" w14:paraId="37F3FC36" w14:textId="77777777" w:rsidTr="00513B1D">
        <w:tc>
          <w:tcPr>
            <w:tcW w:w="1777" w:type="pct"/>
            <w:shd w:val="clear" w:color="auto" w:fill="auto"/>
          </w:tcPr>
          <w:p w14:paraId="222CE1B5" w14:textId="77777777" w:rsidR="00104A69" w:rsidRPr="009222B7" w:rsidRDefault="00104A69" w:rsidP="002531EB">
            <w:pPr>
              <w:pStyle w:val="Textnormal"/>
              <w:spacing w:after="0"/>
            </w:pPr>
            <w:r w:rsidRPr="005C5CBA">
              <w:rPr>
                <w:sz w:val="20"/>
              </w:rPr>
              <w:t>Versicherungsgesellschaft:</w:t>
            </w:r>
          </w:p>
        </w:tc>
        <w:tc>
          <w:tcPr>
            <w:tcW w:w="3223" w:type="pct"/>
            <w:shd w:val="clear" w:color="auto" w:fill="D9D9D9"/>
          </w:tcPr>
          <w:p w14:paraId="2EDB8E6F" w14:textId="77777777" w:rsidR="00104A69" w:rsidRPr="009222B7" w:rsidRDefault="00104A69" w:rsidP="002531EB">
            <w:pPr>
              <w:pStyle w:val="Textnormal"/>
              <w:spacing w:after="0"/>
              <w:rPr>
                <w:sz w:val="20"/>
              </w:rPr>
            </w:pPr>
          </w:p>
        </w:tc>
      </w:tr>
      <w:tr w:rsidR="00104A69" w:rsidRPr="009222B7" w14:paraId="46689B03" w14:textId="77777777" w:rsidTr="00513B1D">
        <w:tc>
          <w:tcPr>
            <w:tcW w:w="1777" w:type="pct"/>
            <w:shd w:val="clear" w:color="auto" w:fill="FFFFFF"/>
          </w:tcPr>
          <w:p w14:paraId="261F6CD3" w14:textId="77777777" w:rsidR="00104A69" w:rsidRPr="009222B7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223" w:type="pct"/>
            <w:shd w:val="clear" w:color="auto" w:fill="FFFFFF"/>
          </w:tcPr>
          <w:p w14:paraId="1E9E9FE3" w14:textId="77777777" w:rsidR="00104A69" w:rsidRPr="00F0099E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9222B7" w14:paraId="7A7D0117" w14:textId="77777777" w:rsidTr="00513B1D">
        <w:tc>
          <w:tcPr>
            <w:tcW w:w="1777" w:type="pct"/>
            <w:shd w:val="clear" w:color="auto" w:fill="auto"/>
          </w:tcPr>
          <w:p w14:paraId="360F89DF" w14:textId="77777777" w:rsidR="00104A69" w:rsidRPr="009222B7" w:rsidRDefault="00104A69" w:rsidP="002531EB">
            <w:pPr>
              <w:pStyle w:val="Textnormal"/>
              <w:spacing w:after="0"/>
              <w:rPr>
                <w:sz w:val="20"/>
              </w:rPr>
            </w:pPr>
            <w:r w:rsidRPr="009222B7">
              <w:rPr>
                <w:sz w:val="20"/>
              </w:rPr>
              <w:t>Police-Nr.:</w:t>
            </w:r>
          </w:p>
        </w:tc>
        <w:tc>
          <w:tcPr>
            <w:tcW w:w="3223" w:type="pct"/>
            <w:shd w:val="clear" w:color="auto" w:fill="D9D9D9"/>
          </w:tcPr>
          <w:p w14:paraId="0D290A4E" w14:textId="77777777" w:rsidR="00104A69" w:rsidRPr="009222B7" w:rsidRDefault="00104A69" w:rsidP="002531EB">
            <w:pPr>
              <w:pStyle w:val="Textnormal"/>
              <w:spacing w:after="0"/>
              <w:rPr>
                <w:sz w:val="20"/>
              </w:rPr>
            </w:pPr>
          </w:p>
        </w:tc>
      </w:tr>
      <w:tr w:rsidR="00104A69" w:rsidRPr="009222B7" w14:paraId="21D3FBC3" w14:textId="77777777" w:rsidTr="00513B1D">
        <w:tc>
          <w:tcPr>
            <w:tcW w:w="1777" w:type="pct"/>
            <w:shd w:val="clear" w:color="auto" w:fill="FFFFFF"/>
          </w:tcPr>
          <w:p w14:paraId="289FB662" w14:textId="77777777" w:rsidR="00104A69" w:rsidRPr="009222B7" w:rsidRDefault="00104A69" w:rsidP="002531EB">
            <w:pPr>
              <w:pStyle w:val="Textnormal"/>
              <w:spacing w:after="0"/>
              <w:rPr>
                <w:sz w:val="2"/>
              </w:rPr>
            </w:pPr>
          </w:p>
        </w:tc>
        <w:tc>
          <w:tcPr>
            <w:tcW w:w="3223" w:type="pct"/>
            <w:shd w:val="clear" w:color="auto" w:fill="FFFFFF"/>
          </w:tcPr>
          <w:p w14:paraId="12249E27" w14:textId="77777777" w:rsidR="00104A69" w:rsidRPr="00F0099E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9222B7" w14:paraId="38572732" w14:textId="77777777" w:rsidTr="00513B1D">
        <w:tc>
          <w:tcPr>
            <w:tcW w:w="1777" w:type="pct"/>
            <w:shd w:val="clear" w:color="auto" w:fill="auto"/>
          </w:tcPr>
          <w:p w14:paraId="5C6E2727" w14:textId="77777777" w:rsidR="00104A69" w:rsidRPr="009222B7" w:rsidRDefault="00104A69" w:rsidP="002531EB">
            <w:pPr>
              <w:pStyle w:val="Textnormal"/>
              <w:spacing w:after="0"/>
              <w:rPr>
                <w:sz w:val="20"/>
              </w:rPr>
            </w:pPr>
            <w:r w:rsidRPr="009222B7">
              <w:rPr>
                <w:sz w:val="20"/>
              </w:rPr>
              <w:t>Datum des Abschlusses:</w:t>
            </w:r>
          </w:p>
        </w:tc>
        <w:tc>
          <w:tcPr>
            <w:tcW w:w="3223" w:type="pct"/>
            <w:shd w:val="clear" w:color="auto" w:fill="D9D9D9"/>
          </w:tcPr>
          <w:p w14:paraId="08E0EFAB" w14:textId="77777777" w:rsidR="00104A69" w:rsidRPr="009222B7" w:rsidRDefault="00104A69" w:rsidP="002531EB">
            <w:pPr>
              <w:pStyle w:val="Textnormal"/>
              <w:spacing w:after="0"/>
              <w:rPr>
                <w:sz w:val="20"/>
              </w:rPr>
            </w:pPr>
          </w:p>
        </w:tc>
      </w:tr>
      <w:tr w:rsidR="00104A69" w:rsidRPr="009222B7" w14:paraId="1C860637" w14:textId="77777777" w:rsidTr="00513B1D">
        <w:tc>
          <w:tcPr>
            <w:tcW w:w="1777" w:type="pct"/>
            <w:shd w:val="clear" w:color="auto" w:fill="FFFFFF"/>
          </w:tcPr>
          <w:p w14:paraId="02878C39" w14:textId="77777777" w:rsidR="00104A69" w:rsidRPr="009222B7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223" w:type="pct"/>
            <w:shd w:val="clear" w:color="auto" w:fill="FFFFFF"/>
          </w:tcPr>
          <w:p w14:paraId="251B1F21" w14:textId="77777777" w:rsidR="00104A69" w:rsidRPr="00F0099E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9222B7" w14:paraId="0C461ADC" w14:textId="77777777" w:rsidTr="00513B1D">
        <w:tc>
          <w:tcPr>
            <w:tcW w:w="1777" w:type="pct"/>
            <w:shd w:val="clear" w:color="auto" w:fill="auto"/>
          </w:tcPr>
          <w:p w14:paraId="5CA93290" w14:textId="77777777" w:rsidR="00104A69" w:rsidRPr="009222B7" w:rsidRDefault="00104A69" w:rsidP="002531EB">
            <w:pPr>
              <w:pStyle w:val="Textnormal"/>
              <w:spacing w:after="0"/>
              <w:rPr>
                <w:sz w:val="20"/>
              </w:rPr>
            </w:pPr>
            <w:r w:rsidRPr="009222B7">
              <w:rPr>
                <w:sz w:val="20"/>
              </w:rPr>
              <w:t>Verfall der Police:</w:t>
            </w:r>
          </w:p>
        </w:tc>
        <w:tc>
          <w:tcPr>
            <w:tcW w:w="3223" w:type="pct"/>
            <w:shd w:val="clear" w:color="auto" w:fill="D9D9D9"/>
          </w:tcPr>
          <w:p w14:paraId="62059C32" w14:textId="77777777" w:rsidR="00104A69" w:rsidRPr="009222B7" w:rsidRDefault="00104A69" w:rsidP="002531EB">
            <w:pPr>
              <w:pStyle w:val="Textnormal"/>
              <w:spacing w:after="0"/>
              <w:rPr>
                <w:sz w:val="20"/>
              </w:rPr>
            </w:pPr>
          </w:p>
        </w:tc>
      </w:tr>
      <w:tr w:rsidR="00104A69" w:rsidRPr="009222B7" w14:paraId="0D6AA59E" w14:textId="77777777" w:rsidTr="00513B1D">
        <w:tc>
          <w:tcPr>
            <w:tcW w:w="1777" w:type="pct"/>
            <w:shd w:val="clear" w:color="auto" w:fill="FFFFFF"/>
          </w:tcPr>
          <w:p w14:paraId="78812496" w14:textId="77777777" w:rsidR="00104A69" w:rsidRPr="009222B7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223" w:type="pct"/>
            <w:shd w:val="clear" w:color="auto" w:fill="FFFFFF"/>
          </w:tcPr>
          <w:p w14:paraId="0D659751" w14:textId="77777777" w:rsidR="00104A69" w:rsidRPr="00F0099E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9222B7" w14:paraId="4CC0CBDC" w14:textId="77777777" w:rsidTr="00513B1D">
        <w:tc>
          <w:tcPr>
            <w:tcW w:w="1777" w:type="pct"/>
            <w:shd w:val="clear" w:color="auto" w:fill="auto"/>
          </w:tcPr>
          <w:p w14:paraId="4F6051CC" w14:textId="77777777" w:rsidR="00104A69" w:rsidRPr="009222B7" w:rsidRDefault="00104A69" w:rsidP="002531EB">
            <w:pPr>
              <w:pStyle w:val="Textnormal"/>
              <w:spacing w:after="0"/>
              <w:rPr>
                <w:sz w:val="20"/>
              </w:rPr>
            </w:pPr>
            <w:r w:rsidRPr="009222B7">
              <w:rPr>
                <w:sz w:val="20"/>
              </w:rPr>
              <w:t>Personenschäden:</w:t>
            </w:r>
          </w:p>
        </w:tc>
        <w:tc>
          <w:tcPr>
            <w:tcW w:w="3223" w:type="pct"/>
            <w:shd w:val="clear" w:color="auto" w:fill="D9D9D9"/>
          </w:tcPr>
          <w:p w14:paraId="3D2EF02D" w14:textId="77777777" w:rsidR="00104A69" w:rsidRPr="009222B7" w:rsidRDefault="00104A69" w:rsidP="002531EB">
            <w:pPr>
              <w:pStyle w:val="Textnormal"/>
              <w:spacing w:after="0"/>
              <w:rPr>
                <w:sz w:val="20"/>
              </w:rPr>
            </w:pPr>
            <w:r w:rsidRPr="009222B7">
              <w:rPr>
                <w:sz w:val="20"/>
              </w:rPr>
              <w:t xml:space="preserve">CHF          </w:t>
            </w:r>
            <w:r>
              <w:rPr>
                <w:sz w:val="20"/>
              </w:rPr>
              <w:t xml:space="preserve">                     </w:t>
            </w:r>
            <w:r w:rsidRPr="009222B7">
              <w:rPr>
                <w:sz w:val="20"/>
              </w:rPr>
              <w:t xml:space="preserve">  pro Einzelereignis (min. 10 Mio.</w:t>
            </w:r>
            <w:r>
              <w:rPr>
                <w:sz w:val="20"/>
              </w:rPr>
              <w:t xml:space="preserve"> Fr.</w:t>
            </w:r>
            <w:r w:rsidRPr="009222B7">
              <w:rPr>
                <w:sz w:val="20"/>
              </w:rPr>
              <w:t>)</w:t>
            </w:r>
          </w:p>
        </w:tc>
      </w:tr>
      <w:tr w:rsidR="00104A69" w:rsidRPr="009222B7" w14:paraId="5381FE79" w14:textId="77777777" w:rsidTr="00513B1D">
        <w:trPr>
          <w:trHeight w:val="80"/>
        </w:trPr>
        <w:tc>
          <w:tcPr>
            <w:tcW w:w="1777" w:type="pct"/>
            <w:shd w:val="clear" w:color="auto" w:fill="FFFFFF"/>
          </w:tcPr>
          <w:p w14:paraId="1B5984C6" w14:textId="77777777" w:rsidR="00104A69" w:rsidRPr="003A0486" w:rsidRDefault="00104A69" w:rsidP="002531EB">
            <w:pPr>
              <w:pStyle w:val="Textnormal"/>
              <w:spacing w:after="0"/>
              <w:rPr>
                <w:sz w:val="6"/>
              </w:rPr>
            </w:pPr>
            <w:r w:rsidRPr="003A0486">
              <w:rPr>
                <w:sz w:val="12"/>
              </w:rPr>
              <w:t xml:space="preserve"> </w:t>
            </w:r>
          </w:p>
        </w:tc>
        <w:tc>
          <w:tcPr>
            <w:tcW w:w="3223" w:type="pct"/>
            <w:shd w:val="clear" w:color="auto" w:fill="FFFFFF"/>
          </w:tcPr>
          <w:p w14:paraId="54476F34" w14:textId="77777777" w:rsidR="00104A69" w:rsidRPr="003A0486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AC316E" w14:paraId="1D365C81" w14:textId="77777777" w:rsidTr="00513B1D">
        <w:tc>
          <w:tcPr>
            <w:tcW w:w="1777" w:type="pct"/>
            <w:shd w:val="clear" w:color="auto" w:fill="auto"/>
          </w:tcPr>
          <w:p w14:paraId="3D0C46F7" w14:textId="77777777" w:rsidR="00104A69" w:rsidRPr="00AC316E" w:rsidRDefault="00104A69" w:rsidP="002531EB">
            <w:pPr>
              <w:pStyle w:val="Textnormal"/>
              <w:spacing w:after="0"/>
              <w:rPr>
                <w:sz w:val="20"/>
              </w:rPr>
            </w:pPr>
            <w:r w:rsidRPr="00AC316E">
              <w:rPr>
                <w:sz w:val="20"/>
              </w:rPr>
              <w:t>Sachschäden:</w:t>
            </w:r>
          </w:p>
        </w:tc>
        <w:tc>
          <w:tcPr>
            <w:tcW w:w="3223" w:type="pct"/>
            <w:shd w:val="clear" w:color="auto" w:fill="D9D9D9"/>
          </w:tcPr>
          <w:p w14:paraId="1B0B57DC" w14:textId="77777777" w:rsidR="00104A69" w:rsidRPr="00AC316E" w:rsidRDefault="00104A69" w:rsidP="002531EB">
            <w:pPr>
              <w:pStyle w:val="Textnormal"/>
              <w:spacing w:after="0"/>
              <w:rPr>
                <w:sz w:val="20"/>
              </w:rPr>
            </w:pPr>
            <w:r w:rsidRPr="00AC316E">
              <w:rPr>
                <w:sz w:val="20"/>
              </w:rPr>
              <w:t>CHF                                 pro Einzelereignis (min. 10 Mio. Fr.)</w:t>
            </w:r>
          </w:p>
        </w:tc>
      </w:tr>
      <w:tr w:rsidR="00104A69" w:rsidRPr="00AC316E" w14:paraId="6A3EB768" w14:textId="77777777" w:rsidTr="00513B1D">
        <w:tc>
          <w:tcPr>
            <w:tcW w:w="1777" w:type="pct"/>
            <w:shd w:val="clear" w:color="auto" w:fill="auto"/>
          </w:tcPr>
          <w:p w14:paraId="49878293" w14:textId="77777777" w:rsidR="00104A69" w:rsidRPr="00AC316E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  <w:tc>
          <w:tcPr>
            <w:tcW w:w="3223" w:type="pct"/>
            <w:shd w:val="clear" w:color="auto" w:fill="FFFFFF"/>
          </w:tcPr>
          <w:p w14:paraId="6EA926B4" w14:textId="77777777" w:rsidR="00104A69" w:rsidRPr="00AC316E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AC316E" w14:paraId="3D809FAA" w14:textId="77777777" w:rsidTr="00513B1D">
        <w:tc>
          <w:tcPr>
            <w:tcW w:w="1777" w:type="pct"/>
            <w:shd w:val="clear" w:color="auto" w:fill="auto"/>
          </w:tcPr>
          <w:p w14:paraId="030EFFE7" w14:textId="77777777" w:rsidR="00104A69" w:rsidRPr="00AC316E" w:rsidRDefault="00104A69" w:rsidP="002531EB">
            <w:pPr>
              <w:pStyle w:val="Textnormal"/>
              <w:spacing w:after="0"/>
              <w:rPr>
                <w:sz w:val="20"/>
              </w:rPr>
            </w:pPr>
            <w:r w:rsidRPr="00AC316E">
              <w:rPr>
                <w:sz w:val="20"/>
              </w:rPr>
              <w:t>Selbstbehalt pro Schadenereignis</w:t>
            </w:r>
            <w:r>
              <w:rPr>
                <w:sz w:val="20"/>
              </w:rPr>
              <w:t>:</w:t>
            </w:r>
          </w:p>
        </w:tc>
        <w:tc>
          <w:tcPr>
            <w:tcW w:w="3223" w:type="pct"/>
            <w:shd w:val="clear" w:color="auto" w:fill="D9D9D9"/>
          </w:tcPr>
          <w:p w14:paraId="717C02B4" w14:textId="77777777" w:rsidR="00104A69" w:rsidRPr="00AC316E" w:rsidRDefault="00104A69" w:rsidP="002531EB">
            <w:pPr>
              <w:pStyle w:val="Textnormal"/>
              <w:spacing w:after="0"/>
              <w:rPr>
                <w:sz w:val="20"/>
              </w:rPr>
            </w:pPr>
            <w:r w:rsidRPr="00AC316E">
              <w:rPr>
                <w:sz w:val="20"/>
              </w:rPr>
              <w:t>CHF</w:t>
            </w:r>
          </w:p>
        </w:tc>
      </w:tr>
      <w:tr w:rsidR="00104A69" w:rsidRPr="00AC316E" w14:paraId="0D6D2412" w14:textId="77777777" w:rsidTr="00513B1D">
        <w:tc>
          <w:tcPr>
            <w:tcW w:w="1777" w:type="pct"/>
            <w:shd w:val="clear" w:color="auto" w:fill="FFFFFF"/>
          </w:tcPr>
          <w:p w14:paraId="0A7A194C" w14:textId="77777777" w:rsidR="00104A69" w:rsidRPr="00AC316E" w:rsidRDefault="00104A69" w:rsidP="002531EB">
            <w:pPr>
              <w:pStyle w:val="Textnormal"/>
              <w:spacing w:after="0"/>
              <w:rPr>
                <w:sz w:val="4"/>
              </w:rPr>
            </w:pPr>
            <w:r w:rsidRPr="00AC316E">
              <w:rPr>
                <w:sz w:val="4"/>
              </w:rPr>
              <w:t xml:space="preserve"> </w:t>
            </w:r>
          </w:p>
        </w:tc>
        <w:tc>
          <w:tcPr>
            <w:tcW w:w="3223" w:type="pct"/>
            <w:shd w:val="clear" w:color="auto" w:fill="FFFFFF"/>
          </w:tcPr>
          <w:p w14:paraId="0929389A" w14:textId="77777777" w:rsidR="00104A69" w:rsidRPr="00AC316E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AC316E" w14:paraId="1C5AA549" w14:textId="77777777" w:rsidTr="00513B1D">
        <w:tc>
          <w:tcPr>
            <w:tcW w:w="1777" w:type="pct"/>
            <w:shd w:val="clear" w:color="auto" w:fill="auto"/>
          </w:tcPr>
          <w:p w14:paraId="2F0D7BE4" w14:textId="77777777" w:rsidR="00104A69" w:rsidRPr="00AC316E" w:rsidRDefault="00104A69" w:rsidP="002531EB">
            <w:pPr>
              <w:pStyle w:val="Textnormal"/>
              <w:spacing w:after="0"/>
              <w:rPr>
                <w:sz w:val="20"/>
              </w:rPr>
            </w:pPr>
            <w:r w:rsidRPr="00AC316E">
              <w:rPr>
                <w:sz w:val="20"/>
              </w:rPr>
              <w:t>Schäden und Mängel an Bauten:</w:t>
            </w:r>
          </w:p>
        </w:tc>
        <w:tc>
          <w:tcPr>
            <w:tcW w:w="3223" w:type="pct"/>
            <w:shd w:val="clear" w:color="auto" w:fill="D9D9D9"/>
          </w:tcPr>
          <w:p w14:paraId="335699E5" w14:textId="77777777" w:rsidR="00104A69" w:rsidRPr="00AC316E" w:rsidRDefault="00104A69" w:rsidP="002531EB">
            <w:pPr>
              <w:pStyle w:val="Textnormal"/>
              <w:spacing w:after="0"/>
              <w:rPr>
                <w:sz w:val="20"/>
              </w:rPr>
            </w:pPr>
            <w:r w:rsidRPr="00AC316E">
              <w:rPr>
                <w:sz w:val="20"/>
              </w:rPr>
              <w:t>CHF                                 pro Einzelereignis (min. 3 Mio. Fr.)</w:t>
            </w:r>
          </w:p>
        </w:tc>
      </w:tr>
      <w:tr w:rsidR="00104A69" w:rsidRPr="00AC316E" w14:paraId="5725635E" w14:textId="77777777" w:rsidTr="00513B1D">
        <w:tc>
          <w:tcPr>
            <w:tcW w:w="1777" w:type="pct"/>
            <w:shd w:val="clear" w:color="auto" w:fill="FFFFFF"/>
          </w:tcPr>
          <w:p w14:paraId="5C8392BF" w14:textId="77777777" w:rsidR="00104A69" w:rsidRPr="00AC316E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223" w:type="pct"/>
            <w:shd w:val="clear" w:color="auto" w:fill="FFFFFF"/>
          </w:tcPr>
          <w:p w14:paraId="3EA19030" w14:textId="77777777" w:rsidR="00104A69" w:rsidRPr="00AC316E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9222B7" w14:paraId="2CEE51E3" w14:textId="77777777" w:rsidTr="00513B1D">
        <w:tc>
          <w:tcPr>
            <w:tcW w:w="1777" w:type="pct"/>
            <w:shd w:val="clear" w:color="auto" w:fill="auto"/>
          </w:tcPr>
          <w:p w14:paraId="5061F67F" w14:textId="77777777" w:rsidR="00104A69" w:rsidRPr="00AC316E" w:rsidRDefault="00104A69" w:rsidP="002531EB">
            <w:pPr>
              <w:pStyle w:val="Textnormal"/>
              <w:spacing w:after="0"/>
              <w:rPr>
                <w:sz w:val="20"/>
              </w:rPr>
            </w:pPr>
            <w:r w:rsidRPr="00AC316E">
              <w:rPr>
                <w:sz w:val="20"/>
              </w:rPr>
              <w:t>Selbstbehalt pro Schadenereignis</w:t>
            </w:r>
            <w:r>
              <w:rPr>
                <w:sz w:val="20"/>
              </w:rPr>
              <w:t>:</w:t>
            </w:r>
          </w:p>
        </w:tc>
        <w:tc>
          <w:tcPr>
            <w:tcW w:w="3223" w:type="pct"/>
            <w:shd w:val="clear" w:color="auto" w:fill="D9D9D9"/>
          </w:tcPr>
          <w:p w14:paraId="593A4ECF" w14:textId="77777777" w:rsidR="00104A69" w:rsidRPr="009222B7" w:rsidRDefault="00104A69" w:rsidP="002531EB">
            <w:pPr>
              <w:pStyle w:val="Textnormal"/>
              <w:spacing w:after="0"/>
              <w:rPr>
                <w:sz w:val="20"/>
              </w:rPr>
            </w:pPr>
            <w:r w:rsidRPr="00AC316E">
              <w:rPr>
                <w:sz w:val="20"/>
              </w:rPr>
              <w:t>CHF</w:t>
            </w:r>
          </w:p>
        </w:tc>
      </w:tr>
      <w:tr w:rsidR="0045240D" w:rsidRPr="009222B7" w14:paraId="7546B2DC" w14:textId="77777777" w:rsidTr="0045240D">
        <w:tc>
          <w:tcPr>
            <w:tcW w:w="1777" w:type="pct"/>
            <w:shd w:val="clear" w:color="auto" w:fill="auto"/>
          </w:tcPr>
          <w:p w14:paraId="4DC84084" w14:textId="77777777" w:rsidR="0045240D" w:rsidRPr="00AC316E" w:rsidRDefault="0045240D" w:rsidP="002531EB">
            <w:pPr>
              <w:pStyle w:val="Textnormal"/>
              <w:spacing w:after="0"/>
              <w:rPr>
                <w:sz w:val="20"/>
              </w:rPr>
            </w:pPr>
          </w:p>
        </w:tc>
        <w:tc>
          <w:tcPr>
            <w:tcW w:w="3223" w:type="pct"/>
            <w:shd w:val="clear" w:color="auto" w:fill="auto"/>
          </w:tcPr>
          <w:p w14:paraId="165FD3A2" w14:textId="77777777" w:rsidR="0045240D" w:rsidRPr="00AC316E" w:rsidRDefault="0045240D" w:rsidP="002531EB">
            <w:pPr>
              <w:pStyle w:val="Textnormal"/>
              <w:spacing w:after="0"/>
              <w:rPr>
                <w:sz w:val="20"/>
              </w:rPr>
            </w:pPr>
          </w:p>
        </w:tc>
      </w:tr>
    </w:tbl>
    <w:p w14:paraId="344886ED" w14:textId="77777777" w:rsidR="00104A69" w:rsidRPr="00950B9F" w:rsidRDefault="00104A69" w:rsidP="009333B1">
      <w:pPr>
        <w:pStyle w:val="berschrift1"/>
      </w:pPr>
      <w:r w:rsidRPr="00950B9F">
        <w:t>Eignungskriterien</w:t>
      </w:r>
    </w:p>
    <w:p w14:paraId="5D6D063E" w14:textId="77777777" w:rsidR="00104A69" w:rsidRPr="00950B9F" w:rsidRDefault="00104A69" w:rsidP="00C51441">
      <w:pPr>
        <w:pStyle w:val="berschrift2"/>
        <w:numPr>
          <w:ilvl w:val="0"/>
          <w:numId w:val="0"/>
        </w:numPr>
      </w:pPr>
      <w:r>
        <w:t>2.1</w:t>
      </w:r>
      <w:r>
        <w:tab/>
        <w:t xml:space="preserve">EK </w:t>
      </w:r>
      <w:r w:rsidR="00513B1D">
        <w:t>1</w:t>
      </w:r>
      <w:r>
        <w:tab/>
      </w:r>
      <w:r w:rsidR="00C51441">
        <w:t xml:space="preserve"> </w:t>
      </w:r>
      <w:r>
        <w:t xml:space="preserve">Referenzobjekt „gleichartiger Bau“ </w:t>
      </w:r>
      <w:r w:rsidR="00513B1D">
        <w:t>(siehe Pflichtenheft Pkt. 1.8</w:t>
      </w:r>
      <w:r>
        <w:t>)</w:t>
      </w:r>
    </w:p>
    <w:tbl>
      <w:tblPr>
        <w:tblW w:w="4651" w:type="pct"/>
        <w:tblInd w:w="709" w:type="dxa"/>
        <w:tblLook w:val="04A0" w:firstRow="1" w:lastRow="0" w:firstColumn="1" w:lastColumn="0" w:noHBand="0" w:noVBand="1"/>
      </w:tblPr>
      <w:tblGrid>
        <w:gridCol w:w="2360"/>
        <w:gridCol w:w="6080"/>
      </w:tblGrid>
      <w:tr w:rsidR="00104A69" w:rsidRPr="009222B7" w14:paraId="4468AD97" w14:textId="77777777" w:rsidTr="00153106">
        <w:trPr>
          <w:trHeight w:val="203"/>
        </w:trPr>
        <w:tc>
          <w:tcPr>
            <w:tcW w:w="1398" w:type="pct"/>
            <w:shd w:val="clear" w:color="auto" w:fill="auto"/>
          </w:tcPr>
          <w:p w14:paraId="3A9551B0" w14:textId="77777777" w:rsidR="00104A69" w:rsidRDefault="00104A69" w:rsidP="002531EB">
            <w:pPr>
              <w:pStyle w:val="Textnormal"/>
              <w:spacing w:after="0"/>
            </w:pPr>
            <w:r>
              <w:t>Angabe des Referenz-</w:t>
            </w:r>
          </w:p>
          <w:p w14:paraId="0D6BACA0" w14:textId="77777777" w:rsidR="00104A69" w:rsidRPr="009222B7" w:rsidRDefault="00104A69" w:rsidP="002531EB">
            <w:pPr>
              <w:pStyle w:val="Textnormal"/>
              <w:spacing w:after="0"/>
            </w:pPr>
            <w:proofErr w:type="spellStart"/>
            <w:r>
              <w:t>objektes</w:t>
            </w:r>
            <w:proofErr w:type="spellEnd"/>
            <w:r w:rsidRPr="009222B7">
              <w:t>:</w:t>
            </w:r>
          </w:p>
        </w:tc>
        <w:tc>
          <w:tcPr>
            <w:tcW w:w="3602" w:type="pct"/>
            <w:shd w:val="clear" w:color="auto" w:fill="D9D9D9"/>
          </w:tcPr>
          <w:p w14:paraId="76CA27E0" w14:textId="77777777" w:rsidR="00104A69" w:rsidRPr="009222B7" w:rsidRDefault="00104A69" w:rsidP="002531EB">
            <w:pPr>
              <w:pStyle w:val="Textnormal"/>
              <w:spacing w:after="0"/>
            </w:pPr>
          </w:p>
        </w:tc>
      </w:tr>
      <w:tr w:rsidR="00104A69" w:rsidRPr="0066601A" w14:paraId="38304BFB" w14:textId="77777777" w:rsidTr="00153106">
        <w:trPr>
          <w:trHeight w:val="80"/>
        </w:trPr>
        <w:tc>
          <w:tcPr>
            <w:tcW w:w="1398" w:type="pct"/>
            <w:shd w:val="clear" w:color="auto" w:fill="auto"/>
          </w:tcPr>
          <w:p w14:paraId="7ED86560" w14:textId="77777777" w:rsidR="00104A69" w:rsidRPr="0066601A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02" w:type="pct"/>
            <w:shd w:val="clear" w:color="auto" w:fill="auto"/>
          </w:tcPr>
          <w:p w14:paraId="4EB606D0" w14:textId="77777777" w:rsidR="00104A69" w:rsidRPr="0066601A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</w:tr>
      <w:tr w:rsidR="00104A69" w:rsidRPr="009222B7" w14:paraId="02F27720" w14:textId="77777777" w:rsidTr="00153106">
        <w:trPr>
          <w:trHeight w:val="180"/>
        </w:trPr>
        <w:tc>
          <w:tcPr>
            <w:tcW w:w="1398" w:type="pct"/>
            <w:shd w:val="clear" w:color="auto" w:fill="auto"/>
          </w:tcPr>
          <w:p w14:paraId="2FDF9DAC" w14:textId="77777777" w:rsidR="00104A69" w:rsidRPr="009222B7" w:rsidRDefault="00104A69" w:rsidP="00513B1D">
            <w:pPr>
              <w:pStyle w:val="Textnormal"/>
              <w:spacing w:after="0"/>
            </w:pPr>
            <w:r>
              <w:lastRenderedPageBreak/>
              <w:t>Art des Objektes (</w:t>
            </w:r>
            <w:r w:rsidR="00513B1D">
              <w:t>Werkhof, Betriebsgebäude</w:t>
            </w:r>
            <w:r>
              <w:t>):</w:t>
            </w:r>
          </w:p>
        </w:tc>
        <w:tc>
          <w:tcPr>
            <w:tcW w:w="3602" w:type="pct"/>
            <w:shd w:val="clear" w:color="auto" w:fill="D9D9D9"/>
          </w:tcPr>
          <w:p w14:paraId="30B09FE2" w14:textId="77777777" w:rsidR="00104A69" w:rsidRPr="009222B7" w:rsidRDefault="00104A69" w:rsidP="002531EB">
            <w:pPr>
              <w:pStyle w:val="Textnormal"/>
              <w:spacing w:after="0"/>
            </w:pPr>
          </w:p>
        </w:tc>
      </w:tr>
      <w:tr w:rsidR="00104A69" w:rsidRPr="0066601A" w14:paraId="4D6506F8" w14:textId="77777777" w:rsidTr="00153106">
        <w:trPr>
          <w:trHeight w:val="89"/>
        </w:trPr>
        <w:tc>
          <w:tcPr>
            <w:tcW w:w="1398" w:type="pct"/>
            <w:shd w:val="clear" w:color="auto" w:fill="auto"/>
          </w:tcPr>
          <w:p w14:paraId="2AD0A7D2" w14:textId="77777777" w:rsidR="00104A69" w:rsidRPr="0066601A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02" w:type="pct"/>
            <w:shd w:val="clear" w:color="auto" w:fill="auto"/>
          </w:tcPr>
          <w:p w14:paraId="21C2E8AD" w14:textId="77777777" w:rsidR="00104A69" w:rsidRPr="0066601A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</w:tr>
      <w:tr w:rsidR="00104A69" w:rsidRPr="00AD1C8F" w14:paraId="53FBC027" w14:textId="77777777" w:rsidTr="00153106">
        <w:tc>
          <w:tcPr>
            <w:tcW w:w="1398" w:type="pct"/>
            <w:shd w:val="clear" w:color="auto" w:fill="auto"/>
          </w:tcPr>
          <w:p w14:paraId="37C934EE" w14:textId="77777777" w:rsidR="00104A69" w:rsidRPr="009222B7" w:rsidRDefault="00104A69" w:rsidP="002531EB">
            <w:pPr>
              <w:pStyle w:val="Textnormal"/>
              <w:spacing w:after="0"/>
            </w:pPr>
            <w:r>
              <w:t>Name des federführen-den Architekturbüros:</w:t>
            </w:r>
          </w:p>
        </w:tc>
        <w:tc>
          <w:tcPr>
            <w:tcW w:w="3602" w:type="pct"/>
            <w:shd w:val="clear" w:color="auto" w:fill="D9D9D9"/>
          </w:tcPr>
          <w:p w14:paraId="3D006A53" w14:textId="77777777" w:rsidR="00104A69" w:rsidRPr="00AD1C8F" w:rsidRDefault="00104A69" w:rsidP="002531EB">
            <w:pPr>
              <w:pStyle w:val="Textnormal"/>
              <w:spacing w:after="0"/>
            </w:pPr>
          </w:p>
        </w:tc>
      </w:tr>
      <w:tr w:rsidR="00104A69" w:rsidRPr="0066601A" w14:paraId="32B7279A" w14:textId="77777777" w:rsidTr="00153106">
        <w:tc>
          <w:tcPr>
            <w:tcW w:w="1398" w:type="pct"/>
            <w:shd w:val="clear" w:color="auto" w:fill="auto"/>
          </w:tcPr>
          <w:p w14:paraId="7C077560" w14:textId="77777777" w:rsidR="00104A69" w:rsidRPr="0066601A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  <w:tc>
          <w:tcPr>
            <w:tcW w:w="3602" w:type="pct"/>
            <w:shd w:val="clear" w:color="auto" w:fill="auto"/>
          </w:tcPr>
          <w:p w14:paraId="452EE294" w14:textId="77777777" w:rsidR="00104A69" w:rsidRPr="0066601A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9222B7" w14:paraId="649C0BD9" w14:textId="77777777" w:rsidTr="00153106">
        <w:tc>
          <w:tcPr>
            <w:tcW w:w="1398" w:type="pct"/>
            <w:shd w:val="clear" w:color="auto" w:fill="auto"/>
          </w:tcPr>
          <w:p w14:paraId="3776FEA3" w14:textId="1720BA36" w:rsidR="00104A69" w:rsidRPr="009222B7" w:rsidRDefault="00104A69" w:rsidP="002531EB">
            <w:pPr>
              <w:pStyle w:val="Textnormal"/>
              <w:spacing w:after="0"/>
            </w:pPr>
            <w:r>
              <w:t>Name de</w:t>
            </w:r>
            <w:r w:rsidR="00ED0C68">
              <w:t>s</w:t>
            </w:r>
            <w:r>
              <w:t xml:space="preserve"> </w:t>
            </w:r>
            <w:r w:rsidR="00ED0C68">
              <w:t xml:space="preserve">verantwortlichen </w:t>
            </w:r>
            <w:r>
              <w:t>Projektleiter</w:t>
            </w:r>
            <w:r w:rsidR="00ED0C68">
              <w:t>s</w:t>
            </w:r>
            <w:r>
              <w:t>:</w:t>
            </w:r>
          </w:p>
        </w:tc>
        <w:tc>
          <w:tcPr>
            <w:tcW w:w="3602" w:type="pct"/>
            <w:shd w:val="clear" w:color="auto" w:fill="D9D9D9"/>
          </w:tcPr>
          <w:p w14:paraId="6B1375D3" w14:textId="77777777" w:rsidR="00104A69" w:rsidRPr="009222B7" w:rsidRDefault="00104A69" w:rsidP="002531EB">
            <w:pPr>
              <w:pStyle w:val="Textnormal"/>
              <w:spacing w:after="0"/>
            </w:pPr>
          </w:p>
        </w:tc>
      </w:tr>
      <w:tr w:rsidR="00104A69" w:rsidRPr="0066601A" w14:paraId="5B064CBD" w14:textId="77777777" w:rsidTr="00153106">
        <w:tc>
          <w:tcPr>
            <w:tcW w:w="1398" w:type="pct"/>
            <w:shd w:val="clear" w:color="auto" w:fill="auto"/>
          </w:tcPr>
          <w:p w14:paraId="517F68C2" w14:textId="77777777" w:rsidR="00104A69" w:rsidRPr="0066601A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  <w:tc>
          <w:tcPr>
            <w:tcW w:w="3602" w:type="pct"/>
            <w:shd w:val="clear" w:color="auto" w:fill="auto"/>
          </w:tcPr>
          <w:p w14:paraId="1FE2CE05" w14:textId="77777777" w:rsidR="00104A69" w:rsidRPr="0066601A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9222B7" w14:paraId="0B16AB65" w14:textId="77777777" w:rsidTr="00153106">
        <w:tc>
          <w:tcPr>
            <w:tcW w:w="1398" w:type="pct"/>
            <w:shd w:val="clear" w:color="auto" w:fill="auto"/>
          </w:tcPr>
          <w:p w14:paraId="1BBACDF9" w14:textId="202E03A3" w:rsidR="00104A69" w:rsidRPr="009222B7" w:rsidRDefault="00104A69" w:rsidP="002531EB">
            <w:pPr>
              <w:pStyle w:val="Textnormal"/>
              <w:spacing w:after="0"/>
            </w:pPr>
            <w:r>
              <w:t>Name de</w:t>
            </w:r>
            <w:r w:rsidR="00ED0C68">
              <w:t>s</w:t>
            </w:r>
            <w:r>
              <w:t xml:space="preserve"> </w:t>
            </w:r>
            <w:r w:rsidR="00ED0C68">
              <w:t>verantwortlichen</w:t>
            </w:r>
            <w:r>
              <w:t xml:space="preserve"> Bauleiter</w:t>
            </w:r>
            <w:r w:rsidR="00ED0C68">
              <w:t>s</w:t>
            </w:r>
            <w:r>
              <w:t>:</w:t>
            </w:r>
          </w:p>
        </w:tc>
        <w:tc>
          <w:tcPr>
            <w:tcW w:w="3602" w:type="pct"/>
            <w:shd w:val="clear" w:color="auto" w:fill="D9D9D9"/>
          </w:tcPr>
          <w:p w14:paraId="687C7EBB" w14:textId="77777777" w:rsidR="00104A69" w:rsidRPr="009222B7" w:rsidRDefault="00104A69" w:rsidP="002531EB">
            <w:pPr>
              <w:pStyle w:val="Textnormal"/>
              <w:spacing w:after="0"/>
            </w:pPr>
          </w:p>
        </w:tc>
      </w:tr>
      <w:tr w:rsidR="00104A69" w:rsidRPr="0066601A" w14:paraId="20AEA7AD" w14:textId="77777777" w:rsidTr="00153106">
        <w:tc>
          <w:tcPr>
            <w:tcW w:w="1398" w:type="pct"/>
            <w:shd w:val="clear" w:color="auto" w:fill="auto"/>
          </w:tcPr>
          <w:p w14:paraId="7FBA04E6" w14:textId="77777777" w:rsidR="00104A69" w:rsidRPr="0066601A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02" w:type="pct"/>
            <w:shd w:val="clear" w:color="auto" w:fill="auto"/>
          </w:tcPr>
          <w:p w14:paraId="1E5AE923" w14:textId="77777777" w:rsidR="00104A69" w:rsidRPr="0066601A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9222B7" w14:paraId="1EAC642B" w14:textId="77777777" w:rsidTr="00153106">
        <w:tc>
          <w:tcPr>
            <w:tcW w:w="1398" w:type="pct"/>
            <w:shd w:val="clear" w:color="auto" w:fill="auto"/>
          </w:tcPr>
          <w:p w14:paraId="67636805" w14:textId="77777777" w:rsidR="00104A69" w:rsidRPr="009222B7" w:rsidRDefault="00104A69" w:rsidP="002531EB">
            <w:pPr>
              <w:pStyle w:val="Textnormal"/>
              <w:spacing w:after="0"/>
            </w:pPr>
            <w:r>
              <w:t>Funktion des anbietenden Architekturbüros bei diesem Referenzauftrag:</w:t>
            </w:r>
          </w:p>
        </w:tc>
        <w:tc>
          <w:tcPr>
            <w:tcW w:w="3602" w:type="pct"/>
            <w:shd w:val="clear" w:color="auto" w:fill="D9D9D9"/>
          </w:tcPr>
          <w:p w14:paraId="6B9A6F4A" w14:textId="77777777" w:rsidR="00104A69" w:rsidRPr="009222B7" w:rsidRDefault="00104A69" w:rsidP="002531EB">
            <w:pPr>
              <w:pStyle w:val="Textnormal"/>
              <w:spacing w:after="0"/>
            </w:pPr>
          </w:p>
        </w:tc>
      </w:tr>
      <w:tr w:rsidR="00104A69" w:rsidRPr="009222B7" w14:paraId="1601BE04" w14:textId="77777777" w:rsidTr="00153106">
        <w:tc>
          <w:tcPr>
            <w:tcW w:w="1398" w:type="pct"/>
            <w:shd w:val="clear" w:color="auto" w:fill="auto"/>
          </w:tcPr>
          <w:p w14:paraId="568B89E1" w14:textId="77777777" w:rsidR="00104A69" w:rsidRPr="00525D7D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  <w:tc>
          <w:tcPr>
            <w:tcW w:w="3602" w:type="pct"/>
            <w:shd w:val="clear" w:color="auto" w:fill="FFFFFF"/>
          </w:tcPr>
          <w:p w14:paraId="423568C9" w14:textId="77777777" w:rsidR="00104A69" w:rsidRPr="00525D7D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9222B7" w14:paraId="6AE1F831" w14:textId="77777777" w:rsidTr="00153106">
        <w:tc>
          <w:tcPr>
            <w:tcW w:w="1398" w:type="pct"/>
            <w:shd w:val="clear" w:color="auto" w:fill="auto"/>
          </w:tcPr>
          <w:p w14:paraId="5BE34E82" w14:textId="77777777" w:rsidR="00104A69" w:rsidRPr="009222B7" w:rsidRDefault="00104A69" w:rsidP="002531EB">
            <w:pPr>
              <w:pStyle w:val="Textnormal"/>
              <w:spacing w:after="0"/>
            </w:pPr>
            <w:r w:rsidRPr="003A0486">
              <w:t>SIA Phasen:</w:t>
            </w:r>
          </w:p>
        </w:tc>
        <w:tc>
          <w:tcPr>
            <w:tcW w:w="3602" w:type="pct"/>
            <w:shd w:val="clear" w:color="auto" w:fill="D9D9D9"/>
          </w:tcPr>
          <w:p w14:paraId="3A47ADC4" w14:textId="77777777" w:rsidR="00104A69" w:rsidRPr="009222B7" w:rsidRDefault="00104A69" w:rsidP="002531EB">
            <w:pPr>
              <w:pStyle w:val="Textnormal"/>
              <w:spacing w:after="0"/>
            </w:pPr>
          </w:p>
        </w:tc>
      </w:tr>
      <w:tr w:rsidR="00104A69" w:rsidRPr="00F0099E" w14:paraId="7BEBF7CE" w14:textId="77777777" w:rsidTr="00153106">
        <w:tc>
          <w:tcPr>
            <w:tcW w:w="1398" w:type="pct"/>
            <w:shd w:val="clear" w:color="auto" w:fill="FFFFFF"/>
          </w:tcPr>
          <w:p w14:paraId="79FB4E48" w14:textId="77777777" w:rsidR="00104A69" w:rsidRPr="009222B7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02" w:type="pct"/>
            <w:shd w:val="clear" w:color="auto" w:fill="FFFFFF"/>
          </w:tcPr>
          <w:p w14:paraId="38F7224F" w14:textId="77777777" w:rsidR="00104A69" w:rsidRPr="00F0099E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9222B7" w14:paraId="51741D1D" w14:textId="77777777" w:rsidTr="00153106">
        <w:tc>
          <w:tcPr>
            <w:tcW w:w="1398" w:type="pct"/>
            <w:shd w:val="clear" w:color="auto" w:fill="auto"/>
          </w:tcPr>
          <w:p w14:paraId="268E8223" w14:textId="77777777" w:rsidR="00104A69" w:rsidRDefault="00104A69" w:rsidP="002531EB">
            <w:pPr>
              <w:pStyle w:val="Textnormal"/>
              <w:spacing w:after="0"/>
            </w:pPr>
            <w:r>
              <w:t>Ausführungstermine:</w:t>
            </w:r>
          </w:p>
          <w:p w14:paraId="44234C8F" w14:textId="77777777" w:rsidR="00104A69" w:rsidRPr="00C14492" w:rsidRDefault="00104A69" w:rsidP="002531EB">
            <w:pPr>
              <w:pStyle w:val="Textnormal"/>
              <w:spacing w:after="0"/>
              <w:rPr>
                <w:sz w:val="16"/>
              </w:rPr>
            </w:pPr>
            <w:r>
              <w:rPr>
                <w:sz w:val="16"/>
              </w:rPr>
              <w:t>(Ausführungsbeginn, Fertigstellung der Arbeiten)</w:t>
            </w:r>
          </w:p>
        </w:tc>
        <w:tc>
          <w:tcPr>
            <w:tcW w:w="3602" w:type="pct"/>
            <w:shd w:val="clear" w:color="auto" w:fill="D9D9D9"/>
          </w:tcPr>
          <w:p w14:paraId="193CED9B" w14:textId="77777777" w:rsidR="00104A69" w:rsidRPr="009222B7" w:rsidRDefault="00104A69" w:rsidP="002531EB">
            <w:pPr>
              <w:pStyle w:val="Textnormal"/>
              <w:spacing w:after="0"/>
            </w:pPr>
          </w:p>
        </w:tc>
      </w:tr>
      <w:tr w:rsidR="00104A69" w:rsidRPr="00F0099E" w14:paraId="6D3EC206" w14:textId="77777777" w:rsidTr="00153106">
        <w:trPr>
          <w:trHeight w:val="83"/>
        </w:trPr>
        <w:tc>
          <w:tcPr>
            <w:tcW w:w="1398" w:type="pct"/>
            <w:shd w:val="clear" w:color="auto" w:fill="FFFFFF"/>
          </w:tcPr>
          <w:p w14:paraId="6E8DB826" w14:textId="77777777" w:rsidR="00104A69" w:rsidRPr="002B1899" w:rsidRDefault="00104A69" w:rsidP="002531EB">
            <w:pPr>
              <w:pStyle w:val="Textnormal"/>
              <w:spacing w:after="0"/>
              <w:rPr>
                <w:sz w:val="28"/>
              </w:rPr>
            </w:pPr>
          </w:p>
        </w:tc>
        <w:tc>
          <w:tcPr>
            <w:tcW w:w="3602" w:type="pct"/>
            <w:shd w:val="clear" w:color="auto" w:fill="FFFFFF"/>
          </w:tcPr>
          <w:p w14:paraId="4DDE891B" w14:textId="77777777" w:rsidR="00104A69" w:rsidRPr="002B1899" w:rsidRDefault="00104A69" w:rsidP="002531EB">
            <w:pPr>
              <w:pStyle w:val="Textnormal"/>
              <w:spacing w:after="0"/>
              <w:rPr>
                <w:sz w:val="28"/>
              </w:rPr>
            </w:pPr>
          </w:p>
        </w:tc>
      </w:tr>
      <w:tr w:rsidR="00104A69" w:rsidRPr="009222B7" w14:paraId="2F79B921" w14:textId="77777777" w:rsidTr="00153106">
        <w:tc>
          <w:tcPr>
            <w:tcW w:w="1398" w:type="pct"/>
            <w:shd w:val="clear" w:color="auto" w:fill="auto"/>
          </w:tcPr>
          <w:p w14:paraId="1BA64BA1" w14:textId="77777777" w:rsidR="00104A69" w:rsidRDefault="00104A69" w:rsidP="002531EB">
            <w:pPr>
              <w:pStyle w:val="Textnormal"/>
              <w:spacing w:after="0"/>
            </w:pPr>
            <w:r>
              <w:t>Bausumme in CHF:</w:t>
            </w:r>
          </w:p>
          <w:p w14:paraId="55B0253F" w14:textId="566BF268" w:rsidR="00104A69" w:rsidRPr="00C14492" w:rsidRDefault="00104A69" w:rsidP="002531EB">
            <w:pPr>
              <w:pStyle w:val="Textnormal"/>
              <w:spacing w:after="0"/>
              <w:rPr>
                <w:sz w:val="16"/>
              </w:rPr>
            </w:pPr>
            <w:r>
              <w:t>(</w:t>
            </w:r>
            <w:r>
              <w:rPr>
                <w:sz w:val="16"/>
              </w:rPr>
              <w:t xml:space="preserve">Summe Bauabrechnung, BKP 2, </w:t>
            </w:r>
            <w:r w:rsidR="00ED0C68">
              <w:rPr>
                <w:sz w:val="16"/>
              </w:rPr>
              <w:t>in</w:t>
            </w:r>
            <w:r>
              <w:rPr>
                <w:sz w:val="16"/>
              </w:rPr>
              <w:t>kl. Honorare)</w:t>
            </w:r>
          </w:p>
        </w:tc>
        <w:tc>
          <w:tcPr>
            <w:tcW w:w="3602" w:type="pct"/>
            <w:shd w:val="clear" w:color="auto" w:fill="D9D9D9"/>
          </w:tcPr>
          <w:p w14:paraId="6191BFD8" w14:textId="77777777" w:rsidR="00104A69" w:rsidRPr="009222B7" w:rsidRDefault="00104A69" w:rsidP="002531EB">
            <w:pPr>
              <w:pStyle w:val="Textnormal"/>
              <w:spacing w:after="0"/>
            </w:pPr>
          </w:p>
        </w:tc>
      </w:tr>
      <w:tr w:rsidR="00104A69" w:rsidRPr="00F0099E" w14:paraId="1BA4ACEC" w14:textId="77777777" w:rsidTr="00153106">
        <w:tc>
          <w:tcPr>
            <w:tcW w:w="1398" w:type="pct"/>
            <w:shd w:val="clear" w:color="auto" w:fill="FFFFFF"/>
          </w:tcPr>
          <w:p w14:paraId="6BC003E6" w14:textId="77777777" w:rsidR="00104A69" w:rsidRPr="009222B7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02" w:type="pct"/>
            <w:shd w:val="clear" w:color="auto" w:fill="FFFFFF"/>
          </w:tcPr>
          <w:p w14:paraId="40627163" w14:textId="77777777" w:rsidR="00104A69" w:rsidRPr="00F0099E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9222B7" w14:paraId="1E7D70A4" w14:textId="77777777" w:rsidTr="00153106">
        <w:tc>
          <w:tcPr>
            <w:tcW w:w="1398" w:type="pct"/>
            <w:shd w:val="clear" w:color="auto" w:fill="auto"/>
          </w:tcPr>
          <w:p w14:paraId="178A97ED" w14:textId="77777777" w:rsidR="00104A69" w:rsidRPr="009222B7" w:rsidRDefault="00104A69" w:rsidP="002531EB">
            <w:pPr>
              <w:pStyle w:val="Textnormal"/>
              <w:spacing w:after="0"/>
            </w:pPr>
            <w:r>
              <w:t>Auftraggeber:</w:t>
            </w:r>
          </w:p>
        </w:tc>
        <w:tc>
          <w:tcPr>
            <w:tcW w:w="3602" w:type="pct"/>
            <w:shd w:val="clear" w:color="auto" w:fill="D9D9D9"/>
          </w:tcPr>
          <w:p w14:paraId="3AF32FCC" w14:textId="77777777" w:rsidR="00104A69" w:rsidRPr="009222B7" w:rsidRDefault="00104A69" w:rsidP="002531EB">
            <w:pPr>
              <w:pStyle w:val="Textnormal"/>
              <w:spacing w:after="0"/>
            </w:pPr>
          </w:p>
        </w:tc>
      </w:tr>
      <w:tr w:rsidR="00104A69" w:rsidRPr="00F0099E" w14:paraId="0A27B79F" w14:textId="77777777" w:rsidTr="00153106">
        <w:tc>
          <w:tcPr>
            <w:tcW w:w="1398" w:type="pct"/>
            <w:shd w:val="clear" w:color="auto" w:fill="FFFFFF"/>
          </w:tcPr>
          <w:p w14:paraId="4D56FAA6" w14:textId="77777777" w:rsidR="00104A69" w:rsidRPr="009222B7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02" w:type="pct"/>
            <w:shd w:val="clear" w:color="auto" w:fill="FFFFFF"/>
          </w:tcPr>
          <w:p w14:paraId="1CDA9F8D" w14:textId="77777777" w:rsidR="00104A69" w:rsidRPr="00F0099E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9222B7" w14:paraId="60FD8079" w14:textId="77777777" w:rsidTr="00153106">
        <w:tc>
          <w:tcPr>
            <w:tcW w:w="1398" w:type="pct"/>
            <w:shd w:val="clear" w:color="auto" w:fill="auto"/>
          </w:tcPr>
          <w:p w14:paraId="30BC089C" w14:textId="77777777" w:rsidR="00104A69" w:rsidRPr="009222B7" w:rsidRDefault="00104A69" w:rsidP="002531EB">
            <w:pPr>
              <w:pStyle w:val="Textnormal"/>
              <w:spacing w:after="0"/>
            </w:pPr>
            <w:r>
              <w:t>Auskunftsperson des Auftraggebers, Telefon:</w:t>
            </w:r>
          </w:p>
        </w:tc>
        <w:tc>
          <w:tcPr>
            <w:tcW w:w="3602" w:type="pct"/>
            <w:shd w:val="clear" w:color="auto" w:fill="D9D9D9"/>
          </w:tcPr>
          <w:p w14:paraId="38A304D7" w14:textId="77777777" w:rsidR="00104A69" w:rsidRPr="009222B7" w:rsidRDefault="00104A69" w:rsidP="002531EB">
            <w:pPr>
              <w:pStyle w:val="Textnormal"/>
              <w:spacing w:after="0"/>
            </w:pPr>
          </w:p>
        </w:tc>
      </w:tr>
      <w:tr w:rsidR="00104A69" w:rsidRPr="00F0099E" w14:paraId="19790A87" w14:textId="77777777" w:rsidTr="00153106">
        <w:tc>
          <w:tcPr>
            <w:tcW w:w="1398" w:type="pct"/>
            <w:shd w:val="clear" w:color="auto" w:fill="FFFFFF"/>
          </w:tcPr>
          <w:p w14:paraId="78369006" w14:textId="77777777" w:rsidR="00104A69" w:rsidRPr="009222B7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02" w:type="pct"/>
            <w:shd w:val="clear" w:color="auto" w:fill="FFFFFF"/>
          </w:tcPr>
          <w:p w14:paraId="60402FDD" w14:textId="77777777" w:rsidR="00104A69" w:rsidRPr="00F0099E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62727A" w14:paraId="5E9988DF" w14:textId="77777777" w:rsidTr="00153106">
        <w:tc>
          <w:tcPr>
            <w:tcW w:w="1398" w:type="pct"/>
            <w:shd w:val="clear" w:color="auto" w:fill="auto"/>
          </w:tcPr>
          <w:p w14:paraId="53959D55" w14:textId="77777777" w:rsidR="00104A69" w:rsidRDefault="00513B1D" w:rsidP="002531EB">
            <w:pPr>
              <w:pStyle w:val="Textnormal"/>
              <w:spacing w:after="0"/>
            </w:pPr>
            <w:r>
              <w:t>Allfällige</w:t>
            </w:r>
            <w:r w:rsidR="001D24B8">
              <w:t xml:space="preserve"> Besonderheit bei den</w:t>
            </w:r>
            <w:r w:rsidR="00104A69">
              <w:t xml:space="preserve"> ausgeführten Arbeiten:</w:t>
            </w:r>
          </w:p>
          <w:p w14:paraId="2DC199E0" w14:textId="461DE28E" w:rsidR="00104A69" w:rsidRPr="00C14492" w:rsidRDefault="00104A69" w:rsidP="001D24B8">
            <w:pPr>
              <w:pStyle w:val="Textnormal"/>
              <w:spacing w:after="0"/>
              <w:rPr>
                <w:sz w:val="16"/>
              </w:rPr>
            </w:pPr>
            <w:r>
              <w:rPr>
                <w:sz w:val="16"/>
              </w:rPr>
              <w:t>(</w:t>
            </w:r>
            <w:r w:rsidR="001D24B8">
              <w:rPr>
                <w:sz w:val="16"/>
              </w:rPr>
              <w:t>Zusätzliche Erschwernisse,</w:t>
            </w:r>
            <w:r>
              <w:rPr>
                <w:sz w:val="16"/>
              </w:rPr>
              <w:t xml:space="preserve"> Einschränkungen, funktionale und technische Qualitäten, ….)</w:t>
            </w:r>
          </w:p>
        </w:tc>
        <w:tc>
          <w:tcPr>
            <w:tcW w:w="3602" w:type="pct"/>
            <w:shd w:val="clear" w:color="auto" w:fill="D9D9D9"/>
          </w:tcPr>
          <w:p w14:paraId="7738F19A" w14:textId="77777777" w:rsidR="00104A69" w:rsidRPr="0062727A" w:rsidRDefault="00104A69" w:rsidP="002531EB">
            <w:pPr>
              <w:pStyle w:val="Textnormal"/>
              <w:spacing w:after="0"/>
            </w:pPr>
          </w:p>
        </w:tc>
      </w:tr>
    </w:tbl>
    <w:p w14:paraId="4324AA74" w14:textId="77777777" w:rsidR="00104A69" w:rsidRPr="00C82D43" w:rsidRDefault="00104A69" w:rsidP="002531EB">
      <w:pPr>
        <w:pStyle w:val="berschrift2"/>
        <w:numPr>
          <w:ilvl w:val="0"/>
          <w:numId w:val="0"/>
        </w:numPr>
      </w:pPr>
      <w:r>
        <w:t>2.2</w:t>
      </w:r>
      <w:r w:rsidRPr="00C82D43">
        <w:tab/>
      </w:r>
      <w:r>
        <w:t xml:space="preserve">EK </w:t>
      </w:r>
      <w:r w:rsidR="001D24B8">
        <w:t>2</w:t>
      </w:r>
      <w:r w:rsidR="00C51441">
        <w:t xml:space="preserve"> </w:t>
      </w:r>
      <w:r w:rsidRPr="00C82D43">
        <w:t xml:space="preserve">Referenzobjekt </w:t>
      </w:r>
      <w:r>
        <w:t xml:space="preserve">„Bau für die öffentliche Hand“ </w:t>
      </w:r>
      <w:r w:rsidRPr="00C82D43">
        <w:t>(</w:t>
      </w:r>
      <w:r>
        <w:t xml:space="preserve">kann mit EK </w:t>
      </w:r>
      <w:r w:rsidR="001D24B8">
        <w:t>1</w:t>
      </w:r>
      <w:r>
        <w:t xml:space="preserve"> identisch sein</w:t>
      </w:r>
      <w:r w:rsidRPr="00C82D43">
        <w:t>)</w:t>
      </w:r>
    </w:p>
    <w:tbl>
      <w:tblPr>
        <w:tblW w:w="4591" w:type="pct"/>
        <w:tblInd w:w="817" w:type="dxa"/>
        <w:tblLook w:val="04A0" w:firstRow="1" w:lastRow="0" w:firstColumn="1" w:lastColumn="0" w:noHBand="0" w:noVBand="1"/>
      </w:tblPr>
      <w:tblGrid>
        <w:gridCol w:w="2251"/>
        <w:gridCol w:w="6080"/>
      </w:tblGrid>
      <w:tr w:rsidR="00104A69" w:rsidRPr="00C82D43" w14:paraId="56F916BC" w14:textId="77777777" w:rsidTr="00513B1D">
        <w:trPr>
          <w:trHeight w:val="203"/>
        </w:trPr>
        <w:tc>
          <w:tcPr>
            <w:tcW w:w="1351" w:type="pct"/>
            <w:shd w:val="clear" w:color="auto" w:fill="auto"/>
          </w:tcPr>
          <w:p w14:paraId="70ABFD01" w14:textId="77777777" w:rsidR="00104A69" w:rsidRPr="00C82D43" w:rsidRDefault="00104A69" w:rsidP="002531EB">
            <w:pPr>
              <w:pStyle w:val="Textnormal"/>
              <w:spacing w:after="0"/>
            </w:pPr>
            <w:r w:rsidRPr="00C82D43">
              <w:t>Angabe des Referenz-</w:t>
            </w:r>
          </w:p>
          <w:p w14:paraId="1115F98A" w14:textId="77777777" w:rsidR="00104A69" w:rsidRPr="00C82D43" w:rsidRDefault="00104A69" w:rsidP="002531EB">
            <w:pPr>
              <w:pStyle w:val="Textnormal"/>
              <w:spacing w:after="0"/>
            </w:pPr>
            <w:proofErr w:type="spellStart"/>
            <w:r w:rsidRPr="00C82D43">
              <w:t>objektes</w:t>
            </w:r>
            <w:proofErr w:type="spellEnd"/>
            <w:r w:rsidRPr="00C82D43">
              <w:t>:</w:t>
            </w:r>
          </w:p>
        </w:tc>
        <w:tc>
          <w:tcPr>
            <w:tcW w:w="3649" w:type="pct"/>
            <w:shd w:val="clear" w:color="auto" w:fill="D9D9D9"/>
          </w:tcPr>
          <w:p w14:paraId="1312E573" w14:textId="77777777" w:rsidR="00104A69" w:rsidRPr="00C82D43" w:rsidRDefault="00104A69" w:rsidP="002531EB">
            <w:pPr>
              <w:pStyle w:val="Textnormal"/>
              <w:spacing w:after="0"/>
            </w:pPr>
          </w:p>
        </w:tc>
      </w:tr>
      <w:tr w:rsidR="00104A69" w:rsidRPr="00C82D43" w14:paraId="28F4DB1F" w14:textId="77777777" w:rsidTr="00513B1D">
        <w:trPr>
          <w:trHeight w:val="80"/>
        </w:trPr>
        <w:tc>
          <w:tcPr>
            <w:tcW w:w="1351" w:type="pct"/>
            <w:shd w:val="clear" w:color="auto" w:fill="auto"/>
          </w:tcPr>
          <w:p w14:paraId="2CEA1FB6" w14:textId="77777777" w:rsidR="00104A69" w:rsidRPr="00C82D43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49" w:type="pct"/>
            <w:shd w:val="clear" w:color="auto" w:fill="auto"/>
          </w:tcPr>
          <w:p w14:paraId="2CCF54CC" w14:textId="77777777" w:rsidR="00104A69" w:rsidRPr="00C82D43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</w:tr>
      <w:tr w:rsidR="00104A69" w:rsidRPr="00C82D43" w14:paraId="12D5AAFB" w14:textId="77777777" w:rsidTr="00513B1D">
        <w:trPr>
          <w:trHeight w:val="180"/>
        </w:trPr>
        <w:tc>
          <w:tcPr>
            <w:tcW w:w="1351" w:type="pct"/>
            <w:shd w:val="clear" w:color="auto" w:fill="auto"/>
          </w:tcPr>
          <w:p w14:paraId="5486F2E7" w14:textId="6D82CD4E" w:rsidR="00104A69" w:rsidRPr="00C82D43" w:rsidRDefault="00104A69" w:rsidP="002531EB">
            <w:pPr>
              <w:pStyle w:val="Textnormal"/>
              <w:spacing w:after="0"/>
            </w:pPr>
            <w:r w:rsidRPr="00C82D43">
              <w:t>Art des Objektes (</w:t>
            </w:r>
            <w:r>
              <w:t>Werkhof</w:t>
            </w:r>
            <w:r w:rsidRPr="00C82D43">
              <w:t xml:space="preserve">, </w:t>
            </w:r>
            <w:r w:rsidR="00CC2E39" w:rsidRPr="00C82D43">
              <w:t>Schule,</w:t>
            </w:r>
            <w:r w:rsidR="00CC2E39">
              <w:t xml:space="preserve">  </w:t>
            </w:r>
            <w:r w:rsidR="00CC2E39" w:rsidRPr="00C82D43">
              <w:t>….</w:t>
            </w:r>
            <w:r w:rsidRPr="00C82D43">
              <w:t>.):</w:t>
            </w:r>
          </w:p>
        </w:tc>
        <w:tc>
          <w:tcPr>
            <w:tcW w:w="3649" w:type="pct"/>
            <w:shd w:val="clear" w:color="auto" w:fill="D9D9D9"/>
          </w:tcPr>
          <w:p w14:paraId="58215C10" w14:textId="77777777" w:rsidR="00104A69" w:rsidRPr="00C82D43" w:rsidRDefault="00104A69" w:rsidP="002531EB">
            <w:pPr>
              <w:pStyle w:val="Textnormal"/>
              <w:spacing w:after="0"/>
            </w:pPr>
          </w:p>
        </w:tc>
      </w:tr>
      <w:tr w:rsidR="00104A69" w:rsidRPr="00C82D43" w14:paraId="536A3C09" w14:textId="77777777" w:rsidTr="00513B1D">
        <w:trPr>
          <w:trHeight w:val="89"/>
        </w:trPr>
        <w:tc>
          <w:tcPr>
            <w:tcW w:w="1351" w:type="pct"/>
            <w:shd w:val="clear" w:color="auto" w:fill="auto"/>
          </w:tcPr>
          <w:p w14:paraId="2A0D1881" w14:textId="77777777" w:rsidR="00104A69" w:rsidRPr="00C82D43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49" w:type="pct"/>
            <w:shd w:val="clear" w:color="auto" w:fill="auto"/>
          </w:tcPr>
          <w:p w14:paraId="5371E4FA" w14:textId="77777777" w:rsidR="00104A69" w:rsidRPr="00C82D43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</w:tr>
      <w:tr w:rsidR="00104A69" w:rsidRPr="00C82D43" w14:paraId="0C30BA2B" w14:textId="77777777" w:rsidTr="00513B1D">
        <w:tc>
          <w:tcPr>
            <w:tcW w:w="1351" w:type="pct"/>
            <w:shd w:val="clear" w:color="auto" w:fill="auto"/>
          </w:tcPr>
          <w:p w14:paraId="2D8E10B8" w14:textId="77777777" w:rsidR="00104A69" w:rsidRPr="00C82D43" w:rsidRDefault="00104A69" w:rsidP="002531EB">
            <w:pPr>
              <w:pStyle w:val="Textnormal"/>
              <w:spacing w:after="0"/>
            </w:pPr>
            <w:r>
              <w:t>Na</w:t>
            </w:r>
            <w:r w:rsidRPr="00C82D43">
              <w:t>me des federführen-den Architekturbüros:</w:t>
            </w:r>
          </w:p>
        </w:tc>
        <w:tc>
          <w:tcPr>
            <w:tcW w:w="3649" w:type="pct"/>
            <w:shd w:val="clear" w:color="auto" w:fill="D9D9D9"/>
          </w:tcPr>
          <w:p w14:paraId="3E242874" w14:textId="77777777" w:rsidR="00104A69" w:rsidRPr="00C82D43" w:rsidRDefault="00104A69" w:rsidP="002531EB">
            <w:pPr>
              <w:pStyle w:val="Textnormal"/>
              <w:spacing w:after="0"/>
            </w:pPr>
          </w:p>
        </w:tc>
      </w:tr>
      <w:tr w:rsidR="00104A69" w:rsidRPr="00C82D43" w14:paraId="48111CF1" w14:textId="77777777" w:rsidTr="00513B1D">
        <w:tc>
          <w:tcPr>
            <w:tcW w:w="1351" w:type="pct"/>
            <w:shd w:val="clear" w:color="auto" w:fill="auto"/>
          </w:tcPr>
          <w:p w14:paraId="4462B6CC" w14:textId="77777777" w:rsidR="00104A69" w:rsidRPr="00C82D43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  <w:tc>
          <w:tcPr>
            <w:tcW w:w="3649" w:type="pct"/>
            <w:shd w:val="clear" w:color="auto" w:fill="auto"/>
          </w:tcPr>
          <w:p w14:paraId="1A0B8C46" w14:textId="77777777" w:rsidR="00104A69" w:rsidRPr="00C82D43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C82D43" w14:paraId="559AC786" w14:textId="77777777" w:rsidTr="00513B1D">
        <w:tc>
          <w:tcPr>
            <w:tcW w:w="1351" w:type="pct"/>
            <w:shd w:val="clear" w:color="auto" w:fill="auto"/>
          </w:tcPr>
          <w:p w14:paraId="53901647" w14:textId="4AFC8134" w:rsidR="00104A69" w:rsidRPr="00C82D43" w:rsidRDefault="00104A69" w:rsidP="002531EB">
            <w:pPr>
              <w:pStyle w:val="Textnormal"/>
              <w:spacing w:after="0"/>
            </w:pPr>
            <w:r w:rsidRPr="00C82D43">
              <w:t>Name de</w:t>
            </w:r>
            <w:r w:rsidR="00CC2E39">
              <w:t xml:space="preserve">s verantwortlichen </w:t>
            </w:r>
            <w:r w:rsidRPr="00C82D43">
              <w:t>Projektleiter</w:t>
            </w:r>
            <w:r w:rsidR="00CC2E39">
              <w:t>s</w:t>
            </w:r>
            <w:r w:rsidRPr="00C82D43">
              <w:t>:</w:t>
            </w:r>
          </w:p>
        </w:tc>
        <w:tc>
          <w:tcPr>
            <w:tcW w:w="3649" w:type="pct"/>
            <w:shd w:val="clear" w:color="auto" w:fill="D9D9D9"/>
          </w:tcPr>
          <w:p w14:paraId="59B37BA1" w14:textId="77777777" w:rsidR="00104A69" w:rsidRPr="00C82D43" w:rsidRDefault="00104A69" w:rsidP="002531EB">
            <w:pPr>
              <w:pStyle w:val="Textnormal"/>
              <w:spacing w:after="0"/>
            </w:pPr>
          </w:p>
        </w:tc>
      </w:tr>
      <w:tr w:rsidR="00104A69" w:rsidRPr="00C82D43" w14:paraId="07DA6BF6" w14:textId="77777777" w:rsidTr="00513B1D">
        <w:tc>
          <w:tcPr>
            <w:tcW w:w="1351" w:type="pct"/>
            <w:shd w:val="clear" w:color="auto" w:fill="auto"/>
          </w:tcPr>
          <w:p w14:paraId="2DE53912" w14:textId="77777777" w:rsidR="00104A69" w:rsidRPr="00C82D43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  <w:tc>
          <w:tcPr>
            <w:tcW w:w="3649" w:type="pct"/>
            <w:shd w:val="clear" w:color="auto" w:fill="auto"/>
          </w:tcPr>
          <w:p w14:paraId="4DCB35C4" w14:textId="77777777" w:rsidR="00104A69" w:rsidRPr="00C82D43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C82D43" w14:paraId="5BD04FB2" w14:textId="77777777" w:rsidTr="00513B1D">
        <w:tc>
          <w:tcPr>
            <w:tcW w:w="1351" w:type="pct"/>
            <w:shd w:val="clear" w:color="auto" w:fill="auto"/>
          </w:tcPr>
          <w:p w14:paraId="616C61FB" w14:textId="18EE9CC8" w:rsidR="00104A69" w:rsidRPr="00C82D43" w:rsidRDefault="00104A69" w:rsidP="002531EB">
            <w:pPr>
              <w:pStyle w:val="Textnormal"/>
              <w:spacing w:after="0"/>
            </w:pPr>
            <w:r w:rsidRPr="00C82D43">
              <w:t xml:space="preserve">Name der </w:t>
            </w:r>
            <w:r w:rsidR="00CC2E39">
              <w:t>verantwortlichen B</w:t>
            </w:r>
            <w:r w:rsidRPr="00C82D43">
              <w:t>auleiter</w:t>
            </w:r>
            <w:r w:rsidR="00CC2E39">
              <w:t>s</w:t>
            </w:r>
            <w:r w:rsidRPr="00C82D43">
              <w:t>:</w:t>
            </w:r>
          </w:p>
        </w:tc>
        <w:tc>
          <w:tcPr>
            <w:tcW w:w="3649" w:type="pct"/>
            <w:shd w:val="clear" w:color="auto" w:fill="D9D9D9"/>
          </w:tcPr>
          <w:p w14:paraId="15F7BB12" w14:textId="77777777" w:rsidR="00104A69" w:rsidRPr="00C82D43" w:rsidRDefault="00104A69" w:rsidP="002531EB">
            <w:pPr>
              <w:pStyle w:val="Textnormal"/>
              <w:spacing w:after="0"/>
            </w:pPr>
          </w:p>
        </w:tc>
      </w:tr>
      <w:tr w:rsidR="00104A69" w:rsidRPr="00C82D43" w14:paraId="3BCBC648" w14:textId="77777777" w:rsidTr="00513B1D">
        <w:tc>
          <w:tcPr>
            <w:tcW w:w="1351" w:type="pct"/>
            <w:shd w:val="clear" w:color="auto" w:fill="auto"/>
          </w:tcPr>
          <w:p w14:paraId="618E354E" w14:textId="77777777" w:rsidR="00104A69" w:rsidRPr="00C82D43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49" w:type="pct"/>
            <w:shd w:val="clear" w:color="auto" w:fill="auto"/>
          </w:tcPr>
          <w:p w14:paraId="279FE2C7" w14:textId="77777777" w:rsidR="00104A69" w:rsidRPr="00C82D43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C82D43" w14:paraId="20914AAC" w14:textId="77777777" w:rsidTr="00513B1D">
        <w:tc>
          <w:tcPr>
            <w:tcW w:w="1351" w:type="pct"/>
            <w:shd w:val="clear" w:color="auto" w:fill="auto"/>
          </w:tcPr>
          <w:p w14:paraId="138297C5" w14:textId="77777777" w:rsidR="00104A69" w:rsidRPr="00C82D43" w:rsidRDefault="00104A69" w:rsidP="002531EB">
            <w:pPr>
              <w:pStyle w:val="Textnormal"/>
              <w:spacing w:after="0"/>
            </w:pPr>
            <w:r>
              <w:t>Funktion des anbietenden Architekturbüros bei diesem Referenzauftrag:</w:t>
            </w:r>
          </w:p>
        </w:tc>
        <w:tc>
          <w:tcPr>
            <w:tcW w:w="3649" w:type="pct"/>
            <w:shd w:val="clear" w:color="auto" w:fill="D9D9D9"/>
          </w:tcPr>
          <w:p w14:paraId="14050B5A" w14:textId="77777777" w:rsidR="00104A69" w:rsidRPr="00C82D43" w:rsidRDefault="00104A69" w:rsidP="002531EB">
            <w:pPr>
              <w:pStyle w:val="Textnormal"/>
              <w:spacing w:after="0"/>
            </w:pPr>
          </w:p>
        </w:tc>
      </w:tr>
      <w:tr w:rsidR="00104A69" w:rsidRPr="00C82D43" w14:paraId="118881E1" w14:textId="77777777" w:rsidTr="00513B1D">
        <w:tc>
          <w:tcPr>
            <w:tcW w:w="1351" w:type="pct"/>
            <w:shd w:val="clear" w:color="auto" w:fill="auto"/>
          </w:tcPr>
          <w:p w14:paraId="00EA6D33" w14:textId="77777777" w:rsidR="00104A69" w:rsidRPr="00C82D43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  <w:tc>
          <w:tcPr>
            <w:tcW w:w="3649" w:type="pct"/>
            <w:shd w:val="clear" w:color="auto" w:fill="FFFFFF"/>
          </w:tcPr>
          <w:p w14:paraId="3C6BE04B" w14:textId="77777777" w:rsidR="00104A69" w:rsidRPr="00C82D43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C82D43" w14:paraId="3D052580" w14:textId="77777777" w:rsidTr="00513B1D">
        <w:tc>
          <w:tcPr>
            <w:tcW w:w="1351" w:type="pct"/>
            <w:shd w:val="clear" w:color="auto" w:fill="auto"/>
          </w:tcPr>
          <w:p w14:paraId="3CEB5181" w14:textId="77777777" w:rsidR="00104A69" w:rsidRPr="00C82D43" w:rsidRDefault="00104A69" w:rsidP="002531EB">
            <w:pPr>
              <w:pStyle w:val="Textnormal"/>
              <w:spacing w:after="0"/>
            </w:pPr>
            <w:r w:rsidRPr="00C82D43">
              <w:t>SIA Phasen:</w:t>
            </w:r>
          </w:p>
        </w:tc>
        <w:tc>
          <w:tcPr>
            <w:tcW w:w="3649" w:type="pct"/>
            <w:shd w:val="clear" w:color="auto" w:fill="D9D9D9"/>
          </w:tcPr>
          <w:p w14:paraId="2AA2A79E" w14:textId="77777777" w:rsidR="00104A69" w:rsidRPr="00C82D43" w:rsidRDefault="00104A69" w:rsidP="002531EB">
            <w:pPr>
              <w:pStyle w:val="Textnormal"/>
              <w:spacing w:after="0"/>
            </w:pPr>
          </w:p>
        </w:tc>
      </w:tr>
      <w:tr w:rsidR="00104A69" w:rsidRPr="00C82D43" w14:paraId="2A209C53" w14:textId="77777777" w:rsidTr="00513B1D">
        <w:tc>
          <w:tcPr>
            <w:tcW w:w="1351" w:type="pct"/>
            <w:shd w:val="clear" w:color="auto" w:fill="FFFFFF"/>
          </w:tcPr>
          <w:p w14:paraId="097C75D2" w14:textId="77777777" w:rsidR="00104A69" w:rsidRPr="00C82D43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49" w:type="pct"/>
            <w:shd w:val="clear" w:color="auto" w:fill="FFFFFF"/>
          </w:tcPr>
          <w:p w14:paraId="06C0B65C" w14:textId="77777777" w:rsidR="00104A69" w:rsidRPr="00C82D43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C82D43" w14:paraId="00F54A7D" w14:textId="77777777" w:rsidTr="00513B1D">
        <w:tc>
          <w:tcPr>
            <w:tcW w:w="1351" w:type="pct"/>
            <w:shd w:val="clear" w:color="auto" w:fill="auto"/>
          </w:tcPr>
          <w:p w14:paraId="4019D8C5" w14:textId="77777777" w:rsidR="00104A69" w:rsidRPr="00C82D43" w:rsidRDefault="00104A69" w:rsidP="002531EB">
            <w:pPr>
              <w:pStyle w:val="Textnormal"/>
              <w:spacing w:after="0"/>
            </w:pPr>
            <w:r w:rsidRPr="00C82D43">
              <w:t>Ausführungstermine:</w:t>
            </w:r>
          </w:p>
          <w:p w14:paraId="3A9DD562" w14:textId="77777777" w:rsidR="00104A69" w:rsidRPr="00C82D43" w:rsidRDefault="00104A69" w:rsidP="002531EB">
            <w:pPr>
              <w:pStyle w:val="Textnormal"/>
              <w:spacing w:after="0"/>
              <w:rPr>
                <w:sz w:val="16"/>
              </w:rPr>
            </w:pPr>
            <w:r w:rsidRPr="00C82D43">
              <w:rPr>
                <w:sz w:val="16"/>
              </w:rPr>
              <w:lastRenderedPageBreak/>
              <w:t>(Ausführungsbeginn, Fertigstellung der Arbeiten)</w:t>
            </w:r>
          </w:p>
        </w:tc>
        <w:tc>
          <w:tcPr>
            <w:tcW w:w="3649" w:type="pct"/>
            <w:shd w:val="clear" w:color="auto" w:fill="D9D9D9"/>
          </w:tcPr>
          <w:p w14:paraId="540FE5F2" w14:textId="77777777" w:rsidR="00104A69" w:rsidRPr="00C82D43" w:rsidRDefault="00104A69" w:rsidP="002531EB">
            <w:pPr>
              <w:pStyle w:val="Textnormal"/>
              <w:spacing w:after="0"/>
            </w:pPr>
          </w:p>
        </w:tc>
      </w:tr>
      <w:tr w:rsidR="00104A69" w:rsidRPr="00C82D43" w14:paraId="3993BD47" w14:textId="77777777" w:rsidTr="00513B1D">
        <w:trPr>
          <w:trHeight w:val="83"/>
        </w:trPr>
        <w:tc>
          <w:tcPr>
            <w:tcW w:w="1351" w:type="pct"/>
            <w:shd w:val="clear" w:color="auto" w:fill="FFFFFF"/>
          </w:tcPr>
          <w:p w14:paraId="5D373B28" w14:textId="77777777" w:rsidR="00104A69" w:rsidRPr="00C82D43" w:rsidRDefault="00104A69" w:rsidP="002531EB">
            <w:pPr>
              <w:pStyle w:val="Textnormal"/>
              <w:spacing w:after="0"/>
              <w:rPr>
                <w:sz w:val="28"/>
              </w:rPr>
            </w:pPr>
          </w:p>
        </w:tc>
        <w:tc>
          <w:tcPr>
            <w:tcW w:w="3649" w:type="pct"/>
            <w:shd w:val="clear" w:color="auto" w:fill="FFFFFF"/>
          </w:tcPr>
          <w:p w14:paraId="2AE54BA5" w14:textId="77777777" w:rsidR="00104A69" w:rsidRPr="00C82D43" w:rsidRDefault="00104A69" w:rsidP="002531EB">
            <w:pPr>
              <w:pStyle w:val="Textnormal"/>
              <w:spacing w:after="0"/>
              <w:rPr>
                <w:sz w:val="28"/>
              </w:rPr>
            </w:pPr>
          </w:p>
        </w:tc>
      </w:tr>
      <w:tr w:rsidR="00104A69" w:rsidRPr="00C82D43" w14:paraId="2A8628D2" w14:textId="77777777" w:rsidTr="00513B1D">
        <w:tc>
          <w:tcPr>
            <w:tcW w:w="1351" w:type="pct"/>
            <w:shd w:val="clear" w:color="auto" w:fill="auto"/>
          </w:tcPr>
          <w:p w14:paraId="73D11971" w14:textId="77777777" w:rsidR="00104A69" w:rsidRPr="00C82D43" w:rsidRDefault="00104A69" w:rsidP="002531EB">
            <w:pPr>
              <w:pStyle w:val="Textnormal"/>
              <w:spacing w:after="0"/>
            </w:pPr>
            <w:r w:rsidRPr="00C82D43">
              <w:t>Bausumme in CHF:</w:t>
            </w:r>
          </w:p>
          <w:p w14:paraId="37C9FD49" w14:textId="628CA237" w:rsidR="00104A69" w:rsidRPr="00C82D43" w:rsidRDefault="00104A69" w:rsidP="002531EB">
            <w:pPr>
              <w:pStyle w:val="Textnormal"/>
              <w:spacing w:after="0"/>
              <w:rPr>
                <w:sz w:val="16"/>
              </w:rPr>
            </w:pPr>
            <w:r w:rsidRPr="00C82D43">
              <w:t>(</w:t>
            </w:r>
            <w:r w:rsidRPr="00C82D43">
              <w:rPr>
                <w:sz w:val="16"/>
              </w:rPr>
              <w:t xml:space="preserve">Summe Bauabrechnung, BKP 2, </w:t>
            </w:r>
            <w:r w:rsidR="00CC2E39">
              <w:rPr>
                <w:sz w:val="16"/>
              </w:rPr>
              <w:t>in</w:t>
            </w:r>
            <w:r w:rsidRPr="00C82D43">
              <w:rPr>
                <w:sz w:val="16"/>
              </w:rPr>
              <w:t>kl. Honorare)</w:t>
            </w:r>
          </w:p>
        </w:tc>
        <w:tc>
          <w:tcPr>
            <w:tcW w:w="3649" w:type="pct"/>
            <w:shd w:val="clear" w:color="auto" w:fill="D9D9D9"/>
          </w:tcPr>
          <w:p w14:paraId="5B06AF76" w14:textId="77777777" w:rsidR="00104A69" w:rsidRPr="00C82D43" w:rsidRDefault="00104A69" w:rsidP="002531EB">
            <w:pPr>
              <w:pStyle w:val="Textnormal"/>
              <w:spacing w:after="0"/>
            </w:pPr>
          </w:p>
        </w:tc>
      </w:tr>
      <w:tr w:rsidR="00104A69" w:rsidRPr="00C82D43" w14:paraId="03CB01A0" w14:textId="77777777" w:rsidTr="00513B1D">
        <w:tc>
          <w:tcPr>
            <w:tcW w:w="1351" w:type="pct"/>
            <w:shd w:val="clear" w:color="auto" w:fill="FFFFFF"/>
          </w:tcPr>
          <w:p w14:paraId="77D8C9CA" w14:textId="77777777" w:rsidR="00104A69" w:rsidRPr="00C82D43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49" w:type="pct"/>
            <w:shd w:val="clear" w:color="auto" w:fill="FFFFFF"/>
          </w:tcPr>
          <w:p w14:paraId="52C251DA" w14:textId="77777777" w:rsidR="00104A69" w:rsidRPr="00C82D43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C82D43" w14:paraId="0DA727F4" w14:textId="77777777" w:rsidTr="00513B1D">
        <w:tc>
          <w:tcPr>
            <w:tcW w:w="1351" w:type="pct"/>
            <w:shd w:val="clear" w:color="auto" w:fill="auto"/>
          </w:tcPr>
          <w:p w14:paraId="1E09FA0B" w14:textId="77777777" w:rsidR="00104A69" w:rsidRPr="00C82D43" w:rsidRDefault="00104A69" w:rsidP="002531EB">
            <w:pPr>
              <w:pStyle w:val="Textnormal"/>
              <w:spacing w:after="0"/>
            </w:pPr>
            <w:r w:rsidRPr="00C82D43">
              <w:t>Auftraggeber:</w:t>
            </w:r>
          </w:p>
        </w:tc>
        <w:tc>
          <w:tcPr>
            <w:tcW w:w="3649" w:type="pct"/>
            <w:shd w:val="clear" w:color="auto" w:fill="D9D9D9"/>
          </w:tcPr>
          <w:p w14:paraId="7FCA4432" w14:textId="77777777" w:rsidR="00104A69" w:rsidRPr="00C82D43" w:rsidRDefault="00104A69" w:rsidP="002531EB">
            <w:pPr>
              <w:pStyle w:val="Textnormal"/>
              <w:spacing w:after="0"/>
            </w:pPr>
          </w:p>
        </w:tc>
      </w:tr>
      <w:tr w:rsidR="00104A69" w:rsidRPr="00C82D43" w14:paraId="5AD51B40" w14:textId="77777777" w:rsidTr="00513B1D">
        <w:tc>
          <w:tcPr>
            <w:tcW w:w="1351" w:type="pct"/>
            <w:shd w:val="clear" w:color="auto" w:fill="FFFFFF"/>
          </w:tcPr>
          <w:p w14:paraId="60B483CB" w14:textId="77777777" w:rsidR="00104A69" w:rsidRPr="00C82D43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49" w:type="pct"/>
            <w:shd w:val="clear" w:color="auto" w:fill="FFFFFF"/>
          </w:tcPr>
          <w:p w14:paraId="0830FFE1" w14:textId="77777777" w:rsidR="00104A69" w:rsidRPr="00C82D43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C82D43" w14:paraId="18A4FDF5" w14:textId="77777777" w:rsidTr="00513B1D">
        <w:tc>
          <w:tcPr>
            <w:tcW w:w="1351" w:type="pct"/>
            <w:shd w:val="clear" w:color="auto" w:fill="auto"/>
          </w:tcPr>
          <w:p w14:paraId="3C834F26" w14:textId="77777777" w:rsidR="00104A69" w:rsidRPr="00C82D43" w:rsidRDefault="00104A69" w:rsidP="002531EB">
            <w:pPr>
              <w:pStyle w:val="Textnormal"/>
              <w:spacing w:after="0"/>
            </w:pPr>
            <w:r w:rsidRPr="00C82D43">
              <w:t>Auskunftspe</w:t>
            </w:r>
            <w:r w:rsidR="004B3E57">
              <w:t>rson des Auftraggebers, Telefon</w:t>
            </w:r>
            <w:r w:rsidRPr="00C82D43">
              <w:t>:</w:t>
            </w:r>
          </w:p>
        </w:tc>
        <w:tc>
          <w:tcPr>
            <w:tcW w:w="3649" w:type="pct"/>
            <w:shd w:val="clear" w:color="auto" w:fill="D9D9D9"/>
          </w:tcPr>
          <w:p w14:paraId="14804A09" w14:textId="77777777" w:rsidR="00104A69" w:rsidRPr="00C82D43" w:rsidRDefault="00104A69" w:rsidP="002531EB">
            <w:pPr>
              <w:pStyle w:val="Textnormal"/>
              <w:spacing w:after="0"/>
            </w:pPr>
          </w:p>
        </w:tc>
      </w:tr>
      <w:tr w:rsidR="00104A69" w:rsidRPr="00C82D43" w14:paraId="04DBB67F" w14:textId="77777777" w:rsidTr="00513B1D">
        <w:tc>
          <w:tcPr>
            <w:tcW w:w="1351" w:type="pct"/>
            <w:shd w:val="clear" w:color="auto" w:fill="FFFFFF"/>
          </w:tcPr>
          <w:p w14:paraId="0CAF6CCF" w14:textId="77777777" w:rsidR="00104A69" w:rsidRPr="00C82D43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49" w:type="pct"/>
            <w:shd w:val="clear" w:color="auto" w:fill="FFFFFF"/>
          </w:tcPr>
          <w:p w14:paraId="40EDFBA5" w14:textId="77777777" w:rsidR="00104A69" w:rsidRPr="00C82D43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C82D43" w14:paraId="4115B369" w14:textId="77777777" w:rsidTr="00513B1D">
        <w:tc>
          <w:tcPr>
            <w:tcW w:w="1351" w:type="pct"/>
            <w:shd w:val="clear" w:color="auto" w:fill="auto"/>
          </w:tcPr>
          <w:p w14:paraId="7BF4D989" w14:textId="77777777" w:rsidR="001D24B8" w:rsidRDefault="001D24B8" w:rsidP="001D24B8">
            <w:pPr>
              <w:pStyle w:val="Textnormal"/>
              <w:spacing w:after="0"/>
            </w:pPr>
            <w:r>
              <w:t>Allfällige Besonderheit bei den ausgeführten Arbeiten:</w:t>
            </w:r>
          </w:p>
          <w:p w14:paraId="7B4A4DD5" w14:textId="3F2E63F6" w:rsidR="00104A69" w:rsidRPr="00C82D43" w:rsidRDefault="001D24B8" w:rsidP="001D24B8">
            <w:pPr>
              <w:pStyle w:val="Textnormal"/>
              <w:spacing w:after="0"/>
              <w:rPr>
                <w:sz w:val="16"/>
              </w:rPr>
            </w:pPr>
            <w:r w:rsidRPr="001D24B8">
              <w:rPr>
                <w:sz w:val="16"/>
              </w:rPr>
              <w:t>(Zusätzliche Erschwernisse, Einschränkungen, funktionale und technische Qualitäten</w:t>
            </w:r>
            <w:r w:rsidR="001A5EA9">
              <w:rPr>
                <w:sz w:val="16"/>
              </w:rPr>
              <w:t>.</w:t>
            </w:r>
            <w:r w:rsidRPr="001D24B8">
              <w:rPr>
                <w:sz w:val="16"/>
              </w:rPr>
              <w:t>….)</w:t>
            </w:r>
          </w:p>
        </w:tc>
        <w:tc>
          <w:tcPr>
            <w:tcW w:w="3649" w:type="pct"/>
            <w:shd w:val="clear" w:color="auto" w:fill="D9D9D9"/>
          </w:tcPr>
          <w:p w14:paraId="6C98E853" w14:textId="77777777" w:rsidR="00104A69" w:rsidRPr="00C82D43" w:rsidRDefault="00104A69" w:rsidP="002531EB">
            <w:pPr>
              <w:pStyle w:val="Textnormal"/>
              <w:spacing w:after="0"/>
            </w:pPr>
          </w:p>
        </w:tc>
      </w:tr>
      <w:tr w:rsidR="00104A69" w:rsidRPr="00C82D43" w14:paraId="5F3BA9E2" w14:textId="77777777" w:rsidTr="00513B1D">
        <w:trPr>
          <w:trHeight w:val="210"/>
        </w:trPr>
        <w:tc>
          <w:tcPr>
            <w:tcW w:w="1351" w:type="pct"/>
            <w:shd w:val="clear" w:color="auto" w:fill="auto"/>
          </w:tcPr>
          <w:p w14:paraId="78909556" w14:textId="77777777" w:rsidR="00104A69" w:rsidRPr="00C82D43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49" w:type="pct"/>
            <w:shd w:val="clear" w:color="auto" w:fill="auto"/>
          </w:tcPr>
          <w:p w14:paraId="5DBE0E69" w14:textId="77777777" w:rsidR="00104A69" w:rsidRPr="00C82D43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</w:tr>
    </w:tbl>
    <w:p w14:paraId="0EF137D8" w14:textId="7F5A7F82" w:rsidR="00104A69" w:rsidRPr="00950B9F" w:rsidRDefault="00104A69" w:rsidP="00E0185C">
      <w:pPr>
        <w:pStyle w:val="berschrift2"/>
        <w:numPr>
          <w:ilvl w:val="0"/>
          <w:numId w:val="0"/>
        </w:numPr>
        <w:ind w:right="-141"/>
      </w:pPr>
      <w:r>
        <w:t>2.3</w:t>
      </w:r>
      <w:r>
        <w:tab/>
        <w:t xml:space="preserve">EK </w:t>
      </w:r>
      <w:r w:rsidR="001D24B8">
        <w:t>3</w:t>
      </w:r>
      <w:r w:rsidR="00C51441">
        <w:t xml:space="preserve"> </w:t>
      </w:r>
      <w:r>
        <w:t xml:space="preserve">Referenzobjekt </w:t>
      </w:r>
      <w:r w:rsidR="001D24B8">
        <w:t>„</w:t>
      </w:r>
      <w:r w:rsidR="00E0185C" w:rsidRPr="00AA7CED">
        <w:t xml:space="preserve">Erstellung </w:t>
      </w:r>
      <w:r w:rsidR="00E0185C">
        <w:t>von Bauten im Minergie-Standard</w:t>
      </w:r>
      <w:r w:rsidR="001D24B8">
        <w:t>“</w:t>
      </w:r>
    </w:p>
    <w:tbl>
      <w:tblPr>
        <w:tblW w:w="4591" w:type="pct"/>
        <w:tblInd w:w="817" w:type="dxa"/>
        <w:tblLook w:val="04A0" w:firstRow="1" w:lastRow="0" w:firstColumn="1" w:lastColumn="0" w:noHBand="0" w:noVBand="1"/>
      </w:tblPr>
      <w:tblGrid>
        <w:gridCol w:w="2251"/>
        <w:gridCol w:w="6080"/>
      </w:tblGrid>
      <w:tr w:rsidR="00104A69" w:rsidRPr="009222B7" w14:paraId="46268D1A" w14:textId="77777777" w:rsidTr="00513B1D">
        <w:trPr>
          <w:trHeight w:val="203"/>
        </w:trPr>
        <w:tc>
          <w:tcPr>
            <w:tcW w:w="1351" w:type="pct"/>
            <w:shd w:val="clear" w:color="auto" w:fill="auto"/>
          </w:tcPr>
          <w:p w14:paraId="56F80CCB" w14:textId="77777777" w:rsidR="00104A69" w:rsidRPr="009222B7" w:rsidRDefault="00104A69" w:rsidP="002531EB">
            <w:pPr>
              <w:pStyle w:val="Textnormal"/>
              <w:spacing w:after="0"/>
            </w:pPr>
            <w:r>
              <w:t>Angabe des Referenz-objektes</w:t>
            </w:r>
            <w:r w:rsidRPr="009222B7">
              <w:t>:</w:t>
            </w:r>
          </w:p>
        </w:tc>
        <w:tc>
          <w:tcPr>
            <w:tcW w:w="3649" w:type="pct"/>
            <w:shd w:val="clear" w:color="auto" w:fill="D9D9D9"/>
          </w:tcPr>
          <w:p w14:paraId="050FB1D9" w14:textId="77777777" w:rsidR="00104A69" w:rsidRPr="009222B7" w:rsidRDefault="00104A69" w:rsidP="002531EB">
            <w:pPr>
              <w:pStyle w:val="Textnormal"/>
              <w:spacing w:after="0"/>
            </w:pPr>
          </w:p>
        </w:tc>
      </w:tr>
      <w:tr w:rsidR="00104A69" w:rsidRPr="0066601A" w14:paraId="3831233B" w14:textId="77777777" w:rsidTr="00513B1D">
        <w:trPr>
          <w:trHeight w:val="80"/>
        </w:trPr>
        <w:tc>
          <w:tcPr>
            <w:tcW w:w="1351" w:type="pct"/>
            <w:shd w:val="clear" w:color="auto" w:fill="auto"/>
          </w:tcPr>
          <w:p w14:paraId="4FFFEBEC" w14:textId="77777777" w:rsidR="00104A69" w:rsidRPr="0066601A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49" w:type="pct"/>
            <w:shd w:val="clear" w:color="auto" w:fill="auto"/>
          </w:tcPr>
          <w:p w14:paraId="280A8F88" w14:textId="77777777" w:rsidR="00104A69" w:rsidRPr="0066601A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</w:tr>
      <w:tr w:rsidR="00104A69" w:rsidRPr="00AD1C8F" w14:paraId="085F4D07" w14:textId="77777777" w:rsidTr="00513B1D">
        <w:tc>
          <w:tcPr>
            <w:tcW w:w="1351" w:type="pct"/>
            <w:shd w:val="clear" w:color="auto" w:fill="auto"/>
          </w:tcPr>
          <w:p w14:paraId="50216B92" w14:textId="3E6B5F9C" w:rsidR="00104A69" w:rsidRPr="009222B7" w:rsidRDefault="001D24B8" w:rsidP="002531EB">
            <w:pPr>
              <w:pStyle w:val="Textnormal"/>
              <w:spacing w:after="0"/>
            </w:pPr>
            <w:r>
              <w:t>Na</w:t>
            </w:r>
            <w:r w:rsidR="00104A69">
              <w:t>me des federführen-den Architekt</w:t>
            </w:r>
            <w:r w:rsidR="00CC2E39">
              <w:t>urb</w:t>
            </w:r>
            <w:r w:rsidR="00104A69">
              <w:t>üro</w:t>
            </w:r>
            <w:r w:rsidR="00CC2E39">
              <w:t>s</w:t>
            </w:r>
            <w:r w:rsidR="00104A69">
              <w:t>:</w:t>
            </w:r>
          </w:p>
        </w:tc>
        <w:tc>
          <w:tcPr>
            <w:tcW w:w="3649" w:type="pct"/>
            <w:shd w:val="clear" w:color="auto" w:fill="D9D9D9"/>
          </w:tcPr>
          <w:p w14:paraId="2D28916A" w14:textId="77777777" w:rsidR="00104A69" w:rsidRPr="00AD1C8F" w:rsidRDefault="00104A69" w:rsidP="002531EB">
            <w:pPr>
              <w:pStyle w:val="Textnormal"/>
              <w:spacing w:after="0"/>
            </w:pPr>
          </w:p>
        </w:tc>
      </w:tr>
      <w:tr w:rsidR="00104A69" w:rsidRPr="0066601A" w14:paraId="2C0465B2" w14:textId="77777777" w:rsidTr="00513B1D">
        <w:tc>
          <w:tcPr>
            <w:tcW w:w="1351" w:type="pct"/>
            <w:shd w:val="clear" w:color="auto" w:fill="auto"/>
          </w:tcPr>
          <w:p w14:paraId="4B1ABDE4" w14:textId="77777777" w:rsidR="00104A69" w:rsidRPr="0066601A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  <w:tc>
          <w:tcPr>
            <w:tcW w:w="3649" w:type="pct"/>
            <w:shd w:val="clear" w:color="auto" w:fill="auto"/>
          </w:tcPr>
          <w:p w14:paraId="5BF39E15" w14:textId="77777777" w:rsidR="00104A69" w:rsidRPr="0066601A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9222B7" w14:paraId="6D55E78D" w14:textId="77777777" w:rsidTr="00513B1D">
        <w:tc>
          <w:tcPr>
            <w:tcW w:w="1351" w:type="pct"/>
            <w:shd w:val="clear" w:color="auto" w:fill="auto"/>
          </w:tcPr>
          <w:p w14:paraId="3FBE1DE1" w14:textId="2CDB31C2" w:rsidR="00104A69" w:rsidRPr="009222B7" w:rsidRDefault="00104A69" w:rsidP="002531EB">
            <w:pPr>
              <w:pStyle w:val="Textnormal"/>
              <w:spacing w:after="0"/>
            </w:pPr>
            <w:r>
              <w:t>Name de</w:t>
            </w:r>
            <w:r w:rsidR="00CC2E39">
              <w:t>s verantwortlichen</w:t>
            </w:r>
            <w:r>
              <w:t xml:space="preserve"> Projektleiter</w:t>
            </w:r>
            <w:r w:rsidR="00CC2E39">
              <w:t>s</w:t>
            </w:r>
            <w:r>
              <w:t>:</w:t>
            </w:r>
          </w:p>
        </w:tc>
        <w:tc>
          <w:tcPr>
            <w:tcW w:w="3649" w:type="pct"/>
            <w:shd w:val="clear" w:color="auto" w:fill="D9D9D9"/>
          </w:tcPr>
          <w:p w14:paraId="7B8D0DC3" w14:textId="77777777" w:rsidR="00104A69" w:rsidRPr="009222B7" w:rsidRDefault="00104A69" w:rsidP="002531EB">
            <w:pPr>
              <w:pStyle w:val="Textnormal"/>
              <w:spacing w:after="0"/>
            </w:pPr>
          </w:p>
        </w:tc>
      </w:tr>
      <w:tr w:rsidR="00104A69" w:rsidRPr="0066601A" w14:paraId="4191FB30" w14:textId="77777777" w:rsidTr="00513B1D">
        <w:tc>
          <w:tcPr>
            <w:tcW w:w="1351" w:type="pct"/>
            <w:shd w:val="clear" w:color="auto" w:fill="auto"/>
          </w:tcPr>
          <w:p w14:paraId="13A0F3DA" w14:textId="77777777" w:rsidR="00104A69" w:rsidRPr="0066601A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  <w:tc>
          <w:tcPr>
            <w:tcW w:w="3649" w:type="pct"/>
            <w:shd w:val="clear" w:color="auto" w:fill="auto"/>
          </w:tcPr>
          <w:p w14:paraId="20B7ADC4" w14:textId="77777777" w:rsidR="00104A69" w:rsidRPr="0066601A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9222B7" w14:paraId="31459FF9" w14:textId="77777777" w:rsidTr="00513B1D">
        <w:tc>
          <w:tcPr>
            <w:tcW w:w="1351" w:type="pct"/>
            <w:shd w:val="clear" w:color="auto" w:fill="auto"/>
          </w:tcPr>
          <w:p w14:paraId="185E491D" w14:textId="7F99DDEC" w:rsidR="00104A69" w:rsidRPr="009222B7" w:rsidRDefault="00DE6650" w:rsidP="002531EB">
            <w:pPr>
              <w:pStyle w:val="Textnormal"/>
              <w:spacing w:after="0"/>
            </w:pPr>
            <w:r w:rsidRPr="00D400FC">
              <w:t>Funktion des anbietenden Architekturbüros zur Erlangung der Minergie-Zertifizierung:</w:t>
            </w:r>
          </w:p>
        </w:tc>
        <w:tc>
          <w:tcPr>
            <w:tcW w:w="3649" w:type="pct"/>
            <w:shd w:val="clear" w:color="auto" w:fill="D9D9D9"/>
          </w:tcPr>
          <w:p w14:paraId="7427ADDB" w14:textId="77777777" w:rsidR="00104A69" w:rsidRPr="009222B7" w:rsidRDefault="00104A69" w:rsidP="002531EB">
            <w:pPr>
              <w:pStyle w:val="Textnormal"/>
              <w:spacing w:after="0"/>
            </w:pPr>
          </w:p>
        </w:tc>
      </w:tr>
      <w:tr w:rsidR="00104A69" w:rsidRPr="0066601A" w14:paraId="3004361A" w14:textId="77777777" w:rsidTr="00513B1D">
        <w:tc>
          <w:tcPr>
            <w:tcW w:w="1351" w:type="pct"/>
            <w:shd w:val="clear" w:color="auto" w:fill="auto"/>
          </w:tcPr>
          <w:p w14:paraId="5716DF35" w14:textId="77777777" w:rsidR="00104A69" w:rsidRPr="0066601A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49" w:type="pct"/>
            <w:shd w:val="clear" w:color="auto" w:fill="auto"/>
          </w:tcPr>
          <w:p w14:paraId="237DE699" w14:textId="77777777" w:rsidR="00104A69" w:rsidRPr="0066601A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9222B7" w14:paraId="3E6851F4" w14:textId="77777777" w:rsidTr="00513B1D">
        <w:tc>
          <w:tcPr>
            <w:tcW w:w="1351" w:type="pct"/>
            <w:shd w:val="clear" w:color="auto" w:fill="auto"/>
          </w:tcPr>
          <w:p w14:paraId="4AF99F2A" w14:textId="77777777" w:rsidR="00DE6650" w:rsidRDefault="00DE6650" w:rsidP="00DE6650">
            <w:pPr>
              <w:pStyle w:val="Textnormal"/>
              <w:spacing w:after="0"/>
            </w:pPr>
            <w:r>
              <w:t>Minergie-Standard</w:t>
            </w:r>
            <w:r w:rsidRPr="003A0486">
              <w:t>:</w:t>
            </w:r>
          </w:p>
          <w:p w14:paraId="2C9C57F7" w14:textId="655BF49C" w:rsidR="00104A69" w:rsidRPr="009222B7" w:rsidRDefault="00DE6650" w:rsidP="00DE6650">
            <w:pPr>
              <w:pStyle w:val="Textnormal"/>
              <w:spacing w:after="0"/>
            </w:pPr>
            <w:r w:rsidRPr="00D400FC">
              <w:rPr>
                <w:sz w:val="16"/>
                <w:szCs w:val="16"/>
              </w:rPr>
              <w:t>(Minergie-A, Minergie-P, Eco)</w:t>
            </w:r>
          </w:p>
        </w:tc>
        <w:tc>
          <w:tcPr>
            <w:tcW w:w="3649" w:type="pct"/>
            <w:shd w:val="clear" w:color="auto" w:fill="D9D9D9"/>
          </w:tcPr>
          <w:p w14:paraId="04E77461" w14:textId="77777777" w:rsidR="00104A69" w:rsidRPr="009222B7" w:rsidRDefault="00104A69" w:rsidP="002531EB">
            <w:pPr>
              <w:pStyle w:val="Textnormal"/>
              <w:spacing w:after="0"/>
            </w:pPr>
          </w:p>
        </w:tc>
      </w:tr>
      <w:tr w:rsidR="00104A69" w:rsidRPr="009222B7" w14:paraId="5AE15F3A" w14:textId="77777777" w:rsidTr="00513B1D">
        <w:tc>
          <w:tcPr>
            <w:tcW w:w="1351" w:type="pct"/>
            <w:shd w:val="clear" w:color="auto" w:fill="auto"/>
          </w:tcPr>
          <w:p w14:paraId="431CD7A1" w14:textId="77777777" w:rsidR="00104A69" w:rsidRPr="003A0486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  <w:tc>
          <w:tcPr>
            <w:tcW w:w="3649" w:type="pct"/>
            <w:shd w:val="clear" w:color="auto" w:fill="FFFFFF"/>
          </w:tcPr>
          <w:p w14:paraId="44891B19" w14:textId="77777777" w:rsidR="00104A69" w:rsidRPr="003A0486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9222B7" w14:paraId="6EB44BB0" w14:textId="77777777" w:rsidTr="00513B1D">
        <w:tc>
          <w:tcPr>
            <w:tcW w:w="1351" w:type="pct"/>
            <w:shd w:val="clear" w:color="auto" w:fill="auto"/>
          </w:tcPr>
          <w:p w14:paraId="41EB8B23" w14:textId="6F14009C" w:rsidR="00DE6650" w:rsidRPr="00DE6650" w:rsidRDefault="00DE6650" w:rsidP="002531EB">
            <w:pPr>
              <w:pStyle w:val="Textnormal"/>
              <w:spacing w:after="0"/>
            </w:pPr>
            <w:r w:rsidRPr="00DE6650">
              <w:t>Gebäudekategorie</w:t>
            </w:r>
            <w:r>
              <w:t>:</w:t>
            </w:r>
          </w:p>
          <w:p w14:paraId="130F2969" w14:textId="4C6F90D4" w:rsidR="00D400FC" w:rsidRPr="00D400FC" w:rsidRDefault="00DE6650" w:rsidP="002531EB">
            <w:pPr>
              <w:pStyle w:val="Textnormal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(Verwaltung, Schule, Industrie, Lager,  …..)</w:t>
            </w:r>
          </w:p>
        </w:tc>
        <w:tc>
          <w:tcPr>
            <w:tcW w:w="3649" w:type="pct"/>
            <w:shd w:val="clear" w:color="auto" w:fill="D9D9D9"/>
          </w:tcPr>
          <w:p w14:paraId="47B465DB" w14:textId="77777777" w:rsidR="00104A69" w:rsidRPr="009222B7" w:rsidRDefault="00104A69" w:rsidP="002531EB">
            <w:pPr>
              <w:pStyle w:val="Textnormal"/>
              <w:spacing w:after="0"/>
            </w:pPr>
          </w:p>
        </w:tc>
      </w:tr>
      <w:tr w:rsidR="00104A69" w:rsidRPr="00F0099E" w14:paraId="787DBC3E" w14:textId="77777777" w:rsidTr="00513B1D">
        <w:tc>
          <w:tcPr>
            <w:tcW w:w="1351" w:type="pct"/>
            <w:shd w:val="clear" w:color="auto" w:fill="FFFFFF"/>
          </w:tcPr>
          <w:p w14:paraId="15C88392" w14:textId="77777777" w:rsidR="00104A69" w:rsidRPr="009222B7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49" w:type="pct"/>
            <w:shd w:val="clear" w:color="auto" w:fill="FFFFFF"/>
          </w:tcPr>
          <w:p w14:paraId="486C296B" w14:textId="77777777" w:rsidR="00104A69" w:rsidRPr="00F0099E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9222B7" w14:paraId="744446B7" w14:textId="77777777" w:rsidTr="00513B1D">
        <w:tc>
          <w:tcPr>
            <w:tcW w:w="1351" w:type="pct"/>
            <w:shd w:val="clear" w:color="auto" w:fill="auto"/>
          </w:tcPr>
          <w:p w14:paraId="0AAB9694" w14:textId="77777777" w:rsidR="00104A69" w:rsidRDefault="00104A69" w:rsidP="002531EB">
            <w:pPr>
              <w:pStyle w:val="Textnormal"/>
              <w:spacing w:after="0"/>
            </w:pPr>
            <w:r>
              <w:t>Ausführungstermine:</w:t>
            </w:r>
          </w:p>
          <w:p w14:paraId="73BC6F93" w14:textId="77777777" w:rsidR="00104A69" w:rsidRPr="00C14492" w:rsidRDefault="00104A69" w:rsidP="002531EB">
            <w:pPr>
              <w:pStyle w:val="Textnormal"/>
              <w:spacing w:after="0"/>
              <w:rPr>
                <w:sz w:val="16"/>
              </w:rPr>
            </w:pPr>
            <w:r>
              <w:rPr>
                <w:sz w:val="16"/>
              </w:rPr>
              <w:t>(Ausführungsbeginn, Fertigstellung der Arbeiten)</w:t>
            </w:r>
          </w:p>
        </w:tc>
        <w:tc>
          <w:tcPr>
            <w:tcW w:w="3649" w:type="pct"/>
            <w:shd w:val="clear" w:color="auto" w:fill="D9D9D9"/>
          </w:tcPr>
          <w:p w14:paraId="1F114301" w14:textId="77777777" w:rsidR="00104A69" w:rsidRPr="009222B7" w:rsidRDefault="00104A69" w:rsidP="002531EB">
            <w:pPr>
              <w:pStyle w:val="Textnormal"/>
              <w:spacing w:after="0"/>
            </w:pPr>
          </w:p>
        </w:tc>
      </w:tr>
      <w:tr w:rsidR="00104A69" w:rsidRPr="00F0099E" w14:paraId="79F062D2" w14:textId="77777777" w:rsidTr="00513B1D">
        <w:tc>
          <w:tcPr>
            <w:tcW w:w="1351" w:type="pct"/>
            <w:shd w:val="clear" w:color="auto" w:fill="FFFFFF"/>
          </w:tcPr>
          <w:p w14:paraId="7A59D403" w14:textId="77777777" w:rsidR="00104A69" w:rsidRPr="009222B7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49" w:type="pct"/>
            <w:shd w:val="clear" w:color="auto" w:fill="FFFFFF"/>
          </w:tcPr>
          <w:p w14:paraId="632768E7" w14:textId="77777777" w:rsidR="00104A69" w:rsidRPr="00F0099E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9222B7" w14:paraId="5AF5F68D" w14:textId="77777777" w:rsidTr="00513B1D">
        <w:tc>
          <w:tcPr>
            <w:tcW w:w="1351" w:type="pct"/>
            <w:shd w:val="clear" w:color="auto" w:fill="auto"/>
          </w:tcPr>
          <w:p w14:paraId="160C0AA0" w14:textId="77777777" w:rsidR="00104A69" w:rsidRDefault="00104A69" w:rsidP="002531EB">
            <w:pPr>
              <w:pStyle w:val="Textnormal"/>
              <w:spacing w:after="0"/>
            </w:pPr>
            <w:r>
              <w:t>Bausumme in CHF:</w:t>
            </w:r>
          </w:p>
          <w:p w14:paraId="67006B2C" w14:textId="6D0E7594" w:rsidR="00104A69" w:rsidRPr="00C14492" w:rsidRDefault="00104A69" w:rsidP="002531EB">
            <w:pPr>
              <w:pStyle w:val="Textnormal"/>
              <w:spacing w:after="0"/>
              <w:rPr>
                <w:sz w:val="16"/>
              </w:rPr>
            </w:pPr>
            <w:r>
              <w:t>(</w:t>
            </w:r>
            <w:r>
              <w:rPr>
                <w:sz w:val="16"/>
              </w:rPr>
              <w:t xml:space="preserve">Summe Bauabrechnung, BKP 2, </w:t>
            </w:r>
            <w:r w:rsidR="00D400FC">
              <w:rPr>
                <w:sz w:val="16"/>
              </w:rPr>
              <w:t>in</w:t>
            </w:r>
            <w:r>
              <w:rPr>
                <w:sz w:val="16"/>
              </w:rPr>
              <w:t>kl. Honorare)</w:t>
            </w:r>
          </w:p>
        </w:tc>
        <w:tc>
          <w:tcPr>
            <w:tcW w:w="3649" w:type="pct"/>
            <w:shd w:val="clear" w:color="auto" w:fill="D9D9D9"/>
          </w:tcPr>
          <w:p w14:paraId="161C6907" w14:textId="77777777" w:rsidR="00104A69" w:rsidRPr="009222B7" w:rsidRDefault="00104A69" w:rsidP="002531EB">
            <w:pPr>
              <w:pStyle w:val="Textnormal"/>
              <w:spacing w:after="0"/>
            </w:pPr>
          </w:p>
        </w:tc>
      </w:tr>
      <w:tr w:rsidR="00104A69" w:rsidRPr="00F0099E" w14:paraId="3AC6EC25" w14:textId="77777777" w:rsidTr="00513B1D">
        <w:tc>
          <w:tcPr>
            <w:tcW w:w="1351" w:type="pct"/>
            <w:shd w:val="clear" w:color="auto" w:fill="FFFFFF"/>
          </w:tcPr>
          <w:p w14:paraId="2900643A" w14:textId="77777777" w:rsidR="00104A69" w:rsidRPr="009222B7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49" w:type="pct"/>
            <w:shd w:val="clear" w:color="auto" w:fill="FFFFFF"/>
          </w:tcPr>
          <w:p w14:paraId="0F11D938" w14:textId="77777777" w:rsidR="00104A69" w:rsidRPr="00F0099E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9222B7" w14:paraId="507B19E0" w14:textId="77777777" w:rsidTr="00513B1D">
        <w:tc>
          <w:tcPr>
            <w:tcW w:w="1351" w:type="pct"/>
            <w:shd w:val="clear" w:color="auto" w:fill="auto"/>
          </w:tcPr>
          <w:p w14:paraId="7C5E271F" w14:textId="77777777" w:rsidR="00104A69" w:rsidRPr="009222B7" w:rsidRDefault="00104A69" w:rsidP="002531EB">
            <w:pPr>
              <w:pStyle w:val="Textnormal"/>
              <w:spacing w:after="0"/>
            </w:pPr>
            <w:r>
              <w:t>Auftraggeber:</w:t>
            </w:r>
          </w:p>
        </w:tc>
        <w:tc>
          <w:tcPr>
            <w:tcW w:w="3649" w:type="pct"/>
            <w:shd w:val="clear" w:color="auto" w:fill="D9D9D9"/>
          </w:tcPr>
          <w:p w14:paraId="430FCEBE" w14:textId="77777777" w:rsidR="00104A69" w:rsidRPr="009222B7" w:rsidRDefault="00104A69" w:rsidP="002531EB">
            <w:pPr>
              <w:pStyle w:val="Textnormal"/>
              <w:spacing w:after="0"/>
            </w:pPr>
          </w:p>
        </w:tc>
      </w:tr>
      <w:tr w:rsidR="00104A69" w:rsidRPr="00F0099E" w14:paraId="170A075E" w14:textId="77777777" w:rsidTr="00513B1D">
        <w:tc>
          <w:tcPr>
            <w:tcW w:w="1351" w:type="pct"/>
            <w:shd w:val="clear" w:color="auto" w:fill="FFFFFF"/>
          </w:tcPr>
          <w:p w14:paraId="1D9C91D3" w14:textId="77777777" w:rsidR="00104A69" w:rsidRPr="009222B7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49" w:type="pct"/>
            <w:shd w:val="clear" w:color="auto" w:fill="FFFFFF"/>
          </w:tcPr>
          <w:p w14:paraId="1A931143" w14:textId="77777777" w:rsidR="00104A69" w:rsidRPr="00F0099E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  <w:tr w:rsidR="00104A69" w:rsidRPr="009222B7" w14:paraId="47A87716" w14:textId="77777777" w:rsidTr="00513B1D">
        <w:tc>
          <w:tcPr>
            <w:tcW w:w="1351" w:type="pct"/>
            <w:shd w:val="clear" w:color="auto" w:fill="auto"/>
          </w:tcPr>
          <w:p w14:paraId="76C95452" w14:textId="77777777" w:rsidR="00104A69" w:rsidRPr="009222B7" w:rsidRDefault="00104A69" w:rsidP="002531EB">
            <w:pPr>
              <w:pStyle w:val="Textnormal"/>
              <w:spacing w:after="0"/>
            </w:pPr>
            <w:r>
              <w:t>Auskunftsperson des Auftraggebers, Telefon</w:t>
            </w:r>
            <w:r w:rsidRPr="009222B7">
              <w:t>:</w:t>
            </w:r>
          </w:p>
        </w:tc>
        <w:tc>
          <w:tcPr>
            <w:tcW w:w="3649" w:type="pct"/>
            <w:shd w:val="clear" w:color="auto" w:fill="D9D9D9"/>
          </w:tcPr>
          <w:p w14:paraId="24B4D051" w14:textId="77777777" w:rsidR="00104A69" w:rsidRPr="009222B7" w:rsidRDefault="00104A69" w:rsidP="002531EB">
            <w:pPr>
              <w:pStyle w:val="Textnormal"/>
              <w:spacing w:after="0"/>
            </w:pPr>
          </w:p>
        </w:tc>
      </w:tr>
      <w:tr w:rsidR="007506FB" w:rsidRPr="009222B7" w14:paraId="23766788" w14:textId="77777777" w:rsidTr="007506FB">
        <w:tc>
          <w:tcPr>
            <w:tcW w:w="1351" w:type="pct"/>
            <w:shd w:val="clear" w:color="auto" w:fill="auto"/>
          </w:tcPr>
          <w:p w14:paraId="15DC09F4" w14:textId="77777777" w:rsidR="007506FB" w:rsidRDefault="007506FB" w:rsidP="002531EB">
            <w:pPr>
              <w:pStyle w:val="Textnormal"/>
              <w:spacing w:after="0"/>
            </w:pPr>
          </w:p>
        </w:tc>
        <w:tc>
          <w:tcPr>
            <w:tcW w:w="3649" w:type="pct"/>
            <w:shd w:val="clear" w:color="auto" w:fill="auto"/>
          </w:tcPr>
          <w:p w14:paraId="3576A3CB" w14:textId="6E833D97" w:rsidR="007506FB" w:rsidRPr="009222B7" w:rsidRDefault="007506FB" w:rsidP="002531EB">
            <w:pPr>
              <w:pStyle w:val="Textnormal"/>
              <w:spacing w:after="0"/>
            </w:pPr>
            <w:r>
              <w:t xml:space="preserve">Kopie des </w:t>
            </w:r>
            <w:proofErr w:type="spellStart"/>
            <w:r>
              <w:t>Minergiezertifizierungs</w:t>
            </w:r>
            <w:proofErr w:type="spellEnd"/>
            <w:r>
              <w:t>-Dokuments beilegen!</w:t>
            </w:r>
          </w:p>
        </w:tc>
      </w:tr>
      <w:tr w:rsidR="00104A69" w:rsidRPr="00F0099E" w14:paraId="39A461E9" w14:textId="77777777" w:rsidTr="00513B1D">
        <w:tc>
          <w:tcPr>
            <w:tcW w:w="1351" w:type="pct"/>
            <w:shd w:val="clear" w:color="auto" w:fill="FFFFFF"/>
          </w:tcPr>
          <w:p w14:paraId="24ED61A8" w14:textId="77777777" w:rsidR="00104A69" w:rsidRPr="009222B7" w:rsidRDefault="00104A69" w:rsidP="002531EB">
            <w:pPr>
              <w:pStyle w:val="Textnormal"/>
              <w:spacing w:after="0"/>
              <w:rPr>
                <w:sz w:val="4"/>
              </w:rPr>
            </w:pPr>
          </w:p>
        </w:tc>
        <w:tc>
          <w:tcPr>
            <w:tcW w:w="3649" w:type="pct"/>
            <w:shd w:val="clear" w:color="auto" w:fill="FFFFFF"/>
          </w:tcPr>
          <w:p w14:paraId="41C83BA1" w14:textId="77777777" w:rsidR="00104A69" w:rsidRPr="00F0099E" w:rsidRDefault="00104A69" w:rsidP="002531EB">
            <w:pPr>
              <w:pStyle w:val="Textnormal"/>
              <w:spacing w:after="0"/>
              <w:rPr>
                <w:sz w:val="6"/>
              </w:rPr>
            </w:pPr>
          </w:p>
        </w:tc>
      </w:tr>
    </w:tbl>
    <w:p w14:paraId="78ABE2A2" w14:textId="77777777" w:rsidR="00CF67A1" w:rsidRDefault="00CF67A1" w:rsidP="00DE6650">
      <w:pPr>
        <w:pStyle w:val="Textnormal"/>
        <w:spacing w:after="0"/>
      </w:pPr>
    </w:p>
    <w:sectPr w:rsidR="00CF67A1" w:rsidSect="001758F1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4" w:right="1416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5B574" w14:textId="77777777" w:rsidR="00E421C9" w:rsidRDefault="00E421C9" w:rsidP="00E437B7">
      <w:pPr>
        <w:spacing w:after="0" w:line="240" w:lineRule="auto"/>
      </w:pPr>
      <w:r>
        <w:separator/>
      </w:r>
    </w:p>
  </w:endnote>
  <w:endnote w:type="continuationSeparator" w:id="0">
    <w:p w14:paraId="323D5B30" w14:textId="77777777" w:rsidR="00E421C9" w:rsidRDefault="00E421C9" w:rsidP="00E43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32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60"/>
      <w:gridCol w:w="3060"/>
      <w:gridCol w:w="3202"/>
    </w:tblGrid>
    <w:tr w:rsidR="00E421C9" w:rsidRPr="00127F52" w14:paraId="137866C9" w14:textId="77777777" w:rsidTr="002B1DF8">
      <w:tc>
        <w:tcPr>
          <w:tcW w:w="3060" w:type="dxa"/>
        </w:tcPr>
        <w:p w14:paraId="4FE1C528" w14:textId="7BA8D123" w:rsidR="00E421C9" w:rsidRPr="00127F52" w:rsidRDefault="00C96514" w:rsidP="00513B1D">
          <w:pPr>
            <w:pStyle w:val="Fusszeile"/>
          </w:pPr>
          <w:fldSimple w:instr=" FILENAME   \* MERGEFORMAT ">
            <w:r w:rsidR="00153106">
              <w:rPr>
                <w:noProof/>
              </w:rPr>
              <w:t>5939_004_Frageb</w:t>
            </w:r>
          </w:fldSimple>
        </w:p>
      </w:tc>
      <w:tc>
        <w:tcPr>
          <w:tcW w:w="3060" w:type="dxa"/>
        </w:tcPr>
        <w:p w14:paraId="23557210" w14:textId="77777777" w:rsidR="00E421C9" w:rsidRPr="00127F52" w:rsidRDefault="00E421C9" w:rsidP="00513B1D">
          <w:pPr>
            <w:pStyle w:val="Fusszeile"/>
            <w:jc w:val="center"/>
          </w:pPr>
          <w:r w:rsidRPr="00127F52">
            <w:fldChar w:fldCharType="begin"/>
          </w:r>
          <w:r w:rsidRPr="00127F52">
            <w:instrText xml:space="preserve"> PAGE  \* Arabic  \* MERGEFORMAT </w:instrText>
          </w:r>
          <w:r w:rsidRPr="00127F52">
            <w:fldChar w:fldCharType="separate"/>
          </w:r>
          <w:r w:rsidR="004B3E57">
            <w:rPr>
              <w:noProof/>
            </w:rPr>
            <w:t>5</w:t>
          </w:r>
          <w:r w:rsidRPr="00127F52">
            <w:fldChar w:fldCharType="end"/>
          </w:r>
        </w:p>
      </w:tc>
      <w:tc>
        <w:tcPr>
          <w:tcW w:w="3202" w:type="dxa"/>
        </w:tcPr>
        <w:p w14:paraId="2005A42F" w14:textId="6BEBF034" w:rsidR="00E421C9" w:rsidRPr="00127F52" w:rsidRDefault="00C96514" w:rsidP="00104A69">
          <w:pPr>
            <w:pStyle w:val="Fusszeile"/>
            <w:jc w:val="right"/>
          </w:pPr>
          <w:r>
            <w:t>15.4</w:t>
          </w:r>
          <w:r w:rsidR="00E421C9">
            <w:t>.20</w:t>
          </w:r>
          <w:r w:rsidR="00AD631C">
            <w:t>21</w:t>
          </w:r>
        </w:p>
      </w:tc>
    </w:tr>
  </w:tbl>
  <w:p w14:paraId="0D0BD9FB" w14:textId="77777777" w:rsidR="00E421C9" w:rsidRDefault="00E421C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32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27"/>
      <w:gridCol w:w="2977"/>
      <w:gridCol w:w="3118"/>
    </w:tblGrid>
    <w:tr w:rsidR="00E421C9" w:rsidRPr="00127F52" w14:paraId="2A5D0484" w14:textId="77777777" w:rsidTr="002B1DF8">
      <w:tc>
        <w:tcPr>
          <w:tcW w:w="3227" w:type="dxa"/>
        </w:tcPr>
        <w:p w14:paraId="05107E48" w14:textId="1293BCF6" w:rsidR="00E421C9" w:rsidRPr="00127F52" w:rsidRDefault="00E421C9" w:rsidP="003E6B32">
          <w:pPr>
            <w:pStyle w:val="Fusszeile"/>
            <w:tabs>
              <w:tab w:val="clear" w:pos="4536"/>
              <w:tab w:val="clear" w:pos="9072"/>
              <w:tab w:val="center" w:pos="1505"/>
            </w:tabs>
          </w:pPr>
          <w:r>
            <w:t>59</w:t>
          </w:r>
          <w:r w:rsidR="00AD631C">
            <w:t>39</w:t>
          </w:r>
          <w:r>
            <w:t>_00</w:t>
          </w:r>
          <w:r w:rsidR="00AD631C">
            <w:t>4</w:t>
          </w:r>
          <w:r>
            <w:t>_Frageb</w:t>
          </w:r>
        </w:p>
      </w:tc>
      <w:tc>
        <w:tcPr>
          <w:tcW w:w="2977" w:type="dxa"/>
        </w:tcPr>
        <w:p w14:paraId="64C951B7" w14:textId="77777777" w:rsidR="00E421C9" w:rsidRPr="00127F52" w:rsidRDefault="00E421C9" w:rsidP="00513B1D">
          <w:pPr>
            <w:pStyle w:val="Fusszeile"/>
            <w:jc w:val="center"/>
          </w:pPr>
          <w:r>
            <w:t xml:space="preserve"> </w:t>
          </w:r>
        </w:p>
      </w:tc>
      <w:tc>
        <w:tcPr>
          <w:tcW w:w="3118" w:type="dxa"/>
        </w:tcPr>
        <w:p w14:paraId="1A50D736" w14:textId="7311F1BD" w:rsidR="00E421C9" w:rsidRPr="00127F52" w:rsidRDefault="00AD631C" w:rsidP="00513B1D">
          <w:pPr>
            <w:pStyle w:val="Fusszeile"/>
            <w:jc w:val="right"/>
          </w:pPr>
          <w:r>
            <w:t>31</w:t>
          </w:r>
          <w:r w:rsidR="00E421C9">
            <w:t>.</w:t>
          </w:r>
          <w:r>
            <w:t>03</w:t>
          </w:r>
          <w:r w:rsidR="00E421C9">
            <w:t>.20</w:t>
          </w:r>
          <w:r>
            <w:t>21</w:t>
          </w:r>
        </w:p>
      </w:tc>
    </w:tr>
  </w:tbl>
  <w:p w14:paraId="4D8303E2" w14:textId="77777777" w:rsidR="00E421C9" w:rsidRPr="00341C78" w:rsidRDefault="00E421C9" w:rsidP="00AA559C">
    <w:pPr>
      <w:pStyle w:val="Fuzeile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94E79" w14:textId="77777777" w:rsidR="00E421C9" w:rsidRDefault="00E421C9" w:rsidP="00E437B7">
      <w:pPr>
        <w:spacing w:after="0" w:line="240" w:lineRule="auto"/>
      </w:pPr>
      <w:r>
        <w:separator/>
      </w:r>
    </w:p>
  </w:footnote>
  <w:footnote w:type="continuationSeparator" w:id="0">
    <w:p w14:paraId="3557919D" w14:textId="77777777" w:rsidR="00E421C9" w:rsidRDefault="00E421C9" w:rsidP="00E43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32"/>
      <w:gridCol w:w="4677"/>
    </w:tblGrid>
    <w:tr w:rsidR="00E421C9" w14:paraId="31C6E682" w14:textId="77777777" w:rsidTr="000772B3">
      <w:tc>
        <w:tcPr>
          <w:tcW w:w="5032" w:type="dxa"/>
        </w:tcPr>
        <w:p w14:paraId="0D76F1D0" w14:textId="7CFA5C63" w:rsidR="00E421C9" w:rsidRDefault="00E421C9" w:rsidP="00104A69">
          <w:pPr>
            <w:pStyle w:val="Textnormal"/>
          </w:pPr>
          <w:r>
            <w:t xml:space="preserve">  </w:t>
          </w:r>
          <w:r w:rsidR="00AD631C">
            <w:t>Laufen</w:t>
          </w:r>
          <w:r>
            <w:t xml:space="preserve">, Werkhofneubau </w:t>
          </w:r>
          <w:r w:rsidR="00AD631C">
            <w:t>Neumatt</w:t>
          </w:r>
        </w:p>
      </w:tc>
      <w:tc>
        <w:tcPr>
          <w:tcW w:w="4677" w:type="dxa"/>
        </w:tcPr>
        <w:p w14:paraId="27278285" w14:textId="77777777" w:rsidR="00E421C9" w:rsidRDefault="00E421C9" w:rsidP="000772B3">
          <w:pPr>
            <w:pStyle w:val="Textnormal"/>
          </w:pPr>
          <w:r>
            <w:t xml:space="preserve">                                                                 Fragebogen</w:t>
          </w:r>
        </w:p>
      </w:tc>
    </w:tr>
  </w:tbl>
  <w:p w14:paraId="3685D9ED" w14:textId="77777777" w:rsidR="00E421C9" w:rsidRDefault="00E421C9" w:rsidP="000772B3">
    <w:pPr>
      <w:pStyle w:val="Kopfzeile"/>
    </w:pPr>
  </w:p>
  <w:p w14:paraId="480624A0" w14:textId="77777777" w:rsidR="00E421C9" w:rsidRDefault="00E421C9" w:rsidP="000772B3">
    <w:pPr>
      <w:pStyle w:val="Kopfzeile"/>
    </w:pPr>
  </w:p>
  <w:p w14:paraId="2EB7EB90" w14:textId="77777777" w:rsidR="00E421C9" w:rsidRPr="00012D50" w:rsidRDefault="00E421C9" w:rsidP="0042098F">
    <w:pPr>
      <w:pStyle w:val="Kopfzeile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8971A" w14:textId="77777777" w:rsidR="00E421C9" w:rsidRDefault="00E421C9" w:rsidP="0042098F">
    <w:pPr>
      <w:pStyle w:val="Kopfzeile"/>
      <w:tabs>
        <w:tab w:val="clear" w:pos="4536"/>
        <w:tab w:val="clear" w:pos="9072"/>
        <w:tab w:val="left" w:pos="213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00000000"/>
    <w:lvl w:ilvl="0">
      <w:start w:val="1"/>
      <w:numFmt w:val="decimal"/>
      <w:lvlText w:val="%1"/>
      <w:legacy w:legacy="1" w:legacySpace="144" w:legacyIndent="284"/>
      <w:lvlJc w:val="left"/>
      <w:pPr>
        <w:ind w:left="5948" w:hanging="284"/>
      </w:pPr>
    </w:lvl>
    <w:lvl w:ilvl="1">
      <w:start w:val="1"/>
      <w:numFmt w:val="decimal"/>
      <w:lvlText w:val="%1.%2"/>
      <w:legacy w:legacy="1" w:legacySpace="144" w:legacyIndent="709"/>
      <w:lvlJc w:val="left"/>
      <w:pPr>
        <w:ind w:left="6515" w:hanging="709"/>
      </w:pPr>
    </w:lvl>
    <w:lvl w:ilvl="2">
      <w:start w:val="1"/>
      <w:numFmt w:val="decimal"/>
      <w:lvlText w:val="%1.%2.%3"/>
      <w:legacy w:legacy="1" w:legacySpace="144" w:legacyIndent="708"/>
      <w:lvlJc w:val="left"/>
      <w:pPr>
        <w:ind w:left="9208" w:hanging="708"/>
      </w:pPr>
    </w:lvl>
    <w:lvl w:ilvl="3">
      <w:start w:val="1"/>
      <w:numFmt w:val="decimal"/>
      <w:lvlText w:val="%1.%2.%3.%4"/>
      <w:legacy w:legacy="1" w:legacySpace="144" w:legacyIndent="708"/>
      <w:lvlJc w:val="left"/>
      <w:pPr>
        <w:ind w:left="8073" w:hanging="708"/>
      </w:pPr>
    </w:lvl>
    <w:lvl w:ilvl="4">
      <w:start w:val="1"/>
      <w:numFmt w:val="decimal"/>
      <w:lvlText w:val="%1.%2.%3.%4.%5"/>
      <w:legacy w:legacy="1" w:legacySpace="144" w:legacyIndent="708"/>
      <w:lvlJc w:val="left"/>
      <w:pPr>
        <w:ind w:left="8781" w:hanging="708"/>
      </w:pPr>
    </w:lvl>
    <w:lvl w:ilvl="5">
      <w:start w:val="1"/>
      <w:numFmt w:val="decimal"/>
      <w:lvlText w:val="%1.%2.%3.%4.%5.%6"/>
      <w:legacy w:legacy="1" w:legacySpace="144" w:legacyIndent="708"/>
      <w:lvlJc w:val="left"/>
      <w:pPr>
        <w:ind w:left="9489" w:hanging="708"/>
      </w:pPr>
    </w:lvl>
    <w:lvl w:ilvl="6">
      <w:start w:val="1"/>
      <w:numFmt w:val="decimal"/>
      <w:lvlText w:val="%1.%2.%3.%4.%5.%6.%7"/>
      <w:legacy w:legacy="1" w:legacySpace="144" w:legacyIndent="708"/>
      <w:lvlJc w:val="left"/>
      <w:pPr>
        <w:ind w:left="10197" w:hanging="708"/>
      </w:pPr>
    </w:lvl>
    <w:lvl w:ilvl="7">
      <w:start w:val="1"/>
      <w:numFmt w:val="decimal"/>
      <w:lvlText w:val="%1.%2.%3.%4.%5.%6.%7.%8"/>
      <w:legacy w:legacy="1" w:legacySpace="144" w:legacyIndent="708"/>
      <w:lvlJc w:val="left"/>
      <w:pPr>
        <w:ind w:left="10905" w:hanging="708"/>
      </w:pPr>
    </w:lvl>
    <w:lvl w:ilvl="8">
      <w:start w:val="1"/>
      <w:numFmt w:val="decimal"/>
      <w:lvlText w:val="%1.%2.%3.%4.%5.%6.%7.%8.%9"/>
      <w:legacy w:legacy="1" w:legacySpace="144" w:legacyIndent="708"/>
      <w:lvlJc w:val="left"/>
      <w:pPr>
        <w:ind w:left="11613" w:hanging="708"/>
      </w:pPr>
    </w:lvl>
  </w:abstractNum>
  <w:abstractNum w:abstractNumId="1" w15:restartNumberingAfterBreak="0">
    <w:nsid w:val="01677DAA"/>
    <w:multiLevelType w:val="hybridMultilevel"/>
    <w:tmpl w:val="6F58EB3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502FA9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91932DF"/>
    <w:multiLevelType w:val="multilevel"/>
    <w:tmpl w:val="9EDCD5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DAD5D1D"/>
    <w:multiLevelType w:val="hybridMultilevel"/>
    <w:tmpl w:val="F678F18E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457AE5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3794A9F"/>
    <w:multiLevelType w:val="hybridMultilevel"/>
    <w:tmpl w:val="3E769A88"/>
    <w:lvl w:ilvl="0" w:tplc="1BF6F9D6">
      <w:start w:val="1"/>
      <w:numFmt w:val="decimal"/>
      <w:lvlText w:val="%1."/>
      <w:lvlJc w:val="left"/>
      <w:pPr>
        <w:ind w:left="720" w:hanging="360"/>
      </w:pPr>
      <w:rPr>
        <w:rFonts w:eastAsiaTheme="majorEastAsia" w:cstheme="majorBidi"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931EA8"/>
    <w:multiLevelType w:val="multilevel"/>
    <w:tmpl w:val="549670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35E173C"/>
    <w:multiLevelType w:val="multilevel"/>
    <w:tmpl w:val="1744066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 Light" w:hAnsi="Calibri Light" w:hint="default"/>
        <w:b w:val="0"/>
        <w:i w:val="0"/>
        <w:color w:val="000000" w:themeColor="text1"/>
        <w:sz w:val="22"/>
        <w:u w:color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5452096B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05A161E"/>
    <w:multiLevelType w:val="hybridMultilevel"/>
    <w:tmpl w:val="788E73F2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2B018B"/>
    <w:multiLevelType w:val="multilevel"/>
    <w:tmpl w:val="FFC263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4C110CC"/>
    <w:multiLevelType w:val="multilevel"/>
    <w:tmpl w:val="19EA64A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6C8447A1"/>
    <w:multiLevelType w:val="hybridMultilevel"/>
    <w:tmpl w:val="E25ED7A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8B163E"/>
    <w:multiLevelType w:val="hybridMultilevel"/>
    <w:tmpl w:val="C3F88D40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AC3668"/>
    <w:multiLevelType w:val="multilevel"/>
    <w:tmpl w:val="F756299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72DA5C67"/>
    <w:multiLevelType w:val="hybridMultilevel"/>
    <w:tmpl w:val="6E063D1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14"/>
  </w:num>
  <w:num w:numId="4">
    <w:abstractNumId w:val="13"/>
  </w:num>
  <w:num w:numId="5">
    <w:abstractNumId w:val="2"/>
  </w:num>
  <w:num w:numId="6">
    <w:abstractNumId w:val="10"/>
  </w:num>
  <w:num w:numId="7">
    <w:abstractNumId w:val="1"/>
  </w:num>
  <w:num w:numId="8">
    <w:abstractNumId w:val="16"/>
  </w:num>
  <w:num w:numId="9">
    <w:abstractNumId w:val="7"/>
  </w:num>
  <w:num w:numId="10">
    <w:abstractNumId w:val="6"/>
  </w:num>
  <w:num w:numId="11">
    <w:abstractNumId w:val="12"/>
  </w:num>
  <w:num w:numId="12">
    <w:abstractNumId w:val="9"/>
  </w:num>
  <w:num w:numId="13">
    <w:abstractNumId w:val="15"/>
  </w:num>
  <w:num w:numId="14">
    <w:abstractNumId w:val="4"/>
  </w:num>
  <w:num w:numId="15">
    <w:abstractNumId w:val="8"/>
  </w:num>
  <w:num w:numId="16">
    <w:abstractNumId w:val="0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567"/>
  <w:autoHyphenation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C87"/>
    <w:rsid w:val="00012D50"/>
    <w:rsid w:val="00017667"/>
    <w:rsid w:val="00025331"/>
    <w:rsid w:val="000772B3"/>
    <w:rsid w:val="000C6AD4"/>
    <w:rsid w:val="000D6424"/>
    <w:rsid w:val="000E7958"/>
    <w:rsid w:val="000F55E0"/>
    <w:rsid w:val="00100DC9"/>
    <w:rsid w:val="00104A69"/>
    <w:rsid w:val="001455D8"/>
    <w:rsid w:val="00153106"/>
    <w:rsid w:val="00160D11"/>
    <w:rsid w:val="00164B52"/>
    <w:rsid w:val="00173A48"/>
    <w:rsid w:val="001758F1"/>
    <w:rsid w:val="001912E4"/>
    <w:rsid w:val="001A5EA9"/>
    <w:rsid w:val="001D24B8"/>
    <w:rsid w:val="00201CE8"/>
    <w:rsid w:val="00253160"/>
    <w:rsid w:val="002531EB"/>
    <w:rsid w:val="002814AD"/>
    <w:rsid w:val="002B1DF8"/>
    <w:rsid w:val="002C3F5C"/>
    <w:rsid w:val="00341C78"/>
    <w:rsid w:val="0034778A"/>
    <w:rsid w:val="003A0B96"/>
    <w:rsid w:val="003E6B32"/>
    <w:rsid w:val="003F0E47"/>
    <w:rsid w:val="0042098F"/>
    <w:rsid w:val="0045240D"/>
    <w:rsid w:val="004709AA"/>
    <w:rsid w:val="004A4C87"/>
    <w:rsid w:val="004B3E57"/>
    <w:rsid w:val="004C490B"/>
    <w:rsid w:val="004C61C9"/>
    <w:rsid w:val="004D2AA6"/>
    <w:rsid w:val="004D3CB6"/>
    <w:rsid w:val="004D44B3"/>
    <w:rsid w:val="00513B1D"/>
    <w:rsid w:val="0052372E"/>
    <w:rsid w:val="00564CD3"/>
    <w:rsid w:val="00580503"/>
    <w:rsid w:val="005A47F0"/>
    <w:rsid w:val="005B0EA0"/>
    <w:rsid w:val="005B5C06"/>
    <w:rsid w:val="005D33B2"/>
    <w:rsid w:val="005D3BB0"/>
    <w:rsid w:val="005E13FE"/>
    <w:rsid w:val="00613AA5"/>
    <w:rsid w:val="006552B2"/>
    <w:rsid w:val="006F37E1"/>
    <w:rsid w:val="007506FB"/>
    <w:rsid w:val="00763C86"/>
    <w:rsid w:val="00783D86"/>
    <w:rsid w:val="007B3072"/>
    <w:rsid w:val="007C59FD"/>
    <w:rsid w:val="007D25E0"/>
    <w:rsid w:val="007F6C11"/>
    <w:rsid w:val="008074DA"/>
    <w:rsid w:val="00813A3A"/>
    <w:rsid w:val="0083785C"/>
    <w:rsid w:val="0087103D"/>
    <w:rsid w:val="0087372D"/>
    <w:rsid w:val="008C471F"/>
    <w:rsid w:val="008F20EE"/>
    <w:rsid w:val="009333B1"/>
    <w:rsid w:val="00964C54"/>
    <w:rsid w:val="009A0634"/>
    <w:rsid w:val="009A41A3"/>
    <w:rsid w:val="009E7326"/>
    <w:rsid w:val="009F0609"/>
    <w:rsid w:val="009F3813"/>
    <w:rsid w:val="009F79D5"/>
    <w:rsid w:val="00A01A57"/>
    <w:rsid w:val="00A53E77"/>
    <w:rsid w:val="00A671D9"/>
    <w:rsid w:val="00A742F4"/>
    <w:rsid w:val="00A80546"/>
    <w:rsid w:val="00AA559C"/>
    <w:rsid w:val="00AC742D"/>
    <w:rsid w:val="00AD631C"/>
    <w:rsid w:val="00AF299B"/>
    <w:rsid w:val="00AF7DF6"/>
    <w:rsid w:val="00B2082C"/>
    <w:rsid w:val="00B80A2B"/>
    <w:rsid w:val="00B82611"/>
    <w:rsid w:val="00C202A2"/>
    <w:rsid w:val="00C5044B"/>
    <w:rsid w:val="00C51441"/>
    <w:rsid w:val="00C92267"/>
    <w:rsid w:val="00C93902"/>
    <w:rsid w:val="00C93F17"/>
    <w:rsid w:val="00C96514"/>
    <w:rsid w:val="00CC2E39"/>
    <w:rsid w:val="00CD0D0E"/>
    <w:rsid w:val="00CE649F"/>
    <w:rsid w:val="00CF67A1"/>
    <w:rsid w:val="00D07F1F"/>
    <w:rsid w:val="00D220E6"/>
    <w:rsid w:val="00D31E1E"/>
    <w:rsid w:val="00D400FC"/>
    <w:rsid w:val="00DC2A00"/>
    <w:rsid w:val="00DD223D"/>
    <w:rsid w:val="00DD4DB4"/>
    <w:rsid w:val="00DE6650"/>
    <w:rsid w:val="00DF48C0"/>
    <w:rsid w:val="00E0185C"/>
    <w:rsid w:val="00E03B82"/>
    <w:rsid w:val="00E3022B"/>
    <w:rsid w:val="00E3053D"/>
    <w:rsid w:val="00E421C9"/>
    <w:rsid w:val="00E437B7"/>
    <w:rsid w:val="00E55608"/>
    <w:rsid w:val="00E632AB"/>
    <w:rsid w:val="00EA4F07"/>
    <w:rsid w:val="00ED0C68"/>
    <w:rsid w:val="00F1389F"/>
    <w:rsid w:val="00F2050F"/>
    <w:rsid w:val="00F40ED1"/>
    <w:rsid w:val="00F87728"/>
    <w:rsid w:val="00FB02A0"/>
    <w:rsid w:val="00FB146B"/>
    <w:rsid w:val="00FC584C"/>
    <w:rsid w:val="00FD388B"/>
    <w:rsid w:val="00FE12C4"/>
    <w:rsid w:val="00FF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;"/>
  <w14:docId w14:val="1CD4B53E"/>
  <w15:docId w15:val="{93DBD856-FB6B-462F-955D-2D28BC0DE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E437B7"/>
  </w:style>
  <w:style w:type="paragraph" w:styleId="berschrift1">
    <w:name w:val="heading 1"/>
    <w:basedOn w:val="Standard"/>
    <w:link w:val="berschrift1Zchn"/>
    <w:qFormat/>
    <w:rsid w:val="00EA4F07"/>
    <w:pPr>
      <w:keepNext/>
      <w:keepLines/>
      <w:numPr>
        <w:numId w:val="13"/>
      </w:numPr>
      <w:tabs>
        <w:tab w:val="left" w:pos="709"/>
      </w:tabs>
      <w:spacing w:before="480" w:after="240" w:line="240" w:lineRule="auto"/>
      <w:ind w:left="0" w:firstLine="0"/>
      <w:outlineLvl w:val="0"/>
    </w:pPr>
    <w:rPr>
      <w:rFonts w:eastAsiaTheme="majorEastAsia" w:cstheme="majorBidi"/>
      <w:b/>
      <w:bCs/>
      <w:color w:val="000000" w:themeColor="text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173A48"/>
    <w:pPr>
      <w:keepNext/>
      <w:keepLines/>
      <w:numPr>
        <w:ilvl w:val="1"/>
        <w:numId w:val="13"/>
      </w:numPr>
      <w:tabs>
        <w:tab w:val="left" w:pos="709"/>
      </w:tabs>
      <w:spacing w:before="400" w:line="240" w:lineRule="auto"/>
      <w:ind w:left="0" w:firstLine="0"/>
      <w:outlineLvl w:val="1"/>
    </w:pPr>
    <w:rPr>
      <w:rFonts w:ascii="Calibri" w:eastAsiaTheme="majorEastAsia" w:hAnsi="Calibri" w:cstheme="majorBidi"/>
      <w:b/>
      <w:bCs/>
      <w:color w:val="000000" w:themeColor="text1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173A48"/>
    <w:pPr>
      <w:keepNext/>
      <w:keepLines/>
      <w:numPr>
        <w:ilvl w:val="2"/>
        <w:numId w:val="13"/>
      </w:numPr>
      <w:tabs>
        <w:tab w:val="left" w:pos="709"/>
      </w:tabs>
      <w:spacing w:before="200" w:line="240" w:lineRule="auto"/>
      <w:ind w:left="0" w:firstLine="0"/>
      <w:outlineLvl w:val="2"/>
    </w:pPr>
    <w:rPr>
      <w:rFonts w:eastAsiaTheme="majorEastAsia" w:cstheme="majorBidi"/>
      <w:b/>
      <w:bCs/>
      <w:color w:val="000000" w:themeColor="text1"/>
      <w:sz w:val="24"/>
    </w:rPr>
  </w:style>
  <w:style w:type="paragraph" w:styleId="berschrift4">
    <w:name w:val="heading 4"/>
    <w:basedOn w:val="Standard"/>
    <w:next w:val="Standard"/>
    <w:link w:val="berschrift4Zchn"/>
    <w:unhideWhenUsed/>
    <w:qFormat/>
    <w:rsid w:val="00763C86"/>
    <w:pPr>
      <w:keepNext/>
      <w:keepLines/>
      <w:numPr>
        <w:ilvl w:val="3"/>
        <w:numId w:val="13"/>
      </w:numPr>
      <w:spacing w:before="200" w:after="0" w:line="240" w:lineRule="auto"/>
      <w:ind w:left="862" w:hanging="862"/>
      <w:outlineLvl w:val="3"/>
    </w:pPr>
    <w:rPr>
      <w:rFonts w:asciiTheme="majorHAnsi" w:eastAsiaTheme="majorEastAsia" w:hAnsiTheme="majorHAnsi" w:cstheme="majorBidi"/>
      <w:b/>
      <w:bCs/>
      <w:iCs/>
      <w:color w:val="000000" w:themeColor="text1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4D2AA6"/>
    <w:pPr>
      <w:keepNext/>
      <w:keepLines/>
      <w:numPr>
        <w:ilvl w:val="4"/>
        <w:numId w:val="1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4D2AA6"/>
    <w:pPr>
      <w:keepNext/>
      <w:keepLines/>
      <w:numPr>
        <w:ilvl w:val="5"/>
        <w:numId w:val="1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4D2AA6"/>
    <w:pPr>
      <w:keepNext/>
      <w:keepLines/>
      <w:numPr>
        <w:ilvl w:val="6"/>
        <w:numId w:val="1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4D2AA6"/>
    <w:pPr>
      <w:keepNext/>
      <w:keepLines/>
      <w:numPr>
        <w:ilvl w:val="7"/>
        <w:numId w:val="1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4D2AA6"/>
    <w:pPr>
      <w:keepNext/>
      <w:keepLines/>
      <w:numPr>
        <w:ilvl w:val="8"/>
        <w:numId w:val="1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E43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E437B7"/>
  </w:style>
  <w:style w:type="paragraph" w:styleId="Fuzeile">
    <w:name w:val="footer"/>
    <w:basedOn w:val="Standard"/>
    <w:link w:val="FuzeileZchn"/>
    <w:uiPriority w:val="99"/>
    <w:unhideWhenUsed/>
    <w:rsid w:val="00E43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437B7"/>
  </w:style>
  <w:style w:type="table" w:styleId="Tabellenraster">
    <w:name w:val="Table Grid"/>
    <w:basedOn w:val="NormaleTabelle"/>
    <w:uiPriority w:val="59"/>
    <w:rsid w:val="00E43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emplarbezeichnung">
    <w:name w:val="Exemplarbezeichnung"/>
    <w:basedOn w:val="Standard"/>
    <w:qFormat/>
    <w:rsid w:val="00AC742D"/>
    <w:pPr>
      <w:spacing w:after="0" w:line="240" w:lineRule="auto"/>
      <w:jc w:val="center"/>
    </w:pPr>
    <w:rPr>
      <w:b/>
      <w:color w:val="FF0000"/>
      <w:sz w:val="44"/>
      <w:szCs w:val="40"/>
    </w:rPr>
  </w:style>
  <w:style w:type="paragraph" w:customStyle="1" w:styleId="Auftraggeberneu">
    <w:name w:val="Auftraggeber neu"/>
    <w:basedOn w:val="Standard"/>
    <w:link w:val="AuftraggeberneuZchn"/>
    <w:qFormat/>
    <w:rsid w:val="00DD4DB4"/>
    <w:pPr>
      <w:spacing w:line="240" w:lineRule="auto"/>
    </w:pPr>
    <w:rPr>
      <w:b/>
      <w:sz w:val="40"/>
      <w:szCs w:val="28"/>
    </w:rPr>
  </w:style>
  <w:style w:type="character" w:customStyle="1" w:styleId="AuftraggeberneuZchn">
    <w:name w:val="Auftraggeber neu Zchn"/>
    <w:basedOn w:val="Absatz-Standardschriftart"/>
    <w:link w:val="Auftraggeberneu"/>
    <w:rsid w:val="00DD4DB4"/>
    <w:rPr>
      <w:b/>
      <w:sz w:val="40"/>
      <w:szCs w:val="28"/>
    </w:rPr>
  </w:style>
  <w:style w:type="paragraph" w:customStyle="1" w:styleId="DatumTitelblatt">
    <w:name w:val="Datum Titelblatt"/>
    <w:basedOn w:val="Standard"/>
    <w:next w:val="Standard"/>
    <w:link w:val="DatumTitelblattZchn"/>
    <w:qFormat/>
    <w:rsid w:val="00DD4DB4"/>
    <w:pPr>
      <w:spacing w:before="120" w:after="0" w:line="240" w:lineRule="auto"/>
    </w:pPr>
    <w:rPr>
      <w:sz w:val="32"/>
      <w:szCs w:val="28"/>
    </w:rPr>
  </w:style>
  <w:style w:type="character" w:customStyle="1" w:styleId="DatumTitelblattZchn">
    <w:name w:val="Datum Titelblatt Zchn"/>
    <w:basedOn w:val="Absatz-Standardschriftart"/>
    <w:link w:val="DatumTitelblatt"/>
    <w:rsid w:val="00DD4DB4"/>
    <w:rPr>
      <w:sz w:val="32"/>
      <w:szCs w:val="2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43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437B7"/>
    <w:rPr>
      <w:rFonts w:ascii="Tahoma" w:hAnsi="Tahoma" w:cs="Tahoma"/>
      <w:sz w:val="16"/>
      <w:szCs w:val="16"/>
    </w:rPr>
  </w:style>
  <w:style w:type="paragraph" w:customStyle="1" w:styleId="Fusszeile">
    <w:name w:val="Fusszeile"/>
    <w:basedOn w:val="Fuzeile"/>
    <w:link w:val="FusszeileZchn"/>
    <w:qFormat/>
    <w:rsid w:val="007C59FD"/>
    <w:rPr>
      <w:rFonts w:ascii="Calibri Light" w:hAnsi="Calibri Light"/>
      <w:sz w:val="16"/>
      <w:szCs w:val="16"/>
    </w:rPr>
  </w:style>
  <w:style w:type="character" w:customStyle="1" w:styleId="FusszeileZchn">
    <w:name w:val="Fusszeile Zchn"/>
    <w:basedOn w:val="FuzeileZchn"/>
    <w:link w:val="Fusszeile"/>
    <w:rsid w:val="007C59FD"/>
    <w:rPr>
      <w:rFonts w:ascii="Calibri Light" w:hAnsi="Calibri Light"/>
      <w:sz w:val="16"/>
      <w:szCs w:val="16"/>
    </w:rPr>
  </w:style>
  <w:style w:type="paragraph" w:styleId="Listenabsatz">
    <w:name w:val="List Paragraph"/>
    <w:basedOn w:val="Standard"/>
    <w:uiPriority w:val="34"/>
    <w:rsid w:val="00CD0D0E"/>
    <w:pPr>
      <w:ind w:left="720"/>
      <w:contextualSpacing/>
    </w:pPr>
  </w:style>
  <w:style w:type="character" w:styleId="Fett">
    <w:name w:val="Strong"/>
    <w:basedOn w:val="Absatz-Standardschriftart"/>
    <w:uiPriority w:val="22"/>
    <w:rsid w:val="00CD0D0E"/>
    <w:rPr>
      <w:b/>
      <w:bCs/>
    </w:rPr>
  </w:style>
  <w:style w:type="character" w:styleId="IntensiveHervorhebung">
    <w:name w:val="Intense Emphasis"/>
    <w:basedOn w:val="Absatz-Standardschriftart"/>
    <w:uiPriority w:val="21"/>
    <w:rsid w:val="008C471F"/>
    <w:rPr>
      <w:b/>
      <w:bCs/>
      <w:i/>
      <w:iCs/>
      <w:color w:val="4F81BD" w:themeColor="accent1"/>
    </w:rPr>
  </w:style>
  <w:style w:type="character" w:customStyle="1" w:styleId="berschrift1Zchn">
    <w:name w:val="Überschrift 1 Zchn"/>
    <w:basedOn w:val="Absatz-Standardschriftart"/>
    <w:link w:val="berschrift1"/>
    <w:rsid w:val="00EA4F07"/>
    <w:rPr>
      <w:rFonts w:eastAsiaTheme="majorEastAsia" w:cstheme="majorBidi"/>
      <w:b/>
      <w:bCs/>
      <w:color w:val="000000" w:themeColor="text1"/>
      <w:sz w:val="28"/>
      <w:szCs w:val="2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8C471F"/>
    <w:pPr>
      <w:outlineLvl w:val="9"/>
    </w:pPr>
    <w:rPr>
      <w:lang w:eastAsia="de-CH"/>
    </w:rPr>
  </w:style>
  <w:style w:type="paragraph" w:styleId="Verzeichnis2">
    <w:name w:val="toc 2"/>
    <w:basedOn w:val="Standard"/>
    <w:next w:val="Standard"/>
    <w:autoRedefine/>
    <w:uiPriority w:val="39"/>
    <w:unhideWhenUsed/>
    <w:rsid w:val="00E3022B"/>
    <w:pPr>
      <w:tabs>
        <w:tab w:val="left" w:pos="426"/>
        <w:tab w:val="right" w:leader="dot" w:pos="9062"/>
      </w:tabs>
      <w:spacing w:after="100"/>
    </w:pPr>
    <w:rPr>
      <w:rFonts w:eastAsiaTheme="minorEastAsia"/>
      <w:lang w:eastAsia="de-CH"/>
    </w:rPr>
  </w:style>
  <w:style w:type="paragraph" w:styleId="Verzeichnis1">
    <w:name w:val="toc 1"/>
    <w:basedOn w:val="Standard"/>
    <w:next w:val="Standard"/>
    <w:autoRedefine/>
    <w:uiPriority w:val="39"/>
    <w:unhideWhenUsed/>
    <w:rsid w:val="00E3022B"/>
    <w:pPr>
      <w:tabs>
        <w:tab w:val="left" w:pos="426"/>
        <w:tab w:val="right" w:leader="dot" w:pos="9062"/>
      </w:tabs>
    </w:pPr>
    <w:rPr>
      <w:rFonts w:eastAsiaTheme="minorEastAsia"/>
      <w:lang w:eastAsia="de-CH"/>
    </w:rPr>
  </w:style>
  <w:style w:type="paragraph" w:styleId="Verzeichnis3">
    <w:name w:val="toc 3"/>
    <w:basedOn w:val="Standard"/>
    <w:next w:val="Standard"/>
    <w:autoRedefine/>
    <w:uiPriority w:val="39"/>
    <w:unhideWhenUsed/>
    <w:rsid w:val="00A742F4"/>
    <w:pPr>
      <w:tabs>
        <w:tab w:val="left" w:pos="1320"/>
        <w:tab w:val="right" w:leader="dot" w:pos="9062"/>
      </w:tabs>
      <w:spacing w:after="100"/>
      <w:ind w:left="454"/>
    </w:pPr>
    <w:rPr>
      <w:rFonts w:eastAsiaTheme="minorEastAsia"/>
      <w:lang w:eastAsia="de-CH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173A48"/>
    <w:rPr>
      <w:rFonts w:ascii="Calibri" w:eastAsiaTheme="majorEastAsia" w:hAnsi="Calibri" w:cstheme="majorBidi"/>
      <w:b/>
      <w:bCs/>
      <w:color w:val="000000" w:themeColor="text1"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173A48"/>
    <w:rPr>
      <w:rFonts w:eastAsiaTheme="majorEastAsia" w:cstheme="majorBidi"/>
      <w:b/>
      <w:bCs/>
      <w:color w:val="000000" w:themeColor="text1"/>
      <w:sz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763C86"/>
    <w:rPr>
      <w:rFonts w:asciiTheme="majorHAnsi" w:eastAsiaTheme="majorEastAsia" w:hAnsiTheme="majorHAnsi" w:cstheme="majorBidi"/>
      <w:b/>
      <w:bCs/>
      <w:iCs/>
      <w:color w:val="000000" w:themeColor="text1"/>
    </w:rPr>
  </w:style>
  <w:style w:type="character" w:styleId="Hyperlink">
    <w:name w:val="Hyperlink"/>
    <w:basedOn w:val="Absatz-Standardschriftart"/>
    <w:uiPriority w:val="99"/>
    <w:unhideWhenUsed/>
    <w:rsid w:val="0087372D"/>
    <w:rPr>
      <w:color w:val="0000FF" w:themeColor="hyperlink"/>
      <w:u w:val="single"/>
    </w:rPr>
  </w:style>
  <w:style w:type="paragraph" w:styleId="Textkrper">
    <w:name w:val="Body Text"/>
    <w:link w:val="TextkrperZchn"/>
    <w:autoRedefine/>
    <w:rsid w:val="00A80546"/>
    <w:pPr>
      <w:tabs>
        <w:tab w:val="left" w:pos="1985"/>
      </w:tabs>
      <w:spacing w:line="240" w:lineRule="auto"/>
    </w:pPr>
    <w:rPr>
      <w:rFonts w:ascii="Arial" w:eastAsia="Times New Roman" w:hAnsi="Arial" w:cs="Times New Roman"/>
      <w:szCs w:val="20"/>
      <w:lang w:val="de-DE" w:eastAsia="de-DE"/>
    </w:rPr>
  </w:style>
  <w:style w:type="character" w:customStyle="1" w:styleId="TextkrperZchn">
    <w:name w:val="Textkörper Zchn"/>
    <w:basedOn w:val="Absatz-Standardschriftart"/>
    <w:link w:val="Textkrper"/>
    <w:rsid w:val="00A80546"/>
    <w:rPr>
      <w:rFonts w:ascii="Arial" w:eastAsia="Times New Roman" w:hAnsi="Arial" w:cs="Times New Roman"/>
      <w:szCs w:val="20"/>
      <w:lang w:val="de-DE" w:eastAsia="de-DE"/>
    </w:rPr>
  </w:style>
  <w:style w:type="paragraph" w:customStyle="1" w:styleId="Textnormal">
    <w:name w:val="Text normal"/>
    <w:basedOn w:val="Standard"/>
    <w:link w:val="TextnormalZchn"/>
    <w:qFormat/>
    <w:rsid w:val="00C51441"/>
    <w:pPr>
      <w:spacing w:line="240" w:lineRule="auto"/>
      <w:ind w:left="-113"/>
    </w:pPr>
    <w:rPr>
      <w:rFonts w:ascii="Calibri Light" w:eastAsia="Times New Roman" w:hAnsi="Calibri Light" w:cs="Times New Roman"/>
      <w:color w:val="000000" w:themeColor="text1"/>
      <w:szCs w:val="20"/>
      <w:lang w:val="de-DE" w:eastAsia="de-DE"/>
    </w:rPr>
  </w:style>
  <w:style w:type="character" w:customStyle="1" w:styleId="TextnormalZchn">
    <w:name w:val="Text normal Zchn"/>
    <w:basedOn w:val="Absatz-Standardschriftart"/>
    <w:link w:val="Textnormal"/>
    <w:rsid w:val="00C51441"/>
    <w:rPr>
      <w:rFonts w:ascii="Calibri Light" w:eastAsia="Times New Roman" w:hAnsi="Calibri Light" w:cs="Times New Roman"/>
      <w:color w:val="000000" w:themeColor="text1"/>
      <w:szCs w:val="20"/>
      <w:lang w:val="de-DE"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D2AA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D2AA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D2AA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D2AA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D2A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einLeerraum">
    <w:name w:val="No Spacing"/>
    <w:uiPriority w:val="1"/>
    <w:rsid w:val="00C202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Vorlagen\Berichte\Berichtentwurf_NH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16769-B09E-4A8E-AE05-0FC64B624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Berichtentwurf_NH</Template>
  <TotalTime>0</TotalTime>
  <Pages>7</Pages>
  <Words>992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 Haefeli</dc:creator>
  <cp:lastModifiedBy>Thomas Keller</cp:lastModifiedBy>
  <cp:revision>19</cp:revision>
  <cp:lastPrinted>2018-11-21T17:19:00Z</cp:lastPrinted>
  <dcterms:created xsi:type="dcterms:W3CDTF">2021-03-31T06:33:00Z</dcterms:created>
  <dcterms:modified xsi:type="dcterms:W3CDTF">2021-04-30T07:35:00Z</dcterms:modified>
</cp:coreProperties>
</file>