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ACEA9" w14:textId="5B897A37" w:rsidR="00CD247F" w:rsidRPr="00B92F19" w:rsidRDefault="00915C9A" w:rsidP="00915C9A">
      <w:pPr>
        <w:pStyle w:val="berschrift"/>
      </w:pPr>
      <w:r>
        <w:t>Teilnahmebestätigung / Anmeldung Begehung</w:t>
      </w:r>
    </w:p>
    <w:p w14:paraId="365DE92C" w14:textId="322A5D0F" w:rsidR="00B92F19" w:rsidRDefault="00915C9A" w:rsidP="00915C9A">
      <w:bookmarkStart w:id="0" w:name="_Hlk506363304"/>
      <w:r>
        <w:t xml:space="preserve">Hiermit bestätigen wir, dass wir </w:t>
      </w:r>
      <w:r w:rsidR="00972C75">
        <w:t>für die Ausschreibung</w:t>
      </w:r>
      <w:r w:rsidR="00D51D4F">
        <w:t xml:space="preserve"> «</w:t>
      </w:r>
      <w:r w:rsidR="00270013">
        <w:t>Umbau und Erneuer</w:t>
      </w:r>
      <w:r w:rsidR="00625506">
        <w:t>ung Primarschule Stein</w:t>
      </w:r>
      <w:r w:rsidR="00D51D4F">
        <w:t xml:space="preserve">» </w:t>
      </w:r>
      <w:r w:rsidR="00625506">
        <w:t xml:space="preserve">an der obligatorischen Begehung am </w:t>
      </w:r>
      <w:r w:rsidR="007D59C2" w:rsidRPr="0026372D">
        <w:rPr>
          <w:b/>
          <w:bCs/>
        </w:rPr>
        <w:t>14.04.2021</w:t>
      </w:r>
      <w:r w:rsidR="00D51D4F">
        <w:t xml:space="preserve"> teilnehmen werden (Team, Datum, Stempel und Unterschrift).</w:t>
      </w:r>
    </w:p>
    <w:p w14:paraId="794DC55B" w14:textId="37992DF8" w:rsidR="00D51D4F" w:rsidRDefault="00D51D4F" w:rsidP="00915C9A"/>
    <w:p w14:paraId="0A854AF4" w14:textId="514AF38E" w:rsidR="00D51D4F" w:rsidRDefault="007D59C2" w:rsidP="00D51D4F">
      <w:pPr>
        <w:pStyle w:val="StandardFett"/>
      </w:pPr>
      <w:r>
        <w:t>Unternehmen</w:t>
      </w:r>
    </w:p>
    <w:p w14:paraId="3BD2E407" w14:textId="020D841B" w:rsidR="00D51D4F" w:rsidRDefault="005D06B4" w:rsidP="00D51D4F">
      <w:pPr>
        <w:pBdr>
          <w:bottom w:val="single" w:sz="4" w:space="1" w:color="auto"/>
        </w:pBdr>
      </w:pPr>
      <w:r>
        <w:fldChar w:fldCharType="begin">
          <w:ffData>
            <w:name w:val="Text10"/>
            <w:enabled/>
            <w:calcOnExit w:val="0"/>
            <w:textInput/>
          </w:ffData>
        </w:fldChar>
      </w:r>
      <w:bookmarkStart w:id="1" w:name="Text10"/>
      <w:r>
        <w:instrText xml:space="preserve"> FORMTEXT </w:instrText>
      </w:r>
      <w:r>
        <w:fldChar w:fldCharType="separate"/>
      </w:r>
      <w:r w:rsidR="003654BA">
        <w:t> </w:t>
      </w:r>
      <w:r w:rsidR="003654BA">
        <w:t> </w:t>
      </w:r>
      <w:r w:rsidR="003654BA">
        <w:t> </w:t>
      </w:r>
      <w:r w:rsidR="003654BA">
        <w:t> </w:t>
      </w:r>
      <w:r w:rsidR="003654BA">
        <w:t> </w:t>
      </w:r>
      <w:r>
        <w:fldChar w:fldCharType="end"/>
      </w:r>
      <w:bookmarkEnd w:id="1"/>
    </w:p>
    <w:bookmarkEnd w:id="0"/>
    <w:p w14:paraId="2179F14E" w14:textId="6D20518F" w:rsidR="00EF236C" w:rsidRDefault="00EF236C" w:rsidP="00B542E4"/>
    <w:p w14:paraId="0BE5C161" w14:textId="77777777" w:rsidR="00D51D4F" w:rsidRDefault="00D51D4F" w:rsidP="00B542E4"/>
    <w:p w14:paraId="01A8E53C" w14:textId="46644B18" w:rsidR="00D51D4F" w:rsidRPr="00D51D4F" w:rsidRDefault="00D51D4F" w:rsidP="00B542E4">
      <w:pPr>
        <w:rPr>
          <w:b/>
          <w:bCs/>
        </w:rPr>
      </w:pPr>
      <w:r w:rsidRPr="00D51D4F">
        <w:rPr>
          <w:b/>
          <w:bCs/>
        </w:rPr>
        <w:t>Ort, Datum</w:t>
      </w:r>
    </w:p>
    <w:p w14:paraId="4D7BA666" w14:textId="565CFC00" w:rsidR="00D51D4F" w:rsidRDefault="00A97AC1" w:rsidP="00D51D4F">
      <w:pPr>
        <w:pBdr>
          <w:bottom w:val="single" w:sz="4" w:space="1" w:color="auto"/>
        </w:pBdr>
      </w:pPr>
      <w:r>
        <w:fldChar w:fldCharType="begin">
          <w:ffData>
            <w:name w:val="Text11"/>
            <w:enabled/>
            <w:calcOnExit w:val="0"/>
            <w:textInput/>
          </w:ffData>
        </w:fldChar>
      </w:r>
      <w:bookmarkStart w:id="2" w:name="Text1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 w14:paraId="5E2B0305" w14:textId="4409C8AC" w:rsidR="00EF236C" w:rsidRDefault="00EF236C" w:rsidP="00EF236C"/>
    <w:p w14:paraId="331FADCF" w14:textId="77777777" w:rsidR="00B542E4" w:rsidRDefault="00B542E4" w:rsidP="00B542E4"/>
    <w:p w14:paraId="615BB39E" w14:textId="17D8F344" w:rsidR="00055290" w:rsidRPr="00D51D4F" w:rsidRDefault="00D51D4F" w:rsidP="00F91B26">
      <w:pPr>
        <w:tabs>
          <w:tab w:val="left" w:pos="5685"/>
        </w:tabs>
        <w:rPr>
          <w:b/>
          <w:bCs/>
        </w:rPr>
      </w:pPr>
      <w:r w:rsidRPr="00D51D4F">
        <w:rPr>
          <w:b/>
          <w:bCs/>
        </w:rPr>
        <w:t>Unterschrift</w:t>
      </w:r>
    </w:p>
    <w:p w14:paraId="52DCCBAA" w14:textId="055C101E" w:rsidR="00D51D4F" w:rsidRDefault="00A97AC1" w:rsidP="00D51D4F">
      <w:pPr>
        <w:pBdr>
          <w:bottom w:val="single" w:sz="4" w:space="1" w:color="auto"/>
        </w:pBdr>
        <w:tabs>
          <w:tab w:val="left" w:pos="5685"/>
        </w:tabs>
      </w:pPr>
      <w:r>
        <w:fldChar w:fldCharType="begin">
          <w:ffData>
            <w:name w:val="Text12"/>
            <w:enabled/>
            <w:calcOnExit w:val="0"/>
            <w:textInput/>
          </w:ffData>
        </w:fldChar>
      </w:r>
      <w:bookmarkStart w:id="3" w:name="Text12"/>
      <w:r>
        <w:instrText xml:space="preserve"> FORMTEXT </w:instrText>
      </w:r>
      <w:r>
        <w:fldChar w:fldCharType="separate"/>
      </w:r>
      <w:r w:rsidR="003654BA">
        <w:t> </w:t>
      </w:r>
      <w:r w:rsidR="003654BA">
        <w:t> </w:t>
      </w:r>
      <w:r w:rsidR="003654BA">
        <w:t> </w:t>
      </w:r>
      <w:r w:rsidR="003654BA">
        <w:t> </w:t>
      </w:r>
      <w:r w:rsidR="003654BA">
        <w:t> </w:t>
      </w:r>
      <w:r>
        <w:fldChar w:fldCharType="end"/>
      </w:r>
      <w:bookmarkEnd w:id="3"/>
    </w:p>
    <w:p w14:paraId="30E9A5BF" w14:textId="0E88600A" w:rsidR="00D51D4F" w:rsidRPr="00D51D4F" w:rsidRDefault="00D51D4F" w:rsidP="00D51D4F"/>
    <w:p w14:paraId="20D91655" w14:textId="433A8548" w:rsidR="00D51D4F" w:rsidRDefault="00D51D4F" w:rsidP="00D51D4F"/>
    <w:p w14:paraId="37180328" w14:textId="6F0878AA" w:rsidR="00D51D4F" w:rsidRDefault="00177022" w:rsidP="00D51D4F">
      <w:r>
        <w:t xml:space="preserve">Für die Begehung sind </w:t>
      </w:r>
      <w:r w:rsidRPr="0026372D">
        <w:rPr>
          <w:b/>
          <w:bCs/>
        </w:rPr>
        <w:t xml:space="preserve">maximal </w:t>
      </w:r>
      <w:r w:rsidR="007D59C2" w:rsidRPr="0026372D">
        <w:rPr>
          <w:b/>
          <w:bCs/>
        </w:rPr>
        <w:t xml:space="preserve">2 </w:t>
      </w:r>
      <w:r w:rsidRPr="0026372D">
        <w:rPr>
          <w:b/>
          <w:bCs/>
        </w:rPr>
        <w:t>Personen</w:t>
      </w:r>
      <w:r>
        <w:t xml:space="preserve"> pro </w:t>
      </w:r>
      <w:r w:rsidR="007D59C2">
        <w:t>Anbi</w:t>
      </w:r>
      <w:r w:rsidR="000F400F">
        <w:t>e</w:t>
      </w:r>
      <w:r w:rsidR="007D59C2">
        <w:t>ter</w:t>
      </w:r>
      <w:r>
        <w:t xml:space="preserve"> zulässig. </w:t>
      </w:r>
      <w:r w:rsidR="004C12D7">
        <w:t xml:space="preserve">Für die Zutrittsbewilligung des </w:t>
      </w:r>
      <w:r w:rsidR="007D59C2">
        <w:t xml:space="preserve">Geländes </w:t>
      </w:r>
      <w:r w:rsidR="001A4917">
        <w:t xml:space="preserve">werden </w:t>
      </w:r>
      <w:r w:rsidR="009E073D">
        <w:t xml:space="preserve">der </w:t>
      </w:r>
      <w:r w:rsidR="001A4917">
        <w:t>Name</w:t>
      </w:r>
      <w:r w:rsidR="009E073D">
        <w:t xml:space="preserve"> des Teilnehmers</w:t>
      </w:r>
      <w:r w:rsidR="001A4917">
        <w:t xml:space="preserve"> und</w:t>
      </w:r>
      <w:r w:rsidR="009E073D">
        <w:t xml:space="preserve"> die</w:t>
      </w:r>
      <w:r w:rsidR="001A4917">
        <w:t xml:space="preserve"> komplette Anschrift des Unternehmens benötigt.</w:t>
      </w:r>
    </w:p>
    <w:p w14:paraId="2E21B03A" w14:textId="77777777" w:rsidR="001A4917" w:rsidRDefault="001A4917" w:rsidP="00D51D4F"/>
    <w:p w14:paraId="76C1596C" w14:textId="099C651A" w:rsidR="00D51D4F" w:rsidRDefault="00D51D4F" w:rsidP="00D51D4F">
      <w:r>
        <w:t xml:space="preserve">Folgende Personen nehmen </w:t>
      </w:r>
      <w:r w:rsidR="00177022">
        <w:t>an der Begehung teil:</w:t>
      </w:r>
    </w:p>
    <w:p w14:paraId="60F25A50" w14:textId="4C7F95DD" w:rsidR="00D51D4F" w:rsidRDefault="00D51D4F" w:rsidP="00D51D4F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2693"/>
        <w:gridCol w:w="3111"/>
      </w:tblGrid>
      <w:tr w:rsidR="00D51D4F" w14:paraId="3518B517" w14:textId="77777777" w:rsidTr="00A279D2">
        <w:tc>
          <w:tcPr>
            <w:tcW w:w="3256" w:type="dxa"/>
          </w:tcPr>
          <w:p w14:paraId="7E0A0E41" w14:textId="03AC6F86" w:rsidR="00D51D4F" w:rsidRDefault="00D51D4F" w:rsidP="00D51D4F">
            <w:pPr>
              <w:pStyle w:val="StandardFett"/>
            </w:pPr>
            <w:r>
              <w:t>Name, Vorname</w:t>
            </w:r>
          </w:p>
        </w:tc>
        <w:tc>
          <w:tcPr>
            <w:tcW w:w="2693" w:type="dxa"/>
          </w:tcPr>
          <w:p w14:paraId="62D1CB6C" w14:textId="74831D2B" w:rsidR="00D51D4F" w:rsidRDefault="00D51D4F" w:rsidP="00D51D4F">
            <w:pPr>
              <w:pStyle w:val="StandardFett"/>
            </w:pPr>
            <w:r>
              <w:t>Unternehmen</w:t>
            </w:r>
          </w:p>
        </w:tc>
        <w:tc>
          <w:tcPr>
            <w:tcW w:w="3111" w:type="dxa"/>
          </w:tcPr>
          <w:p w14:paraId="2575D929" w14:textId="06CC079D" w:rsidR="00D51D4F" w:rsidRDefault="00A279D2" w:rsidP="00D51D4F">
            <w:pPr>
              <w:pStyle w:val="StandardFett"/>
            </w:pPr>
            <w:r>
              <w:t>Adresse</w:t>
            </w:r>
          </w:p>
        </w:tc>
      </w:tr>
      <w:tr w:rsidR="00D51D4F" w14:paraId="5551B943" w14:textId="77777777" w:rsidTr="00A279D2">
        <w:trPr>
          <w:trHeight w:val="851"/>
        </w:trPr>
        <w:tc>
          <w:tcPr>
            <w:tcW w:w="3256" w:type="dxa"/>
          </w:tcPr>
          <w:p w14:paraId="0FE7F9DE" w14:textId="51CC4DA4" w:rsidR="00D51D4F" w:rsidRDefault="002451A4" w:rsidP="00D51D4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693" w:type="dxa"/>
          </w:tcPr>
          <w:p w14:paraId="51696A34" w14:textId="790FFD8F" w:rsidR="00D51D4F" w:rsidRDefault="00177022" w:rsidP="00D51D4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>
              <w:instrText xml:space="preserve"> FORMTEXT </w:instrText>
            </w:r>
            <w:r>
              <w:fldChar w:fldCharType="separate"/>
            </w:r>
            <w:r w:rsidR="003654BA">
              <w:t> </w:t>
            </w:r>
            <w:r w:rsidR="003654BA">
              <w:t> </w:t>
            </w:r>
            <w:r w:rsidR="003654BA">
              <w:t> </w:t>
            </w:r>
            <w:r w:rsidR="003654BA">
              <w:t> </w:t>
            </w:r>
            <w:r w:rsidR="003654BA">
              <w:t> </w:t>
            </w:r>
            <w:r>
              <w:fldChar w:fldCharType="end"/>
            </w:r>
            <w:bookmarkEnd w:id="5"/>
          </w:p>
        </w:tc>
        <w:tc>
          <w:tcPr>
            <w:tcW w:w="3111" w:type="dxa"/>
          </w:tcPr>
          <w:p w14:paraId="541C1B57" w14:textId="34AB5DA5" w:rsidR="00D51D4F" w:rsidRDefault="005C5C03" w:rsidP="00D51D4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51D4F" w14:paraId="393F6A59" w14:textId="77777777" w:rsidTr="00A279D2">
        <w:trPr>
          <w:trHeight w:val="851"/>
        </w:trPr>
        <w:tc>
          <w:tcPr>
            <w:tcW w:w="3256" w:type="dxa"/>
          </w:tcPr>
          <w:p w14:paraId="3B3D2551" w14:textId="78584943" w:rsidR="00D51D4F" w:rsidRDefault="00177022" w:rsidP="00D51D4F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6" w:name="Text4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2693" w:type="dxa"/>
          </w:tcPr>
          <w:p w14:paraId="33CD766F" w14:textId="4DE87B72" w:rsidR="00D51D4F" w:rsidRDefault="00177022" w:rsidP="00D51D4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instrText xml:space="preserve"> FORMTEXT </w:instrText>
            </w:r>
            <w:r>
              <w:fldChar w:fldCharType="separate"/>
            </w:r>
            <w:r w:rsidR="003654BA">
              <w:t> </w:t>
            </w:r>
            <w:r w:rsidR="003654BA">
              <w:t> </w:t>
            </w:r>
            <w:r w:rsidR="003654BA">
              <w:t> </w:t>
            </w:r>
            <w:r w:rsidR="003654BA">
              <w:t> </w:t>
            </w:r>
            <w:r w:rsidR="003654BA">
              <w:t> </w:t>
            </w:r>
            <w:r>
              <w:fldChar w:fldCharType="end"/>
            </w:r>
            <w:bookmarkEnd w:id="7"/>
          </w:p>
        </w:tc>
        <w:tc>
          <w:tcPr>
            <w:tcW w:w="3111" w:type="dxa"/>
          </w:tcPr>
          <w:p w14:paraId="6C454A47" w14:textId="31FCD8B1" w:rsidR="00D51D4F" w:rsidRDefault="00177022" w:rsidP="00D51D4F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14:paraId="55A52137" w14:textId="71B9A0D1" w:rsidR="00D51D4F" w:rsidRDefault="00D51D4F" w:rsidP="00D51D4F"/>
    <w:p w14:paraId="795B580D" w14:textId="404DDABE" w:rsidR="00D51D4F" w:rsidRDefault="00D51D4F" w:rsidP="00D51D4F"/>
    <w:p w14:paraId="05CD73C8" w14:textId="7E75E4C1" w:rsidR="00D51D4F" w:rsidRPr="00D51D4F" w:rsidRDefault="00D51D4F" w:rsidP="00D51D4F">
      <w:r>
        <w:t xml:space="preserve">Das Formular muss </w:t>
      </w:r>
      <w:r w:rsidRPr="00177022">
        <w:rPr>
          <w:b/>
          <w:bCs/>
        </w:rPr>
        <w:t>vollständig ausgefüllt und unterzeichnet</w:t>
      </w:r>
      <w:r>
        <w:t xml:space="preserve"> bis zum </w:t>
      </w:r>
      <w:r w:rsidR="000F400F">
        <w:rPr>
          <w:b/>
          <w:bCs/>
        </w:rPr>
        <w:t>07</w:t>
      </w:r>
      <w:r w:rsidRPr="001B6156">
        <w:rPr>
          <w:b/>
          <w:bCs/>
        </w:rPr>
        <w:t>.</w:t>
      </w:r>
      <w:r w:rsidR="000F400F">
        <w:rPr>
          <w:b/>
          <w:bCs/>
        </w:rPr>
        <w:t>04</w:t>
      </w:r>
      <w:r w:rsidRPr="001B6156">
        <w:rPr>
          <w:b/>
          <w:bCs/>
        </w:rPr>
        <w:t>.202</w:t>
      </w:r>
      <w:r w:rsidR="000F400F">
        <w:rPr>
          <w:b/>
          <w:bCs/>
        </w:rPr>
        <w:t>1</w:t>
      </w:r>
      <w:r>
        <w:t xml:space="preserve"> an </w:t>
      </w:r>
      <w:r>
        <w:br/>
      </w:r>
      <w:r w:rsidR="006C39C5">
        <w:t>wolfram.nitsch</w:t>
      </w:r>
      <w:r w:rsidRPr="00D51D4F">
        <w:t>@p</w:t>
      </w:r>
      <w:r w:rsidR="000F400F">
        <w:t>lanconsult</w:t>
      </w:r>
      <w:r w:rsidRPr="00D51D4F">
        <w:t>.ch</w:t>
      </w:r>
      <w:r>
        <w:t xml:space="preserve"> gesendet werden.</w:t>
      </w:r>
    </w:p>
    <w:sectPr w:rsidR="00D51D4F" w:rsidRPr="00D51D4F" w:rsidSect="0026372D">
      <w:footerReference w:type="default" r:id="rId8"/>
      <w:headerReference w:type="first" r:id="rId9"/>
      <w:footnotePr>
        <w:numRestart w:val="eachPage"/>
      </w:footnotePr>
      <w:pgSz w:w="11906" w:h="16838" w:code="9"/>
      <w:pgMar w:top="1843" w:right="1418" w:bottom="851" w:left="1418" w:header="567" w:footer="42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6DCC5" w14:textId="77777777" w:rsidR="00F50C40" w:rsidRDefault="00F50C40" w:rsidP="00B542E4">
      <w:r>
        <w:separator/>
      </w:r>
    </w:p>
  </w:endnote>
  <w:endnote w:type="continuationSeparator" w:id="0">
    <w:p w14:paraId="0970651B" w14:textId="77777777" w:rsidR="00F50C40" w:rsidRDefault="00F50C40" w:rsidP="00B5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CF101" w14:textId="77777777" w:rsidR="005749E3" w:rsidRDefault="00EF236C" w:rsidP="00EF236C">
    <w:pPr>
      <w:pStyle w:val="Fuzeile"/>
      <w:jc w:val="right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915C9A">
      <w:rPr>
        <w:noProof/>
      </w:rPr>
      <w:t>Dokument1</w:t>
    </w:r>
    <w:r>
      <w:rPr>
        <w:noProof/>
      </w:rPr>
      <w:fldChar w:fldCharType="end"/>
    </w:r>
    <w:r w:rsidR="007D073E">
      <w:br/>
    </w:r>
    <w:r w:rsidR="007D073E">
      <w:tab/>
    </w:r>
    <w:r w:rsidR="005749E3">
      <w:t xml:space="preserve">Seite </w:t>
    </w:r>
    <w:r w:rsidR="005749E3">
      <w:fldChar w:fldCharType="begin"/>
    </w:r>
    <w:r w:rsidR="005749E3">
      <w:instrText xml:space="preserve"> PAGE  \* MERGEFORMAT </w:instrText>
    </w:r>
    <w:r w:rsidR="005749E3">
      <w:fldChar w:fldCharType="separate"/>
    </w:r>
    <w:r w:rsidR="000E068F">
      <w:rPr>
        <w:noProof/>
      </w:rPr>
      <w:t>2</w:t>
    </w:r>
    <w:r w:rsidR="005749E3">
      <w:fldChar w:fldCharType="end"/>
    </w:r>
    <w:r w:rsidR="00A42881">
      <w:t>/</w:t>
    </w:r>
    <w:r w:rsidR="005B562C">
      <w:rPr>
        <w:noProof/>
      </w:rPr>
      <w:fldChar w:fldCharType="begin"/>
    </w:r>
    <w:r w:rsidR="005B562C">
      <w:rPr>
        <w:noProof/>
      </w:rPr>
      <w:instrText xml:space="preserve"> NUMPAGES   \* MERGEFORMAT </w:instrText>
    </w:r>
    <w:r w:rsidR="005B562C">
      <w:rPr>
        <w:noProof/>
      </w:rPr>
      <w:fldChar w:fldCharType="separate"/>
    </w:r>
    <w:r w:rsidR="000E068F">
      <w:rPr>
        <w:noProof/>
      </w:rPr>
      <w:t>2</w:t>
    </w:r>
    <w:r w:rsidR="005B562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C8D33" w14:textId="77777777" w:rsidR="00F50C40" w:rsidRDefault="00F50C40" w:rsidP="00B542E4">
      <w:r>
        <w:separator/>
      </w:r>
    </w:p>
  </w:footnote>
  <w:footnote w:type="continuationSeparator" w:id="0">
    <w:p w14:paraId="237D8F5E" w14:textId="77777777" w:rsidR="00F50C40" w:rsidRDefault="00F50C40" w:rsidP="00B54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E91A6" w14:textId="0FBA36FF" w:rsidR="0026372D" w:rsidRDefault="0026372D" w:rsidP="00915C9A">
    <w:pPr>
      <w:tabs>
        <w:tab w:val="left" w:pos="142"/>
        <w:tab w:val="left" w:pos="242"/>
        <w:tab w:val="right" w:pos="9099"/>
      </w:tabs>
      <w:ind w:right="-29"/>
      <w:jc w:val="left"/>
    </w:pPr>
    <w:r>
      <w:t>Umbau und Erneuerung</w:t>
    </w:r>
  </w:p>
  <w:p w14:paraId="5D8AA34D" w14:textId="40D2B676" w:rsidR="00ED5910" w:rsidRDefault="00ED5910" w:rsidP="00915C9A">
    <w:pPr>
      <w:tabs>
        <w:tab w:val="left" w:pos="142"/>
        <w:tab w:val="left" w:pos="242"/>
        <w:tab w:val="right" w:pos="9099"/>
      </w:tabs>
      <w:ind w:right="-29"/>
      <w:jc w:val="left"/>
    </w:pPr>
    <w:r>
      <w:t>Primarschule Stein</w:t>
    </w:r>
  </w:p>
  <w:p w14:paraId="136D31DF" w14:textId="38C0F52D" w:rsidR="000A515E" w:rsidRPr="007E0530" w:rsidRDefault="00ED5910" w:rsidP="00915C9A">
    <w:pPr>
      <w:tabs>
        <w:tab w:val="left" w:pos="142"/>
        <w:tab w:val="left" w:pos="242"/>
        <w:tab w:val="right" w:pos="9099"/>
      </w:tabs>
      <w:ind w:right="-29"/>
      <w:jc w:val="left"/>
      <w:rPr>
        <w:sz w:val="16"/>
        <w:szCs w:val="16"/>
      </w:rPr>
    </w:pPr>
    <w:r>
      <w:t>Ausschreibung Architektur / Gesamtleitung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1621"/>
    <w:multiLevelType w:val="singleLevel"/>
    <w:tmpl w:val="92F8C51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B80652F"/>
    <w:multiLevelType w:val="singleLevel"/>
    <w:tmpl w:val="2744BFC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15E0912"/>
    <w:multiLevelType w:val="hybridMultilevel"/>
    <w:tmpl w:val="1558485A"/>
    <w:lvl w:ilvl="0" w:tplc="32B21D8A">
      <w:start w:val="1"/>
      <w:numFmt w:val="bullet"/>
      <w:pStyle w:val="Aufzhlung1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296C55"/>
    <w:multiLevelType w:val="singleLevel"/>
    <w:tmpl w:val="43DCBD4A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650360F"/>
    <w:multiLevelType w:val="singleLevel"/>
    <w:tmpl w:val="66AA18DE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</w:rPr>
    </w:lvl>
  </w:abstractNum>
  <w:abstractNum w:abstractNumId="5" w15:restartNumberingAfterBreak="0">
    <w:nsid w:val="1D661552"/>
    <w:multiLevelType w:val="singleLevel"/>
    <w:tmpl w:val="5FE411B4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6" w15:restartNumberingAfterBreak="0">
    <w:nsid w:val="212E1781"/>
    <w:multiLevelType w:val="singleLevel"/>
    <w:tmpl w:val="7C30D020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</w:rPr>
    </w:lvl>
  </w:abstractNum>
  <w:abstractNum w:abstractNumId="7" w15:restartNumberingAfterBreak="0">
    <w:nsid w:val="24DB108B"/>
    <w:multiLevelType w:val="hybridMultilevel"/>
    <w:tmpl w:val="00B689C4"/>
    <w:lvl w:ilvl="0" w:tplc="8AF436CE">
      <w:start w:val="1"/>
      <w:numFmt w:val="bullet"/>
      <w:lvlText w:val="●"/>
      <w:lvlJc w:val="left"/>
      <w:pPr>
        <w:tabs>
          <w:tab w:val="num" w:pos="425"/>
        </w:tabs>
        <w:ind w:left="425" w:hanging="425"/>
      </w:pPr>
      <w:rPr>
        <w:rFonts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A1352"/>
    <w:multiLevelType w:val="singleLevel"/>
    <w:tmpl w:val="B5F296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8C25CBA"/>
    <w:multiLevelType w:val="hybridMultilevel"/>
    <w:tmpl w:val="9274E8A0"/>
    <w:lvl w:ilvl="0" w:tplc="4364AB42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E86AEF90">
      <w:start w:val="1"/>
      <w:numFmt w:val="bullet"/>
      <w:lvlText w:val="□"/>
      <w:lvlJc w:val="left"/>
      <w:pPr>
        <w:tabs>
          <w:tab w:val="num" w:pos="1080"/>
        </w:tabs>
        <w:ind w:left="1368" w:hanging="288"/>
      </w:pPr>
      <w:rPr>
        <w:rFonts w:ascii="Tahoma" w:hAnsi="Tahoma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B703B"/>
    <w:multiLevelType w:val="singleLevel"/>
    <w:tmpl w:val="4B02E3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2E3902AF"/>
    <w:multiLevelType w:val="singleLevel"/>
    <w:tmpl w:val="926CE48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F72A4D"/>
    <w:multiLevelType w:val="singleLevel"/>
    <w:tmpl w:val="5468A5D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3" w15:restartNumberingAfterBreak="0">
    <w:nsid w:val="35937883"/>
    <w:multiLevelType w:val="singleLevel"/>
    <w:tmpl w:val="068A39C2"/>
    <w:lvl w:ilvl="0">
      <w:start w:val="1"/>
      <w:numFmt w:val="bullet"/>
      <w:pStyle w:val="TabelleAufzhlung1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7AF7ABA"/>
    <w:multiLevelType w:val="singleLevel"/>
    <w:tmpl w:val="0D4EB1D4"/>
    <w:lvl w:ilvl="0">
      <w:start w:val="1"/>
      <w:numFmt w:val="bullet"/>
      <w:lvlText w:val="*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5" w15:restartNumberingAfterBreak="0">
    <w:nsid w:val="38240322"/>
    <w:multiLevelType w:val="singleLevel"/>
    <w:tmpl w:val="88886094"/>
    <w:lvl w:ilvl="0">
      <w:start w:val="1"/>
      <w:numFmt w:val="bulle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6" w15:restartNumberingAfterBreak="0">
    <w:nsid w:val="3A2B35B6"/>
    <w:multiLevelType w:val="singleLevel"/>
    <w:tmpl w:val="9E20C8FA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3BBC4851"/>
    <w:multiLevelType w:val="singleLevel"/>
    <w:tmpl w:val="08AAB9B2"/>
    <w:lvl w:ilvl="0">
      <w:start w:val="1"/>
      <w:numFmt w:val="bullet"/>
      <w:lvlText w:val="*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8" w15:restartNumberingAfterBreak="0">
    <w:nsid w:val="45BE5B03"/>
    <w:multiLevelType w:val="singleLevel"/>
    <w:tmpl w:val="30C8C1EA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</w:rPr>
    </w:lvl>
  </w:abstractNum>
  <w:abstractNum w:abstractNumId="19" w15:restartNumberingAfterBreak="0">
    <w:nsid w:val="49453234"/>
    <w:multiLevelType w:val="singleLevel"/>
    <w:tmpl w:val="647445A0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0" w15:restartNumberingAfterBreak="0">
    <w:nsid w:val="4BF65E89"/>
    <w:multiLevelType w:val="multilevel"/>
    <w:tmpl w:val="46F45BB2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C04741D"/>
    <w:multiLevelType w:val="singleLevel"/>
    <w:tmpl w:val="21EE097A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</w:rPr>
    </w:lvl>
  </w:abstractNum>
  <w:abstractNum w:abstractNumId="22" w15:restartNumberingAfterBreak="0">
    <w:nsid w:val="5365227A"/>
    <w:multiLevelType w:val="singleLevel"/>
    <w:tmpl w:val="847A9ABA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</w:rPr>
    </w:lvl>
  </w:abstractNum>
  <w:abstractNum w:abstractNumId="23" w15:restartNumberingAfterBreak="0">
    <w:nsid w:val="55771097"/>
    <w:multiLevelType w:val="singleLevel"/>
    <w:tmpl w:val="A1F26768"/>
    <w:lvl w:ilvl="0">
      <w:start w:val="1"/>
      <w:numFmt w:val="bullet"/>
      <w:pStyle w:val="Aufzhlung2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57DA1BEA"/>
    <w:multiLevelType w:val="hybridMultilevel"/>
    <w:tmpl w:val="110438B4"/>
    <w:lvl w:ilvl="0" w:tplc="E40AFBE2">
      <w:start w:val="1"/>
      <w:numFmt w:val="bullet"/>
      <w:lvlText w:val="–"/>
      <w:lvlJc w:val="left"/>
      <w:pPr>
        <w:tabs>
          <w:tab w:val="num" w:pos="992"/>
        </w:tabs>
        <w:ind w:left="992" w:hanging="425"/>
      </w:pPr>
      <w:rPr>
        <w:rFonts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20474"/>
    <w:multiLevelType w:val="singleLevel"/>
    <w:tmpl w:val="EE84E30E"/>
    <w:lvl w:ilvl="0">
      <w:start w:val="1"/>
      <w:numFmt w:val="bulle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6" w15:restartNumberingAfterBreak="0">
    <w:nsid w:val="67335CD5"/>
    <w:multiLevelType w:val="singleLevel"/>
    <w:tmpl w:val="1BA275F0"/>
    <w:lvl w:ilvl="0">
      <w:start w:val="1"/>
      <w:numFmt w:val="bullet"/>
      <w:lvlText w:val="*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8735DB9"/>
    <w:multiLevelType w:val="singleLevel"/>
    <w:tmpl w:val="B60A1E7A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</w:rPr>
    </w:lvl>
  </w:abstractNum>
  <w:abstractNum w:abstractNumId="28" w15:restartNumberingAfterBreak="0">
    <w:nsid w:val="6BAB486D"/>
    <w:multiLevelType w:val="singleLevel"/>
    <w:tmpl w:val="09CC19EA"/>
    <w:lvl w:ilvl="0">
      <w:start w:val="1"/>
      <w:numFmt w:val="bullet"/>
      <w:lvlText w:val="*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29" w15:restartNumberingAfterBreak="0">
    <w:nsid w:val="6D1C2743"/>
    <w:multiLevelType w:val="hybridMultilevel"/>
    <w:tmpl w:val="36E0A6BA"/>
    <w:lvl w:ilvl="0" w:tplc="2BB40306">
      <w:start w:val="1"/>
      <w:numFmt w:val="bullet"/>
      <w:pStyle w:val="TabelleAufzhlung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14205C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2A0595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6ADD2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66EF7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A86D9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D8BFA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1EF40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74697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1453199"/>
    <w:multiLevelType w:val="singleLevel"/>
    <w:tmpl w:val="5EC66F7C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1" w15:restartNumberingAfterBreak="0">
    <w:nsid w:val="719C35B2"/>
    <w:multiLevelType w:val="singleLevel"/>
    <w:tmpl w:val="B50653F0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</w:rPr>
    </w:lvl>
  </w:abstractNum>
  <w:abstractNum w:abstractNumId="32" w15:restartNumberingAfterBreak="0">
    <w:nsid w:val="72FF7C0E"/>
    <w:multiLevelType w:val="singleLevel"/>
    <w:tmpl w:val="5BB2443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782E40DC"/>
    <w:multiLevelType w:val="singleLevel"/>
    <w:tmpl w:val="05DC0C02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4" w15:restartNumberingAfterBreak="0">
    <w:nsid w:val="7BB40318"/>
    <w:multiLevelType w:val="singleLevel"/>
    <w:tmpl w:val="3D72BB8A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num w:numId="1">
    <w:abstractNumId w:val="27"/>
  </w:num>
  <w:num w:numId="2">
    <w:abstractNumId w:val="6"/>
  </w:num>
  <w:num w:numId="3">
    <w:abstractNumId w:val="21"/>
  </w:num>
  <w:num w:numId="4">
    <w:abstractNumId w:val="4"/>
  </w:num>
  <w:num w:numId="5">
    <w:abstractNumId w:val="31"/>
  </w:num>
  <w:num w:numId="6">
    <w:abstractNumId w:val="22"/>
  </w:num>
  <w:num w:numId="7">
    <w:abstractNumId w:val="18"/>
  </w:num>
  <w:num w:numId="8">
    <w:abstractNumId w:val="0"/>
  </w:num>
  <w:num w:numId="9">
    <w:abstractNumId w:val="33"/>
  </w:num>
  <w:num w:numId="10">
    <w:abstractNumId w:val="11"/>
  </w:num>
  <w:num w:numId="11">
    <w:abstractNumId w:val="12"/>
  </w:num>
  <w:num w:numId="12">
    <w:abstractNumId w:val="3"/>
  </w:num>
  <w:num w:numId="13">
    <w:abstractNumId w:val="17"/>
  </w:num>
  <w:num w:numId="14">
    <w:abstractNumId w:val="26"/>
  </w:num>
  <w:num w:numId="15">
    <w:abstractNumId w:val="14"/>
  </w:num>
  <w:num w:numId="16">
    <w:abstractNumId w:val="32"/>
  </w:num>
  <w:num w:numId="17">
    <w:abstractNumId w:val="1"/>
  </w:num>
  <w:num w:numId="18">
    <w:abstractNumId w:val="8"/>
  </w:num>
  <w:num w:numId="19">
    <w:abstractNumId w:val="30"/>
  </w:num>
  <w:num w:numId="20">
    <w:abstractNumId w:val="25"/>
  </w:num>
  <w:num w:numId="21">
    <w:abstractNumId w:val="5"/>
  </w:num>
  <w:num w:numId="22">
    <w:abstractNumId w:val="19"/>
  </w:num>
  <w:num w:numId="23">
    <w:abstractNumId w:val="16"/>
  </w:num>
  <w:num w:numId="24">
    <w:abstractNumId w:val="34"/>
  </w:num>
  <w:num w:numId="25">
    <w:abstractNumId w:val="15"/>
  </w:num>
  <w:num w:numId="26">
    <w:abstractNumId w:val="28"/>
  </w:num>
  <w:num w:numId="27">
    <w:abstractNumId w:val="10"/>
  </w:num>
  <w:num w:numId="28">
    <w:abstractNumId w:val="7"/>
  </w:num>
  <w:num w:numId="29">
    <w:abstractNumId w:val="24"/>
  </w:num>
  <w:num w:numId="30">
    <w:abstractNumId w:val="9"/>
  </w:num>
  <w:num w:numId="31">
    <w:abstractNumId w:val="23"/>
  </w:num>
  <w:num w:numId="32">
    <w:abstractNumId w:val="2"/>
  </w:num>
  <w:num w:numId="33">
    <w:abstractNumId w:val="13"/>
  </w:num>
  <w:num w:numId="34">
    <w:abstractNumId w:val="29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CH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elgVqymVdMRUSmFNdJrVxs4Ms5An9KEF+j9r+kSNogoFOqWX2XvGYXVF3Cb761fiRPRhXVMiuGXOV7J4rbl6w==" w:salt="rUOXL8TE/cq/ZEK7TpVBzg=="/>
  <w:defaultTabStop w:val="709"/>
  <w:autoHyphenation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9A"/>
    <w:rsid w:val="0005352B"/>
    <w:rsid w:val="00055290"/>
    <w:rsid w:val="000A515E"/>
    <w:rsid w:val="000B09AC"/>
    <w:rsid w:val="000B482C"/>
    <w:rsid w:val="000C4BFA"/>
    <w:rsid w:val="000E068F"/>
    <w:rsid w:val="000E201B"/>
    <w:rsid w:val="000F400F"/>
    <w:rsid w:val="0010241D"/>
    <w:rsid w:val="00112802"/>
    <w:rsid w:val="00177022"/>
    <w:rsid w:val="00195CDD"/>
    <w:rsid w:val="001A4917"/>
    <w:rsid w:val="001B6156"/>
    <w:rsid w:val="001B66EE"/>
    <w:rsid w:val="001D0C40"/>
    <w:rsid w:val="00207098"/>
    <w:rsid w:val="00207EEE"/>
    <w:rsid w:val="002451A4"/>
    <w:rsid w:val="00250ACD"/>
    <w:rsid w:val="0026372D"/>
    <w:rsid w:val="00270013"/>
    <w:rsid w:val="00286BA7"/>
    <w:rsid w:val="002B6714"/>
    <w:rsid w:val="002E3BA3"/>
    <w:rsid w:val="003654BA"/>
    <w:rsid w:val="003B6208"/>
    <w:rsid w:val="003C3FDC"/>
    <w:rsid w:val="003D58F5"/>
    <w:rsid w:val="003E43D9"/>
    <w:rsid w:val="003F0E51"/>
    <w:rsid w:val="003F3A49"/>
    <w:rsid w:val="003F4E38"/>
    <w:rsid w:val="00404C24"/>
    <w:rsid w:val="004C12D7"/>
    <w:rsid w:val="004D2109"/>
    <w:rsid w:val="004E59CD"/>
    <w:rsid w:val="004E6034"/>
    <w:rsid w:val="005129CE"/>
    <w:rsid w:val="00521A21"/>
    <w:rsid w:val="005322CD"/>
    <w:rsid w:val="005749E3"/>
    <w:rsid w:val="005750F8"/>
    <w:rsid w:val="00593A74"/>
    <w:rsid w:val="005A0A9F"/>
    <w:rsid w:val="005B562C"/>
    <w:rsid w:val="005C5C03"/>
    <w:rsid w:val="005D06B4"/>
    <w:rsid w:val="005D4BA5"/>
    <w:rsid w:val="005E326A"/>
    <w:rsid w:val="005F741A"/>
    <w:rsid w:val="006136B8"/>
    <w:rsid w:val="00614C58"/>
    <w:rsid w:val="00620EA7"/>
    <w:rsid w:val="00625506"/>
    <w:rsid w:val="00642264"/>
    <w:rsid w:val="00643397"/>
    <w:rsid w:val="00666B49"/>
    <w:rsid w:val="00690113"/>
    <w:rsid w:val="00693C28"/>
    <w:rsid w:val="006A14F4"/>
    <w:rsid w:val="006C39C5"/>
    <w:rsid w:val="00703073"/>
    <w:rsid w:val="007265B6"/>
    <w:rsid w:val="007A79CD"/>
    <w:rsid w:val="007D073E"/>
    <w:rsid w:val="007D59C2"/>
    <w:rsid w:val="007E0530"/>
    <w:rsid w:val="007F35A3"/>
    <w:rsid w:val="008408AC"/>
    <w:rsid w:val="00861CE6"/>
    <w:rsid w:val="0087181C"/>
    <w:rsid w:val="008A40C1"/>
    <w:rsid w:val="008B33AD"/>
    <w:rsid w:val="008C3EAE"/>
    <w:rsid w:val="008C5879"/>
    <w:rsid w:val="008C661C"/>
    <w:rsid w:val="008D0116"/>
    <w:rsid w:val="008E3B95"/>
    <w:rsid w:val="009022AF"/>
    <w:rsid w:val="00915C9A"/>
    <w:rsid w:val="00942E92"/>
    <w:rsid w:val="00972C75"/>
    <w:rsid w:val="009A6EAB"/>
    <w:rsid w:val="009D3CA7"/>
    <w:rsid w:val="009E073D"/>
    <w:rsid w:val="009E7EC4"/>
    <w:rsid w:val="00A02849"/>
    <w:rsid w:val="00A13FCE"/>
    <w:rsid w:val="00A26608"/>
    <w:rsid w:val="00A279D2"/>
    <w:rsid w:val="00A42881"/>
    <w:rsid w:val="00A97AC1"/>
    <w:rsid w:val="00AE4DC2"/>
    <w:rsid w:val="00AE6960"/>
    <w:rsid w:val="00AF68FE"/>
    <w:rsid w:val="00B05432"/>
    <w:rsid w:val="00B2592C"/>
    <w:rsid w:val="00B44C71"/>
    <w:rsid w:val="00B53CE8"/>
    <w:rsid w:val="00B542E4"/>
    <w:rsid w:val="00B92F19"/>
    <w:rsid w:val="00BA3022"/>
    <w:rsid w:val="00BC738C"/>
    <w:rsid w:val="00C443B1"/>
    <w:rsid w:val="00C552C5"/>
    <w:rsid w:val="00C57215"/>
    <w:rsid w:val="00CC76AA"/>
    <w:rsid w:val="00CD247F"/>
    <w:rsid w:val="00CE506C"/>
    <w:rsid w:val="00D449D5"/>
    <w:rsid w:val="00D51D4F"/>
    <w:rsid w:val="00D62E2F"/>
    <w:rsid w:val="00D717D5"/>
    <w:rsid w:val="00D75B61"/>
    <w:rsid w:val="00DD678A"/>
    <w:rsid w:val="00DE749C"/>
    <w:rsid w:val="00E00BD2"/>
    <w:rsid w:val="00E67F68"/>
    <w:rsid w:val="00E708BD"/>
    <w:rsid w:val="00E71B6E"/>
    <w:rsid w:val="00E86B18"/>
    <w:rsid w:val="00EC5470"/>
    <w:rsid w:val="00ED5910"/>
    <w:rsid w:val="00EE534B"/>
    <w:rsid w:val="00EF236C"/>
    <w:rsid w:val="00F005FB"/>
    <w:rsid w:val="00F102B9"/>
    <w:rsid w:val="00F50C40"/>
    <w:rsid w:val="00F74860"/>
    <w:rsid w:val="00F91B26"/>
    <w:rsid w:val="00FE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5093598"/>
  <w15:docId w15:val="{149A1FD5-10B2-42CE-B08B-EB531B9C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2F19"/>
    <w:pPr>
      <w:spacing w:line="288" w:lineRule="auto"/>
      <w:jc w:val="both"/>
    </w:pPr>
    <w:rPr>
      <w:rFonts w:ascii="Arial" w:hAnsi="Arial" w:cs="Arial"/>
      <w:sz w:val="22"/>
      <w:lang w:eastAsia="de-DE"/>
    </w:rPr>
  </w:style>
  <w:style w:type="paragraph" w:styleId="berschrift1">
    <w:name w:val="heading 1"/>
    <w:basedOn w:val="Standard"/>
    <w:next w:val="Standard"/>
    <w:qFormat/>
    <w:rsid w:val="003D58F5"/>
    <w:pPr>
      <w:numPr>
        <w:numId w:val="35"/>
      </w:numPr>
      <w:spacing w:after="360"/>
      <w:ind w:left="567" w:hanging="567"/>
      <w:jc w:val="left"/>
      <w:outlineLvl w:val="0"/>
    </w:pPr>
    <w:rPr>
      <w:b/>
      <w:kern w:val="28"/>
      <w:sz w:val="36"/>
    </w:rPr>
  </w:style>
  <w:style w:type="paragraph" w:styleId="berschrift2">
    <w:name w:val="heading 2"/>
    <w:basedOn w:val="berschrift1"/>
    <w:next w:val="Standard"/>
    <w:qFormat/>
    <w:rsid w:val="003D58F5"/>
    <w:pPr>
      <w:keepNext/>
      <w:numPr>
        <w:ilvl w:val="1"/>
      </w:numPr>
      <w:tabs>
        <w:tab w:val="left" w:pos="992"/>
      </w:tabs>
      <w:spacing w:before="240" w:after="240"/>
      <w:ind w:left="709" w:hanging="709"/>
      <w:outlineLvl w:val="1"/>
    </w:pPr>
    <w:rPr>
      <w:sz w:val="32"/>
    </w:rPr>
  </w:style>
  <w:style w:type="paragraph" w:styleId="berschrift3">
    <w:name w:val="heading 3"/>
    <w:basedOn w:val="Standard"/>
    <w:next w:val="Standard"/>
    <w:qFormat/>
    <w:rsid w:val="003D58F5"/>
    <w:pPr>
      <w:keepNext/>
      <w:numPr>
        <w:ilvl w:val="2"/>
        <w:numId w:val="35"/>
      </w:numPr>
      <w:tabs>
        <w:tab w:val="left" w:pos="992"/>
      </w:tabs>
      <w:spacing w:before="120" w:after="120"/>
      <w:jc w:val="left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35"/>
      </w:numPr>
      <w:tabs>
        <w:tab w:val="left" w:pos="992"/>
      </w:tabs>
      <w:spacing w:after="720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3D58F5"/>
    <w:pPr>
      <w:keepNext/>
      <w:keepLines/>
      <w:numPr>
        <w:ilvl w:val="4"/>
        <w:numId w:val="35"/>
      </w:numPr>
      <w:spacing w:before="40"/>
      <w:outlineLvl w:val="4"/>
    </w:pPr>
    <w:rPr>
      <w:rFonts w:asciiTheme="majorHAnsi" w:eastAsiaTheme="majorEastAsia" w:hAnsiTheme="majorHAnsi" w:cstheme="majorBidi"/>
      <w:color w:val="48763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58F5"/>
    <w:pPr>
      <w:keepNext/>
      <w:keepLines/>
      <w:numPr>
        <w:ilvl w:val="5"/>
        <w:numId w:val="35"/>
      </w:numPr>
      <w:spacing w:before="40"/>
      <w:outlineLvl w:val="5"/>
    </w:pPr>
    <w:rPr>
      <w:rFonts w:asciiTheme="majorHAnsi" w:eastAsiaTheme="majorEastAsia" w:hAnsiTheme="majorHAnsi" w:cstheme="majorBidi"/>
      <w:color w:val="304E2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58F5"/>
    <w:pPr>
      <w:keepNext/>
      <w:keepLines/>
      <w:numPr>
        <w:ilvl w:val="6"/>
        <w:numId w:val="3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304E2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58F5"/>
    <w:pPr>
      <w:keepNext/>
      <w:keepLines/>
      <w:numPr>
        <w:ilvl w:val="7"/>
        <w:numId w:val="3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58F5"/>
    <w:pPr>
      <w:keepNext/>
      <w:keepLines/>
      <w:numPr>
        <w:ilvl w:val="8"/>
        <w:numId w:val="3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rsid w:val="00614C58"/>
    <w:pPr>
      <w:spacing w:before="120"/>
    </w:pPr>
    <w:rPr>
      <w:rFonts w:ascii="Arial" w:hAnsi="Arial" w:cs="Arial"/>
      <w:lang w:eastAsia="de-DE"/>
    </w:rPr>
  </w:style>
  <w:style w:type="paragraph" w:styleId="Fuzeile">
    <w:name w:val="footer"/>
    <w:basedOn w:val="Standard"/>
    <w:rsid w:val="009A6EAB"/>
    <w:pPr>
      <w:pBdr>
        <w:top w:val="single" w:sz="4" w:space="3" w:color="000000" w:themeColor="text1"/>
      </w:pBdr>
      <w:tabs>
        <w:tab w:val="right" w:pos="10800"/>
      </w:tabs>
    </w:pPr>
    <w:rPr>
      <w:sz w:val="18"/>
    </w:rPr>
  </w:style>
  <w:style w:type="paragraph" w:styleId="Funotentext">
    <w:name w:val="footnote text"/>
    <w:basedOn w:val="Standard"/>
    <w:semiHidden/>
    <w:pPr>
      <w:ind w:left="240" w:hanging="240"/>
    </w:pPr>
    <w:rPr>
      <w:i/>
      <w:iCs/>
      <w:sz w:val="20"/>
    </w:rPr>
  </w:style>
  <w:style w:type="paragraph" w:customStyle="1" w:styleId="Aufzhlung2">
    <w:name w:val="Aufzählung 2"/>
    <w:basedOn w:val="Standard"/>
    <w:rsid w:val="00D62E2F"/>
    <w:pPr>
      <w:numPr>
        <w:numId w:val="31"/>
      </w:numPr>
      <w:tabs>
        <w:tab w:val="clear" w:pos="360"/>
        <w:tab w:val="num" w:pos="993"/>
      </w:tabs>
      <w:ind w:left="794" w:hanging="397"/>
      <w:jc w:val="left"/>
    </w:pPr>
    <w:rPr>
      <w:szCs w:val="22"/>
    </w:rPr>
  </w:style>
  <w:style w:type="paragraph" w:customStyle="1" w:styleId="Aufzhlung1">
    <w:name w:val="Aufzählung 1"/>
    <w:basedOn w:val="Standard"/>
    <w:rsid w:val="00D62E2F"/>
    <w:pPr>
      <w:numPr>
        <w:numId w:val="32"/>
      </w:numPr>
      <w:ind w:left="397" w:hanging="397"/>
      <w:jc w:val="left"/>
    </w:pPr>
    <w:rPr>
      <w:rFonts w:cs="Times New Roman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Tabelle">
    <w:name w:val="Tabelle"/>
    <w:basedOn w:val="Standard"/>
    <w:qFormat/>
    <w:rsid w:val="00B92F19"/>
    <w:pPr>
      <w:tabs>
        <w:tab w:val="left" w:pos="567"/>
      </w:tabs>
      <w:ind w:left="170"/>
      <w:jc w:val="left"/>
    </w:pPr>
    <w:rPr>
      <w:rFonts w:eastAsiaTheme="minorHAnsi"/>
      <w:sz w:val="20"/>
      <w:szCs w:val="24"/>
    </w:rPr>
  </w:style>
  <w:style w:type="paragraph" w:customStyle="1" w:styleId="Tabelleberschrift">
    <w:name w:val="Tabelle Überschrift"/>
    <w:basedOn w:val="Standard"/>
    <w:qFormat/>
    <w:rsid w:val="00B542E4"/>
    <w:pPr>
      <w:tabs>
        <w:tab w:val="left" w:pos="567"/>
      </w:tabs>
      <w:spacing w:before="120" w:after="120"/>
      <w:ind w:left="170" w:right="91"/>
      <w:jc w:val="left"/>
    </w:pPr>
    <w:rPr>
      <w:b/>
      <w:bCs/>
      <w:sz w:val="20"/>
      <w:szCs w:val="22"/>
    </w:rPr>
  </w:style>
  <w:style w:type="table" w:styleId="Tabellenraster">
    <w:name w:val="Table Grid"/>
    <w:basedOn w:val="NormaleTabelle"/>
    <w:uiPriority w:val="39"/>
    <w:rsid w:val="00B542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709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7098"/>
    <w:rPr>
      <w:rFonts w:ascii="Tahoma" w:hAnsi="Tahoma" w:cs="Tahoma"/>
      <w:sz w:val="16"/>
      <w:szCs w:val="16"/>
      <w:lang w:eastAsia="de-DE"/>
    </w:rPr>
  </w:style>
  <w:style w:type="paragraph" w:customStyle="1" w:styleId="TabelleAufzhlung2">
    <w:name w:val="Tabelle Aufzählung 2"/>
    <w:basedOn w:val="Standard"/>
    <w:rsid w:val="00B542E4"/>
    <w:pPr>
      <w:numPr>
        <w:numId w:val="34"/>
      </w:numPr>
      <w:tabs>
        <w:tab w:val="clear" w:pos="720"/>
        <w:tab w:val="left" w:pos="677"/>
      </w:tabs>
      <w:ind w:left="675" w:hanging="284"/>
      <w:contextualSpacing/>
      <w:jc w:val="left"/>
    </w:pPr>
    <w:rPr>
      <w:rFonts w:cs="Times New Roman"/>
      <w:sz w:val="20"/>
    </w:rPr>
  </w:style>
  <w:style w:type="paragraph" w:customStyle="1" w:styleId="TabelleAufzhlung1">
    <w:name w:val="Tabelle Aufzählung 1"/>
    <w:basedOn w:val="Standard"/>
    <w:rsid w:val="00B542E4"/>
    <w:pPr>
      <w:numPr>
        <w:numId w:val="33"/>
      </w:numPr>
      <w:ind w:left="399" w:hanging="229"/>
      <w:jc w:val="left"/>
    </w:pPr>
    <w:rPr>
      <w:rFonts w:cs="Times New Roman"/>
      <w:sz w:val="20"/>
    </w:rPr>
  </w:style>
  <w:style w:type="paragraph" w:customStyle="1" w:styleId="TabelleZentriert">
    <w:name w:val="Tabelle + Zentriert"/>
    <w:basedOn w:val="Tabelle"/>
    <w:rsid w:val="00B542E4"/>
    <w:pPr>
      <w:jc w:val="center"/>
    </w:pPr>
    <w:rPr>
      <w:rFonts w:cs="Times New Roman"/>
      <w:szCs w:val="20"/>
    </w:rPr>
  </w:style>
  <w:style w:type="paragraph" w:customStyle="1" w:styleId="TabelleFett">
    <w:name w:val="Tabelle + Fett"/>
    <w:basedOn w:val="Tabelle"/>
    <w:rsid w:val="00B92F19"/>
    <w:pPr>
      <w:spacing w:before="120"/>
      <w:contextualSpacing/>
    </w:pPr>
    <w:rPr>
      <w:b/>
      <w:bCs/>
    </w:rPr>
  </w:style>
  <w:style w:type="paragraph" w:customStyle="1" w:styleId="Abbildung">
    <w:name w:val="Abbildung"/>
    <w:basedOn w:val="Standard"/>
    <w:qFormat/>
    <w:rsid w:val="003D58F5"/>
    <w:pPr>
      <w:spacing w:after="360"/>
      <w:jc w:val="left"/>
    </w:pPr>
    <w:rPr>
      <w:i/>
    </w:rPr>
  </w:style>
  <w:style w:type="paragraph" w:customStyle="1" w:styleId="StandardFett">
    <w:name w:val="Standard + Fett"/>
    <w:basedOn w:val="Standard"/>
    <w:qFormat/>
    <w:rsid w:val="00B92F19"/>
    <w:pPr>
      <w:tabs>
        <w:tab w:val="left" w:pos="567"/>
      </w:tabs>
    </w:pPr>
    <w:rPr>
      <w:b/>
      <w:szCs w:val="22"/>
    </w:rPr>
  </w:style>
  <w:style w:type="paragraph" w:customStyle="1" w:styleId="berschrift">
    <w:name w:val="Überschrift"/>
    <w:basedOn w:val="Standard"/>
    <w:next w:val="Standard"/>
    <w:qFormat/>
    <w:rsid w:val="00915C9A"/>
    <w:pPr>
      <w:pBdr>
        <w:bottom w:val="single" w:sz="4" w:space="1" w:color="auto"/>
      </w:pBdr>
      <w:spacing w:after="480"/>
    </w:pPr>
    <w:rPr>
      <w:b/>
      <w:sz w:val="3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58F5"/>
    <w:rPr>
      <w:rFonts w:asciiTheme="majorHAnsi" w:eastAsiaTheme="majorEastAsia" w:hAnsiTheme="majorHAnsi" w:cstheme="majorBidi"/>
      <w:color w:val="487631" w:themeColor="accent1" w:themeShade="BF"/>
      <w:sz w:val="22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58F5"/>
    <w:rPr>
      <w:rFonts w:asciiTheme="majorHAnsi" w:eastAsiaTheme="majorEastAsia" w:hAnsiTheme="majorHAnsi" w:cstheme="majorBidi"/>
      <w:color w:val="304E20" w:themeColor="accent1" w:themeShade="7F"/>
      <w:sz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58F5"/>
    <w:rPr>
      <w:rFonts w:asciiTheme="majorHAnsi" w:eastAsiaTheme="majorEastAsia" w:hAnsiTheme="majorHAnsi" w:cstheme="majorBidi"/>
      <w:i/>
      <w:iCs/>
      <w:color w:val="304E20" w:themeColor="accent1" w:themeShade="7F"/>
      <w:sz w:val="22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58F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58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character" w:styleId="Hyperlink">
    <w:name w:val="Hyperlink"/>
    <w:basedOn w:val="Absatz-Standardschriftart"/>
    <w:uiPriority w:val="99"/>
    <w:unhideWhenUsed/>
    <w:rsid w:val="00D51D4F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51D4F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D06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brinaSalathe\Planconsult\Planconsult%20-%20P_Internes\Hilfsmittel\Vorlagen\Office\Arbeitsblatt_A4_hoch.dotx" TargetMode="External"/></Relationships>
</file>

<file path=word/theme/theme1.xml><?xml version="1.0" encoding="utf-8"?>
<a:theme xmlns:a="http://schemas.openxmlformats.org/drawingml/2006/main" name="Larissa">
  <a:themeElements>
    <a:clrScheme name="Plancons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619E42"/>
      </a:accent1>
      <a:accent2>
        <a:srgbClr val="BDDDAD"/>
      </a:accent2>
      <a:accent3>
        <a:srgbClr val="8C8D8F"/>
      </a:accent3>
      <a:accent4>
        <a:srgbClr val="C6C7C8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E79DCA78C3CF419BC1D2C339038F8D" ma:contentTypeVersion="13" ma:contentTypeDescription="Ein neues Dokument erstellen." ma:contentTypeScope="" ma:versionID="ef2146d982aa431c6399caf645b108b2">
  <xsd:schema xmlns:xsd="http://www.w3.org/2001/XMLSchema" xmlns:xs="http://www.w3.org/2001/XMLSchema" xmlns:p="http://schemas.microsoft.com/office/2006/metadata/properties" xmlns:ns2="3df95728-c0ca-47d0-91f0-1b812bf90eb4" xmlns:ns3="dab6fcfe-5870-4593-a5b8-c417cb7a09de" targetNamespace="http://schemas.microsoft.com/office/2006/metadata/properties" ma:root="true" ma:fieldsID="0ea599a71c11a4dcdedad3c1b16376a3" ns2:_="" ns3:_="">
    <xsd:import namespace="3df95728-c0ca-47d0-91f0-1b812bf90eb4"/>
    <xsd:import namespace="dab6fcfe-5870-4593-a5b8-c417cb7a09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Link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5728-c0ca-47d0-91f0-1b812bf90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Link" ma:index="1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6fcfe-5870-4593-a5b8-c417cb7a09d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3df95728-c0ca-47d0-91f0-1b812bf90eb4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FAF7D279-1738-4229-B4F2-079847191C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E3FF14-F496-4015-9E67-DEB5B334D902}"/>
</file>

<file path=customXml/itemProps3.xml><?xml version="1.0" encoding="utf-8"?>
<ds:datastoreItem xmlns:ds="http://schemas.openxmlformats.org/officeDocument/2006/customXml" ds:itemID="{C1802E27-4408-4C66-8AD4-2AC4F042DCBB}"/>
</file>

<file path=customXml/itemProps4.xml><?xml version="1.0" encoding="utf-8"?>
<ds:datastoreItem xmlns:ds="http://schemas.openxmlformats.org/officeDocument/2006/customXml" ds:itemID="{735CEAF0-465B-4A86-9E60-3DDCE7982F36}"/>
</file>

<file path=docProps/app.xml><?xml version="1.0" encoding="utf-8"?>
<Properties xmlns="http://schemas.openxmlformats.org/officeDocument/2006/extended-properties" xmlns:vt="http://schemas.openxmlformats.org/officeDocument/2006/docPropsVTypes">
  <Template>Arbeitsblatt_A4_hoch</Template>
  <TotalTime>0</TotalTime>
  <Pages>1</Pages>
  <Words>120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(10)</vt:lpstr>
    </vt:vector>
  </TitlesOfParts>
  <Company>.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(10)</dc:title>
  <dc:creator>Sabrina Salathe</dc:creator>
  <cp:lastModifiedBy>Dirk Reinisch</cp:lastModifiedBy>
  <cp:revision>20</cp:revision>
  <cp:lastPrinted>2018-04-26T14:45:00Z</cp:lastPrinted>
  <dcterms:created xsi:type="dcterms:W3CDTF">2021-03-18T12:07:00Z</dcterms:created>
  <dcterms:modified xsi:type="dcterms:W3CDTF">2021-03-19T14:35:00Z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0x010100BFE79DCA78C3CF419BC1D2C339038F8D</vt:lpwstr>
  </property>
  <property fmtid="{D5CDD505-2E9C-101B-9397-08002B2CF9AE}" pid="3" name="Order">
    <vt:r8>7567800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