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0DBD18" w14:textId="38C88D04" w:rsidR="0066651C" w:rsidRDefault="00463F87" w:rsidP="007A29AD">
      <w:pPr>
        <w:rPr>
          <w:spacing w:val="10"/>
          <w:sz w:val="20"/>
        </w:rPr>
      </w:pPr>
      <w:r>
        <w:rPr>
          <w:noProof/>
        </w:rPr>
        <w:pict w14:anchorId="3D146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140" type="#_x0000_t75" style="position:absolute;margin-left:-.3pt;margin-top:-3pt;width:185.9pt;height:30pt;z-index:-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8" o:title=""/>
          </v:shape>
        </w:pict>
      </w:r>
    </w:p>
    <w:p w14:paraId="28BA00E5" w14:textId="4ECBA0EF" w:rsidR="006002E4" w:rsidRPr="00BF33F8" w:rsidRDefault="006002E4" w:rsidP="006002E4">
      <w:pPr>
        <w:tabs>
          <w:tab w:val="right" w:pos="9639"/>
        </w:tabs>
        <w:rPr>
          <w:bCs/>
          <w:caps/>
          <w:spacing w:val="10"/>
          <w:sz w:val="20"/>
        </w:rPr>
      </w:pPr>
    </w:p>
    <w:p w14:paraId="74E9D59A" w14:textId="77777777" w:rsidR="00BF33F8" w:rsidRPr="00866936" w:rsidRDefault="00BF33F8" w:rsidP="006002E4">
      <w:pPr>
        <w:tabs>
          <w:tab w:val="right" w:pos="9639"/>
        </w:tabs>
        <w:rPr>
          <w:b/>
          <w:spacing w:val="10"/>
          <w:sz w:val="21"/>
          <w:szCs w:val="21"/>
        </w:rPr>
      </w:pPr>
    </w:p>
    <w:p w14:paraId="481C20A7" w14:textId="77777777" w:rsidR="0066651C" w:rsidRPr="00A40E8A" w:rsidRDefault="00EA6F9E" w:rsidP="007A29AD">
      <w:pPr>
        <w:pStyle w:val="berschrift1"/>
        <w:tabs>
          <w:tab w:val="clear" w:pos="9640"/>
          <w:tab w:val="right" w:pos="9639"/>
        </w:tabs>
        <w:rPr>
          <w:b w:val="0"/>
          <w:i w:val="0"/>
          <w:iCs/>
          <w:caps/>
          <w:spacing w:val="10"/>
        </w:rPr>
      </w:pPr>
      <w:r w:rsidRPr="00A40E8A">
        <w:rPr>
          <w:b w:val="0"/>
          <w:i w:val="0"/>
          <w:iCs/>
          <w:caps/>
          <w:spacing w:val="10"/>
        </w:rPr>
        <w:t xml:space="preserve">Projekt </w:t>
      </w:r>
      <w:r w:rsidR="00AC1175">
        <w:rPr>
          <w:b w:val="0"/>
          <w:iCs/>
          <w:caps/>
          <w:spacing w:val="10"/>
        </w:rPr>
        <w:t>Halle für Alle</w:t>
      </w:r>
      <w:r w:rsidR="00A804A7" w:rsidRPr="00A40E8A">
        <w:rPr>
          <w:b w:val="0"/>
          <w:i w:val="0"/>
          <w:iCs/>
          <w:caps/>
          <w:spacing w:val="10"/>
        </w:rPr>
        <w:t xml:space="preserve"> </w:t>
      </w:r>
      <w:r w:rsidR="00AC1175">
        <w:rPr>
          <w:b w:val="0"/>
          <w:i w:val="0"/>
          <w:iCs/>
          <w:caps/>
          <w:spacing w:val="10"/>
        </w:rPr>
        <w:t>Richtgerswil</w:t>
      </w:r>
    </w:p>
    <w:p w14:paraId="7A1D85D3" w14:textId="77777777" w:rsidR="0066651C" w:rsidRPr="00A40E8A" w:rsidRDefault="0066651C" w:rsidP="007A29AD">
      <w:pPr>
        <w:pStyle w:val="berschrift1"/>
        <w:tabs>
          <w:tab w:val="clear" w:pos="9640"/>
          <w:tab w:val="right" w:pos="9900"/>
        </w:tabs>
        <w:spacing w:after="120"/>
        <w:rPr>
          <w:b w:val="0"/>
          <w:i w:val="0"/>
          <w:caps/>
          <w:spacing w:val="10"/>
        </w:rPr>
      </w:pPr>
      <w:r w:rsidRPr="00A40E8A">
        <w:rPr>
          <w:b w:val="0"/>
          <w:i w:val="0"/>
          <w:caps/>
          <w:spacing w:val="10"/>
        </w:rPr>
        <w:t xml:space="preserve">Selektives Vergabeverfahren der </w:t>
      </w:r>
      <w:r w:rsidR="00510839" w:rsidRPr="00A40E8A">
        <w:rPr>
          <w:b w:val="0"/>
          <w:i w:val="0"/>
          <w:caps/>
          <w:spacing w:val="10"/>
        </w:rPr>
        <w:t>Generalplaner</w:t>
      </w:r>
      <w:r w:rsidRPr="00A40E8A">
        <w:rPr>
          <w:b w:val="0"/>
          <w:i w:val="0"/>
          <w:caps/>
          <w:spacing w:val="10"/>
        </w:rPr>
        <w:t>leistungen</w:t>
      </w:r>
    </w:p>
    <w:p w14:paraId="40952528" w14:textId="2917029E" w:rsidR="002437C5" w:rsidRDefault="0066651C" w:rsidP="00BC6947">
      <w:pPr>
        <w:pStyle w:val="berschrift1"/>
        <w:rPr>
          <w:b w:val="0"/>
          <w:i w:val="0"/>
          <w:caps/>
          <w:spacing w:val="10"/>
          <w:u w:val="single"/>
        </w:rPr>
      </w:pPr>
      <w:r w:rsidRPr="00A40E8A">
        <w:rPr>
          <w:b w:val="0"/>
          <w:i w:val="0"/>
          <w:caps/>
          <w:spacing w:val="10"/>
          <w:u w:val="single"/>
        </w:rPr>
        <w:t>Teilnahmeantrag</w:t>
      </w:r>
    </w:p>
    <w:p w14:paraId="32796C68" w14:textId="77777777" w:rsidR="00256B9A" w:rsidRPr="00BC6947" w:rsidRDefault="00256B9A" w:rsidP="009503C1">
      <w:pPr>
        <w:pBdr>
          <w:bottom w:val="single" w:sz="6" w:space="1" w:color="auto"/>
        </w:pBdr>
        <w:tabs>
          <w:tab w:val="left" w:pos="709"/>
        </w:tabs>
        <w:spacing w:after="120"/>
        <w:rPr>
          <w:spacing w:val="10"/>
          <w:sz w:val="20"/>
        </w:rPr>
      </w:pPr>
    </w:p>
    <w:p w14:paraId="7740ABEB" w14:textId="77777777" w:rsidR="0066651C" w:rsidRPr="00A804A7" w:rsidRDefault="0066651C" w:rsidP="009503C1">
      <w:pPr>
        <w:pStyle w:val="berschrift5"/>
        <w:tabs>
          <w:tab w:val="clear" w:pos="9356"/>
          <w:tab w:val="right" w:pos="9639"/>
        </w:tabs>
        <w:spacing w:after="120" w:line="240" w:lineRule="auto"/>
        <w:ind w:left="425" w:hanging="425"/>
        <w:rPr>
          <w:b w:val="0"/>
          <w:caps/>
          <w:color w:val="auto"/>
          <w:spacing w:val="10"/>
          <w:sz w:val="20"/>
        </w:rPr>
      </w:pPr>
      <w:r w:rsidRPr="00A804A7">
        <w:rPr>
          <w:b w:val="0"/>
          <w:bCs w:val="0"/>
          <w:caps/>
          <w:color w:val="auto"/>
          <w:spacing w:val="10"/>
          <w:sz w:val="20"/>
        </w:rPr>
        <w:t>1.</w:t>
      </w:r>
      <w:r w:rsidRPr="00A804A7">
        <w:rPr>
          <w:b w:val="0"/>
          <w:bCs w:val="0"/>
          <w:caps/>
          <w:color w:val="auto"/>
          <w:spacing w:val="10"/>
          <w:sz w:val="20"/>
        </w:rPr>
        <w:tab/>
        <w:t>Ausschreibende Stelle</w:t>
      </w:r>
    </w:p>
    <w:p w14:paraId="071043EC" w14:textId="77777777" w:rsidR="0066651C" w:rsidRPr="00BD4EA0" w:rsidRDefault="00A804A7" w:rsidP="009503C1">
      <w:pPr>
        <w:spacing w:after="240"/>
        <w:ind w:left="425"/>
        <w:jc w:val="both"/>
        <w:rPr>
          <w:bCs/>
          <w:spacing w:val="10"/>
          <w:sz w:val="20"/>
        </w:rPr>
      </w:pPr>
      <w:r>
        <w:rPr>
          <w:bCs/>
          <w:spacing w:val="10"/>
          <w:sz w:val="20"/>
        </w:rPr>
        <w:t xml:space="preserve">Politische Gemeinde </w:t>
      </w:r>
      <w:r w:rsidR="00AC1175">
        <w:rPr>
          <w:bCs/>
          <w:spacing w:val="10"/>
          <w:sz w:val="20"/>
        </w:rPr>
        <w:t>Richterswil</w:t>
      </w:r>
    </w:p>
    <w:p w14:paraId="160A576E" w14:textId="77777777" w:rsidR="0066651C" w:rsidRPr="00A804A7" w:rsidRDefault="0066651C" w:rsidP="009503C1">
      <w:pPr>
        <w:spacing w:after="120"/>
        <w:ind w:left="425" w:hanging="425"/>
        <w:jc w:val="both"/>
        <w:rPr>
          <w:caps/>
          <w:spacing w:val="10"/>
          <w:sz w:val="20"/>
        </w:rPr>
      </w:pPr>
      <w:r w:rsidRPr="00A804A7">
        <w:rPr>
          <w:caps/>
          <w:spacing w:val="10"/>
          <w:sz w:val="20"/>
        </w:rPr>
        <w:t>2.</w:t>
      </w:r>
      <w:r w:rsidRPr="00A804A7">
        <w:rPr>
          <w:caps/>
          <w:spacing w:val="10"/>
          <w:sz w:val="20"/>
        </w:rPr>
        <w:tab/>
        <w:t>Vorhaben</w:t>
      </w:r>
    </w:p>
    <w:p w14:paraId="25C8CE43" w14:textId="589A73EB" w:rsidR="00534715" w:rsidRPr="00AC1175" w:rsidRDefault="00AC1175" w:rsidP="009503C1">
      <w:pPr>
        <w:pStyle w:val="Textkrper"/>
        <w:pBdr>
          <w:top w:val="none" w:sz="0" w:space="0" w:color="auto"/>
          <w:left w:val="none" w:sz="0" w:space="0" w:color="auto"/>
          <w:bottom w:val="none" w:sz="0" w:space="0" w:color="auto"/>
          <w:right w:val="none" w:sz="0" w:space="0" w:color="auto"/>
        </w:pBdr>
        <w:spacing w:after="120" w:line="240" w:lineRule="auto"/>
        <w:ind w:left="426"/>
        <w:jc w:val="both"/>
        <w:rPr>
          <w:rFonts w:cs="Arial"/>
          <w:b w:val="0"/>
          <w:bCs/>
          <w:spacing w:val="10"/>
          <w:sz w:val="20"/>
        </w:rPr>
      </w:pPr>
      <w:r>
        <w:rPr>
          <w:rFonts w:cs="Arial"/>
          <w:b w:val="0"/>
          <w:bCs/>
          <w:spacing w:val="10"/>
          <w:sz w:val="20"/>
        </w:rPr>
        <w:t xml:space="preserve">Die Gemeinde Richterswil beabsichtigt, auf dem Schulareal Feld (Grundstück Kat.Nr. 6667) eine 3-fach Turnhalle mit Tielfgarage und </w:t>
      </w:r>
      <w:r w:rsidR="00267446">
        <w:rPr>
          <w:rFonts w:cs="Arial"/>
          <w:b w:val="0"/>
          <w:bCs/>
          <w:spacing w:val="10"/>
          <w:sz w:val="20"/>
        </w:rPr>
        <w:t>Klein</w:t>
      </w:r>
      <w:r>
        <w:rPr>
          <w:rFonts w:cs="Arial"/>
          <w:b w:val="0"/>
          <w:bCs/>
          <w:spacing w:val="10"/>
          <w:sz w:val="20"/>
        </w:rPr>
        <w:t xml:space="preserve">wimmbecken zu realisieren. Dem Entscheid </w:t>
      </w:r>
      <w:r w:rsidRPr="00AC1175">
        <w:rPr>
          <w:rFonts w:cs="Arial"/>
          <w:b w:val="0"/>
          <w:bCs/>
          <w:spacing w:val="10"/>
          <w:sz w:val="20"/>
        </w:rPr>
        <w:t xml:space="preserve">der Gemeindeversammlung ging eine Machbarkeitsstudie des Architekturbüros </w:t>
      </w:r>
      <w:r w:rsidRPr="00AC1175">
        <w:rPr>
          <w:b w:val="0"/>
          <w:bCs/>
          <w:i/>
          <w:iCs/>
          <w:spacing w:val="10"/>
          <w:sz w:val="21"/>
          <w:szCs w:val="21"/>
          <w:lang w:eastAsia="de-CH"/>
        </w:rPr>
        <w:t>idarch Planer und Architekten ETH HTL SIA</w:t>
      </w:r>
      <w:r>
        <w:rPr>
          <w:b w:val="0"/>
          <w:bCs/>
          <w:i/>
          <w:iCs/>
          <w:spacing w:val="10"/>
          <w:sz w:val="21"/>
          <w:szCs w:val="21"/>
          <w:lang w:eastAsia="de-CH"/>
        </w:rPr>
        <w:t xml:space="preserve"> </w:t>
      </w:r>
      <w:r>
        <w:rPr>
          <w:b w:val="0"/>
          <w:bCs/>
          <w:spacing w:val="10"/>
          <w:sz w:val="21"/>
          <w:szCs w:val="21"/>
          <w:lang w:eastAsia="de-CH"/>
        </w:rPr>
        <w:t>voraus.</w:t>
      </w:r>
    </w:p>
    <w:p w14:paraId="239D95C4" w14:textId="77777777" w:rsidR="0066651C" w:rsidRPr="009F23D2" w:rsidRDefault="009F23D2" w:rsidP="00AA48AE">
      <w:pPr>
        <w:pStyle w:val="Kopfzeile"/>
        <w:tabs>
          <w:tab w:val="clear" w:pos="9071"/>
        </w:tabs>
        <w:spacing w:after="240"/>
        <w:ind w:left="425" w:right="23"/>
        <w:jc w:val="both"/>
        <w:rPr>
          <w:spacing w:val="10"/>
          <w:sz w:val="20"/>
        </w:rPr>
      </w:pPr>
      <w:r w:rsidRPr="009F23D2">
        <w:rPr>
          <w:rFonts w:cs="Arial"/>
          <w:spacing w:val="10"/>
          <w:sz w:val="20"/>
        </w:rPr>
        <w:t>Erwartet wird eine hohe Wirtschaftlichkeit bezüglich Erstellungs- und Betriebskosten, hohe Funktionalität und ein verantwortungsvoller Umgang mit den Ressourcen über den gesamten Lebenszyklus. Das Bauvorhaben soll umweltoptimiert und insbesondere energiesparend ausgeführt werden.</w:t>
      </w:r>
      <w:r w:rsidR="00A804A7" w:rsidRPr="009F23D2">
        <w:rPr>
          <w:rFonts w:cs="Arial"/>
          <w:spacing w:val="10"/>
          <w:sz w:val="20"/>
        </w:rPr>
        <w:t xml:space="preserve"> Es</w:t>
      </w:r>
      <w:r w:rsidR="00AC1175">
        <w:rPr>
          <w:rFonts w:cs="Arial"/>
          <w:spacing w:val="10"/>
          <w:sz w:val="20"/>
        </w:rPr>
        <w:t xml:space="preserve"> wird</w:t>
      </w:r>
      <w:r w:rsidR="00A804A7" w:rsidRPr="009F23D2">
        <w:rPr>
          <w:rFonts w:cs="Arial"/>
          <w:spacing w:val="10"/>
          <w:sz w:val="20"/>
        </w:rPr>
        <w:t xml:space="preserve"> eine architektonisch gut organisierte Gesamtanlage gefordert.</w:t>
      </w:r>
    </w:p>
    <w:p w14:paraId="6F87473C" w14:textId="77777777" w:rsidR="0066651C" w:rsidRPr="00A804A7" w:rsidRDefault="0066651C" w:rsidP="009503C1">
      <w:pPr>
        <w:tabs>
          <w:tab w:val="left" w:pos="426"/>
        </w:tabs>
        <w:spacing w:after="120"/>
        <w:jc w:val="both"/>
        <w:rPr>
          <w:bCs/>
          <w:caps/>
          <w:spacing w:val="10"/>
          <w:sz w:val="20"/>
        </w:rPr>
      </w:pPr>
      <w:r w:rsidRPr="00A804A7">
        <w:rPr>
          <w:bCs/>
          <w:caps/>
          <w:spacing w:val="10"/>
          <w:sz w:val="20"/>
        </w:rPr>
        <w:t>3.</w:t>
      </w:r>
      <w:r w:rsidRPr="00A804A7">
        <w:rPr>
          <w:bCs/>
          <w:caps/>
          <w:spacing w:val="10"/>
          <w:sz w:val="20"/>
        </w:rPr>
        <w:tab/>
        <w:t>Leistung</w:t>
      </w:r>
    </w:p>
    <w:p w14:paraId="4D588C2B" w14:textId="77777777" w:rsidR="004733F3" w:rsidRPr="004733F3" w:rsidRDefault="004733F3" w:rsidP="004733F3">
      <w:pPr>
        <w:pStyle w:val="Kopfzeile"/>
        <w:tabs>
          <w:tab w:val="clear" w:pos="9071"/>
          <w:tab w:val="right" w:pos="9639"/>
        </w:tabs>
        <w:spacing w:after="120"/>
        <w:ind w:left="426"/>
        <w:jc w:val="both"/>
        <w:rPr>
          <w:rFonts w:cs="Arial"/>
          <w:color w:val="000000"/>
          <w:spacing w:val="10"/>
          <w:sz w:val="20"/>
        </w:rPr>
      </w:pPr>
      <w:bookmarkStart w:id="0" w:name="_Hlk39320077"/>
      <w:r w:rsidRPr="004733F3">
        <w:rPr>
          <w:rFonts w:cs="Arial"/>
          <w:color w:val="000000"/>
          <w:spacing w:val="10"/>
          <w:sz w:val="20"/>
        </w:rPr>
        <w:t>Als Vorgehen für das Auswahlverfahren wird ein Studienauftrag auf der Erkenntnis der bereits erfolgten Machbarkeitsstudie durchgeführt. Dazu werden im Rahmen eines öffentlich ausgeschriebenen Präqualifikationsverfahrens geeignete Generalplaner-Teams zur Teilnahme am Studienauftrag ausgewählt. Das Generalplaner-Team soll wie folgt zusammengesetzt sein:</w:t>
      </w:r>
      <w:bookmarkEnd w:id="0"/>
    </w:p>
    <w:p w14:paraId="59062F7A" w14:textId="77777777" w:rsidR="004733F3" w:rsidRPr="004733F3" w:rsidRDefault="004733F3" w:rsidP="004733F3">
      <w:pPr>
        <w:pStyle w:val="Kopfzeile"/>
        <w:numPr>
          <w:ilvl w:val="0"/>
          <w:numId w:val="13"/>
        </w:numPr>
        <w:tabs>
          <w:tab w:val="clear" w:pos="4819"/>
          <w:tab w:val="clear" w:pos="9071"/>
          <w:tab w:val="left" w:pos="709"/>
          <w:tab w:val="right" w:pos="9639"/>
        </w:tabs>
        <w:spacing w:after="40"/>
        <w:ind w:left="709" w:hanging="283"/>
        <w:jc w:val="both"/>
        <w:rPr>
          <w:rFonts w:cs="Arial"/>
          <w:b/>
          <w:bCs/>
          <w:color w:val="000000"/>
          <w:spacing w:val="10"/>
          <w:sz w:val="20"/>
        </w:rPr>
      </w:pPr>
      <w:r w:rsidRPr="004733F3">
        <w:rPr>
          <w:rFonts w:cs="Arial"/>
          <w:color w:val="000000"/>
          <w:spacing w:val="10"/>
          <w:sz w:val="20"/>
        </w:rPr>
        <w:t>Architekt (federführend)</w:t>
      </w:r>
    </w:p>
    <w:p w14:paraId="5D583DB3" w14:textId="77777777" w:rsidR="004733F3" w:rsidRPr="004733F3" w:rsidRDefault="004733F3" w:rsidP="004733F3">
      <w:pPr>
        <w:pStyle w:val="Kopfzeile"/>
        <w:numPr>
          <w:ilvl w:val="0"/>
          <w:numId w:val="13"/>
        </w:numPr>
        <w:tabs>
          <w:tab w:val="clear" w:pos="4819"/>
          <w:tab w:val="clear" w:pos="9071"/>
          <w:tab w:val="left" w:pos="709"/>
          <w:tab w:val="right" w:pos="9639"/>
        </w:tabs>
        <w:spacing w:after="40"/>
        <w:ind w:left="709" w:hanging="283"/>
        <w:jc w:val="both"/>
        <w:rPr>
          <w:rFonts w:cs="Arial"/>
          <w:b/>
          <w:bCs/>
          <w:color w:val="000000"/>
          <w:spacing w:val="10"/>
          <w:sz w:val="20"/>
        </w:rPr>
      </w:pPr>
      <w:r w:rsidRPr="004733F3">
        <w:rPr>
          <w:rFonts w:cs="Arial"/>
          <w:color w:val="000000"/>
          <w:spacing w:val="10"/>
          <w:sz w:val="20"/>
        </w:rPr>
        <w:t>Landschaftsarchitekt</w:t>
      </w:r>
    </w:p>
    <w:p w14:paraId="1D43E8D3" w14:textId="77777777" w:rsidR="004733F3" w:rsidRPr="004733F3" w:rsidRDefault="004733F3" w:rsidP="004733F3">
      <w:pPr>
        <w:pStyle w:val="Kopfzeile"/>
        <w:numPr>
          <w:ilvl w:val="0"/>
          <w:numId w:val="13"/>
        </w:numPr>
        <w:tabs>
          <w:tab w:val="clear" w:pos="4819"/>
          <w:tab w:val="clear" w:pos="9071"/>
          <w:tab w:val="left" w:pos="709"/>
          <w:tab w:val="right" w:pos="9639"/>
        </w:tabs>
        <w:spacing w:after="40"/>
        <w:ind w:left="709" w:hanging="283"/>
        <w:jc w:val="both"/>
        <w:rPr>
          <w:rFonts w:cs="Arial"/>
          <w:b/>
          <w:bCs/>
          <w:color w:val="000000"/>
          <w:spacing w:val="10"/>
          <w:sz w:val="20"/>
        </w:rPr>
      </w:pPr>
      <w:r w:rsidRPr="004733F3">
        <w:rPr>
          <w:rFonts w:cs="Arial"/>
          <w:color w:val="000000"/>
          <w:spacing w:val="10"/>
          <w:sz w:val="20"/>
        </w:rPr>
        <w:t>Bauingenieur</w:t>
      </w:r>
    </w:p>
    <w:p w14:paraId="5147B69A" w14:textId="77777777" w:rsidR="004733F3" w:rsidRPr="004733F3" w:rsidRDefault="004733F3" w:rsidP="004733F3">
      <w:pPr>
        <w:pStyle w:val="Kopfzeile"/>
        <w:numPr>
          <w:ilvl w:val="0"/>
          <w:numId w:val="13"/>
        </w:numPr>
        <w:tabs>
          <w:tab w:val="clear" w:pos="4819"/>
          <w:tab w:val="clear" w:pos="9071"/>
          <w:tab w:val="left" w:pos="709"/>
          <w:tab w:val="right" w:pos="9639"/>
        </w:tabs>
        <w:spacing w:after="40"/>
        <w:ind w:left="709" w:hanging="283"/>
        <w:jc w:val="both"/>
        <w:rPr>
          <w:rFonts w:cs="Arial"/>
          <w:b/>
          <w:bCs/>
          <w:color w:val="000000"/>
          <w:spacing w:val="10"/>
          <w:sz w:val="20"/>
        </w:rPr>
      </w:pPr>
      <w:r w:rsidRPr="004733F3">
        <w:rPr>
          <w:rFonts w:cs="Arial"/>
          <w:color w:val="000000"/>
          <w:spacing w:val="10"/>
          <w:sz w:val="20"/>
        </w:rPr>
        <w:t>Elektroingenieur</w:t>
      </w:r>
    </w:p>
    <w:p w14:paraId="47350484" w14:textId="77777777" w:rsidR="004733F3" w:rsidRPr="004733F3" w:rsidRDefault="004733F3" w:rsidP="004733F3">
      <w:pPr>
        <w:pStyle w:val="Kopfzeile"/>
        <w:numPr>
          <w:ilvl w:val="0"/>
          <w:numId w:val="13"/>
        </w:numPr>
        <w:tabs>
          <w:tab w:val="clear" w:pos="4819"/>
          <w:tab w:val="clear" w:pos="9071"/>
          <w:tab w:val="left" w:pos="709"/>
          <w:tab w:val="right" w:pos="9639"/>
        </w:tabs>
        <w:spacing w:after="40"/>
        <w:ind w:left="709" w:hanging="283"/>
        <w:jc w:val="both"/>
        <w:rPr>
          <w:rFonts w:cs="Arial"/>
          <w:b/>
          <w:bCs/>
          <w:color w:val="000000"/>
          <w:spacing w:val="10"/>
          <w:sz w:val="20"/>
        </w:rPr>
      </w:pPr>
      <w:r w:rsidRPr="004733F3">
        <w:rPr>
          <w:rFonts w:cs="Arial"/>
          <w:color w:val="000000"/>
          <w:spacing w:val="10"/>
          <w:sz w:val="20"/>
        </w:rPr>
        <w:t>Ingenieure für Heizung, Lüftung, Sanitär, Schwimmbadtechnik</w:t>
      </w:r>
    </w:p>
    <w:p w14:paraId="57FB1C3C" w14:textId="77777777" w:rsidR="004733F3" w:rsidRPr="004733F3" w:rsidRDefault="004733F3" w:rsidP="004733F3">
      <w:pPr>
        <w:pStyle w:val="Kopfzeile"/>
        <w:numPr>
          <w:ilvl w:val="0"/>
          <w:numId w:val="13"/>
        </w:numPr>
        <w:tabs>
          <w:tab w:val="clear" w:pos="4819"/>
          <w:tab w:val="clear" w:pos="9071"/>
          <w:tab w:val="left" w:pos="709"/>
          <w:tab w:val="right" w:pos="9639"/>
        </w:tabs>
        <w:spacing w:after="120"/>
        <w:ind w:left="709" w:hanging="283"/>
        <w:jc w:val="both"/>
        <w:rPr>
          <w:rFonts w:cs="Arial"/>
          <w:b/>
          <w:bCs/>
          <w:color w:val="000000"/>
          <w:spacing w:val="10"/>
          <w:sz w:val="20"/>
        </w:rPr>
      </w:pPr>
      <w:r w:rsidRPr="004733F3">
        <w:rPr>
          <w:rFonts w:cs="Arial"/>
          <w:color w:val="000000"/>
          <w:spacing w:val="10"/>
          <w:sz w:val="20"/>
        </w:rPr>
        <w:t>Bauphysiker</w:t>
      </w:r>
    </w:p>
    <w:p w14:paraId="3D5BAC84" w14:textId="5777134B" w:rsidR="00A40E8A" w:rsidRPr="004733F3" w:rsidRDefault="004733F3" w:rsidP="004733F3">
      <w:pPr>
        <w:pStyle w:val="Kopfzeile"/>
        <w:tabs>
          <w:tab w:val="clear" w:pos="9071"/>
          <w:tab w:val="left" w:pos="851"/>
          <w:tab w:val="left" w:pos="3828"/>
          <w:tab w:val="right" w:pos="9639"/>
        </w:tabs>
        <w:spacing w:after="240"/>
        <w:ind w:left="425"/>
        <w:jc w:val="both"/>
        <w:rPr>
          <w:color w:val="000000"/>
          <w:spacing w:val="10"/>
          <w:sz w:val="20"/>
          <w:lang w:val="de-CH"/>
        </w:rPr>
      </w:pPr>
      <w:r w:rsidRPr="004733F3">
        <w:rPr>
          <w:color w:val="000000"/>
          <w:spacing w:val="10"/>
          <w:sz w:val="20"/>
          <w:lang w:val="de-CH"/>
        </w:rPr>
        <w:t>Mehrfachbewerbung der Fachplaner in verschiedenen Teams ist zulässig. Das ausgewählte Generalplaner-Team wird mit der Weiterbearbeitung der Projektabsicht beauftragt.</w:t>
      </w:r>
    </w:p>
    <w:p w14:paraId="00F61E65" w14:textId="77777777" w:rsidR="0066651C" w:rsidRPr="008971B3" w:rsidRDefault="0066651C" w:rsidP="009503C1">
      <w:pPr>
        <w:spacing w:after="120"/>
        <w:ind w:left="425" w:hanging="425"/>
        <w:jc w:val="both"/>
        <w:rPr>
          <w:caps/>
          <w:spacing w:val="10"/>
          <w:sz w:val="20"/>
        </w:rPr>
      </w:pPr>
      <w:r w:rsidRPr="008971B3">
        <w:rPr>
          <w:caps/>
          <w:spacing w:val="10"/>
          <w:sz w:val="20"/>
          <w:lang w:val="de-DE"/>
        </w:rPr>
        <w:t>4.</w:t>
      </w:r>
      <w:r w:rsidRPr="008971B3">
        <w:rPr>
          <w:caps/>
          <w:spacing w:val="10"/>
          <w:sz w:val="20"/>
          <w:lang w:val="de-DE"/>
        </w:rPr>
        <w:tab/>
      </w:r>
      <w:r w:rsidRPr="008971B3">
        <w:rPr>
          <w:caps/>
          <w:spacing w:val="10"/>
          <w:sz w:val="20"/>
        </w:rPr>
        <w:t>Auskunftsstelle für zusätzliche Informationen</w:t>
      </w:r>
    </w:p>
    <w:p w14:paraId="7CF8C561" w14:textId="03CDE51E" w:rsidR="0066651C" w:rsidRPr="008971B3" w:rsidRDefault="008F487A" w:rsidP="00A40E8A">
      <w:pPr>
        <w:pStyle w:val="Kopfzeile"/>
        <w:tabs>
          <w:tab w:val="clear" w:pos="9071"/>
          <w:tab w:val="left" w:pos="720"/>
          <w:tab w:val="left" w:pos="851"/>
          <w:tab w:val="right" w:pos="9639"/>
        </w:tabs>
        <w:spacing w:after="240"/>
        <w:ind w:left="425"/>
        <w:jc w:val="both"/>
        <w:rPr>
          <w:spacing w:val="10"/>
          <w:sz w:val="20"/>
        </w:rPr>
      </w:pPr>
      <w:r w:rsidRPr="008971B3">
        <w:rPr>
          <w:spacing w:val="10"/>
          <w:sz w:val="20"/>
          <w:lang w:val="de-CH"/>
        </w:rPr>
        <w:t xml:space="preserve">Allfällige Fragen im Rahmen des Verfahrens sind bis </w:t>
      </w:r>
      <w:r w:rsidR="00C756EA" w:rsidRPr="008971B3">
        <w:rPr>
          <w:spacing w:val="10"/>
          <w:sz w:val="20"/>
          <w:lang w:val="de-CH"/>
        </w:rPr>
        <w:t xml:space="preserve">spätestens </w:t>
      </w:r>
      <w:r w:rsidRPr="008971B3">
        <w:rPr>
          <w:spacing w:val="10"/>
          <w:sz w:val="20"/>
          <w:lang w:val="de-CH"/>
        </w:rPr>
        <w:t xml:space="preserve">am </w:t>
      </w:r>
      <w:r w:rsidR="005C50C9">
        <w:rPr>
          <w:spacing w:val="10"/>
          <w:sz w:val="20"/>
          <w:lang w:val="de-CH"/>
        </w:rPr>
        <w:t>23.04</w:t>
      </w:r>
      <w:r w:rsidR="00825041">
        <w:rPr>
          <w:spacing w:val="10"/>
          <w:sz w:val="20"/>
          <w:lang w:val="de-CH"/>
        </w:rPr>
        <w:t>.2021</w:t>
      </w:r>
      <w:r w:rsidRPr="008971B3">
        <w:rPr>
          <w:spacing w:val="10"/>
          <w:sz w:val="20"/>
          <w:lang w:val="de-CH"/>
        </w:rPr>
        <w:t xml:space="preserve"> via www.simap.ch (Forum) einzureichen. Die Beantwortung erfolgt ebenfalls über www.simap.ch.</w:t>
      </w:r>
    </w:p>
    <w:p w14:paraId="6EB91F62" w14:textId="77777777" w:rsidR="0066651C" w:rsidRPr="008971B3" w:rsidRDefault="0066651C" w:rsidP="009503C1">
      <w:pPr>
        <w:spacing w:after="120"/>
        <w:ind w:left="425" w:hanging="425"/>
        <w:jc w:val="both"/>
        <w:rPr>
          <w:caps/>
          <w:spacing w:val="10"/>
          <w:sz w:val="20"/>
        </w:rPr>
      </w:pPr>
      <w:r w:rsidRPr="008971B3">
        <w:rPr>
          <w:caps/>
          <w:spacing w:val="10"/>
          <w:sz w:val="20"/>
        </w:rPr>
        <w:t>5.</w:t>
      </w:r>
      <w:r w:rsidRPr="008971B3">
        <w:rPr>
          <w:caps/>
          <w:spacing w:val="10"/>
          <w:sz w:val="20"/>
        </w:rPr>
        <w:tab/>
        <w:t>Sprache des Verfahrens, Unterstellung</w:t>
      </w:r>
    </w:p>
    <w:p w14:paraId="4EF5F5CD" w14:textId="77777777" w:rsidR="00F15E5B" w:rsidRPr="008971B3" w:rsidRDefault="0066651C" w:rsidP="009503C1">
      <w:pPr>
        <w:pStyle w:val="Textkrper-Einzug2"/>
        <w:spacing w:after="240" w:line="240" w:lineRule="auto"/>
        <w:ind w:left="425" w:firstLine="0"/>
        <w:rPr>
          <w:b/>
          <w:spacing w:val="10"/>
          <w:sz w:val="20"/>
        </w:rPr>
      </w:pPr>
      <w:r w:rsidRPr="008971B3">
        <w:rPr>
          <w:spacing w:val="10"/>
          <w:sz w:val="20"/>
        </w:rPr>
        <w:t xml:space="preserve">Verfahrenssprache ist deutsch. Das Vergabeverfahren untersteht </w:t>
      </w:r>
      <w:r w:rsidRPr="008971B3">
        <w:rPr>
          <w:iCs/>
          <w:spacing w:val="10"/>
          <w:sz w:val="20"/>
        </w:rPr>
        <w:t>dem Staatsvertragsbereich.</w:t>
      </w:r>
    </w:p>
    <w:p w14:paraId="4CE39569" w14:textId="77777777" w:rsidR="0066651C" w:rsidRPr="008971B3" w:rsidRDefault="0066651C" w:rsidP="009503C1">
      <w:pPr>
        <w:tabs>
          <w:tab w:val="right" w:leader="dot" w:pos="9356"/>
        </w:tabs>
        <w:spacing w:after="120"/>
        <w:ind w:left="425" w:hanging="425"/>
        <w:jc w:val="both"/>
        <w:rPr>
          <w:caps/>
          <w:spacing w:val="10"/>
          <w:sz w:val="20"/>
        </w:rPr>
      </w:pPr>
      <w:r w:rsidRPr="008971B3">
        <w:rPr>
          <w:caps/>
          <w:spacing w:val="10"/>
          <w:sz w:val="20"/>
        </w:rPr>
        <w:t>6.</w:t>
      </w:r>
      <w:r w:rsidRPr="008971B3">
        <w:rPr>
          <w:caps/>
          <w:spacing w:val="10"/>
          <w:sz w:val="20"/>
        </w:rPr>
        <w:tab/>
        <w:t>Eignungskriterien und Nachweise</w:t>
      </w:r>
    </w:p>
    <w:p w14:paraId="51E7B21D" w14:textId="77777777" w:rsidR="0066651C" w:rsidRPr="00A40E8A" w:rsidRDefault="009F23D2" w:rsidP="009503C1">
      <w:pPr>
        <w:pStyle w:val="Kopfzeile"/>
        <w:tabs>
          <w:tab w:val="clear" w:pos="9071"/>
        </w:tabs>
        <w:spacing w:after="120"/>
        <w:ind w:left="426" w:right="23"/>
        <w:jc w:val="both"/>
        <w:rPr>
          <w:spacing w:val="10"/>
          <w:sz w:val="20"/>
        </w:rPr>
      </w:pPr>
      <w:r w:rsidRPr="008971B3">
        <w:rPr>
          <w:spacing w:val="10"/>
          <w:sz w:val="20"/>
          <w:lang w:val="de-CH"/>
        </w:rPr>
        <w:t xml:space="preserve">Die Bewerberinnen und Bewerber haben ihre Eignung aufgrund eines Leistungsausweises bei der Planung und der Realisierung ähnlicher Bauaufgaben nachzuweisen. </w:t>
      </w:r>
      <w:r w:rsidR="0066651C" w:rsidRPr="008971B3">
        <w:rPr>
          <w:spacing w:val="10"/>
          <w:sz w:val="20"/>
        </w:rPr>
        <w:t>Das vom Ge</w:t>
      </w:r>
      <w:r w:rsidR="0066651C" w:rsidRPr="00A40E8A">
        <w:rPr>
          <w:spacing w:val="10"/>
          <w:sz w:val="20"/>
        </w:rPr>
        <w:t xml:space="preserve">meinderat eingesetzte Beurteilungsgremium wählt aus den eingegangenen Bewerbungen </w:t>
      </w:r>
      <w:r w:rsidR="00AC1175">
        <w:rPr>
          <w:spacing w:val="10"/>
          <w:sz w:val="20"/>
        </w:rPr>
        <w:t>5</w:t>
      </w:r>
      <w:r w:rsidR="00256B9A" w:rsidRPr="00A40E8A">
        <w:rPr>
          <w:spacing w:val="10"/>
          <w:sz w:val="20"/>
          <w:lang w:val="de-CH"/>
        </w:rPr>
        <w:t xml:space="preserve"> </w:t>
      </w:r>
      <w:r w:rsidR="00510839" w:rsidRPr="00A40E8A">
        <w:rPr>
          <w:spacing w:val="10"/>
          <w:sz w:val="20"/>
          <w:lang w:val="de-CH"/>
        </w:rPr>
        <w:t xml:space="preserve">Planungsteams für die Teilnahme </w:t>
      </w:r>
      <w:r w:rsidR="00FD37E1" w:rsidRPr="00A40E8A">
        <w:rPr>
          <w:spacing w:val="10"/>
          <w:sz w:val="20"/>
          <w:lang w:val="de-CH"/>
        </w:rPr>
        <w:t>am Studienauftrag</w:t>
      </w:r>
      <w:r w:rsidR="00510839" w:rsidRPr="00A40E8A">
        <w:rPr>
          <w:spacing w:val="10"/>
          <w:sz w:val="20"/>
          <w:lang w:val="de-CH"/>
        </w:rPr>
        <w:t xml:space="preserve"> aus. </w:t>
      </w:r>
      <w:r w:rsidR="000418F2" w:rsidRPr="00A40E8A">
        <w:rPr>
          <w:spacing w:val="10"/>
          <w:sz w:val="20"/>
        </w:rPr>
        <w:t>Die Auswahl geschieht aufg</w:t>
      </w:r>
      <w:r w:rsidR="0066651C" w:rsidRPr="00A40E8A">
        <w:rPr>
          <w:spacing w:val="10"/>
          <w:sz w:val="20"/>
        </w:rPr>
        <w:t>rund folgender Eignungskriterien:</w:t>
      </w:r>
    </w:p>
    <w:p w14:paraId="40A8DBA0" w14:textId="4DE96897" w:rsidR="00FD37E1" w:rsidRPr="0071016B" w:rsidRDefault="00FD37E1" w:rsidP="009503C1">
      <w:pPr>
        <w:pStyle w:val="Text"/>
        <w:numPr>
          <w:ilvl w:val="0"/>
          <w:numId w:val="6"/>
        </w:numPr>
        <w:tabs>
          <w:tab w:val="clear" w:pos="720"/>
          <w:tab w:val="left" w:pos="709"/>
        </w:tabs>
        <w:spacing w:after="40"/>
        <w:ind w:left="709" w:hanging="284"/>
        <w:rPr>
          <w:spacing w:val="10"/>
          <w:sz w:val="20"/>
          <w:szCs w:val="20"/>
        </w:rPr>
      </w:pPr>
      <w:r w:rsidRPr="0071016B">
        <w:rPr>
          <w:spacing w:val="10"/>
          <w:sz w:val="20"/>
          <w:szCs w:val="20"/>
        </w:rPr>
        <w:t>Architektonische und innenräumliche/freiräumliche Qualität von geplanten und realisierten Objekten</w:t>
      </w:r>
      <w:r w:rsidR="009F3F0F" w:rsidRPr="0071016B">
        <w:rPr>
          <w:spacing w:val="10"/>
          <w:sz w:val="20"/>
          <w:szCs w:val="20"/>
        </w:rPr>
        <w:t xml:space="preserve">, </w:t>
      </w:r>
      <w:r w:rsidR="0071016B" w:rsidRPr="0071016B">
        <w:rPr>
          <w:spacing w:val="10"/>
          <w:sz w:val="20"/>
          <w:szCs w:val="20"/>
        </w:rPr>
        <w:t>vorzugsweise Hallen- und Sportbauten</w:t>
      </w:r>
      <w:r w:rsidR="00230824">
        <w:rPr>
          <w:spacing w:val="10"/>
          <w:sz w:val="20"/>
          <w:szCs w:val="20"/>
        </w:rPr>
        <w:t xml:space="preserve"> sowie</w:t>
      </w:r>
      <w:r w:rsidR="0071016B" w:rsidRPr="0071016B">
        <w:rPr>
          <w:spacing w:val="10"/>
          <w:sz w:val="20"/>
          <w:szCs w:val="20"/>
        </w:rPr>
        <w:t xml:space="preserve"> Schwimmbäder</w:t>
      </w:r>
      <w:r w:rsidR="00230824">
        <w:rPr>
          <w:spacing w:val="10"/>
          <w:sz w:val="20"/>
          <w:szCs w:val="20"/>
        </w:rPr>
        <w:t>.</w:t>
      </w:r>
    </w:p>
    <w:p w14:paraId="28FE61D8" w14:textId="77777777" w:rsidR="00FD37E1" w:rsidRPr="0071016B" w:rsidRDefault="00FD37E1" w:rsidP="009503C1">
      <w:pPr>
        <w:pStyle w:val="Text"/>
        <w:numPr>
          <w:ilvl w:val="0"/>
          <w:numId w:val="6"/>
        </w:numPr>
        <w:tabs>
          <w:tab w:val="clear" w:pos="720"/>
          <w:tab w:val="left" w:pos="709"/>
        </w:tabs>
        <w:spacing w:after="40"/>
        <w:ind w:left="709" w:hanging="284"/>
        <w:rPr>
          <w:spacing w:val="10"/>
          <w:sz w:val="20"/>
          <w:szCs w:val="20"/>
        </w:rPr>
      </w:pPr>
      <w:r w:rsidRPr="0071016B">
        <w:rPr>
          <w:spacing w:val="10"/>
          <w:sz w:val="20"/>
          <w:szCs w:val="20"/>
        </w:rPr>
        <w:t>Umgang im nachhaltigen und energiebewussten Bauen.</w:t>
      </w:r>
    </w:p>
    <w:p w14:paraId="41FC5158" w14:textId="2883EF19" w:rsidR="00FD37E1" w:rsidRDefault="00FD37E1" w:rsidP="000513DF">
      <w:pPr>
        <w:pStyle w:val="Text"/>
        <w:numPr>
          <w:ilvl w:val="0"/>
          <w:numId w:val="6"/>
        </w:numPr>
        <w:tabs>
          <w:tab w:val="clear" w:pos="720"/>
          <w:tab w:val="left" w:pos="709"/>
        </w:tabs>
        <w:ind w:left="709" w:hanging="284"/>
        <w:rPr>
          <w:spacing w:val="10"/>
          <w:sz w:val="20"/>
          <w:szCs w:val="20"/>
        </w:rPr>
      </w:pPr>
      <w:r w:rsidRPr="00A40E8A">
        <w:rPr>
          <w:spacing w:val="10"/>
          <w:sz w:val="20"/>
          <w:szCs w:val="20"/>
        </w:rPr>
        <w:t>Organisation und Leistungsfähigkeit des Generalplanerteams.</w:t>
      </w:r>
    </w:p>
    <w:p w14:paraId="68786001" w14:textId="70109DA6" w:rsidR="00AD6721" w:rsidRDefault="000513DF" w:rsidP="00D84A2A">
      <w:pPr>
        <w:pStyle w:val="Text"/>
        <w:spacing w:after="240"/>
        <w:ind w:left="425"/>
        <w:rPr>
          <w:spacing w:val="10"/>
          <w:sz w:val="20"/>
          <w:szCs w:val="20"/>
        </w:rPr>
      </w:pPr>
      <w:r w:rsidRPr="009E0EA4">
        <w:rPr>
          <w:spacing w:val="10"/>
          <w:sz w:val="20"/>
          <w:szCs w:val="20"/>
        </w:rPr>
        <w:t xml:space="preserve">Bei einem der Generalplanerteams soll das </w:t>
      </w:r>
      <w:r w:rsidR="00230824">
        <w:rPr>
          <w:spacing w:val="10"/>
          <w:sz w:val="20"/>
          <w:szCs w:val="20"/>
        </w:rPr>
        <w:t xml:space="preserve">federführende </w:t>
      </w:r>
      <w:r w:rsidRPr="009E0EA4">
        <w:rPr>
          <w:spacing w:val="10"/>
          <w:sz w:val="20"/>
          <w:szCs w:val="20"/>
        </w:rPr>
        <w:t>Architekturbüro ein Nachwuchsbüro sein (Alter des Inhabers ca. 30-35 Jahre, Büro seit ca. 5 Jahren).</w:t>
      </w:r>
    </w:p>
    <w:p w14:paraId="7679870C" w14:textId="77777777" w:rsidR="00D84A2A" w:rsidRPr="00A40E8A" w:rsidRDefault="00D84A2A" w:rsidP="00D84A2A">
      <w:pPr>
        <w:pStyle w:val="Text"/>
        <w:tabs>
          <w:tab w:val="left" w:pos="426"/>
          <w:tab w:val="left" w:pos="709"/>
        </w:tabs>
        <w:rPr>
          <w:b/>
          <w:spacing w:val="10"/>
          <w:sz w:val="20"/>
        </w:rPr>
      </w:pPr>
      <w:r w:rsidRPr="00A40E8A">
        <w:rPr>
          <w:caps/>
          <w:spacing w:val="10"/>
          <w:sz w:val="20"/>
        </w:rPr>
        <w:t xml:space="preserve">7. </w:t>
      </w:r>
      <w:r w:rsidRPr="00A40E8A">
        <w:rPr>
          <w:caps/>
          <w:spacing w:val="10"/>
          <w:sz w:val="20"/>
        </w:rPr>
        <w:tab/>
        <w:t>Eingabeadresse</w:t>
      </w:r>
    </w:p>
    <w:p w14:paraId="487CCAB6" w14:textId="36CA95A9" w:rsidR="00D84A2A" w:rsidRPr="009E0EA4" w:rsidRDefault="00D84A2A" w:rsidP="00D84A2A">
      <w:pPr>
        <w:pStyle w:val="Kopfzeile"/>
        <w:tabs>
          <w:tab w:val="clear" w:pos="9071"/>
          <w:tab w:val="right" w:pos="9639"/>
        </w:tabs>
        <w:ind w:left="426"/>
        <w:jc w:val="both"/>
        <w:rPr>
          <w:spacing w:val="10"/>
          <w:sz w:val="20"/>
        </w:rPr>
      </w:pPr>
      <w:r w:rsidRPr="000110DA">
        <w:rPr>
          <w:rFonts w:cs="Arial"/>
          <w:spacing w:val="10"/>
          <w:sz w:val="20"/>
          <w:lang w:val="de-CH"/>
        </w:rPr>
        <w:t>Gemeinde Richterswil</w:t>
      </w:r>
      <w:r>
        <w:rPr>
          <w:rFonts w:cs="Arial"/>
          <w:spacing w:val="10"/>
          <w:sz w:val="20"/>
          <w:lang w:val="de-CH"/>
        </w:rPr>
        <w:t xml:space="preserve">, </w:t>
      </w:r>
      <w:r w:rsidRPr="000110DA">
        <w:rPr>
          <w:rFonts w:cs="Arial"/>
          <w:spacing w:val="10"/>
          <w:sz w:val="20"/>
          <w:lang w:val="de-CH"/>
        </w:rPr>
        <w:t>Herr Markus Franssen</w:t>
      </w:r>
      <w:r w:rsidR="00DA407A">
        <w:rPr>
          <w:rFonts w:cs="Arial"/>
          <w:spacing w:val="10"/>
          <w:sz w:val="20"/>
          <w:lang w:val="de-CH"/>
        </w:rPr>
        <w:t>,</w:t>
      </w:r>
      <w:r>
        <w:rPr>
          <w:rFonts w:cs="Arial"/>
          <w:spacing w:val="10"/>
          <w:sz w:val="20"/>
          <w:lang w:val="de-CH"/>
        </w:rPr>
        <w:t xml:space="preserve"> </w:t>
      </w:r>
      <w:r w:rsidRPr="000110DA">
        <w:rPr>
          <w:rFonts w:cs="Arial"/>
          <w:spacing w:val="10"/>
          <w:sz w:val="20"/>
          <w:lang w:val="de-CH"/>
        </w:rPr>
        <w:t>Chrüzweg</w:t>
      </w:r>
      <w:r>
        <w:rPr>
          <w:rFonts w:cs="Arial"/>
          <w:spacing w:val="10"/>
          <w:sz w:val="20"/>
          <w:lang w:val="de-CH"/>
        </w:rPr>
        <w:t xml:space="preserve"> 8, </w:t>
      </w:r>
      <w:r w:rsidRPr="000110DA">
        <w:rPr>
          <w:rFonts w:cs="Arial"/>
          <w:spacing w:val="10"/>
          <w:sz w:val="20"/>
          <w:lang w:val="de-CH"/>
        </w:rPr>
        <w:t>8805 Richterswil</w:t>
      </w:r>
    </w:p>
    <w:p w14:paraId="5BED62D2" w14:textId="77777777" w:rsidR="009F23D2" w:rsidRPr="00256B9A" w:rsidRDefault="00A40E8A" w:rsidP="00A40E8A">
      <w:pPr>
        <w:pStyle w:val="Kopfzeile"/>
        <w:tabs>
          <w:tab w:val="clear" w:pos="9071"/>
          <w:tab w:val="right" w:pos="9639"/>
        </w:tabs>
        <w:ind w:left="425"/>
        <w:jc w:val="both"/>
        <w:rPr>
          <w:rFonts w:cs="Arial"/>
          <w:spacing w:val="10"/>
          <w:sz w:val="20"/>
          <w:lang w:val="de-CH"/>
        </w:rPr>
      </w:pPr>
      <w:r>
        <w:rPr>
          <w:rFonts w:cs="Arial"/>
          <w:spacing w:val="10"/>
          <w:sz w:val="20"/>
          <w:lang w:val="de-CH"/>
        </w:rPr>
        <w:br w:type="page"/>
      </w:r>
    </w:p>
    <w:p w14:paraId="3CF4F2CC" w14:textId="7778CFF6" w:rsidR="009503C1" w:rsidRDefault="0066651C" w:rsidP="008971B3">
      <w:pPr>
        <w:tabs>
          <w:tab w:val="left" w:pos="426"/>
        </w:tabs>
        <w:spacing w:after="120"/>
        <w:jc w:val="both"/>
        <w:rPr>
          <w:b/>
          <w:spacing w:val="10"/>
          <w:sz w:val="20"/>
        </w:rPr>
      </w:pPr>
      <w:r w:rsidRPr="009503C1">
        <w:rPr>
          <w:caps/>
          <w:spacing w:val="10"/>
          <w:sz w:val="20"/>
        </w:rPr>
        <w:t>8.</w:t>
      </w:r>
      <w:r w:rsidRPr="009503C1">
        <w:rPr>
          <w:caps/>
          <w:spacing w:val="10"/>
          <w:sz w:val="20"/>
        </w:rPr>
        <w:tab/>
        <w:t>Eingabetermin</w:t>
      </w:r>
    </w:p>
    <w:p w14:paraId="1C135427" w14:textId="77777777" w:rsidR="0066651C" w:rsidRPr="00BD4EA0" w:rsidRDefault="0066651C" w:rsidP="009503C1">
      <w:pPr>
        <w:tabs>
          <w:tab w:val="left" w:pos="426"/>
        </w:tabs>
        <w:spacing w:after="120"/>
        <w:ind w:left="426"/>
        <w:jc w:val="both"/>
        <w:rPr>
          <w:b/>
          <w:spacing w:val="10"/>
          <w:sz w:val="20"/>
        </w:rPr>
      </w:pPr>
      <w:r w:rsidRPr="00BD4EA0">
        <w:rPr>
          <w:bCs/>
          <w:spacing w:val="10"/>
          <w:sz w:val="20"/>
        </w:rPr>
        <w:t>(Eingang bei der ausschreibenden Stelle, Poststempel ist nicht massge</w:t>
      </w:r>
      <w:r w:rsidR="00BD4EA0">
        <w:rPr>
          <w:bCs/>
          <w:spacing w:val="10"/>
          <w:sz w:val="20"/>
        </w:rPr>
        <w:t>bend</w:t>
      </w:r>
      <w:r w:rsidRPr="00BD4EA0">
        <w:rPr>
          <w:bCs/>
          <w:spacing w:val="10"/>
          <w:sz w:val="20"/>
        </w:rPr>
        <w:t>)</w:t>
      </w:r>
    </w:p>
    <w:p w14:paraId="2C90200E" w14:textId="419BDB69" w:rsidR="0066651C" w:rsidRPr="004537BE" w:rsidRDefault="009503C1" w:rsidP="009503C1">
      <w:pPr>
        <w:tabs>
          <w:tab w:val="right" w:leader="dot" w:pos="9356"/>
        </w:tabs>
        <w:ind w:left="426"/>
        <w:jc w:val="both"/>
        <w:rPr>
          <w:iCs/>
          <w:spacing w:val="10"/>
          <w:sz w:val="20"/>
        </w:rPr>
      </w:pPr>
      <w:r w:rsidRPr="004537BE">
        <w:rPr>
          <w:iCs/>
          <w:spacing w:val="10"/>
          <w:sz w:val="20"/>
        </w:rPr>
        <w:t>B</w:t>
      </w:r>
      <w:r w:rsidR="00632BAD" w:rsidRPr="004537BE">
        <w:rPr>
          <w:iCs/>
          <w:spacing w:val="10"/>
          <w:sz w:val="20"/>
        </w:rPr>
        <w:t xml:space="preserve">is </w:t>
      </w:r>
      <w:r w:rsidR="009F23D2" w:rsidRPr="004537BE">
        <w:rPr>
          <w:iCs/>
          <w:spacing w:val="10"/>
          <w:sz w:val="20"/>
          <w:u w:val="single"/>
        </w:rPr>
        <w:t>Freitag</w:t>
      </w:r>
      <w:r w:rsidR="004537BE" w:rsidRPr="004537BE">
        <w:rPr>
          <w:iCs/>
          <w:spacing w:val="10"/>
          <w:sz w:val="20"/>
          <w:u w:val="single"/>
        </w:rPr>
        <w:t xml:space="preserve">, </w:t>
      </w:r>
      <w:r w:rsidR="008101D7">
        <w:rPr>
          <w:iCs/>
          <w:spacing w:val="10"/>
          <w:sz w:val="20"/>
          <w:u w:val="single"/>
        </w:rPr>
        <w:t>4. Mai</w:t>
      </w:r>
      <w:r w:rsidR="000110DA" w:rsidRPr="004537BE">
        <w:rPr>
          <w:iCs/>
          <w:spacing w:val="10"/>
          <w:sz w:val="20"/>
          <w:u w:val="single"/>
        </w:rPr>
        <w:t xml:space="preserve"> 2021</w:t>
      </w:r>
      <w:r w:rsidRPr="004537BE">
        <w:rPr>
          <w:iCs/>
          <w:spacing w:val="10"/>
          <w:sz w:val="20"/>
          <w:u w:val="single"/>
        </w:rPr>
        <w:t>, 11.30 Uhr</w:t>
      </w:r>
    </w:p>
    <w:p w14:paraId="302A824B" w14:textId="77777777" w:rsidR="0066651C" w:rsidRPr="00BD4EA0" w:rsidRDefault="0066651C" w:rsidP="00830DBC">
      <w:pPr>
        <w:pStyle w:val="Textkrper-Zeileneinzug"/>
        <w:tabs>
          <w:tab w:val="clear" w:pos="9356"/>
        </w:tabs>
        <w:spacing w:after="240" w:line="240" w:lineRule="auto"/>
        <w:ind w:left="425"/>
        <w:jc w:val="both"/>
        <w:rPr>
          <w:b/>
          <w:bCs/>
          <w:i/>
          <w:iCs/>
          <w:spacing w:val="10"/>
          <w:sz w:val="20"/>
        </w:rPr>
      </w:pPr>
      <w:r w:rsidRPr="00BD4EA0">
        <w:rPr>
          <w:spacing w:val="10"/>
          <w:sz w:val="20"/>
        </w:rPr>
        <w:t xml:space="preserve">In einem verschlossenen Couvert mit der Aufschrift: </w:t>
      </w:r>
      <w:r w:rsidR="000110DA">
        <w:rPr>
          <w:bCs/>
          <w:i/>
          <w:iCs/>
          <w:spacing w:val="10"/>
          <w:sz w:val="20"/>
        </w:rPr>
        <w:t>Halle für Alle Richterswil</w:t>
      </w:r>
    </w:p>
    <w:p w14:paraId="69D53C7A" w14:textId="77777777" w:rsidR="0066651C" w:rsidRPr="009503C1" w:rsidRDefault="0066651C" w:rsidP="008971B3">
      <w:pPr>
        <w:tabs>
          <w:tab w:val="left" w:pos="426"/>
        </w:tabs>
        <w:spacing w:after="120"/>
        <w:jc w:val="both"/>
        <w:rPr>
          <w:caps/>
          <w:spacing w:val="10"/>
          <w:sz w:val="20"/>
        </w:rPr>
      </w:pPr>
      <w:r w:rsidRPr="009503C1">
        <w:rPr>
          <w:caps/>
          <w:spacing w:val="10"/>
          <w:sz w:val="20"/>
        </w:rPr>
        <w:t>9.</w:t>
      </w:r>
      <w:r w:rsidRPr="009503C1">
        <w:rPr>
          <w:caps/>
          <w:spacing w:val="10"/>
          <w:sz w:val="20"/>
        </w:rPr>
        <w:tab/>
        <w:t>Einzureichende Unterlagen und Beilagen:</w:t>
      </w:r>
    </w:p>
    <w:p w14:paraId="347E0E3B" w14:textId="6C344D1B" w:rsidR="0066651C" w:rsidRPr="00BD4EA0" w:rsidRDefault="0066651C" w:rsidP="009503C1">
      <w:pPr>
        <w:pStyle w:val="Kopfzeile"/>
        <w:tabs>
          <w:tab w:val="clear" w:pos="9071"/>
          <w:tab w:val="left" w:pos="426"/>
          <w:tab w:val="left" w:pos="1276"/>
          <w:tab w:val="right" w:pos="9639"/>
        </w:tabs>
        <w:spacing w:after="120"/>
        <w:ind w:left="425"/>
        <w:jc w:val="both"/>
        <w:rPr>
          <w:spacing w:val="10"/>
          <w:sz w:val="20"/>
          <w:lang w:val="de-CH"/>
        </w:rPr>
      </w:pPr>
      <w:r w:rsidRPr="00BD4EA0">
        <w:rPr>
          <w:spacing w:val="10"/>
          <w:sz w:val="20"/>
          <w:lang w:val="de-CH"/>
        </w:rPr>
        <w:t xml:space="preserve">Neben diesem Teilnahmeantrag </w:t>
      </w:r>
      <w:r w:rsidR="002A3FE1">
        <w:rPr>
          <w:spacing w:val="10"/>
          <w:sz w:val="20"/>
          <w:lang w:val="de-CH"/>
        </w:rPr>
        <w:t>werden ergänzend</w:t>
      </w:r>
      <w:r w:rsidRPr="00BD4EA0">
        <w:rPr>
          <w:spacing w:val="10"/>
          <w:sz w:val="20"/>
          <w:lang w:val="de-CH"/>
        </w:rPr>
        <w:t xml:space="preserve"> die folgenden Unterlagen </w:t>
      </w:r>
      <w:r w:rsidR="002A3FE1">
        <w:rPr>
          <w:spacing w:val="10"/>
          <w:sz w:val="20"/>
          <w:lang w:val="de-CH"/>
        </w:rPr>
        <w:t>erwartet</w:t>
      </w:r>
      <w:r w:rsidRPr="00BD4EA0">
        <w:rPr>
          <w:spacing w:val="10"/>
          <w:sz w:val="20"/>
          <w:lang w:val="de-CH"/>
        </w:rPr>
        <w:t>:</w:t>
      </w:r>
    </w:p>
    <w:p w14:paraId="62F4B537" w14:textId="61CF9285" w:rsidR="0066651C" w:rsidRPr="009174E1" w:rsidRDefault="009174E1" w:rsidP="00A40E8A">
      <w:pPr>
        <w:pStyle w:val="Kopfzeile"/>
        <w:numPr>
          <w:ilvl w:val="0"/>
          <w:numId w:val="8"/>
        </w:numPr>
        <w:tabs>
          <w:tab w:val="clear" w:pos="9071"/>
          <w:tab w:val="num" w:pos="1134"/>
          <w:tab w:val="right" w:pos="9639"/>
        </w:tabs>
        <w:spacing w:after="240"/>
        <w:ind w:left="782" w:hanging="357"/>
        <w:jc w:val="both"/>
        <w:rPr>
          <w:spacing w:val="10"/>
          <w:sz w:val="20"/>
          <w:lang w:val="de-CH"/>
        </w:rPr>
      </w:pPr>
      <w:r w:rsidRPr="009174E1">
        <w:rPr>
          <w:spacing w:val="10"/>
          <w:sz w:val="20"/>
          <w:lang w:val="de-CH"/>
        </w:rPr>
        <w:t>Vom federführenden Architekt, vom Landschaftsarchitekt sowie vom Bauingenieur werden je 3 Referenzobjekte je auf drei A3-Blättern dargestellt verlangt; diese sind mit einem Kurztitel klar zu bezeichnen. Ziel soll sein, die Objekte so darzustellen, dass eine Beurteilung der Bewerbung hinsichtlich der vorstehend genannten Kriterien möglich ist. Die zum Verständnis notwendige Texte und Erläuterungen sind kurz zu halten.</w:t>
      </w:r>
    </w:p>
    <w:p w14:paraId="60D8D944" w14:textId="77777777" w:rsidR="0066651C" w:rsidRPr="009503C1" w:rsidRDefault="0066651C" w:rsidP="009503C1">
      <w:pPr>
        <w:pStyle w:val="Kopfzeile"/>
        <w:tabs>
          <w:tab w:val="clear" w:pos="9071"/>
          <w:tab w:val="left" w:pos="426"/>
          <w:tab w:val="left" w:pos="1276"/>
          <w:tab w:val="right" w:pos="9639"/>
        </w:tabs>
        <w:spacing w:after="120"/>
        <w:jc w:val="both"/>
        <w:rPr>
          <w:bCs/>
          <w:caps/>
          <w:spacing w:val="10"/>
          <w:sz w:val="20"/>
          <w:lang w:val="de-CH"/>
        </w:rPr>
      </w:pPr>
      <w:r w:rsidRPr="009503C1">
        <w:rPr>
          <w:bCs/>
          <w:caps/>
          <w:spacing w:val="10"/>
          <w:sz w:val="20"/>
          <w:lang w:val="de-CH"/>
        </w:rPr>
        <w:t>10.</w:t>
      </w:r>
      <w:r w:rsidRPr="009503C1">
        <w:rPr>
          <w:bCs/>
          <w:caps/>
          <w:spacing w:val="10"/>
          <w:sz w:val="20"/>
          <w:lang w:val="de-CH"/>
        </w:rPr>
        <w:tab/>
        <w:t>Schlussbemerkung</w:t>
      </w:r>
    </w:p>
    <w:p w14:paraId="7A14012F" w14:textId="07FFC51F" w:rsidR="0066651C" w:rsidRPr="00BD4EA0" w:rsidRDefault="0066651C" w:rsidP="009503C1">
      <w:pPr>
        <w:pStyle w:val="Textkrper2"/>
        <w:spacing w:after="80" w:line="240" w:lineRule="auto"/>
        <w:ind w:left="425"/>
        <w:jc w:val="both"/>
        <w:rPr>
          <w:spacing w:val="10"/>
          <w:sz w:val="20"/>
        </w:rPr>
      </w:pPr>
      <w:r w:rsidRPr="00BD4EA0">
        <w:rPr>
          <w:spacing w:val="10"/>
          <w:sz w:val="20"/>
        </w:rPr>
        <w:t xml:space="preserve">Der </w:t>
      </w:r>
      <w:r w:rsidR="0094242F">
        <w:rPr>
          <w:spacing w:val="10"/>
          <w:sz w:val="20"/>
        </w:rPr>
        <w:t xml:space="preserve">federführende </w:t>
      </w:r>
      <w:r w:rsidRPr="00BD4EA0">
        <w:rPr>
          <w:spacing w:val="10"/>
          <w:sz w:val="20"/>
        </w:rPr>
        <w:t>Architekt nimmt die folgenden Bemerkungen zur Kenntnis:</w:t>
      </w:r>
    </w:p>
    <w:p w14:paraId="5F13DC95" w14:textId="77777777" w:rsidR="0015361E" w:rsidRDefault="009503C1" w:rsidP="0015361E">
      <w:pPr>
        <w:pStyle w:val="Kopfzeile"/>
        <w:tabs>
          <w:tab w:val="clear" w:pos="9071"/>
          <w:tab w:val="left" w:pos="426"/>
          <w:tab w:val="right" w:pos="9923"/>
        </w:tabs>
        <w:spacing w:after="80"/>
        <w:ind w:left="425"/>
        <w:jc w:val="both"/>
        <w:rPr>
          <w:spacing w:val="10"/>
          <w:sz w:val="20"/>
          <w:lang w:val="de-CH"/>
        </w:rPr>
      </w:pPr>
      <w:r>
        <w:rPr>
          <w:spacing w:val="10"/>
          <w:sz w:val="20"/>
          <w:lang w:val="de-CH"/>
        </w:rPr>
        <w:t xml:space="preserve">Der Gemeinderat </w:t>
      </w:r>
      <w:r w:rsidR="002E7570">
        <w:rPr>
          <w:spacing w:val="10"/>
          <w:sz w:val="20"/>
          <w:lang w:val="de-CH"/>
        </w:rPr>
        <w:t xml:space="preserve">und die Liegenschaftenkommission </w:t>
      </w:r>
      <w:r w:rsidR="000110DA">
        <w:rPr>
          <w:spacing w:val="10"/>
          <w:sz w:val="20"/>
          <w:lang w:val="de-CH"/>
        </w:rPr>
        <w:t>Richterswil</w:t>
      </w:r>
      <w:r w:rsidR="00A948E9" w:rsidRPr="00BD4EA0">
        <w:rPr>
          <w:spacing w:val="10"/>
          <w:sz w:val="20"/>
          <w:lang w:val="de-CH"/>
        </w:rPr>
        <w:t xml:space="preserve"> beh</w:t>
      </w:r>
      <w:r w:rsidR="002E7570">
        <w:rPr>
          <w:spacing w:val="10"/>
          <w:sz w:val="20"/>
          <w:lang w:val="de-CH"/>
        </w:rPr>
        <w:t>alten</w:t>
      </w:r>
      <w:r w:rsidR="00A948E9" w:rsidRPr="00BD4EA0">
        <w:rPr>
          <w:spacing w:val="10"/>
          <w:sz w:val="20"/>
          <w:lang w:val="de-CH"/>
        </w:rPr>
        <w:t xml:space="preserve"> sich vor, das </w:t>
      </w:r>
      <w:proofErr w:type="gramStart"/>
      <w:r w:rsidR="008F487A">
        <w:rPr>
          <w:spacing w:val="10"/>
          <w:sz w:val="20"/>
          <w:lang w:val="de-CH"/>
        </w:rPr>
        <w:t>Präqualifikationsverfahren</w:t>
      </w:r>
      <w:proofErr w:type="gramEnd"/>
      <w:r w:rsidR="00A948E9" w:rsidRPr="00BD4EA0">
        <w:rPr>
          <w:spacing w:val="10"/>
          <w:sz w:val="20"/>
          <w:lang w:val="de-CH"/>
        </w:rPr>
        <w:t xml:space="preserve"> ohne jegliche finanziellen oder rechtlichen Konsequenzen abbrechen zu können.</w:t>
      </w:r>
    </w:p>
    <w:p w14:paraId="6C7E4F19" w14:textId="10E24979" w:rsidR="00A948E9" w:rsidRDefault="00840B43" w:rsidP="00686B57">
      <w:pPr>
        <w:pStyle w:val="Kopfzeile"/>
        <w:tabs>
          <w:tab w:val="clear" w:pos="9071"/>
          <w:tab w:val="left" w:pos="426"/>
          <w:tab w:val="right" w:pos="9923"/>
        </w:tabs>
        <w:spacing w:after="40"/>
        <w:ind w:left="425"/>
        <w:jc w:val="both"/>
        <w:rPr>
          <w:spacing w:val="10"/>
          <w:sz w:val="20"/>
          <w:lang w:val="de-CH"/>
        </w:rPr>
      </w:pPr>
      <w:r>
        <w:rPr>
          <w:spacing w:val="10"/>
          <w:sz w:val="20"/>
          <w:lang w:val="de-CH"/>
        </w:rPr>
        <w:t>Die Bewerbung zur Teilnahme am Studienauftrag</w:t>
      </w:r>
      <w:r w:rsidR="009503C1">
        <w:rPr>
          <w:spacing w:val="10"/>
          <w:sz w:val="20"/>
          <w:lang w:val="de-CH"/>
        </w:rPr>
        <w:t xml:space="preserve"> </w:t>
      </w:r>
      <w:r w:rsidR="00CA3C6D">
        <w:rPr>
          <w:spacing w:val="10"/>
          <w:sz w:val="20"/>
          <w:lang w:val="de-CH"/>
        </w:rPr>
        <w:t xml:space="preserve">(Präqualifikation) </w:t>
      </w:r>
      <w:r w:rsidR="009503C1">
        <w:rPr>
          <w:spacing w:val="10"/>
          <w:sz w:val="20"/>
          <w:lang w:val="de-CH"/>
        </w:rPr>
        <w:t>wird nicht ent</w:t>
      </w:r>
      <w:r w:rsidR="008F487A">
        <w:rPr>
          <w:spacing w:val="10"/>
          <w:sz w:val="20"/>
          <w:lang w:val="de-CH"/>
        </w:rPr>
        <w:t>schädigt; für die Bearbeitung des Studienauftrag erhält</w:t>
      </w:r>
      <w:r>
        <w:rPr>
          <w:spacing w:val="10"/>
          <w:sz w:val="20"/>
          <w:lang w:val="de-CH"/>
        </w:rPr>
        <w:t xml:space="preserve"> </w:t>
      </w:r>
      <w:r w:rsidR="008F487A">
        <w:rPr>
          <w:spacing w:val="10"/>
          <w:sz w:val="20"/>
          <w:lang w:val="de-CH"/>
        </w:rPr>
        <w:t xml:space="preserve">jedes der </w:t>
      </w:r>
      <w:r w:rsidR="00E32FA6">
        <w:rPr>
          <w:spacing w:val="10"/>
          <w:sz w:val="20"/>
          <w:lang w:val="de-CH"/>
        </w:rPr>
        <w:t>5</w:t>
      </w:r>
      <w:r>
        <w:rPr>
          <w:spacing w:val="10"/>
          <w:sz w:val="20"/>
          <w:lang w:val="de-CH"/>
        </w:rPr>
        <w:t xml:space="preserve"> </w:t>
      </w:r>
      <w:r w:rsidR="002E7570">
        <w:rPr>
          <w:spacing w:val="10"/>
          <w:sz w:val="20"/>
          <w:lang w:val="de-CH"/>
        </w:rPr>
        <w:t>eingeladenen</w:t>
      </w:r>
      <w:r>
        <w:rPr>
          <w:spacing w:val="10"/>
          <w:sz w:val="20"/>
          <w:lang w:val="de-CH"/>
        </w:rPr>
        <w:t xml:space="preserve"> Generalplanmert</w:t>
      </w:r>
      <w:r w:rsidR="008F487A">
        <w:rPr>
          <w:spacing w:val="10"/>
          <w:sz w:val="20"/>
          <w:lang w:val="de-CH"/>
        </w:rPr>
        <w:t xml:space="preserve">eams eine Entschädigung von CHF </w:t>
      </w:r>
      <w:r w:rsidR="000110DA">
        <w:rPr>
          <w:spacing w:val="10"/>
          <w:sz w:val="20"/>
          <w:lang w:val="de-CH"/>
        </w:rPr>
        <w:t>35</w:t>
      </w:r>
      <w:r w:rsidR="008F487A">
        <w:rPr>
          <w:spacing w:val="10"/>
          <w:sz w:val="20"/>
          <w:lang w:val="de-CH"/>
        </w:rPr>
        <w:t>‘000 (inkl. MwSt.).</w:t>
      </w:r>
    </w:p>
    <w:p w14:paraId="44AD68FE" w14:textId="77777777" w:rsidR="0066651C" w:rsidRPr="00BD4EA0" w:rsidRDefault="0066651C" w:rsidP="009503C1">
      <w:pPr>
        <w:tabs>
          <w:tab w:val="right" w:leader="dot" w:pos="9356"/>
        </w:tabs>
        <w:spacing w:after="80"/>
        <w:ind w:left="425"/>
        <w:jc w:val="both"/>
        <w:rPr>
          <w:spacing w:val="10"/>
          <w:sz w:val="20"/>
        </w:rPr>
      </w:pPr>
      <w:r w:rsidRPr="00BD4EA0">
        <w:rPr>
          <w:spacing w:val="10"/>
          <w:sz w:val="20"/>
        </w:rPr>
        <w:t>Zu spät eingetroffene, nicht vollständig ausgefüllte, nicht handschriftlich unterzeichnete Anträge auf Teilnahme oder solche, bei denen Unterlagen oder Beilagen fehlen, werden gestützt auf § 28 lit. h SVO ausgeschlossen.</w:t>
      </w:r>
    </w:p>
    <w:p w14:paraId="4BA1BC4D" w14:textId="77777777" w:rsidR="0066651C" w:rsidRPr="00BD4EA0" w:rsidRDefault="0066651C" w:rsidP="009503C1">
      <w:pPr>
        <w:tabs>
          <w:tab w:val="right" w:leader="dot" w:pos="9356"/>
        </w:tabs>
        <w:spacing w:after="120"/>
        <w:ind w:left="425"/>
        <w:jc w:val="both"/>
        <w:rPr>
          <w:spacing w:val="10"/>
          <w:sz w:val="20"/>
        </w:rPr>
      </w:pPr>
      <w:r w:rsidRPr="00BD4EA0">
        <w:rPr>
          <w:spacing w:val="10"/>
          <w:sz w:val="20"/>
        </w:rPr>
        <w:t>Mit der nach</w:t>
      </w:r>
      <w:r w:rsidR="009503C1">
        <w:rPr>
          <w:spacing w:val="10"/>
          <w:sz w:val="20"/>
        </w:rPr>
        <w:t>folgenden Unterschrift bestätigen</w:t>
      </w:r>
      <w:r w:rsidRPr="00BD4EA0">
        <w:rPr>
          <w:spacing w:val="10"/>
          <w:sz w:val="20"/>
        </w:rPr>
        <w:t xml:space="preserve"> die Unternehmung</w:t>
      </w:r>
      <w:r w:rsidR="009503C1">
        <w:rPr>
          <w:spacing w:val="10"/>
          <w:sz w:val="20"/>
        </w:rPr>
        <w:t>en</w:t>
      </w:r>
      <w:r w:rsidRPr="00BD4EA0">
        <w:rPr>
          <w:spacing w:val="10"/>
          <w:sz w:val="20"/>
        </w:rPr>
        <w:t xml:space="preserve"> die Richtigkeit aller Angaben und ermächtig</w:t>
      </w:r>
      <w:r w:rsidR="00C733A1">
        <w:rPr>
          <w:spacing w:val="10"/>
          <w:sz w:val="20"/>
        </w:rPr>
        <w:t>en</w:t>
      </w:r>
      <w:r w:rsidRPr="00BD4EA0">
        <w:rPr>
          <w:spacing w:val="10"/>
          <w:sz w:val="20"/>
        </w:rPr>
        <w:t xml:space="preserve"> die jeweils zuständigen Behörden und Einrichtungen, der Vergabestelle Auskünfte über allfällige Steuer- und Sozialabgabenausstände, betreibungsrechtliche Vorgänge und weitere Angaben im Rahmen der</w:t>
      </w:r>
      <w:r w:rsidR="00C576E0" w:rsidRPr="00BD4EA0">
        <w:rPr>
          <w:spacing w:val="10"/>
          <w:sz w:val="20"/>
        </w:rPr>
        <w:t xml:space="preserve"> Selbstdeklaration zu erteilen.</w:t>
      </w:r>
    </w:p>
    <w:p w14:paraId="16C1C29F" w14:textId="77777777" w:rsidR="0066651C" w:rsidRPr="00BD4EA0" w:rsidRDefault="0066651C" w:rsidP="009503C1">
      <w:pPr>
        <w:tabs>
          <w:tab w:val="right" w:leader="dot" w:pos="9356"/>
        </w:tabs>
        <w:ind w:left="567" w:hanging="567"/>
        <w:jc w:val="both"/>
        <w:rPr>
          <w:spacing w:val="10"/>
          <w:sz w:val="20"/>
        </w:rPr>
      </w:pPr>
    </w:p>
    <w:p w14:paraId="22540FC7" w14:textId="77777777" w:rsidR="0066651C" w:rsidRPr="00BD4EA0" w:rsidRDefault="0066651C" w:rsidP="00D541E6">
      <w:pPr>
        <w:tabs>
          <w:tab w:val="right" w:pos="9639"/>
        </w:tabs>
        <w:spacing w:after="40"/>
        <w:rPr>
          <w:bCs/>
          <w:spacing w:val="10"/>
          <w:sz w:val="20"/>
        </w:rPr>
      </w:pPr>
      <w:r w:rsidRPr="00BD4EA0">
        <w:rPr>
          <w:bCs/>
          <w:spacing w:val="10"/>
          <w:sz w:val="20"/>
        </w:rPr>
        <w:t>Ort, Datum</w:t>
      </w:r>
      <w:r w:rsidRPr="00BD4EA0">
        <w:rPr>
          <w:bCs/>
          <w:spacing w:val="10"/>
          <w:sz w:val="20"/>
        </w:rPr>
        <w:tab/>
        <w:t>Firmenstempel und rechtsgültige Unterschriften</w:t>
      </w:r>
    </w:p>
    <w:p w14:paraId="0DEDF9BF" w14:textId="77777777" w:rsidR="006B7363" w:rsidRDefault="006B7363" w:rsidP="00D541E6">
      <w:pPr>
        <w:tabs>
          <w:tab w:val="right" w:pos="9639"/>
        </w:tabs>
        <w:spacing w:after="40"/>
        <w:rPr>
          <w:bCs/>
          <w:spacing w:val="10"/>
          <w:sz w:val="20"/>
        </w:rPr>
      </w:pPr>
    </w:p>
    <w:p w14:paraId="03E4B122" w14:textId="77777777" w:rsidR="00E26C47" w:rsidRPr="00BD4EA0" w:rsidRDefault="00E26C47" w:rsidP="00D541E6">
      <w:pPr>
        <w:tabs>
          <w:tab w:val="right" w:pos="9639"/>
        </w:tabs>
        <w:spacing w:after="40"/>
        <w:rPr>
          <w:bCs/>
          <w:spacing w:val="10"/>
          <w:sz w:val="20"/>
        </w:rPr>
      </w:pPr>
    </w:p>
    <w:p w14:paraId="776C123B" w14:textId="77777777" w:rsidR="00F56055" w:rsidRPr="00BD4EA0" w:rsidRDefault="007526E8" w:rsidP="00D541E6">
      <w:pPr>
        <w:tabs>
          <w:tab w:val="right" w:pos="9639"/>
        </w:tabs>
        <w:spacing w:after="40"/>
        <w:rPr>
          <w:bCs/>
          <w:spacing w:val="10"/>
          <w:sz w:val="20"/>
        </w:rPr>
      </w:pPr>
      <w:permStart w:id="653015494" w:edGrp="everyone"/>
      <w:r>
        <w:rPr>
          <w:bCs/>
          <w:spacing w:val="10"/>
          <w:sz w:val="20"/>
        </w:rPr>
        <w:t>..</w:t>
      </w:r>
      <w:permEnd w:id="653015494"/>
      <w:r w:rsidR="00F56055" w:rsidRPr="00BD4EA0">
        <w:rPr>
          <w:bCs/>
          <w:spacing w:val="10"/>
          <w:sz w:val="20"/>
        </w:rPr>
        <w:tab/>
        <w:t>..............................................................</w:t>
      </w:r>
    </w:p>
    <w:p w14:paraId="08045A12" w14:textId="77777777" w:rsidR="006B7363" w:rsidRDefault="006B7363" w:rsidP="00D541E6">
      <w:pPr>
        <w:tabs>
          <w:tab w:val="right" w:pos="9639"/>
        </w:tabs>
        <w:spacing w:after="40"/>
        <w:rPr>
          <w:bCs/>
          <w:spacing w:val="10"/>
          <w:sz w:val="20"/>
        </w:rPr>
      </w:pPr>
    </w:p>
    <w:p w14:paraId="633585A3" w14:textId="77777777" w:rsidR="00165DC6" w:rsidRPr="00BD4EA0" w:rsidRDefault="00165DC6" w:rsidP="00D541E6">
      <w:pPr>
        <w:tabs>
          <w:tab w:val="right" w:pos="9639"/>
        </w:tabs>
        <w:spacing w:after="40"/>
        <w:rPr>
          <w:bCs/>
          <w:spacing w:val="10"/>
          <w:sz w:val="20"/>
        </w:rPr>
      </w:pPr>
    </w:p>
    <w:p w14:paraId="1754AB17" w14:textId="77777777" w:rsidR="00C576E0" w:rsidRPr="00BD4EA0" w:rsidRDefault="007526E8" w:rsidP="00D541E6">
      <w:pPr>
        <w:tabs>
          <w:tab w:val="right" w:pos="9639"/>
        </w:tabs>
        <w:spacing w:after="40"/>
        <w:rPr>
          <w:bCs/>
          <w:spacing w:val="10"/>
          <w:sz w:val="20"/>
        </w:rPr>
      </w:pPr>
      <w:permStart w:id="118903793" w:edGrp="everyone"/>
      <w:r>
        <w:rPr>
          <w:bCs/>
          <w:spacing w:val="10"/>
          <w:sz w:val="20"/>
        </w:rPr>
        <w:t>..</w:t>
      </w:r>
      <w:permEnd w:id="118903793"/>
      <w:r w:rsidR="00C576E0" w:rsidRPr="00BD4EA0">
        <w:rPr>
          <w:bCs/>
          <w:spacing w:val="10"/>
          <w:sz w:val="20"/>
        </w:rPr>
        <w:tab/>
        <w:t>..............................................................</w:t>
      </w:r>
    </w:p>
    <w:p w14:paraId="263441E9" w14:textId="77777777" w:rsidR="006B7363" w:rsidRDefault="006B7363" w:rsidP="00D541E6">
      <w:pPr>
        <w:tabs>
          <w:tab w:val="right" w:pos="9639"/>
        </w:tabs>
        <w:spacing w:after="40"/>
        <w:rPr>
          <w:bCs/>
          <w:spacing w:val="10"/>
          <w:sz w:val="20"/>
        </w:rPr>
      </w:pPr>
    </w:p>
    <w:p w14:paraId="22E0B761" w14:textId="77777777" w:rsidR="00510839" w:rsidRPr="00BD4EA0" w:rsidRDefault="00510839" w:rsidP="00D541E6">
      <w:pPr>
        <w:tabs>
          <w:tab w:val="right" w:pos="9639"/>
        </w:tabs>
        <w:spacing w:after="40"/>
        <w:rPr>
          <w:bCs/>
          <w:spacing w:val="10"/>
          <w:sz w:val="20"/>
        </w:rPr>
      </w:pPr>
    </w:p>
    <w:p w14:paraId="21E7C3DB" w14:textId="77777777" w:rsidR="006B7363" w:rsidRPr="00BD4EA0" w:rsidRDefault="007526E8" w:rsidP="00D541E6">
      <w:pPr>
        <w:tabs>
          <w:tab w:val="right" w:pos="9639"/>
        </w:tabs>
        <w:spacing w:after="40"/>
        <w:rPr>
          <w:bCs/>
          <w:spacing w:val="10"/>
          <w:sz w:val="20"/>
        </w:rPr>
      </w:pPr>
      <w:permStart w:id="38341705" w:edGrp="everyone"/>
      <w:r>
        <w:rPr>
          <w:bCs/>
          <w:spacing w:val="10"/>
          <w:sz w:val="20"/>
        </w:rPr>
        <w:t>..</w:t>
      </w:r>
      <w:permEnd w:id="38341705"/>
      <w:r w:rsidR="006B7363" w:rsidRPr="00BD4EA0">
        <w:rPr>
          <w:bCs/>
          <w:spacing w:val="10"/>
          <w:sz w:val="20"/>
        </w:rPr>
        <w:tab/>
        <w:t>..............................................................</w:t>
      </w:r>
    </w:p>
    <w:p w14:paraId="53516433" w14:textId="77777777" w:rsidR="006B7363" w:rsidRDefault="006B7363" w:rsidP="00D541E6">
      <w:pPr>
        <w:tabs>
          <w:tab w:val="right" w:pos="9639"/>
        </w:tabs>
        <w:spacing w:after="40"/>
        <w:rPr>
          <w:bCs/>
          <w:spacing w:val="10"/>
          <w:sz w:val="20"/>
        </w:rPr>
      </w:pPr>
    </w:p>
    <w:p w14:paraId="1D5A8B06" w14:textId="77777777" w:rsidR="00E26C47" w:rsidRDefault="00E26C47" w:rsidP="00D541E6">
      <w:pPr>
        <w:tabs>
          <w:tab w:val="right" w:pos="9639"/>
        </w:tabs>
        <w:spacing w:after="40"/>
        <w:rPr>
          <w:bCs/>
          <w:spacing w:val="10"/>
          <w:sz w:val="20"/>
        </w:rPr>
      </w:pPr>
    </w:p>
    <w:p w14:paraId="35943607" w14:textId="77777777" w:rsidR="007526E8" w:rsidRPr="00BD4EA0" w:rsidRDefault="007526E8" w:rsidP="00D541E6">
      <w:pPr>
        <w:tabs>
          <w:tab w:val="right" w:pos="9639"/>
        </w:tabs>
        <w:spacing w:after="40"/>
        <w:rPr>
          <w:bCs/>
          <w:spacing w:val="10"/>
          <w:sz w:val="20"/>
        </w:rPr>
      </w:pPr>
      <w:permStart w:id="1484941574" w:edGrp="everyone"/>
      <w:r>
        <w:rPr>
          <w:bCs/>
          <w:spacing w:val="10"/>
          <w:sz w:val="20"/>
        </w:rPr>
        <w:t>..</w:t>
      </w:r>
      <w:permEnd w:id="1484941574"/>
      <w:r w:rsidRPr="00BD4EA0">
        <w:rPr>
          <w:bCs/>
          <w:spacing w:val="10"/>
          <w:sz w:val="20"/>
        </w:rPr>
        <w:tab/>
        <w:t>..............................................................</w:t>
      </w:r>
    </w:p>
    <w:p w14:paraId="11E98403" w14:textId="77777777" w:rsidR="007526E8" w:rsidRDefault="007526E8" w:rsidP="00D541E6">
      <w:pPr>
        <w:tabs>
          <w:tab w:val="right" w:pos="9639"/>
        </w:tabs>
        <w:spacing w:after="40"/>
        <w:rPr>
          <w:bCs/>
          <w:spacing w:val="10"/>
          <w:sz w:val="20"/>
        </w:rPr>
      </w:pPr>
    </w:p>
    <w:p w14:paraId="54A7C65D" w14:textId="77777777" w:rsidR="007526E8" w:rsidRPr="00BD4EA0" w:rsidRDefault="007526E8" w:rsidP="00D541E6">
      <w:pPr>
        <w:tabs>
          <w:tab w:val="right" w:pos="9639"/>
        </w:tabs>
        <w:spacing w:after="40"/>
        <w:rPr>
          <w:bCs/>
          <w:spacing w:val="10"/>
          <w:sz w:val="20"/>
        </w:rPr>
      </w:pPr>
    </w:p>
    <w:p w14:paraId="4371D080" w14:textId="77777777" w:rsidR="006B7363" w:rsidRPr="00BD4EA0" w:rsidRDefault="007526E8" w:rsidP="00D541E6">
      <w:pPr>
        <w:tabs>
          <w:tab w:val="right" w:pos="9639"/>
        </w:tabs>
        <w:spacing w:after="40"/>
        <w:rPr>
          <w:bCs/>
          <w:spacing w:val="10"/>
          <w:sz w:val="20"/>
        </w:rPr>
      </w:pPr>
      <w:permStart w:id="2004167114" w:edGrp="everyone"/>
      <w:r>
        <w:rPr>
          <w:bCs/>
          <w:spacing w:val="10"/>
          <w:sz w:val="20"/>
        </w:rPr>
        <w:t>..</w:t>
      </w:r>
      <w:permEnd w:id="2004167114"/>
      <w:r w:rsidR="006B7363" w:rsidRPr="00BD4EA0">
        <w:rPr>
          <w:bCs/>
          <w:spacing w:val="10"/>
          <w:sz w:val="20"/>
        </w:rPr>
        <w:tab/>
        <w:t>..............................................................</w:t>
      </w:r>
    </w:p>
    <w:p w14:paraId="00589BDD" w14:textId="77777777" w:rsidR="006B7363" w:rsidRDefault="006B7363" w:rsidP="00D541E6">
      <w:pPr>
        <w:tabs>
          <w:tab w:val="right" w:pos="9639"/>
        </w:tabs>
        <w:spacing w:after="40"/>
        <w:rPr>
          <w:bCs/>
          <w:spacing w:val="10"/>
          <w:sz w:val="20"/>
        </w:rPr>
      </w:pPr>
    </w:p>
    <w:p w14:paraId="1EB2D50C" w14:textId="77777777" w:rsidR="009503C1" w:rsidRPr="00BD4EA0" w:rsidRDefault="009503C1" w:rsidP="00D541E6">
      <w:pPr>
        <w:tabs>
          <w:tab w:val="right" w:pos="9639"/>
        </w:tabs>
        <w:spacing w:after="40"/>
        <w:rPr>
          <w:bCs/>
          <w:spacing w:val="10"/>
          <w:sz w:val="20"/>
        </w:rPr>
      </w:pPr>
    </w:p>
    <w:p w14:paraId="4DA3F537" w14:textId="77777777" w:rsidR="006B7363" w:rsidRPr="00BD4EA0" w:rsidRDefault="007526E8" w:rsidP="00D541E6">
      <w:pPr>
        <w:tabs>
          <w:tab w:val="right" w:pos="9639"/>
        </w:tabs>
        <w:spacing w:after="40"/>
        <w:rPr>
          <w:bCs/>
          <w:spacing w:val="10"/>
          <w:sz w:val="20"/>
        </w:rPr>
      </w:pPr>
      <w:permStart w:id="1962018538" w:edGrp="everyone"/>
      <w:r>
        <w:rPr>
          <w:bCs/>
          <w:spacing w:val="10"/>
          <w:sz w:val="20"/>
        </w:rPr>
        <w:t>..</w:t>
      </w:r>
      <w:permEnd w:id="1962018538"/>
      <w:r w:rsidR="006B7363" w:rsidRPr="00BD4EA0">
        <w:rPr>
          <w:bCs/>
          <w:spacing w:val="10"/>
          <w:sz w:val="20"/>
        </w:rPr>
        <w:tab/>
        <w:t>..............................................................</w:t>
      </w:r>
    </w:p>
    <w:p w14:paraId="2603203D" w14:textId="77777777" w:rsidR="006B7363" w:rsidRDefault="006B7363" w:rsidP="00D541E6">
      <w:pPr>
        <w:tabs>
          <w:tab w:val="right" w:pos="9639"/>
        </w:tabs>
        <w:spacing w:after="40"/>
        <w:rPr>
          <w:bCs/>
          <w:spacing w:val="10"/>
          <w:sz w:val="20"/>
        </w:rPr>
      </w:pPr>
    </w:p>
    <w:p w14:paraId="3B7F06EF" w14:textId="77777777" w:rsidR="006B7363" w:rsidRPr="00BD4EA0" w:rsidRDefault="006B7363" w:rsidP="00D541E6">
      <w:pPr>
        <w:tabs>
          <w:tab w:val="right" w:pos="9639"/>
        </w:tabs>
        <w:spacing w:after="40"/>
        <w:rPr>
          <w:bCs/>
          <w:spacing w:val="10"/>
          <w:sz w:val="20"/>
        </w:rPr>
      </w:pPr>
    </w:p>
    <w:p w14:paraId="1339CBC7" w14:textId="40B4CADF" w:rsidR="006B7363" w:rsidRDefault="007526E8" w:rsidP="00D541E6">
      <w:pPr>
        <w:tabs>
          <w:tab w:val="right" w:pos="9639"/>
        </w:tabs>
        <w:spacing w:after="40" w:line="240" w:lineRule="atLeast"/>
        <w:rPr>
          <w:bCs/>
          <w:spacing w:val="10"/>
          <w:sz w:val="20"/>
        </w:rPr>
      </w:pPr>
      <w:permStart w:id="1577134861" w:edGrp="everyone"/>
      <w:r>
        <w:rPr>
          <w:bCs/>
          <w:spacing w:val="10"/>
          <w:sz w:val="20"/>
        </w:rPr>
        <w:t>..</w:t>
      </w:r>
      <w:permEnd w:id="1577134861"/>
      <w:r w:rsidR="006B7363" w:rsidRPr="00BD4EA0">
        <w:rPr>
          <w:bCs/>
          <w:spacing w:val="10"/>
          <w:sz w:val="20"/>
        </w:rPr>
        <w:tab/>
        <w:t>..............................................................</w:t>
      </w:r>
    </w:p>
    <w:p w14:paraId="46F4E10C" w14:textId="77777777" w:rsidR="00D11073" w:rsidRDefault="00D11073" w:rsidP="00D541E6">
      <w:pPr>
        <w:tabs>
          <w:tab w:val="right" w:pos="9639"/>
        </w:tabs>
        <w:spacing w:after="40"/>
        <w:rPr>
          <w:bCs/>
          <w:spacing w:val="10"/>
          <w:sz w:val="20"/>
        </w:rPr>
      </w:pPr>
    </w:p>
    <w:p w14:paraId="3B6A6CF1" w14:textId="77777777" w:rsidR="00D11073" w:rsidRPr="00BD4EA0" w:rsidRDefault="00D11073" w:rsidP="00D541E6">
      <w:pPr>
        <w:tabs>
          <w:tab w:val="right" w:pos="9639"/>
        </w:tabs>
        <w:spacing w:after="40"/>
        <w:rPr>
          <w:bCs/>
          <w:spacing w:val="10"/>
          <w:sz w:val="20"/>
        </w:rPr>
      </w:pPr>
    </w:p>
    <w:p w14:paraId="7CE21C62" w14:textId="77777777" w:rsidR="00D11073" w:rsidRDefault="00D11073" w:rsidP="00D541E6">
      <w:pPr>
        <w:tabs>
          <w:tab w:val="right" w:pos="9639"/>
        </w:tabs>
        <w:spacing w:after="40" w:line="240" w:lineRule="atLeast"/>
        <w:rPr>
          <w:bCs/>
          <w:spacing w:val="10"/>
          <w:sz w:val="20"/>
        </w:rPr>
      </w:pPr>
      <w:permStart w:id="738471212" w:edGrp="everyone"/>
      <w:r>
        <w:rPr>
          <w:bCs/>
          <w:spacing w:val="10"/>
          <w:sz w:val="20"/>
        </w:rPr>
        <w:t>..</w:t>
      </w:r>
      <w:permEnd w:id="738471212"/>
      <w:r w:rsidRPr="00BD4EA0">
        <w:rPr>
          <w:bCs/>
          <w:spacing w:val="10"/>
          <w:sz w:val="20"/>
        </w:rPr>
        <w:tab/>
        <w:t>..............................................................</w:t>
      </w:r>
    </w:p>
    <w:p w14:paraId="5FAF6A0E" w14:textId="77777777" w:rsidR="00DA407A" w:rsidRDefault="00DA407A" w:rsidP="00D541E6">
      <w:pPr>
        <w:tabs>
          <w:tab w:val="right" w:pos="9639"/>
        </w:tabs>
        <w:spacing w:after="40"/>
        <w:rPr>
          <w:bCs/>
          <w:spacing w:val="10"/>
          <w:sz w:val="20"/>
        </w:rPr>
      </w:pPr>
    </w:p>
    <w:p w14:paraId="678492D2" w14:textId="77777777" w:rsidR="00DA407A" w:rsidRPr="00BD4EA0" w:rsidRDefault="00DA407A" w:rsidP="00D541E6">
      <w:pPr>
        <w:tabs>
          <w:tab w:val="right" w:pos="9639"/>
        </w:tabs>
        <w:spacing w:after="40"/>
        <w:rPr>
          <w:bCs/>
          <w:spacing w:val="10"/>
          <w:sz w:val="20"/>
        </w:rPr>
      </w:pPr>
    </w:p>
    <w:p w14:paraId="72D7A80C" w14:textId="0E505DEB" w:rsidR="0089204F" w:rsidRPr="00BD4EA0" w:rsidRDefault="00DA407A" w:rsidP="006B7363">
      <w:pPr>
        <w:tabs>
          <w:tab w:val="right" w:pos="9639"/>
        </w:tabs>
        <w:spacing w:line="240" w:lineRule="atLeast"/>
        <w:rPr>
          <w:bCs/>
          <w:spacing w:val="10"/>
          <w:sz w:val="20"/>
        </w:rPr>
      </w:pPr>
      <w:permStart w:id="1654877300" w:edGrp="everyone"/>
      <w:r>
        <w:rPr>
          <w:bCs/>
          <w:spacing w:val="10"/>
          <w:sz w:val="20"/>
        </w:rPr>
        <w:t>..</w:t>
      </w:r>
      <w:permEnd w:id="1654877300"/>
      <w:r w:rsidRPr="00BD4EA0">
        <w:rPr>
          <w:bCs/>
          <w:spacing w:val="10"/>
          <w:sz w:val="20"/>
        </w:rPr>
        <w:tab/>
        <w:t>..............................................................</w:t>
      </w:r>
    </w:p>
    <w:p w14:paraId="2B4B59AD" w14:textId="77777777" w:rsidR="00E26C47" w:rsidRPr="00BD4EA0" w:rsidRDefault="00E26C47">
      <w:pPr>
        <w:tabs>
          <w:tab w:val="right" w:pos="9639"/>
        </w:tabs>
        <w:spacing w:line="240" w:lineRule="atLeast"/>
        <w:rPr>
          <w:bCs/>
          <w:spacing w:val="10"/>
          <w:sz w:val="20"/>
        </w:rPr>
      </w:pPr>
      <w:r>
        <w:rPr>
          <w:bCs/>
          <w:spacing w:val="10"/>
          <w:sz w:val="20"/>
        </w:rPr>
        <w:br w:type="page"/>
      </w:r>
    </w:p>
    <w:p w14:paraId="04BC0729" w14:textId="77777777" w:rsidR="00F56055" w:rsidRPr="007526E8" w:rsidRDefault="00F56055">
      <w:pPr>
        <w:tabs>
          <w:tab w:val="right" w:pos="9639"/>
        </w:tabs>
        <w:spacing w:line="240" w:lineRule="atLeast"/>
        <w:rPr>
          <w:bCs/>
          <w:caps/>
          <w:spacing w:val="10"/>
          <w:u w:val="single"/>
        </w:rPr>
      </w:pPr>
      <w:r w:rsidRPr="007526E8">
        <w:rPr>
          <w:bCs/>
          <w:caps/>
          <w:spacing w:val="10"/>
          <w:u w:val="single"/>
        </w:rPr>
        <w:t>Frag</w:t>
      </w:r>
      <w:r w:rsidR="007526E8">
        <w:rPr>
          <w:bCs/>
          <w:caps/>
          <w:spacing w:val="10"/>
          <w:u w:val="single"/>
        </w:rPr>
        <w:t>ebogen für Anbieter</w:t>
      </w:r>
    </w:p>
    <w:p w14:paraId="3C6B640C" w14:textId="77777777" w:rsidR="00F56055" w:rsidRPr="007526E8" w:rsidRDefault="00F56055">
      <w:pPr>
        <w:tabs>
          <w:tab w:val="right" w:pos="9639"/>
        </w:tabs>
        <w:spacing w:line="240" w:lineRule="atLeast"/>
        <w:rPr>
          <w:bCs/>
          <w:caps/>
          <w:spacing w:val="10"/>
        </w:rPr>
      </w:pPr>
    </w:p>
    <w:p w14:paraId="7EE9E404" w14:textId="411E6EB0" w:rsidR="00F56055" w:rsidRPr="00D1129B" w:rsidRDefault="00D1129B">
      <w:pPr>
        <w:tabs>
          <w:tab w:val="right" w:pos="9639"/>
        </w:tabs>
        <w:spacing w:line="240" w:lineRule="atLeast"/>
        <w:rPr>
          <w:bCs/>
          <w:caps/>
          <w:spacing w:val="10"/>
          <w:sz w:val="22"/>
          <w:szCs w:val="22"/>
        </w:rPr>
      </w:pPr>
      <w:r w:rsidRPr="00D1129B">
        <w:rPr>
          <w:bCs/>
          <w:caps/>
          <w:spacing w:val="10"/>
          <w:sz w:val="22"/>
          <w:szCs w:val="22"/>
        </w:rPr>
        <w:t xml:space="preserve">Leistungen </w:t>
      </w:r>
      <w:r w:rsidR="00F56055" w:rsidRPr="00D1129B">
        <w:rPr>
          <w:bCs/>
          <w:caps/>
          <w:spacing w:val="10"/>
          <w:sz w:val="22"/>
          <w:szCs w:val="22"/>
        </w:rPr>
        <w:t xml:space="preserve">Architekt </w:t>
      </w:r>
      <w:r w:rsidRPr="00D1129B">
        <w:rPr>
          <w:bCs/>
          <w:caps/>
          <w:spacing w:val="10"/>
          <w:sz w:val="22"/>
          <w:szCs w:val="22"/>
        </w:rPr>
        <w:t>als</w:t>
      </w:r>
      <w:r w:rsidR="00977771" w:rsidRPr="00D1129B">
        <w:rPr>
          <w:bCs/>
          <w:caps/>
          <w:spacing w:val="10"/>
          <w:sz w:val="22"/>
          <w:szCs w:val="22"/>
        </w:rPr>
        <w:t xml:space="preserve"> </w:t>
      </w:r>
      <w:r w:rsidR="009D3B39">
        <w:rPr>
          <w:bCs/>
          <w:caps/>
          <w:spacing w:val="10"/>
          <w:sz w:val="22"/>
          <w:szCs w:val="22"/>
        </w:rPr>
        <w:t xml:space="preserve">federführender </w:t>
      </w:r>
      <w:r w:rsidR="00977771" w:rsidRPr="00D1129B">
        <w:rPr>
          <w:bCs/>
          <w:caps/>
          <w:spacing w:val="10"/>
          <w:sz w:val="22"/>
          <w:szCs w:val="22"/>
        </w:rPr>
        <w:t>Ge</w:t>
      </w:r>
      <w:r w:rsidR="0045121C" w:rsidRPr="00D1129B">
        <w:rPr>
          <w:bCs/>
          <w:caps/>
          <w:spacing w:val="10"/>
          <w:sz w:val="22"/>
          <w:szCs w:val="22"/>
        </w:rPr>
        <w:t>s</w:t>
      </w:r>
      <w:r w:rsidR="00977771" w:rsidRPr="00D1129B">
        <w:rPr>
          <w:bCs/>
          <w:caps/>
          <w:spacing w:val="10"/>
          <w:sz w:val="22"/>
          <w:szCs w:val="22"/>
        </w:rPr>
        <w:t>amtleiter</w:t>
      </w:r>
    </w:p>
    <w:p w14:paraId="6DDD6E7A" w14:textId="77777777" w:rsidR="00F56055" w:rsidRPr="00BD4EA0" w:rsidRDefault="00F56055">
      <w:pPr>
        <w:pBdr>
          <w:bottom w:val="single" w:sz="6" w:space="1" w:color="auto"/>
        </w:pBdr>
        <w:tabs>
          <w:tab w:val="left" w:pos="709"/>
        </w:tabs>
        <w:rPr>
          <w:spacing w:val="10"/>
          <w:sz w:val="12"/>
        </w:rPr>
      </w:pPr>
    </w:p>
    <w:p w14:paraId="62E4366E" w14:textId="77777777" w:rsidR="00F56055" w:rsidRPr="00BD4EA0" w:rsidRDefault="00F56055">
      <w:pPr>
        <w:tabs>
          <w:tab w:val="right" w:pos="9356"/>
        </w:tabs>
        <w:spacing w:line="240" w:lineRule="atLeast"/>
        <w:ind w:left="567" w:hanging="567"/>
        <w:rPr>
          <w:spacing w:val="10"/>
          <w:sz w:val="12"/>
        </w:rPr>
      </w:pPr>
    </w:p>
    <w:p w14:paraId="6808FA64" w14:textId="77777777" w:rsidR="00F56055" w:rsidRPr="00BD4EA0" w:rsidRDefault="00F56055" w:rsidP="00F77322">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3B7AC5C4" w14:textId="77777777" w:rsidR="00F56055" w:rsidRPr="00BD4EA0" w:rsidRDefault="00F56055">
      <w:pPr>
        <w:pBdr>
          <w:bottom w:val="single" w:sz="6" w:space="1" w:color="auto"/>
        </w:pBdr>
        <w:tabs>
          <w:tab w:val="left" w:pos="709"/>
        </w:tabs>
        <w:rPr>
          <w:spacing w:val="10"/>
          <w:sz w:val="12"/>
        </w:rPr>
      </w:pPr>
    </w:p>
    <w:p w14:paraId="7001B835" w14:textId="77777777" w:rsidR="00F56055" w:rsidRPr="00BD4EA0" w:rsidRDefault="00F56055">
      <w:pPr>
        <w:tabs>
          <w:tab w:val="right" w:pos="9356"/>
        </w:tabs>
        <w:spacing w:line="240" w:lineRule="atLeast"/>
        <w:ind w:left="567" w:hanging="567"/>
        <w:rPr>
          <w:spacing w:val="10"/>
          <w:sz w:val="12"/>
        </w:rPr>
      </w:pPr>
    </w:p>
    <w:p w14:paraId="0D04B873" w14:textId="77777777" w:rsidR="00F56055" w:rsidRPr="00BD4EA0" w:rsidRDefault="00F56055">
      <w:pPr>
        <w:tabs>
          <w:tab w:val="right" w:pos="9639"/>
        </w:tabs>
        <w:spacing w:line="240" w:lineRule="atLeast"/>
        <w:rPr>
          <w:spacing w:val="10"/>
          <w:sz w:val="20"/>
        </w:rPr>
      </w:pPr>
    </w:p>
    <w:p w14:paraId="0924DC89"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F56055" w:rsidRPr="00BD4EA0" w14:paraId="2ECBE175" w14:textId="77777777">
        <w:tc>
          <w:tcPr>
            <w:tcW w:w="3047" w:type="dxa"/>
          </w:tcPr>
          <w:p w14:paraId="662D358E" w14:textId="77777777" w:rsidR="00F56055" w:rsidRPr="00BD4EA0" w:rsidRDefault="00F56055">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6F6C74DB" w14:textId="77777777" w:rsidR="00F56055" w:rsidRPr="00BD4EA0" w:rsidRDefault="00DB210B" w:rsidP="00D76FE5">
            <w:pPr>
              <w:tabs>
                <w:tab w:val="left" w:pos="214"/>
                <w:tab w:val="right" w:pos="9900"/>
              </w:tabs>
              <w:spacing w:before="60" w:after="60" w:line="240" w:lineRule="atLeast"/>
              <w:rPr>
                <w:bCs/>
                <w:spacing w:val="10"/>
                <w:sz w:val="20"/>
              </w:rPr>
            </w:pPr>
            <w:r w:rsidRPr="00BD4EA0">
              <w:rPr>
                <w:bCs/>
                <w:spacing w:val="10"/>
                <w:sz w:val="20"/>
              </w:rPr>
              <w:tab/>
            </w:r>
            <w:permStart w:id="325000080" w:edGrp="everyone"/>
            <w:permEnd w:id="325000080"/>
          </w:p>
        </w:tc>
      </w:tr>
      <w:tr w:rsidR="00F56055" w:rsidRPr="00BD4EA0" w14:paraId="4E197975" w14:textId="77777777">
        <w:tc>
          <w:tcPr>
            <w:tcW w:w="3047" w:type="dxa"/>
          </w:tcPr>
          <w:p w14:paraId="5E950E8F" w14:textId="77777777" w:rsidR="00F56055" w:rsidRPr="00BD4EA0" w:rsidRDefault="00F56055">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175C619D" w14:textId="77777777" w:rsidR="00F56055" w:rsidRPr="00BD4EA0" w:rsidRDefault="00DB210B" w:rsidP="00D76FE5">
            <w:pPr>
              <w:tabs>
                <w:tab w:val="left" w:pos="214"/>
                <w:tab w:val="right" w:pos="9900"/>
              </w:tabs>
              <w:spacing w:before="60" w:after="60" w:line="240" w:lineRule="atLeast"/>
              <w:rPr>
                <w:bCs/>
                <w:spacing w:val="10"/>
                <w:sz w:val="20"/>
              </w:rPr>
            </w:pPr>
            <w:r w:rsidRPr="00BD4EA0">
              <w:rPr>
                <w:bCs/>
                <w:spacing w:val="10"/>
                <w:sz w:val="20"/>
              </w:rPr>
              <w:tab/>
            </w:r>
            <w:permStart w:id="1403865177" w:edGrp="everyone"/>
            <w:permEnd w:id="1403865177"/>
          </w:p>
        </w:tc>
      </w:tr>
      <w:tr w:rsidR="00F56055" w:rsidRPr="00BD4EA0" w14:paraId="3CC40E6E" w14:textId="77777777">
        <w:tc>
          <w:tcPr>
            <w:tcW w:w="3047" w:type="dxa"/>
          </w:tcPr>
          <w:p w14:paraId="42556AE6" w14:textId="77777777" w:rsidR="00F56055" w:rsidRPr="00BD4EA0" w:rsidRDefault="00F56055">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61F2DAE3" w14:textId="77777777" w:rsidR="00F56055" w:rsidRPr="00BD4EA0" w:rsidRDefault="00DB210B" w:rsidP="00D76FE5">
            <w:pPr>
              <w:tabs>
                <w:tab w:val="left" w:pos="214"/>
                <w:tab w:val="right" w:pos="9900"/>
              </w:tabs>
              <w:spacing w:before="60" w:after="60" w:line="240" w:lineRule="atLeast"/>
              <w:rPr>
                <w:bCs/>
                <w:spacing w:val="10"/>
                <w:sz w:val="20"/>
              </w:rPr>
            </w:pPr>
            <w:r w:rsidRPr="00BD4EA0">
              <w:rPr>
                <w:bCs/>
                <w:spacing w:val="10"/>
                <w:sz w:val="20"/>
              </w:rPr>
              <w:tab/>
            </w:r>
            <w:permStart w:id="1936673676" w:edGrp="everyone"/>
            <w:permEnd w:id="1936673676"/>
          </w:p>
        </w:tc>
      </w:tr>
      <w:tr w:rsidR="00F56055" w:rsidRPr="00BD4EA0" w14:paraId="7894A80D" w14:textId="77777777">
        <w:tc>
          <w:tcPr>
            <w:tcW w:w="3047" w:type="dxa"/>
          </w:tcPr>
          <w:p w14:paraId="486A753E" w14:textId="77777777" w:rsidR="00F56055" w:rsidRPr="00BD4EA0" w:rsidRDefault="004C0387">
            <w:pPr>
              <w:tabs>
                <w:tab w:val="right" w:pos="9900"/>
              </w:tabs>
              <w:spacing w:before="60" w:after="60" w:line="240" w:lineRule="atLeast"/>
              <w:rPr>
                <w:bCs/>
                <w:spacing w:val="10"/>
                <w:sz w:val="20"/>
              </w:rPr>
            </w:pPr>
            <w:r>
              <w:rPr>
                <w:bCs/>
                <w:spacing w:val="10"/>
                <w:sz w:val="20"/>
              </w:rPr>
              <w:t>UID</w:t>
            </w:r>
            <w:r w:rsidR="00F56055" w:rsidRPr="00BD4EA0">
              <w:rPr>
                <w:bCs/>
                <w:spacing w:val="10"/>
                <w:sz w:val="20"/>
              </w:rPr>
              <w:t xml:space="preserve"> Nr.</w:t>
            </w:r>
          </w:p>
        </w:tc>
        <w:tc>
          <w:tcPr>
            <w:tcW w:w="6732" w:type="dxa"/>
          </w:tcPr>
          <w:p w14:paraId="372098DA" w14:textId="77777777" w:rsidR="00F56055" w:rsidRPr="00BD4EA0" w:rsidRDefault="00DB210B" w:rsidP="00D76FE5">
            <w:pPr>
              <w:tabs>
                <w:tab w:val="left" w:pos="214"/>
                <w:tab w:val="right" w:pos="9900"/>
              </w:tabs>
              <w:spacing w:before="60" w:after="60" w:line="240" w:lineRule="atLeast"/>
              <w:rPr>
                <w:bCs/>
                <w:spacing w:val="10"/>
                <w:sz w:val="20"/>
              </w:rPr>
            </w:pPr>
            <w:r w:rsidRPr="00BD4EA0">
              <w:rPr>
                <w:bCs/>
                <w:spacing w:val="10"/>
                <w:sz w:val="20"/>
              </w:rPr>
              <w:tab/>
            </w:r>
            <w:permStart w:id="1330718584" w:edGrp="everyone"/>
            <w:permEnd w:id="1330718584"/>
          </w:p>
        </w:tc>
      </w:tr>
    </w:tbl>
    <w:p w14:paraId="79FFF826" w14:textId="77777777" w:rsidR="00F56055" w:rsidRPr="00BD4EA0" w:rsidRDefault="00F56055">
      <w:pPr>
        <w:tabs>
          <w:tab w:val="right" w:pos="9900"/>
        </w:tabs>
        <w:spacing w:after="120" w:line="240" w:lineRule="atLeast"/>
        <w:rPr>
          <w:bCs/>
          <w:spacing w:val="10"/>
          <w:sz w:val="20"/>
        </w:rPr>
      </w:pPr>
    </w:p>
    <w:p w14:paraId="6BDFCCB4"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F56055" w:rsidRPr="00BD4EA0" w14:paraId="44084EB3" w14:textId="77777777">
        <w:tc>
          <w:tcPr>
            <w:tcW w:w="4930" w:type="dxa"/>
          </w:tcPr>
          <w:p w14:paraId="03BCFBD2" w14:textId="77777777" w:rsidR="00F56055" w:rsidRPr="00BD4EA0" w:rsidRDefault="00F56055" w:rsidP="00DB210B">
            <w:pPr>
              <w:tabs>
                <w:tab w:val="left" w:pos="1418"/>
                <w:tab w:val="right" w:pos="9900"/>
              </w:tabs>
              <w:spacing w:before="60" w:after="60" w:line="240" w:lineRule="atLeast"/>
              <w:rPr>
                <w:bCs/>
                <w:spacing w:val="10"/>
                <w:sz w:val="20"/>
              </w:rPr>
            </w:pPr>
            <w:r w:rsidRPr="00BD4EA0">
              <w:rPr>
                <w:bCs/>
                <w:spacing w:val="10"/>
                <w:sz w:val="20"/>
              </w:rPr>
              <w:t>Rechtsform:</w:t>
            </w:r>
            <w:r w:rsidR="00DB210B" w:rsidRPr="00BD4EA0">
              <w:rPr>
                <w:bCs/>
                <w:spacing w:val="10"/>
                <w:sz w:val="20"/>
              </w:rPr>
              <w:tab/>
            </w:r>
            <w:permStart w:id="347810865" w:edGrp="everyone"/>
            <w:permEnd w:id="347810865"/>
          </w:p>
        </w:tc>
        <w:tc>
          <w:tcPr>
            <w:tcW w:w="5131" w:type="dxa"/>
          </w:tcPr>
          <w:p w14:paraId="04156675" w14:textId="77777777" w:rsidR="00F56055" w:rsidRPr="00BD4EA0" w:rsidRDefault="00F56055" w:rsidP="00DB210B">
            <w:pPr>
              <w:tabs>
                <w:tab w:val="left" w:pos="723"/>
                <w:tab w:val="right" w:pos="9900"/>
              </w:tabs>
              <w:spacing w:before="60" w:after="60" w:line="240" w:lineRule="atLeast"/>
              <w:rPr>
                <w:bCs/>
                <w:spacing w:val="10"/>
                <w:sz w:val="20"/>
              </w:rPr>
            </w:pPr>
            <w:r w:rsidRPr="00BD4EA0">
              <w:rPr>
                <w:bCs/>
                <w:spacing w:val="10"/>
                <w:sz w:val="20"/>
              </w:rPr>
              <w:t>Sitz:</w:t>
            </w:r>
            <w:r w:rsidR="00DB210B" w:rsidRPr="00BD4EA0">
              <w:rPr>
                <w:bCs/>
                <w:spacing w:val="10"/>
                <w:sz w:val="20"/>
              </w:rPr>
              <w:tab/>
            </w:r>
            <w:permStart w:id="106434330" w:edGrp="everyone"/>
            <w:permEnd w:id="106434330"/>
          </w:p>
        </w:tc>
      </w:tr>
      <w:tr w:rsidR="00F56055" w:rsidRPr="00BD4EA0" w14:paraId="1B8E0110" w14:textId="77777777">
        <w:trPr>
          <w:cantSplit/>
        </w:trPr>
        <w:tc>
          <w:tcPr>
            <w:tcW w:w="10061" w:type="dxa"/>
            <w:gridSpan w:val="2"/>
          </w:tcPr>
          <w:p w14:paraId="0DC00BB6" w14:textId="77777777" w:rsidR="00F56055" w:rsidRPr="00BD4EA0" w:rsidRDefault="00F56055" w:rsidP="00DB210B">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00DB210B" w:rsidRPr="00BD4EA0">
              <w:rPr>
                <w:bCs/>
                <w:spacing w:val="10"/>
                <w:sz w:val="20"/>
              </w:rPr>
              <w:tab/>
            </w:r>
            <w:permStart w:id="1612647066" w:edGrp="everyone"/>
            <w:permEnd w:id="1612647066"/>
          </w:p>
        </w:tc>
      </w:tr>
      <w:tr w:rsidR="00F56055" w:rsidRPr="00BD4EA0" w14:paraId="6751B1DC" w14:textId="77777777">
        <w:trPr>
          <w:cantSplit/>
        </w:trPr>
        <w:tc>
          <w:tcPr>
            <w:tcW w:w="10061" w:type="dxa"/>
            <w:gridSpan w:val="2"/>
          </w:tcPr>
          <w:p w14:paraId="31CB8247" w14:textId="77777777" w:rsidR="00F56055" w:rsidRPr="00BD4EA0" w:rsidRDefault="00F56055" w:rsidP="00DB210B">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00DB210B" w:rsidRPr="00BD4EA0">
              <w:rPr>
                <w:bCs/>
                <w:spacing w:val="10"/>
                <w:sz w:val="20"/>
              </w:rPr>
              <w:tab/>
            </w:r>
            <w:permStart w:id="1656050735" w:edGrp="everyone"/>
            <w:permEnd w:id="1656050735"/>
          </w:p>
        </w:tc>
      </w:tr>
      <w:tr w:rsidR="00F56055" w:rsidRPr="00BD4EA0" w14:paraId="4A407B7D" w14:textId="77777777">
        <w:trPr>
          <w:cantSplit/>
        </w:trPr>
        <w:tc>
          <w:tcPr>
            <w:tcW w:w="10061" w:type="dxa"/>
            <w:gridSpan w:val="2"/>
          </w:tcPr>
          <w:p w14:paraId="44213D7B" w14:textId="77777777" w:rsidR="00F56055" w:rsidRPr="00BD4EA0" w:rsidRDefault="00F56055" w:rsidP="00DB210B">
            <w:pPr>
              <w:tabs>
                <w:tab w:val="left" w:pos="2410"/>
                <w:tab w:val="right" w:pos="9900"/>
              </w:tabs>
              <w:spacing w:before="60" w:after="60" w:line="240" w:lineRule="atLeast"/>
              <w:rPr>
                <w:bCs/>
                <w:spacing w:val="10"/>
                <w:sz w:val="20"/>
              </w:rPr>
            </w:pPr>
            <w:r w:rsidRPr="00BD4EA0">
              <w:rPr>
                <w:bCs/>
                <w:spacing w:val="10"/>
                <w:sz w:val="20"/>
              </w:rPr>
              <w:t>Gesellschaftskapital:</w:t>
            </w:r>
            <w:r w:rsidR="00DB210B" w:rsidRPr="00BD4EA0">
              <w:rPr>
                <w:bCs/>
                <w:spacing w:val="10"/>
                <w:sz w:val="20"/>
              </w:rPr>
              <w:tab/>
            </w:r>
            <w:permStart w:id="1112869999" w:edGrp="everyone"/>
            <w:permEnd w:id="1112869999"/>
          </w:p>
        </w:tc>
      </w:tr>
      <w:tr w:rsidR="00F56055" w:rsidRPr="00BD4EA0" w14:paraId="21EDCB2D" w14:textId="77777777">
        <w:trPr>
          <w:cantSplit/>
        </w:trPr>
        <w:tc>
          <w:tcPr>
            <w:tcW w:w="10061" w:type="dxa"/>
            <w:gridSpan w:val="2"/>
          </w:tcPr>
          <w:p w14:paraId="26CE4227" w14:textId="77777777" w:rsidR="00F56055" w:rsidRPr="00BD4EA0" w:rsidRDefault="00F56055" w:rsidP="00DB210B">
            <w:pPr>
              <w:tabs>
                <w:tab w:val="left" w:pos="2410"/>
                <w:tab w:val="right" w:pos="9900"/>
              </w:tabs>
              <w:spacing w:before="60" w:after="60" w:line="240" w:lineRule="atLeast"/>
              <w:rPr>
                <w:bCs/>
                <w:spacing w:val="10"/>
                <w:sz w:val="20"/>
              </w:rPr>
            </w:pPr>
            <w:r w:rsidRPr="00BD4EA0">
              <w:rPr>
                <w:bCs/>
                <w:spacing w:val="10"/>
                <w:sz w:val="20"/>
              </w:rPr>
              <w:t>Geschäftszweck:</w:t>
            </w:r>
            <w:r w:rsidR="00DB210B" w:rsidRPr="00BD4EA0">
              <w:rPr>
                <w:bCs/>
                <w:spacing w:val="10"/>
                <w:sz w:val="20"/>
              </w:rPr>
              <w:tab/>
            </w:r>
            <w:permStart w:id="1711672142" w:edGrp="everyone"/>
            <w:permEnd w:id="1711672142"/>
          </w:p>
          <w:p w14:paraId="51CCA08B" w14:textId="77777777" w:rsidR="00F56055" w:rsidRPr="00BD4EA0" w:rsidRDefault="00F56055" w:rsidP="00DB210B">
            <w:pPr>
              <w:tabs>
                <w:tab w:val="left" w:pos="2410"/>
                <w:tab w:val="right" w:pos="9900"/>
              </w:tabs>
              <w:spacing w:before="60" w:after="60" w:line="240" w:lineRule="atLeast"/>
              <w:rPr>
                <w:bCs/>
                <w:spacing w:val="10"/>
                <w:sz w:val="20"/>
              </w:rPr>
            </w:pPr>
            <w:r w:rsidRPr="00BD4EA0">
              <w:rPr>
                <w:bCs/>
                <w:spacing w:val="10"/>
                <w:sz w:val="20"/>
              </w:rPr>
              <w:t>Haupttätigkeit:</w:t>
            </w:r>
            <w:r w:rsidR="00DB210B" w:rsidRPr="00BD4EA0">
              <w:rPr>
                <w:bCs/>
                <w:spacing w:val="10"/>
                <w:sz w:val="20"/>
              </w:rPr>
              <w:tab/>
            </w:r>
            <w:permStart w:id="177029647" w:edGrp="everyone"/>
            <w:permEnd w:id="177029647"/>
          </w:p>
          <w:p w14:paraId="3237CE30" w14:textId="77777777" w:rsidR="00F56055" w:rsidRPr="00BD4EA0" w:rsidRDefault="00F56055" w:rsidP="00DB210B">
            <w:pPr>
              <w:tabs>
                <w:tab w:val="left" w:pos="2410"/>
                <w:tab w:val="right" w:pos="9900"/>
              </w:tabs>
              <w:spacing w:before="60" w:after="60" w:line="240" w:lineRule="atLeast"/>
              <w:rPr>
                <w:bCs/>
                <w:spacing w:val="10"/>
                <w:sz w:val="20"/>
              </w:rPr>
            </w:pPr>
            <w:r w:rsidRPr="00BD4EA0">
              <w:rPr>
                <w:bCs/>
                <w:spacing w:val="10"/>
                <w:sz w:val="20"/>
              </w:rPr>
              <w:t>Nebentätigkeiten:</w:t>
            </w:r>
            <w:r w:rsidR="00DB210B" w:rsidRPr="00BD4EA0">
              <w:rPr>
                <w:bCs/>
                <w:spacing w:val="10"/>
                <w:sz w:val="20"/>
              </w:rPr>
              <w:tab/>
            </w:r>
            <w:permStart w:id="608925541" w:edGrp="everyone"/>
            <w:permEnd w:id="608925541"/>
          </w:p>
        </w:tc>
      </w:tr>
      <w:tr w:rsidR="00F56055" w:rsidRPr="00BD4EA0" w14:paraId="7CC0D2DF" w14:textId="77777777">
        <w:trPr>
          <w:cantSplit/>
        </w:trPr>
        <w:tc>
          <w:tcPr>
            <w:tcW w:w="10061" w:type="dxa"/>
            <w:gridSpan w:val="2"/>
          </w:tcPr>
          <w:p w14:paraId="3A98389E" w14:textId="77777777" w:rsidR="00F56055" w:rsidRPr="00BD4EA0" w:rsidRDefault="00F56055" w:rsidP="00DB210B">
            <w:pPr>
              <w:tabs>
                <w:tab w:val="left" w:pos="2410"/>
                <w:tab w:val="right" w:pos="9900"/>
              </w:tabs>
              <w:spacing w:before="60" w:after="60" w:line="240" w:lineRule="atLeast"/>
              <w:rPr>
                <w:bCs/>
                <w:spacing w:val="10"/>
                <w:sz w:val="20"/>
              </w:rPr>
            </w:pPr>
            <w:r w:rsidRPr="00BD4EA0">
              <w:rPr>
                <w:bCs/>
                <w:spacing w:val="10"/>
                <w:sz w:val="20"/>
              </w:rPr>
              <w:t>Zertifikate:</w:t>
            </w:r>
            <w:r w:rsidR="00DB210B" w:rsidRPr="00BD4EA0">
              <w:rPr>
                <w:bCs/>
                <w:spacing w:val="10"/>
                <w:sz w:val="20"/>
              </w:rPr>
              <w:tab/>
            </w:r>
            <w:permStart w:id="278070612" w:edGrp="everyone"/>
            <w:permEnd w:id="278070612"/>
          </w:p>
        </w:tc>
      </w:tr>
      <w:tr w:rsidR="00F56055" w:rsidRPr="00BD4EA0" w14:paraId="5A349CE2" w14:textId="77777777">
        <w:trPr>
          <w:cantSplit/>
        </w:trPr>
        <w:tc>
          <w:tcPr>
            <w:tcW w:w="10061" w:type="dxa"/>
            <w:gridSpan w:val="2"/>
          </w:tcPr>
          <w:p w14:paraId="0C66AE2D" w14:textId="77777777" w:rsidR="00F56055" w:rsidRPr="00BD4EA0" w:rsidRDefault="00F56055" w:rsidP="00DB210B">
            <w:pPr>
              <w:tabs>
                <w:tab w:val="left" w:pos="3686"/>
                <w:tab w:val="right" w:pos="9900"/>
              </w:tabs>
              <w:spacing w:before="60" w:after="60" w:line="240" w:lineRule="atLeast"/>
              <w:rPr>
                <w:bCs/>
                <w:spacing w:val="10"/>
                <w:sz w:val="20"/>
              </w:rPr>
            </w:pPr>
            <w:r w:rsidRPr="00BD4EA0">
              <w:rPr>
                <w:bCs/>
                <w:spacing w:val="10"/>
                <w:sz w:val="20"/>
              </w:rPr>
              <w:t>Mitgliedschaft in Berufsverbänden:</w:t>
            </w:r>
            <w:r w:rsidR="00DB210B" w:rsidRPr="00BD4EA0">
              <w:rPr>
                <w:bCs/>
                <w:spacing w:val="10"/>
                <w:sz w:val="20"/>
              </w:rPr>
              <w:tab/>
            </w:r>
            <w:permStart w:id="1043234338" w:edGrp="everyone"/>
            <w:permEnd w:id="1043234338"/>
          </w:p>
        </w:tc>
      </w:tr>
    </w:tbl>
    <w:p w14:paraId="2F736E35" w14:textId="77777777" w:rsidR="00F56055" w:rsidRPr="00BD4EA0" w:rsidRDefault="00F56055">
      <w:pPr>
        <w:tabs>
          <w:tab w:val="right" w:pos="9900"/>
        </w:tabs>
        <w:spacing w:after="120" w:line="240" w:lineRule="atLeast"/>
        <w:rPr>
          <w:bCs/>
          <w:spacing w:val="10"/>
          <w:sz w:val="20"/>
        </w:rPr>
      </w:pPr>
    </w:p>
    <w:p w14:paraId="7A57B480"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F56055" w:rsidRPr="00BD4EA0" w14:paraId="58FC633C" w14:textId="77777777">
        <w:trPr>
          <w:cantSplit/>
        </w:trPr>
        <w:tc>
          <w:tcPr>
            <w:tcW w:w="9779" w:type="dxa"/>
            <w:gridSpan w:val="4"/>
          </w:tcPr>
          <w:p w14:paraId="11B49D1F" w14:textId="77777777" w:rsidR="00F56055" w:rsidRPr="00BD4EA0" w:rsidRDefault="00F56055">
            <w:pPr>
              <w:tabs>
                <w:tab w:val="right" w:pos="9900"/>
              </w:tabs>
              <w:spacing w:before="60" w:after="60" w:line="240" w:lineRule="atLeast"/>
              <w:rPr>
                <w:bCs/>
                <w:spacing w:val="10"/>
                <w:sz w:val="17"/>
              </w:rPr>
            </w:pPr>
            <w:r w:rsidRPr="00BD4EA0">
              <w:rPr>
                <w:bCs/>
                <w:spacing w:val="10"/>
                <w:sz w:val="20"/>
              </w:rPr>
              <w:t>Zahl der Beschäftigten</w:t>
            </w:r>
            <w:r w:rsidRPr="00BD4EA0">
              <w:rPr>
                <w:bCs/>
                <w:spacing w:val="10"/>
                <w:sz w:val="17"/>
              </w:rPr>
              <w:t xml:space="preserve">  </w:t>
            </w:r>
            <w:r w:rsidRPr="00BD4EA0">
              <w:rPr>
                <w:bCs/>
                <w:spacing w:val="10"/>
                <w:sz w:val="16"/>
              </w:rPr>
              <w:t>(im Bereich, welcher für die Bearbeitung des ausgeschriebenen Auftrages wesentlich ist)</w:t>
            </w:r>
          </w:p>
        </w:tc>
      </w:tr>
      <w:tr w:rsidR="00F56055" w:rsidRPr="00BD4EA0" w14:paraId="2A3C772F" w14:textId="77777777">
        <w:tc>
          <w:tcPr>
            <w:tcW w:w="2302" w:type="dxa"/>
          </w:tcPr>
          <w:p w14:paraId="6577DEBE" w14:textId="77777777" w:rsidR="00F56055" w:rsidRPr="00BD4EA0" w:rsidRDefault="00F56055">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42A91915" w14:textId="77777777" w:rsidR="00F56055" w:rsidRPr="00BD4EA0" w:rsidRDefault="00F56055">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6C341058" w14:textId="77777777" w:rsidR="00F56055" w:rsidRPr="00BD4EA0" w:rsidRDefault="00F56055">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2463F861" w14:textId="77777777" w:rsidR="00F56055" w:rsidRPr="00BD4EA0" w:rsidRDefault="00F56055">
            <w:pPr>
              <w:tabs>
                <w:tab w:val="right" w:pos="9900"/>
              </w:tabs>
              <w:spacing w:before="60" w:after="60" w:line="240" w:lineRule="atLeast"/>
              <w:jc w:val="center"/>
              <w:rPr>
                <w:bCs/>
                <w:spacing w:val="10"/>
                <w:sz w:val="20"/>
              </w:rPr>
            </w:pPr>
            <w:r w:rsidRPr="00BD4EA0">
              <w:rPr>
                <w:bCs/>
                <w:spacing w:val="10"/>
                <w:sz w:val="20"/>
              </w:rPr>
              <w:t>Auszubildende</w:t>
            </w:r>
          </w:p>
        </w:tc>
      </w:tr>
      <w:tr w:rsidR="00F56055" w:rsidRPr="00BD4EA0" w14:paraId="56D84925" w14:textId="77777777">
        <w:tc>
          <w:tcPr>
            <w:tcW w:w="2302" w:type="dxa"/>
          </w:tcPr>
          <w:p w14:paraId="6CB506A9" w14:textId="75565FBD" w:rsidR="00F56055" w:rsidRPr="00BD4EA0" w:rsidRDefault="00F56055" w:rsidP="00DB210B">
            <w:pPr>
              <w:tabs>
                <w:tab w:val="right" w:pos="9900"/>
              </w:tabs>
              <w:spacing w:before="60" w:after="60" w:line="240" w:lineRule="atLeast"/>
              <w:jc w:val="center"/>
              <w:rPr>
                <w:bCs/>
                <w:spacing w:val="10"/>
                <w:sz w:val="20"/>
              </w:rPr>
            </w:pPr>
            <w:permStart w:id="1027091903" w:edGrp="everyone" w:colFirst="0" w:colLast="0"/>
            <w:permStart w:id="695492561" w:edGrp="everyone" w:colFirst="1" w:colLast="1"/>
            <w:permStart w:id="264269778" w:edGrp="everyone" w:colFirst="2" w:colLast="2"/>
            <w:permStart w:id="118119800" w:edGrp="everyone" w:colFirst="3" w:colLast="3"/>
          </w:p>
        </w:tc>
        <w:tc>
          <w:tcPr>
            <w:tcW w:w="2506" w:type="dxa"/>
          </w:tcPr>
          <w:p w14:paraId="77CD7142" w14:textId="77777777" w:rsidR="00F56055" w:rsidRPr="00BD4EA0" w:rsidRDefault="00F56055" w:rsidP="00DB210B">
            <w:pPr>
              <w:tabs>
                <w:tab w:val="right" w:pos="9900"/>
              </w:tabs>
              <w:spacing w:before="60" w:after="60" w:line="240" w:lineRule="atLeast"/>
              <w:jc w:val="center"/>
              <w:rPr>
                <w:bCs/>
                <w:spacing w:val="10"/>
                <w:sz w:val="20"/>
              </w:rPr>
            </w:pPr>
          </w:p>
        </w:tc>
        <w:tc>
          <w:tcPr>
            <w:tcW w:w="2472" w:type="dxa"/>
          </w:tcPr>
          <w:p w14:paraId="1F7EF886" w14:textId="77777777" w:rsidR="00F56055" w:rsidRPr="00BD4EA0" w:rsidRDefault="00F56055" w:rsidP="00DB210B">
            <w:pPr>
              <w:tabs>
                <w:tab w:val="right" w:pos="9900"/>
              </w:tabs>
              <w:spacing w:before="60" w:after="60" w:line="240" w:lineRule="atLeast"/>
              <w:jc w:val="center"/>
              <w:rPr>
                <w:bCs/>
                <w:spacing w:val="10"/>
                <w:sz w:val="20"/>
              </w:rPr>
            </w:pPr>
          </w:p>
        </w:tc>
        <w:tc>
          <w:tcPr>
            <w:tcW w:w="2499" w:type="dxa"/>
          </w:tcPr>
          <w:p w14:paraId="6510F6C8" w14:textId="77777777" w:rsidR="00F56055" w:rsidRPr="00BD4EA0" w:rsidRDefault="00F56055" w:rsidP="00DB210B">
            <w:pPr>
              <w:tabs>
                <w:tab w:val="right" w:pos="9900"/>
              </w:tabs>
              <w:spacing w:before="60" w:after="60" w:line="240" w:lineRule="atLeast"/>
              <w:jc w:val="center"/>
              <w:rPr>
                <w:bCs/>
                <w:spacing w:val="10"/>
                <w:sz w:val="20"/>
              </w:rPr>
            </w:pPr>
          </w:p>
        </w:tc>
      </w:tr>
      <w:permEnd w:id="1027091903"/>
      <w:permEnd w:id="695492561"/>
      <w:permEnd w:id="264269778"/>
      <w:permEnd w:id="118119800"/>
    </w:tbl>
    <w:p w14:paraId="427AFF43" w14:textId="77777777" w:rsidR="00F56055" w:rsidRPr="00BD4EA0" w:rsidRDefault="00F56055">
      <w:pPr>
        <w:tabs>
          <w:tab w:val="right" w:pos="9900"/>
        </w:tabs>
        <w:spacing w:after="120" w:line="240" w:lineRule="atLeast"/>
        <w:rPr>
          <w:bCs/>
          <w:spacing w:val="10"/>
          <w:sz w:val="20"/>
        </w:rPr>
      </w:pPr>
    </w:p>
    <w:p w14:paraId="039F799F"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F56055" w:rsidRPr="00BD4EA0" w14:paraId="3E6BC7C8" w14:textId="77777777">
        <w:trPr>
          <w:cantSplit/>
        </w:trPr>
        <w:tc>
          <w:tcPr>
            <w:tcW w:w="10061" w:type="dxa"/>
            <w:gridSpan w:val="2"/>
          </w:tcPr>
          <w:p w14:paraId="180978CB" w14:textId="77777777" w:rsidR="00F56055" w:rsidRPr="00BD4EA0" w:rsidRDefault="006E34A7" w:rsidP="006E34A7">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1449479198" w:edGrp="everyone"/>
            <w:permEnd w:id="1449479198"/>
          </w:p>
        </w:tc>
      </w:tr>
      <w:tr w:rsidR="00F56055" w:rsidRPr="00BD4EA0" w14:paraId="26BD1EF3" w14:textId="77777777">
        <w:trPr>
          <w:cantSplit/>
        </w:trPr>
        <w:tc>
          <w:tcPr>
            <w:tcW w:w="4930" w:type="dxa"/>
            <w:vAlign w:val="center"/>
          </w:tcPr>
          <w:p w14:paraId="47DC1ACC" w14:textId="77777777" w:rsidR="00F56055" w:rsidRPr="00BD4EA0" w:rsidRDefault="00F56055">
            <w:pPr>
              <w:tabs>
                <w:tab w:val="right" w:pos="9900"/>
              </w:tabs>
              <w:spacing w:before="60" w:after="60" w:line="240" w:lineRule="atLeast"/>
              <w:rPr>
                <w:bCs/>
                <w:spacing w:val="10"/>
                <w:sz w:val="20"/>
              </w:rPr>
            </w:pPr>
            <w:r w:rsidRPr="00BD4EA0">
              <w:rPr>
                <w:bCs/>
                <w:spacing w:val="10"/>
                <w:sz w:val="20"/>
              </w:rPr>
              <w:t>Verfügbare Summe pro Schadenfall:</w:t>
            </w:r>
          </w:p>
        </w:tc>
        <w:tc>
          <w:tcPr>
            <w:tcW w:w="5131" w:type="dxa"/>
          </w:tcPr>
          <w:p w14:paraId="61FCE776" w14:textId="77777777" w:rsidR="00F56055" w:rsidRPr="00BD4EA0" w:rsidRDefault="00F56055" w:rsidP="00DB210B">
            <w:pPr>
              <w:tabs>
                <w:tab w:val="left" w:pos="2312"/>
                <w:tab w:val="right" w:pos="9900"/>
              </w:tabs>
              <w:spacing w:before="60" w:after="60" w:line="240" w:lineRule="atLeast"/>
              <w:rPr>
                <w:bCs/>
                <w:spacing w:val="10"/>
                <w:sz w:val="20"/>
              </w:rPr>
            </w:pPr>
            <w:r w:rsidRPr="00BD4EA0">
              <w:rPr>
                <w:bCs/>
                <w:spacing w:val="10"/>
                <w:sz w:val="20"/>
              </w:rPr>
              <w:t>Personenschäden:</w:t>
            </w:r>
            <w:r w:rsidR="00DB210B" w:rsidRPr="00BD4EA0">
              <w:rPr>
                <w:bCs/>
                <w:spacing w:val="10"/>
                <w:sz w:val="20"/>
              </w:rPr>
              <w:tab/>
            </w:r>
            <w:permStart w:id="1288707015" w:edGrp="everyone"/>
            <w:permEnd w:id="1288707015"/>
          </w:p>
          <w:p w14:paraId="3E489486" w14:textId="77777777" w:rsidR="002C1E55" w:rsidRPr="00BD4EA0" w:rsidRDefault="002C1E55" w:rsidP="002C1E55">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1937513356" w:edGrp="everyone"/>
            <w:permEnd w:id="1937513356"/>
          </w:p>
          <w:p w14:paraId="0176BFC9" w14:textId="77777777" w:rsidR="002C1E55" w:rsidRPr="00BD4EA0" w:rsidRDefault="002C1E55" w:rsidP="002C1E55">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897400093" w:edGrp="everyone"/>
            <w:permEnd w:id="897400093"/>
          </w:p>
          <w:p w14:paraId="43A83319" w14:textId="77777777" w:rsidR="00F56055" w:rsidRPr="00BD4EA0" w:rsidRDefault="00F56055" w:rsidP="00DB210B">
            <w:pPr>
              <w:tabs>
                <w:tab w:val="left" w:pos="2312"/>
                <w:tab w:val="right" w:pos="9900"/>
              </w:tabs>
              <w:spacing w:before="60" w:after="60" w:line="240" w:lineRule="atLeast"/>
              <w:rPr>
                <w:bCs/>
                <w:spacing w:val="10"/>
                <w:sz w:val="20"/>
              </w:rPr>
            </w:pPr>
            <w:r w:rsidRPr="00BD4EA0">
              <w:rPr>
                <w:bCs/>
                <w:spacing w:val="10"/>
                <w:sz w:val="20"/>
              </w:rPr>
              <w:t>Vermögensschäden:</w:t>
            </w:r>
            <w:r w:rsidR="00DB210B" w:rsidRPr="00BD4EA0">
              <w:rPr>
                <w:bCs/>
                <w:spacing w:val="10"/>
                <w:sz w:val="20"/>
              </w:rPr>
              <w:tab/>
            </w:r>
            <w:permStart w:id="1387541589" w:edGrp="everyone"/>
            <w:permEnd w:id="1387541589"/>
          </w:p>
        </w:tc>
      </w:tr>
    </w:tbl>
    <w:p w14:paraId="40591F8D" w14:textId="77777777" w:rsidR="00F56055" w:rsidRPr="00BD4EA0" w:rsidRDefault="00F56055">
      <w:pPr>
        <w:tabs>
          <w:tab w:val="right" w:pos="9900"/>
        </w:tabs>
        <w:spacing w:after="120" w:line="240" w:lineRule="atLeast"/>
        <w:rPr>
          <w:bCs/>
          <w:spacing w:val="10"/>
          <w:sz w:val="20"/>
        </w:rPr>
      </w:pPr>
    </w:p>
    <w:p w14:paraId="361C44CE"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F56055" w:rsidRPr="00BD4EA0" w14:paraId="0E845199" w14:textId="77777777">
        <w:trPr>
          <w:cantSplit/>
        </w:trPr>
        <w:tc>
          <w:tcPr>
            <w:tcW w:w="10061" w:type="dxa"/>
          </w:tcPr>
          <w:p w14:paraId="758871D8" w14:textId="77777777" w:rsidR="00F56055" w:rsidRPr="00BD4EA0" w:rsidRDefault="00F56055" w:rsidP="00DB210B">
            <w:pPr>
              <w:tabs>
                <w:tab w:val="left" w:pos="4500"/>
                <w:tab w:val="right" w:pos="9900"/>
              </w:tabs>
              <w:spacing w:before="60" w:after="60" w:line="240" w:lineRule="atLeast"/>
              <w:rPr>
                <w:bCs/>
                <w:spacing w:val="10"/>
                <w:sz w:val="20"/>
              </w:rPr>
            </w:pPr>
            <w:r w:rsidRPr="00BD4EA0">
              <w:rPr>
                <w:bCs/>
                <w:spacing w:val="10"/>
                <w:sz w:val="20"/>
              </w:rPr>
              <w:t xml:space="preserve">Zuständiges Steueramt   </w:t>
            </w:r>
            <w:r w:rsidRPr="00BD4EA0">
              <w:rPr>
                <w:bCs/>
                <w:spacing w:val="10"/>
                <w:sz w:val="16"/>
              </w:rPr>
              <w:t>(genaue Adresse)</w:t>
            </w:r>
            <w:r w:rsidRPr="00BD4EA0">
              <w:rPr>
                <w:bCs/>
                <w:spacing w:val="10"/>
                <w:sz w:val="20"/>
              </w:rPr>
              <w:t>:</w:t>
            </w:r>
            <w:r w:rsidR="00DB210B" w:rsidRPr="00BD4EA0">
              <w:rPr>
                <w:bCs/>
                <w:spacing w:val="10"/>
                <w:sz w:val="20"/>
              </w:rPr>
              <w:tab/>
            </w:r>
            <w:permStart w:id="1778188356" w:edGrp="everyone"/>
            <w:permEnd w:id="1778188356"/>
          </w:p>
        </w:tc>
      </w:tr>
      <w:tr w:rsidR="00F56055" w:rsidRPr="00BD4EA0" w14:paraId="48EA00D7" w14:textId="77777777">
        <w:trPr>
          <w:cantSplit/>
        </w:trPr>
        <w:tc>
          <w:tcPr>
            <w:tcW w:w="10061" w:type="dxa"/>
          </w:tcPr>
          <w:p w14:paraId="053B243E" w14:textId="77777777" w:rsidR="00F56055" w:rsidRPr="00BD4EA0" w:rsidRDefault="00F56055" w:rsidP="00DB210B">
            <w:pPr>
              <w:tabs>
                <w:tab w:val="left" w:pos="4500"/>
                <w:tab w:val="right" w:pos="9900"/>
              </w:tabs>
              <w:spacing w:before="60" w:after="60" w:line="240" w:lineRule="atLeast"/>
              <w:rPr>
                <w:bCs/>
                <w:spacing w:val="10"/>
                <w:sz w:val="20"/>
              </w:rPr>
            </w:pPr>
            <w:r w:rsidRPr="00BD4EA0">
              <w:rPr>
                <w:bCs/>
                <w:spacing w:val="10"/>
                <w:sz w:val="20"/>
              </w:rPr>
              <w:t xml:space="preserve">AHV-Ausgleichskasse   </w:t>
            </w:r>
            <w:r w:rsidRPr="00BD4EA0">
              <w:rPr>
                <w:bCs/>
                <w:spacing w:val="10"/>
                <w:sz w:val="16"/>
              </w:rPr>
              <w:t>(genaue Adresse)</w:t>
            </w:r>
            <w:r w:rsidRPr="00BD4EA0">
              <w:rPr>
                <w:bCs/>
                <w:spacing w:val="10"/>
                <w:sz w:val="20"/>
              </w:rPr>
              <w:t>:</w:t>
            </w:r>
            <w:r w:rsidR="00DB210B" w:rsidRPr="00BD4EA0">
              <w:rPr>
                <w:bCs/>
                <w:spacing w:val="10"/>
                <w:sz w:val="20"/>
              </w:rPr>
              <w:tab/>
            </w:r>
            <w:permStart w:id="794324089" w:edGrp="everyone"/>
            <w:permEnd w:id="794324089"/>
          </w:p>
        </w:tc>
      </w:tr>
      <w:tr w:rsidR="00F56055" w:rsidRPr="00BD4EA0" w14:paraId="2DE9F5EA" w14:textId="77777777">
        <w:trPr>
          <w:cantSplit/>
        </w:trPr>
        <w:tc>
          <w:tcPr>
            <w:tcW w:w="10061" w:type="dxa"/>
            <w:vAlign w:val="center"/>
          </w:tcPr>
          <w:p w14:paraId="542F1949" w14:textId="77777777" w:rsidR="00F56055" w:rsidRPr="00BD4EA0" w:rsidRDefault="00F56055" w:rsidP="00DB210B">
            <w:pPr>
              <w:tabs>
                <w:tab w:val="left" w:pos="4500"/>
                <w:tab w:val="right" w:pos="9900"/>
              </w:tabs>
              <w:spacing w:before="60" w:after="60" w:line="240" w:lineRule="atLeast"/>
              <w:rPr>
                <w:bCs/>
                <w:spacing w:val="10"/>
                <w:sz w:val="20"/>
              </w:rPr>
            </w:pPr>
            <w:r w:rsidRPr="00BD4EA0">
              <w:rPr>
                <w:bCs/>
                <w:spacing w:val="10"/>
                <w:sz w:val="20"/>
              </w:rPr>
              <w:t xml:space="preserve">BVG-Vorsorgeeinrichtung   </w:t>
            </w:r>
            <w:r w:rsidRPr="00BD4EA0">
              <w:rPr>
                <w:bCs/>
                <w:spacing w:val="10"/>
                <w:sz w:val="16"/>
              </w:rPr>
              <w:t>(genaue Adresse):</w:t>
            </w:r>
            <w:r w:rsidR="00DB210B" w:rsidRPr="00BD4EA0">
              <w:rPr>
                <w:bCs/>
                <w:spacing w:val="10"/>
                <w:sz w:val="16"/>
              </w:rPr>
              <w:tab/>
            </w:r>
            <w:permStart w:id="24842477" w:edGrp="everyone"/>
            <w:permEnd w:id="24842477"/>
          </w:p>
        </w:tc>
      </w:tr>
    </w:tbl>
    <w:p w14:paraId="038BD72C" w14:textId="77777777" w:rsidR="00E26C47" w:rsidRDefault="00E26C47">
      <w:pPr>
        <w:rPr>
          <w:spacing w:val="10"/>
          <w:sz w:val="20"/>
        </w:rPr>
      </w:pPr>
    </w:p>
    <w:p w14:paraId="26CA5933" w14:textId="77777777" w:rsidR="00272D82" w:rsidRDefault="00E26C47" w:rsidP="00272D82">
      <w:pPr>
        <w:rPr>
          <w:spacing w:val="10"/>
          <w:sz w:val="20"/>
        </w:rPr>
      </w:pPr>
      <w:r>
        <w:rPr>
          <w:spacing w:val="10"/>
          <w:sz w:val="20"/>
        </w:rPr>
        <w:br w:type="page"/>
      </w:r>
    </w:p>
    <w:p w14:paraId="3BCCC56E" w14:textId="77777777" w:rsidR="00F56055" w:rsidRPr="00E26C47" w:rsidRDefault="00F56055" w:rsidP="00E26C47">
      <w:pPr>
        <w:spacing w:after="120"/>
        <w:rPr>
          <w:iCs/>
          <w:spacing w:val="10"/>
          <w:sz w:val="20"/>
          <w:u w:val="single"/>
        </w:rPr>
      </w:pPr>
      <w:r w:rsidRPr="00E26C47">
        <w:rPr>
          <w:iCs/>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F56055" w:rsidRPr="00BD4EA0" w14:paraId="757B35F4" w14:textId="77777777">
        <w:trPr>
          <w:cantSplit/>
        </w:trPr>
        <w:tc>
          <w:tcPr>
            <w:tcW w:w="9779" w:type="dxa"/>
            <w:vAlign w:val="center"/>
          </w:tcPr>
          <w:p w14:paraId="39BEE6E0" w14:textId="77777777" w:rsidR="00F56055" w:rsidRPr="00BD4EA0" w:rsidRDefault="00F56055">
            <w:pPr>
              <w:pStyle w:val="Textkrper3"/>
              <w:rPr>
                <w:spacing w:val="10"/>
              </w:rPr>
            </w:pPr>
            <w:r w:rsidRPr="00BD4EA0">
              <w:rPr>
                <w:spacing w:val="10"/>
              </w:rPr>
              <w:t>Ist das Planungsbüro mit EDV-Anlagen (CAD) und einem Datensicherungssystem ausgerüstet, welche die Sicherstellung des Datenaustausches zwischen Planungsbüro, Fachplaner und Auftraggeberin garanieren und die Datenverfügbarkeit jederzeit sicherstellt?</w:t>
            </w:r>
          </w:p>
          <w:p w14:paraId="6BABF803" w14:textId="77777777" w:rsidR="00F56055" w:rsidRPr="00BD4EA0" w:rsidRDefault="00463F87" w:rsidP="00DB210B">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6F67063C">
                <v:rect id="_x0000_s1073" style="position:absolute;margin-left:93.4pt;margin-top:2.9pt;width:12.8pt;height:12pt;z-index:2" filled="f"/>
              </w:pict>
            </w:r>
            <w:r>
              <w:rPr>
                <w:noProof/>
                <w:spacing w:val="10"/>
                <w:lang w:eastAsia="de-CH"/>
              </w:rPr>
              <w:pict w14:anchorId="5E67263A">
                <v:rect id="_x0000_s1072" style="position:absolute;margin-left:21.05pt;margin-top:2.8pt;width:12.8pt;height:12pt;z-index:1" filled="f"/>
              </w:pict>
            </w:r>
            <w:r w:rsidR="00DB210B" w:rsidRPr="00BD4EA0">
              <w:rPr>
                <w:bCs/>
                <w:spacing w:val="10"/>
                <w:sz w:val="20"/>
              </w:rPr>
              <w:t>ja</w:t>
            </w:r>
            <w:r w:rsidR="00DB210B" w:rsidRPr="00BD4EA0">
              <w:rPr>
                <w:bCs/>
                <w:spacing w:val="10"/>
                <w:sz w:val="20"/>
              </w:rPr>
              <w:tab/>
            </w:r>
            <w:permStart w:id="1487669246" w:edGrp="everyone"/>
            <w:permEnd w:id="1487669246"/>
            <w:r w:rsidR="00DB210B" w:rsidRPr="00BD4EA0">
              <w:rPr>
                <w:bCs/>
                <w:spacing w:val="10"/>
                <w:sz w:val="20"/>
              </w:rPr>
              <w:tab/>
              <w:t>nein</w:t>
            </w:r>
            <w:r w:rsidR="00F56055" w:rsidRPr="00BD4EA0">
              <w:rPr>
                <w:bCs/>
                <w:spacing w:val="10"/>
                <w:sz w:val="20"/>
              </w:rPr>
              <w:tab/>
            </w:r>
            <w:permStart w:id="1013480887" w:edGrp="everyone"/>
            <w:permEnd w:id="1013480887"/>
          </w:p>
          <w:p w14:paraId="3F5686B9" w14:textId="77777777" w:rsidR="00F56055" w:rsidRPr="00BD4EA0" w:rsidRDefault="006E34A7" w:rsidP="003611C6">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1127360195" w:edGrp="everyone"/>
            <w:permEnd w:id="1127360195"/>
          </w:p>
        </w:tc>
      </w:tr>
    </w:tbl>
    <w:p w14:paraId="12D1CE2D" w14:textId="77777777" w:rsidR="00F56055" w:rsidRPr="00BD4EA0" w:rsidRDefault="00F56055">
      <w:pPr>
        <w:tabs>
          <w:tab w:val="right" w:pos="9900"/>
        </w:tabs>
        <w:spacing w:after="120" w:line="240" w:lineRule="atLeast"/>
        <w:rPr>
          <w:spacing w:val="10"/>
          <w:sz w:val="20"/>
        </w:rPr>
      </w:pPr>
    </w:p>
    <w:p w14:paraId="15DF43A1"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Welche Kompetenzen deckt das Planungsteam 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4889"/>
      </w:tblGrid>
      <w:tr w:rsidR="00F56055" w:rsidRPr="00BD4EA0" w14:paraId="78D5E414" w14:textId="77777777">
        <w:trPr>
          <w:cantSplit/>
        </w:trPr>
        <w:tc>
          <w:tcPr>
            <w:tcW w:w="4890" w:type="dxa"/>
            <w:vAlign w:val="center"/>
          </w:tcPr>
          <w:p w14:paraId="31324291" w14:textId="1DDC8F4B" w:rsidR="00F56055" w:rsidRPr="00BD4EA0" w:rsidRDefault="00F56055">
            <w:pPr>
              <w:pStyle w:val="Textkrper3"/>
              <w:tabs>
                <w:tab w:val="clear" w:pos="9900"/>
                <w:tab w:val="center" w:pos="3828"/>
                <w:tab w:val="center" w:pos="4536"/>
                <w:tab w:val="left" w:pos="4962"/>
              </w:tabs>
              <w:spacing w:after="0"/>
              <w:rPr>
                <w:b/>
                <w:bCs w:val="0"/>
                <w:spacing w:val="10"/>
              </w:rPr>
            </w:pPr>
            <w:r w:rsidRPr="00BD4EA0">
              <w:rPr>
                <w:spacing w:val="10"/>
              </w:rPr>
              <w:tab/>
            </w:r>
            <w:r w:rsidRPr="00BD4EA0">
              <w:rPr>
                <w:b/>
                <w:bCs w:val="0"/>
                <w:spacing w:val="10"/>
              </w:rPr>
              <w:t>Arch.</w:t>
            </w:r>
            <w:r w:rsidRPr="00BD4EA0">
              <w:rPr>
                <w:b/>
                <w:bCs w:val="0"/>
                <w:spacing w:val="10"/>
              </w:rPr>
              <w:tab/>
              <w:t>Ext.</w:t>
            </w:r>
          </w:p>
          <w:p w14:paraId="70308EA9" w14:textId="326CDD5B" w:rsidR="00F56055" w:rsidRPr="00BD4EA0" w:rsidRDefault="005D5A1F" w:rsidP="00DB210B">
            <w:pPr>
              <w:pStyle w:val="Textkrper3"/>
              <w:tabs>
                <w:tab w:val="center" w:pos="3832"/>
                <w:tab w:val="center" w:pos="4530"/>
                <w:tab w:val="left" w:pos="4962"/>
              </w:tabs>
              <w:rPr>
                <w:spacing w:val="10"/>
              </w:rPr>
            </w:pPr>
            <w:r>
              <w:rPr>
                <w:noProof/>
                <w:spacing w:val="10"/>
                <w:lang w:eastAsia="de-CH"/>
              </w:rPr>
              <w:pict w14:anchorId="34C994F4">
                <v:group id="_x0000_s1145" style="position:absolute;margin-left:184.8pt;margin-top:3.95pt;width:47.8pt;height:95.3pt;z-index:30" coordorigin="4830,3833" coordsize="956,1906">
                  <v:rect id="_x0000_s1084" style="position:absolute;left:4835;top:3833;width:256;height:240" filled="f"/>
                  <v:rect id="_x0000_s1085" style="position:absolute;left:4832;top:4241;width:256;height:240" filled="f"/>
                  <v:rect id="_x0000_s1086" style="position:absolute;left:4832;top:4673;width:256;height:240" filled="f"/>
                  <v:rect id="_x0000_s1087" style="position:absolute;left:4832;top:5081;width:256;height:240" filled="f"/>
                  <v:rect id="_x0000_s1088" style="position:absolute;left:5530;top:3833;width:256;height:240" filled="f"/>
                  <v:rect id="_x0000_s1089" style="position:absolute;left:5527;top:4241;width:256;height:240" filled="f"/>
                  <v:rect id="_x0000_s1090" style="position:absolute;left:5527;top:4673;width:256;height:240" filled="f"/>
                  <v:rect id="_x0000_s1091" style="position:absolute;left:5527;top:5081;width:256;height:240" filled="f"/>
                  <v:rect id="_x0000_s1143" style="position:absolute;left:4830;top:5489;width:256;height:240" filled="f"/>
                  <v:rect id="_x0000_s1144" style="position:absolute;left:5529;top:5499;width:256;height:240" filled="f"/>
                </v:group>
              </w:pict>
            </w:r>
            <w:r w:rsidR="00463F87">
              <w:rPr>
                <w:noProof/>
                <w:spacing w:val="10"/>
                <w:lang w:eastAsia="de-CH"/>
              </w:rPr>
              <w:pict w14:anchorId="4929FF09">
                <v:group id="_x0000_s1082" style="position:absolute;margin-left:184.9pt;margin-top:3.95pt;width:47.7pt;height:74.4pt;z-index:3" coordorigin="4832,3833" coordsize="954,1488">
                  <v:rect id="_x0000_s1074" style="position:absolute;left:4835;top:3833;width:256;height:240" filled="f"/>
                  <v:rect id="_x0000_s1075" style="position:absolute;left:4832;top:4241;width:256;height:240" filled="f"/>
                  <v:rect id="_x0000_s1076" style="position:absolute;left:4832;top:4673;width:256;height:240" filled="f"/>
                  <v:rect id="_x0000_s1077" style="position:absolute;left:4832;top:5081;width:256;height:240" filled="f"/>
                  <v:rect id="_x0000_s1078" style="position:absolute;left:5530;top:3833;width:256;height:240" filled="f"/>
                  <v:rect id="_x0000_s1079" style="position:absolute;left:5527;top:4241;width:256;height:240" filled="f"/>
                  <v:rect id="_x0000_s1080" style="position:absolute;left:5527;top:4673;width:256;height:240" filled="f"/>
                  <v:rect id="_x0000_s1081" style="position:absolute;left:5527;top:5081;width:256;height:240" filled="f"/>
                </v:group>
              </w:pict>
            </w:r>
            <w:r w:rsidR="002C1E55" w:rsidRPr="00BD4EA0">
              <w:rPr>
                <w:spacing w:val="10"/>
              </w:rPr>
              <w:t>Architekt/Gesamtleiter</w:t>
            </w:r>
            <w:r w:rsidR="00DB210B" w:rsidRPr="00BD4EA0">
              <w:rPr>
                <w:spacing w:val="10"/>
              </w:rPr>
              <w:tab/>
            </w:r>
            <w:permStart w:id="687939926" w:edGrp="everyone"/>
            <w:r w:rsidR="00DB210B" w:rsidRPr="00BD4EA0">
              <w:rPr>
                <w:spacing w:val="10"/>
              </w:rPr>
              <w:tab/>
            </w:r>
            <w:permEnd w:id="687939926"/>
          </w:p>
          <w:p w14:paraId="79DD976F" w14:textId="1574B1BF" w:rsidR="00B41D41" w:rsidRDefault="00F56AAD" w:rsidP="00DB210B">
            <w:pPr>
              <w:pStyle w:val="Textkrper3"/>
              <w:tabs>
                <w:tab w:val="center" w:pos="3832"/>
                <w:tab w:val="center" w:pos="4530"/>
                <w:tab w:val="left" w:pos="4962"/>
              </w:tabs>
              <w:rPr>
                <w:spacing w:val="10"/>
              </w:rPr>
            </w:pPr>
            <w:r>
              <w:rPr>
                <w:spacing w:val="10"/>
              </w:rPr>
              <w:t>Landschaftsarchitekt</w:t>
            </w:r>
            <w:r w:rsidRPr="00BD4EA0">
              <w:rPr>
                <w:spacing w:val="10"/>
              </w:rPr>
              <w:tab/>
            </w:r>
            <w:permStart w:id="638677870" w:edGrp="everyone"/>
            <w:r w:rsidRPr="00BD4EA0">
              <w:rPr>
                <w:spacing w:val="10"/>
              </w:rPr>
              <w:tab/>
            </w:r>
            <w:permEnd w:id="638677870"/>
          </w:p>
          <w:p w14:paraId="11DDEF5F" w14:textId="38D39D04" w:rsidR="00F56055" w:rsidRPr="00BD4EA0" w:rsidRDefault="00F56055" w:rsidP="00DB210B">
            <w:pPr>
              <w:pStyle w:val="Textkrper3"/>
              <w:tabs>
                <w:tab w:val="center" w:pos="3832"/>
                <w:tab w:val="center" w:pos="4530"/>
                <w:tab w:val="left" w:pos="4962"/>
              </w:tabs>
              <w:rPr>
                <w:spacing w:val="10"/>
              </w:rPr>
            </w:pPr>
            <w:r w:rsidRPr="00BD4EA0">
              <w:rPr>
                <w:spacing w:val="10"/>
              </w:rPr>
              <w:t>Baumanagement</w:t>
            </w:r>
            <w:r w:rsidR="002C1E55" w:rsidRPr="00BD4EA0">
              <w:rPr>
                <w:spacing w:val="10"/>
              </w:rPr>
              <w:t xml:space="preserve"> </w:t>
            </w:r>
            <w:r w:rsidR="002C1E55" w:rsidRPr="00BD4EA0">
              <w:rPr>
                <w:spacing w:val="10"/>
                <w:sz w:val="16"/>
                <w:szCs w:val="16"/>
              </w:rPr>
              <w:t>(Kostenplanung/</w:t>
            </w:r>
            <w:proofErr w:type="spellStart"/>
            <w:r w:rsidR="002C1E55" w:rsidRPr="00BD4EA0">
              <w:rPr>
                <w:spacing w:val="10"/>
                <w:sz w:val="16"/>
                <w:szCs w:val="16"/>
              </w:rPr>
              <w:t>Baul</w:t>
            </w:r>
            <w:proofErr w:type="spellEnd"/>
            <w:r w:rsidR="002C1E55" w:rsidRPr="00BD4EA0">
              <w:rPr>
                <w:spacing w:val="10"/>
                <w:sz w:val="16"/>
                <w:szCs w:val="16"/>
              </w:rPr>
              <w:t>.)</w:t>
            </w:r>
            <w:r w:rsidR="00DB210B" w:rsidRPr="00BD4EA0">
              <w:rPr>
                <w:spacing w:val="10"/>
              </w:rPr>
              <w:tab/>
            </w:r>
            <w:permStart w:id="119556484" w:edGrp="everyone"/>
            <w:r w:rsidR="00DB210B" w:rsidRPr="00BD4EA0">
              <w:rPr>
                <w:spacing w:val="10"/>
              </w:rPr>
              <w:tab/>
            </w:r>
            <w:permEnd w:id="119556484"/>
          </w:p>
          <w:p w14:paraId="0A34BA4D" w14:textId="293B77E0" w:rsidR="00F56055" w:rsidRPr="00BD4EA0" w:rsidRDefault="00F56055" w:rsidP="00DB210B">
            <w:pPr>
              <w:pStyle w:val="Textkrper3"/>
              <w:tabs>
                <w:tab w:val="center" w:pos="3832"/>
                <w:tab w:val="center" w:pos="4530"/>
                <w:tab w:val="left" w:pos="4962"/>
              </w:tabs>
              <w:rPr>
                <w:spacing w:val="10"/>
              </w:rPr>
            </w:pPr>
            <w:proofErr w:type="spellStart"/>
            <w:r w:rsidRPr="00BD4EA0">
              <w:rPr>
                <w:spacing w:val="10"/>
              </w:rPr>
              <w:t>Bauingnieurleistungen</w:t>
            </w:r>
            <w:proofErr w:type="spellEnd"/>
            <w:r w:rsidR="00DB210B" w:rsidRPr="00BD4EA0">
              <w:rPr>
                <w:spacing w:val="10"/>
              </w:rPr>
              <w:tab/>
            </w:r>
            <w:permStart w:id="471143658" w:edGrp="everyone"/>
            <w:r w:rsidR="00DB210B" w:rsidRPr="00BD4EA0">
              <w:rPr>
                <w:spacing w:val="10"/>
              </w:rPr>
              <w:tab/>
            </w:r>
            <w:permEnd w:id="471143658"/>
          </w:p>
          <w:p w14:paraId="23DBC496" w14:textId="69071B36" w:rsidR="00F56055" w:rsidRPr="00BD4EA0" w:rsidRDefault="00F56055" w:rsidP="00DB210B">
            <w:pPr>
              <w:pStyle w:val="Textkrper3"/>
              <w:tabs>
                <w:tab w:val="center" w:pos="3832"/>
                <w:tab w:val="center" w:pos="4530"/>
                <w:tab w:val="left" w:pos="4962"/>
              </w:tabs>
              <w:rPr>
                <w:bCs w:val="0"/>
                <w:spacing w:val="10"/>
              </w:rPr>
            </w:pPr>
            <w:proofErr w:type="spellStart"/>
            <w:r w:rsidRPr="00BD4EA0">
              <w:rPr>
                <w:spacing w:val="10"/>
              </w:rPr>
              <w:t>Fachplanerleistung</w:t>
            </w:r>
            <w:proofErr w:type="spellEnd"/>
            <w:r w:rsidRPr="00BD4EA0">
              <w:rPr>
                <w:spacing w:val="10"/>
              </w:rPr>
              <w:t xml:space="preserve"> Elektrotechnik</w:t>
            </w:r>
            <w:r w:rsidR="00DB210B" w:rsidRPr="00BD4EA0">
              <w:rPr>
                <w:spacing w:val="10"/>
              </w:rPr>
              <w:tab/>
            </w:r>
            <w:permStart w:id="1339754164" w:edGrp="everyone"/>
            <w:r w:rsidR="00DB210B" w:rsidRPr="00BD4EA0">
              <w:rPr>
                <w:spacing w:val="10"/>
              </w:rPr>
              <w:tab/>
            </w:r>
            <w:permEnd w:id="1339754164"/>
          </w:p>
        </w:tc>
        <w:tc>
          <w:tcPr>
            <w:tcW w:w="4889" w:type="dxa"/>
          </w:tcPr>
          <w:p w14:paraId="41117334" w14:textId="77777777" w:rsidR="00F56055" w:rsidRPr="00BD4EA0" w:rsidRDefault="00463F87">
            <w:pPr>
              <w:pStyle w:val="Textkrper3"/>
              <w:tabs>
                <w:tab w:val="center" w:pos="3757"/>
                <w:tab w:val="center" w:pos="4466"/>
                <w:tab w:val="left" w:pos="4962"/>
              </w:tabs>
              <w:spacing w:after="0"/>
              <w:rPr>
                <w:b/>
                <w:bCs w:val="0"/>
                <w:spacing w:val="10"/>
              </w:rPr>
            </w:pPr>
            <w:r>
              <w:rPr>
                <w:noProof/>
                <w:spacing w:val="10"/>
                <w:lang w:eastAsia="de-CH"/>
              </w:rPr>
              <w:pict w14:anchorId="6B29CBC4">
                <v:rect id="_x0000_s1123" style="position:absolute;margin-left:215.25pt;margin-top:81.35pt;width:12.8pt;height:12pt;z-index:14;mso-position-horizontal-relative:text;mso-position-vertical-relative:text" filled="f"/>
              </w:pict>
            </w:r>
            <w:r>
              <w:rPr>
                <w:noProof/>
                <w:spacing w:val="10"/>
                <w:lang w:eastAsia="de-CH"/>
              </w:rPr>
              <w:pict w14:anchorId="3D7B13B1">
                <v:rect id="_x0000_s1122" style="position:absolute;margin-left:180.8pt;margin-top:81.35pt;width:12.8pt;height:12pt;z-index:13;mso-position-horizontal-relative:text;mso-position-vertical-relative:text" filled="f"/>
              </w:pict>
            </w:r>
            <w:r w:rsidR="00F56055" w:rsidRPr="00BD4EA0">
              <w:rPr>
                <w:spacing w:val="10"/>
              </w:rPr>
              <w:tab/>
            </w:r>
            <w:r w:rsidR="00F56055" w:rsidRPr="00BD4EA0">
              <w:rPr>
                <w:b/>
                <w:bCs w:val="0"/>
                <w:spacing w:val="10"/>
              </w:rPr>
              <w:t>Arch.</w:t>
            </w:r>
            <w:r w:rsidR="00F56055" w:rsidRPr="00BD4EA0">
              <w:rPr>
                <w:b/>
                <w:bCs w:val="0"/>
                <w:spacing w:val="10"/>
              </w:rPr>
              <w:tab/>
              <w:t>Ext.</w:t>
            </w:r>
          </w:p>
          <w:p w14:paraId="557D5B05" w14:textId="28A76923" w:rsidR="00F56055" w:rsidRPr="00BD4EA0" w:rsidRDefault="00463F87" w:rsidP="00DB210B">
            <w:pPr>
              <w:pStyle w:val="Textkrper3"/>
              <w:tabs>
                <w:tab w:val="center" w:pos="3750"/>
                <w:tab w:val="center" w:pos="4466"/>
                <w:tab w:val="left" w:pos="4962"/>
              </w:tabs>
              <w:rPr>
                <w:spacing w:val="10"/>
              </w:rPr>
            </w:pPr>
            <w:r>
              <w:rPr>
                <w:noProof/>
                <w:spacing w:val="10"/>
                <w:lang w:eastAsia="de-CH"/>
              </w:rPr>
              <w:pict w14:anchorId="35AF3FF3">
                <v:rect id="_x0000_s1119" style="position:absolute;margin-left:215.4pt;margin-top:3.95pt;width:12.8pt;height:12pt;z-index:10" filled="f"/>
              </w:pict>
            </w:r>
            <w:r>
              <w:rPr>
                <w:noProof/>
                <w:spacing w:val="10"/>
                <w:lang w:eastAsia="de-CH"/>
              </w:rPr>
              <w:pict w14:anchorId="1F350E2B">
                <v:rect id="_x0000_s1116" style="position:absolute;margin-left:180.65pt;margin-top:3.95pt;width:12.8pt;height:12pt;z-index:7" filled="f"/>
              </w:pict>
            </w:r>
            <w:r>
              <w:rPr>
                <w:noProof/>
                <w:spacing w:val="10"/>
                <w:lang w:eastAsia="de-CH"/>
              </w:rPr>
              <w:pict w14:anchorId="516D46A3">
                <v:group id="_x0000_s1101" style="position:absolute;margin-left:180.65pt;margin-top:3.95pt;width:47.7pt;height:54pt;z-index:4" coordorigin="9637,3833" coordsize="954,1080">
                  <v:rect id="_x0000_s1093" style="position:absolute;left:9640;top:3833;width:256;height:240" filled="f"/>
                  <v:rect id="_x0000_s1094" style="position:absolute;left:9637;top:4241;width:256;height:240" filled="f"/>
                  <v:rect id="_x0000_s1095" style="position:absolute;left:9637;top:4673;width:256;height:240" filled="f"/>
                  <v:rect id="_x0000_s1097" style="position:absolute;left:10335;top:3833;width:256;height:240" filled="f"/>
                  <v:rect id="_x0000_s1098" style="position:absolute;left:10332;top:4241;width:256;height:240" filled="f"/>
                  <v:rect id="_x0000_s1099" style="position:absolute;left:10332;top:4673;width:256;height:240" filled="f"/>
                </v:group>
              </w:pict>
            </w:r>
            <w:proofErr w:type="spellStart"/>
            <w:r w:rsidR="00F56055" w:rsidRPr="00BD4EA0">
              <w:rPr>
                <w:spacing w:val="10"/>
              </w:rPr>
              <w:t>Fachplanerleistung</w:t>
            </w:r>
            <w:proofErr w:type="spellEnd"/>
            <w:r w:rsidR="00F56055" w:rsidRPr="00BD4EA0">
              <w:rPr>
                <w:spacing w:val="10"/>
              </w:rPr>
              <w:t xml:space="preserve"> HL</w:t>
            </w:r>
            <w:r w:rsidR="007D7FFB" w:rsidRPr="00BD4EA0">
              <w:rPr>
                <w:spacing w:val="10"/>
              </w:rPr>
              <w:tab/>
            </w:r>
            <w:permStart w:id="1669289575" w:edGrp="everyone"/>
            <w:r w:rsidR="007D7FFB" w:rsidRPr="00BD4EA0">
              <w:rPr>
                <w:spacing w:val="10"/>
              </w:rPr>
              <w:tab/>
            </w:r>
            <w:permEnd w:id="1669289575"/>
          </w:p>
          <w:p w14:paraId="4519B372" w14:textId="77777777" w:rsidR="00F56055" w:rsidRPr="00BD4EA0" w:rsidRDefault="00463F87" w:rsidP="00DB210B">
            <w:pPr>
              <w:pStyle w:val="Textkrper3"/>
              <w:tabs>
                <w:tab w:val="center" w:pos="3750"/>
                <w:tab w:val="center" w:pos="4466"/>
                <w:tab w:val="left" w:pos="4962"/>
              </w:tabs>
              <w:rPr>
                <w:spacing w:val="10"/>
              </w:rPr>
            </w:pPr>
            <w:r>
              <w:rPr>
                <w:noProof/>
                <w:spacing w:val="10"/>
                <w:lang w:eastAsia="de-CH"/>
              </w:rPr>
              <w:pict w14:anchorId="683BABD6">
                <v:rect id="_x0000_s1120" style="position:absolute;margin-left:215.25pt;margin-top:3.35pt;width:12.8pt;height:12pt;z-index:11" filled="f"/>
              </w:pict>
            </w:r>
            <w:r>
              <w:rPr>
                <w:noProof/>
                <w:spacing w:val="10"/>
                <w:lang w:eastAsia="de-CH"/>
              </w:rPr>
              <w:pict w14:anchorId="543C1BAA">
                <v:rect id="_x0000_s1117" style="position:absolute;margin-left:180.5pt;margin-top:3.35pt;width:12.8pt;height:12pt;z-index:8" filled="f"/>
              </w:pict>
            </w:r>
            <w:r w:rsidR="00F56055" w:rsidRPr="00BD4EA0">
              <w:rPr>
                <w:spacing w:val="10"/>
              </w:rPr>
              <w:t>Fachplanerleistung Sanitär</w:t>
            </w:r>
            <w:r w:rsidR="007D7FFB" w:rsidRPr="00BD4EA0">
              <w:rPr>
                <w:spacing w:val="10"/>
              </w:rPr>
              <w:tab/>
            </w:r>
            <w:permStart w:id="999512054" w:edGrp="everyone"/>
            <w:r w:rsidR="007D7FFB" w:rsidRPr="00BD4EA0">
              <w:rPr>
                <w:spacing w:val="10"/>
              </w:rPr>
              <w:tab/>
            </w:r>
            <w:permEnd w:id="999512054"/>
          </w:p>
          <w:p w14:paraId="0605F416" w14:textId="3CC50FAC" w:rsidR="00F56055" w:rsidRPr="00BD4EA0" w:rsidRDefault="00463F87" w:rsidP="00DB210B">
            <w:pPr>
              <w:pStyle w:val="Textkrper3"/>
              <w:tabs>
                <w:tab w:val="center" w:pos="3750"/>
                <w:tab w:val="center" w:pos="4466"/>
                <w:tab w:val="left" w:pos="4962"/>
              </w:tabs>
              <w:rPr>
                <w:spacing w:val="10"/>
              </w:rPr>
            </w:pPr>
            <w:r>
              <w:rPr>
                <w:noProof/>
                <w:spacing w:val="10"/>
                <w:lang w:eastAsia="de-CH"/>
              </w:rPr>
              <w:pict w14:anchorId="20FE2A51">
                <v:rect id="_x0000_s1121" style="position:absolute;margin-left:215.25pt;margin-top:3.95pt;width:12.8pt;height:12pt;z-index:12" filled="f"/>
              </w:pict>
            </w:r>
            <w:r>
              <w:rPr>
                <w:noProof/>
                <w:spacing w:val="10"/>
                <w:lang w:eastAsia="de-CH"/>
              </w:rPr>
              <w:pict w14:anchorId="51AA2BEF">
                <v:rect id="_x0000_s1118" style="position:absolute;margin-left:180.5pt;margin-top:3.95pt;width:12.8pt;height:12pt;z-index:9" filled="f"/>
              </w:pict>
            </w:r>
            <w:r w:rsidR="00F56055" w:rsidRPr="00BD4EA0">
              <w:rPr>
                <w:spacing w:val="10"/>
              </w:rPr>
              <w:t xml:space="preserve">Fachkoordination </w:t>
            </w:r>
            <w:proofErr w:type="spellStart"/>
            <w:r w:rsidR="00CD5B95">
              <w:rPr>
                <w:spacing w:val="10"/>
              </w:rPr>
              <w:t>Badwasser</w:t>
            </w:r>
            <w:r w:rsidR="00F56055" w:rsidRPr="00BD4EA0">
              <w:rPr>
                <w:spacing w:val="10"/>
              </w:rPr>
              <w:t>tchnik</w:t>
            </w:r>
            <w:proofErr w:type="spellEnd"/>
            <w:r w:rsidR="007D7FFB" w:rsidRPr="00BD4EA0">
              <w:rPr>
                <w:spacing w:val="10"/>
              </w:rPr>
              <w:tab/>
            </w:r>
            <w:permStart w:id="985089990" w:edGrp="everyone"/>
            <w:r w:rsidR="00DB210B" w:rsidRPr="00BD4EA0">
              <w:rPr>
                <w:spacing w:val="10"/>
              </w:rPr>
              <w:tab/>
            </w:r>
          </w:p>
          <w:permEnd w:id="985089990"/>
          <w:p w14:paraId="2D719109" w14:textId="5DC9982D" w:rsidR="00977771" w:rsidRPr="00BD4EA0" w:rsidRDefault="00093D5C" w:rsidP="00DB210B">
            <w:pPr>
              <w:pStyle w:val="Textkrper3"/>
              <w:tabs>
                <w:tab w:val="center" w:pos="3750"/>
                <w:tab w:val="center" w:pos="4466"/>
                <w:tab w:val="left" w:pos="4962"/>
              </w:tabs>
              <w:rPr>
                <w:bCs w:val="0"/>
                <w:noProof/>
                <w:spacing w:val="10"/>
                <w:lang w:val="de-DE"/>
              </w:rPr>
            </w:pPr>
            <w:r>
              <w:rPr>
                <w:spacing w:val="10"/>
              </w:rPr>
              <w:t>Bauphysik</w:t>
            </w:r>
            <w:r w:rsidR="00977771" w:rsidRPr="00BD4EA0">
              <w:rPr>
                <w:spacing w:val="10"/>
              </w:rPr>
              <w:tab/>
            </w:r>
            <w:permStart w:id="1745636582" w:edGrp="everyone"/>
            <w:r w:rsidR="00977771" w:rsidRPr="00BD4EA0">
              <w:rPr>
                <w:spacing w:val="10"/>
              </w:rPr>
              <w:tab/>
            </w:r>
            <w:permEnd w:id="1745636582"/>
          </w:p>
        </w:tc>
      </w:tr>
    </w:tbl>
    <w:p w14:paraId="409BBCFD" w14:textId="77777777" w:rsidR="00F56055" w:rsidRPr="00BD4EA0" w:rsidRDefault="00F56055">
      <w:pPr>
        <w:tabs>
          <w:tab w:val="right" w:pos="9900"/>
        </w:tabs>
        <w:spacing w:after="120" w:line="240" w:lineRule="atLeast"/>
        <w:rPr>
          <w:spacing w:val="10"/>
          <w:sz w:val="20"/>
        </w:rPr>
      </w:pPr>
    </w:p>
    <w:p w14:paraId="31AE1B24"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 xml:space="preserve">Bei welchen Bauten leiteten Sie </w:t>
      </w:r>
      <w:r w:rsidR="00510839" w:rsidRPr="00BD4EA0">
        <w:rPr>
          <w:i w:val="0"/>
          <w:iCs w:val="0"/>
          <w:spacing w:val="10"/>
          <w:sz w:val="20"/>
          <w:u w:val="single"/>
        </w:rPr>
        <w:t>Generalplaner</w:t>
      </w:r>
      <w:r w:rsidRPr="00BD4EA0">
        <w:rPr>
          <w:i w:val="0"/>
          <w:iCs w:val="0"/>
          <w:spacing w:val="10"/>
          <w:sz w:val="20"/>
          <w:u w:val="single"/>
        </w:rPr>
        <w:t>teams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F56055" w:rsidRPr="00BD4EA0" w14:paraId="7F482A67" w14:textId="77777777">
        <w:trPr>
          <w:cantSplit/>
        </w:trPr>
        <w:tc>
          <w:tcPr>
            <w:tcW w:w="9779" w:type="dxa"/>
            <w:vAlign w:val="center"/>
          </w:tcPr>
          <w:p w14:paraId="7F53F6C3" w14:textId="77777777" w:rsidR="00F56055" w:rsidRPr="00BD4EA0" w:rsidRDefault="007D7FFB" w:rsidP="007D7FFB">
            <w:pPr>
              <w:tabs>
                <w:tab w:val="left" w:pos="284"/>
                <w:tab w:val="right" w:pos="9900"/>
              </w:tabs>
              <w:spacing w:before="60" w:after="60" w:line="240" w:lineRule="atLeast"/>
              <w:rPr>
                <w:bCs/>
                <w:spacing w:val="10"/>
                <w:sz w:val="20"/>
              </w:rPr>
            </w:pPr>
            <w:r w:rsidRPr="00BD4EA0">
              <w:rPr>
                <w:bCs/>
                <w:spacing w:val="10"/>
                <w:sz w:val="20"/>
              </w:rPr>
              <w:tab/>
            </w:r>
            <w:permStart w:id="867785998" w:edGrp="everyone"/>
            <w:permEnd w:id="867785998"/>
          </w:p>
          <w:p w14:paraId="532E8A01" w14:textId="77777777" w:rsidR="00F56055" w:rsidRPr="00BD4EA0" w:rsidRDefault="007D7FFB" w:rsidP="007D7FFB">
            <w:pPr>
              <w:tabs>
                <w:tab w:val="left" w:pos="284"/>
                <w:tab w:val="right" w:pos="9900"/>
              </w:tabs>
              <w:spacing w:before="60" w:after="60" w:line="240" w:lineRule="atLeast"/>
              <w:rPr>
                <w:bCs/>
                <w:spacing w:val="10"/>
                <w:sz w:val="20"/>
              </w:rPr>
            </w:pPr>
            <w:r w:rsidRPr="00BD4EA0">
              <w:rPr>
                <w:bCs/>
                <w:spacing w:val="10"/>
                <w:sz w:val="20"/>
              </w:rPr>
              <w:tab/>
            </w:r>
            <w:permStart w:id="461861952" w:edGrp="everyone"/>
            <w:permEnd w:id="461861952"/>
          </w:p>
          <w:p w14:paraId="3B71293F" w14:textId="77777777" w:rsidR="00F56055" w:rsidRPr="00BD4EA0" w:rsidRDefault="007D7FFB" w:rsidP="007D7FFB">
            <w:pPr>
              <w:tabs>
                <w:tab w:val="left" w:pos="284"/>
                <w:tab w:val="right" w:pos="9900"/>
              </w:tabs>
              <w:spacing w:before="60" w:after="60" w:line="240" w:lineRule="atLeast"/>
              <w:rPr>
                <w:bCs/>
                <w:spacing w:val="10"/>
                <w:sz w:val="20"/>
              </w:rPr>
            </w:pPr>
            <w:r w:rsidRPr="00BD4EA0">
              <w:rPr>
                <w:bCs/>
                <w:spacing w:val="10"/>
                <w:sz w:val="20"/>
              </w:rPr>
              <w:tab/>
            </w:r>
            <w:permStart w:id="1245138567" w:edGrp="everyone"/>
            <w:permEnd w:id="1245138567"/>
          </w:p>
        </w:tc>
      </w:tr>
    </w:tbl>
    <w:p w14:paraId="0E8FAD6D" w14:textId="77777777" w:rsidR="00F56055" w:rsidRPr="00BD4EA0" w:rsidRDefault="00F56055">
      <w:pPr>
        <w:tabs>
          <w:tab w:val="right" w:pos="9900"/>
        </w:tabs>
        <w:spacing w:after="120" w:line="240" w:lineRule="atLeast"/>
        <w:rPr>
          <w:spacing w:val="10"/>
          <w:sz w:val="20"/>
        </w:rPr>
      </w:pPr>
    </w:p>
    <w:p w14:paraId="38FCF9C0" w14:textId="77777777" w:rsidR="00F56055" w:rsidRPr="00BD4EA0" w:rsidRDefault="00F56055">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1062"/>
      </w:tblGrid>
      <w:tr w:rsidR="00F56055" w:rsidRPr="00BD4EA0" w14:paraId="4F987E0B" w14:textId="77777777" w:rsidTr="00B1287B">
        <w:trPr>
          <w:cantSplit/>
        </w:trPr>
        <w:tc>
          <w:tcPr>
            <w:tcW w:w="8717" w:type="dxa"/>
            <w:vAlign w:val="center"/>
          </w:tcPr>
          <w:p w14:paraId="5C061BB5" w14:textId="77777777" w:rsidR="00F56055" w:rsidRPr="00BD4EA0" w:rsidRDefault="00F56055">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062" w:type="dxa"/>
          </w:tcPr>
          <w:p w14:paraId="7161CA3D" w14:textId="77777777" w:rsidR="00F56055" w:rsidRPr="00BD4EA0" w:rsidRDefault="00B1287B">
            <w:pPr>
              <w:tabs>
                <w:tab w:val="right" w:pos="9900"/>
              </w:tabs>
              <w:spacing w:before="60" w:after="60" w:line="240" w:lineRule="atLeast"/>
              <w:jc w:val="center"/>
              <w:rPr>
                <w:b/>
                <w:spacing w:val="10"/>
                <w:sz w:val="20"/>
              </w:rPr>
            </w:pPr>
            <w:r w:rsidRPr="00BD4EA0">
              <w:rPr>
                <w:b/>
                <w:spacing w:val="10"/>
                <w:sz w:val="20"/>
              </w:rPr>
              <w:t xml:space="preserve">Antwort Ja / </w:t>
            </w:r>
            <w:r w:rsidR="00F56055" w:rsidRPr="00BD4EA0">
              <w:rPr>
                <w:b/>
                <w:spacing w:val="10"/>
                <w:sz w:val="20"/>
              </w:rPr>
              <w:t>Nein</w:t>
            </w:r>
          </w:p>
        </w:tc>
      </w:tr>
      <w:tr w:rsidR="00F56055" w:rsidRPr="00BD4EA0" w14:paraId="39B0BCE9" w14:textId="77777777" w:rsidTr="00970E7E">
        <w:trPr>
          <w:cantSplit/>
        </w:trPr>
        <w:tc>
          <w:tcPr>
            <w:tcW w:w="8717" w:type="dxa"/>
            <w:vAlign w:val="center"/>
          </w:tcPr>
          <w:p w14:paraId="28285DD0" w14:textId="77777777" w:rsidR="00F56055" w:rsidRPr="00BD4EA0" w:rsidRDefault="00F56055">
            <w:pPr>
              <w:tabs>
                <w:tab w:val="right" w:pos="9900"/>
              </w:tabs>
              <w:spacing w:before="60" w:after="60" w:line="240" w:lineRule="atLeast"/>
              <w:rPr>
                <w:bCs/>
                <w:spacing w:val="10"/>
                <w:sz w:val="20"/>
              </w:rPr>
            </w:pPr>
            <w:permStart w:id="36918020" w:edGrp="everyone" w:colFirst="1" w:colLast="1"/>
            <w:r w:rsidRPr="00BD4EA0">
              <w:rPr>
                <w:bCs/>
                <w:spacing w:val="10"/>
                <w:sz w:val="20"/>
              </w:rPr>
              <w:t>Halten Sie die geltenden Arbeitschutzbestimmungen ein?</w:t>
            </w:r>
          </w:p>
        </w:tc>
        <w:tc>
          <w:tcPr>
            <w:tcW w:w="1062" w:type="dxa"/>
            <w:vAlign w:val="center"/>
          </w:tcPr>
          <w:p w14:paraId="2FA3CB08"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6B35662E" w14:textId="77777777" w:rsidTr="00970E7E">
        <w:trPr>
          <w:cantSplit/>
        </w:trPr>
        <w:tc>
          <w:tcPr>
            <w:tcW w:w="8717" w:type="dxa"/>
            <w:vAlign w:val="center"/>
          </w:tcPr>
          <w:p w14:paraId="4C4C09AA" w14:textId="77777777" w:rsidR="00F56055" w:rsidRPr="00BD4EA0" w:rsidRDefault="00F56055">
            <w:pPr>
              <w:tabs>
                <w:tab w:val="right" w:pos="9900"/>
              </w:tabs>
              <w:spacing w:before="60" w:after="60" w:line="240" w:lineRule="atLeast"/>
              <w:rPr>
                <w:bCs/>
                <w:spacing w:val="10"/>
                <w:sz w:val="20"/>
              </w:rPr>
            </w:pPr>
            <w:permStart w:id="2139168856" w:edGrp="everyone" w:colFirst="1" w:colLast="1"/>
            <w:permEnd w:id="36918020"/>
            <w:r w:rsidRPr="00BD4EA0">
              <w:rPr>
                <w:bCs/>
                <w:spacing w:val="10"/>
                <w:sz w:val="20"/>
              </w:rPr>
              <w:t>Halten Sie den Normalarbeitsvertrag ein?</w:t>
            </w:r>
          </w:p>
        </w:tc>
        <w:tc>
          <w:tcPr>
            <w:tcW w:w="1062" w:type="dxa"/>
            <w:vAlign w:val="center"/>
          </w:tcPr>
          <w:p w14:paraId="1C1BA27D"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4FD35F43" w14:textId="77777777" w:rsidTr="00970E7E">
        <w:trPr>
          <w:cantSplit/>
        </w:trPr>
        <w:tc>
          <w:tcPr>
            <w:tcW w:w="8717" w:type="dxa"/>
            <w:vAlign w:val="center"/>
          </w:tcPr>
          <w:p w14:paraId="7A9DEB91" w14:textId="77777777" w:rsidR="00F56055" w:rsidRPr="00BD4EA0" w:rsidRDefault="00F56055">
            <w:pPr>
              <w:tabs>
                <w:tab w:val="right" w:pos="9900"/>
              </w:tabs>
              <w:spacing w:before="60" w:after="60" w:line="240" w:lineRule="atLeast"/>
              <w:rPr>
                <w:bCs/>
                <w:spacing w:val="10"/>
                <w:sz w:val="20"/>
              </w:rPr>
            </w:pPr>
            <w:permStart w:id="258885923" w:edGrp="everyone" w:colFirst="1" w:colLast="1"/>
            <w:permEnd w:id="2139168856"/>
            <w:r w:rsidRPr="00BD4EA0">
              <w:rPr>
                <w:bCs/>
                <w:spacing w:val="10"/>
                <w:sz w:val="20"/>
              </w:rPr>
              <w:t>Halten Sie die am Ort branchenüblichen Vorschriften ein?</w:t>
            </w:r>
          </w:p>
        </w:tc>
        <w:tc>
          <w:tcPr>
            <w:tcW w:w="1062" w:type="dxa"/>
            <w:vAlign w:val="center"/>
          </w:tcPr>
          <w:p w14:paraId="1763196E"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37CD3A74" w14:textId="77777777" w:rsidTr="00970E7E">
        <w:trPr>
          <w:cantSplit/>
        </w:trPr>
        <w:tc>
          <w:tcPr>
            <w:tcW w:w="8717" w:type="dxa"/>
            <w:vAlign w:val="center"/>
          </w:tcPr>
          <w:p w14:paraId="7AFA600F" w14:textId="77777777" w:rsidR="00F56055" w:rsidRPr="00BD4EA0" w:rsidRDefault="00F56055">
            <w:pPr>
              <w:tabs>
                <w:tab w:val="right" w:pos="9900"/>
              </w:tabs>
              <w:spacing w:before="60" w:after="60" w:line="240" w:lineRule="atLeast"/>
              <w:rPr>
                <w:bCs/>
                <w:spacing w:val="10"/>
                <w:sz w:val="20"/>
              </w:rPr>
            </w:pPr>
            <w:permStart w:id="1286809360" w:edGrp="everyone" w:colFirst="1" w:colLast="1"/>
            <w:permEnd w:id="258885923"/>
            <w:r w:rsidRPr="00BD4EA0">
              <w:rPr>
                <w:bCs/>
                <w:spacing w:val="10"/>
                <w:sz w:val="20"/>
              </w:rPr>
              <w:t>Halten Sie den Grundsatz der Gleichbehandlung von Frau und Mann ein?</w:t>
            </w:r>
          </w:p>
        </w:tc>
        <w:tc>
          <w:tcPr>
            <w:tcW w:w="1062" w:type="dxa"/>
            <w:vAlign w:val="center"/>
          </w:tcPr>
          <w:p w14:paraId="72440DAA"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7DD72892" w14:textId="77777777" w:rsidTr="00970E7E">
        <w:trPr>
          <w:cantSplit/>
        </w:trPr>
        <w:tc>
          <w:tcPr>
            <w:tcW w:w="8717" w:type="dxa"/>
            <w:vAlign w:val="center"/>
          </w:tcPr>
          <w:p w14:paraId="57484C2E" w14:textId="77777777" w:rsidR="00F56055" w:rsidRPr="00BD4EA0" w:rsidRDefault="00F56055">
            <w:pPr>
              <w:tabs>
                <w:tab w:val="right" w:pos="9900"/>
              </w:tabs>
              <w:spacing w:before="60" w:after="60" w:line="240" w:lineRule="atLeast"/>
              <w:jc w:val="both"/>
              <w:rPr>
                <w:bCs/>
                <w:spacing w:val="10"/>
                <w:sz w:val="20"/>
              </w:rPr>
            </w:pPr>
            <w:permStart w:id="540951780" w:edGrp="everyone" w:colFirst="1" w:colLast="1"/>
            <w:permEnd w:id="1286809360"/>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062" w:type="dxa"/>
            <w:vAlign w:val="center"/>
          </w:tcPr>
          <w:p w14:paraId="0B9F6AF6"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3694349F" w14:textId="77777777" w:rsidTr="00970E7E">
        <w:trPr>
          <w:cantSplit/>
        </w:trPr>
        <w:tc>
          <w:tcPr>
            <w:tcW w:w="8717" w:type="dxa"/>
            <w:vAlign w:val="center"/>
          </w:tcPr>
          <w:p w14:paraId="423C54A3" w14:textId="77777777" w:rsidR="00F56055" w:rsidRPr="00BD4EA0" w:rsidRDefault="00F56055">
            <w:pPr>
              <w:tabs>
                <w:tab w:val="right" w:pos="9900"/>
              </w:tabs>
              <w:spacing w:before="60" w:after="60" w:line="240" w:lineRule="atLeast"/>
              <w:rPr>
                <w:bCs/>
                <w:spacing w:val="10"/>
                <w:sz w:val="20"/>
              </w:rPr>
            </w:pPr>
            <w:permStart w:id="1246175108" w:edGrp="everyone" w:colFirst="1" w:colLast="1"/>
            <w:permEnd w:id="540951780"/>
            <w:r w:rsidRPr="00BD4EA0">
              <w:rPr>
                <w:bCs/>
                <w:spacing w:val="10"/>
                <w:sz w:val="20"/>
              </w:rPr>
              <w:t>Haben Sie die fälligen Staats-, Gemeinde- und direkten Bundessteuern (inkl. Nachsteuern etc.) vollumfänglich bezahlt?</w:t>
            </w:r>
          </w:p>
        </w:tc>
        <w:tc>
          <w:tcPr>
            <w:tcW w:w="1062" w:type="dxa"/>
            <w:vAlign w:val="center"/>
          </w:tcPr>
          <w:p w14:paraId="1F87C4C3"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0CDD0C23" w14:textId="77777777" w:rsidTr="00970E7E">
        <w:trPr>
          <w:cantSplit/>
        </w:trPr>
        <w:tc>
          <w:tcPr>
            <w:tcW w:w="8717" w:type="dxa"/>
            <w:vAlign w:val="center"/>
          </w:tcPr>
          <w:p w14:paraId="6EB3920C" w14:textId="77777777" w:rsidR="00F56055" w:rsidRPr="00BD4EA0" w:rsidRDefault="00F56055">
            <w:pPr>
              <w:tabs>
                <w:tab w:val="right" w:pos="9900"/>
              </w:tabs>
              <w:spacing w:before="60" w:after="60" w:line="240" w:lineRule="atLeast"/>
              <w:rPr>
                <w:bCs/>
                <w:spacing w:val="10"/>
                <w:sz w:val="20"/>
              </w:rPr>
            </w:pPr>
            <w:permStart w:id="664551018" w:edGrp="everyone" w:colFirst="1" w:colLast="1"/>
            <w:permEnd w:id="1246175108"/>
            <w:r w:rsidRPr="00BD4EA0">
              <w:rPr>
                <w:bCs/>
                <w:spacing w:val="10"/>
                <w:sz w:val="20"/>
              </w:rPr>
              <w:t>Haben Sie die fällige Mehrwertsteuer vollumfänglich bezahlt?</w:t>
            </w:r>
          </w:p>
        </w:tc>
        <w:tc>
          <w:tcPr>
            <w:tcW w:w="1062" w:type="dxa"/>
            <w:vAlign w:val="center"/>
          </w:tcPr>
          <w:p w14:paraId="79F6D1D7"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69DED3E7" w14:textId="77777777" w:rsidTr="00970E7E">
        <w:trPr>
          <w:cantSplit/>
        </w:trPr>
        <w:tc>
          <w:tcPr>
            <w:tcW w:w="8717" w:type="dxa"/>
            <w:vAlign w:val="center"/>
          </w:tcPr>
          <w:p w14:paraId="172744E7" w14:textId="77777777" w:rsidR="00F56055" w:rsidRPr="00BD4EA0" w:rsidRDefault="00F56055">
            <w:pPr>
              <w:tabs>
                <w:tab w:val="right" w:pos="9900"/>
              </w:tabs>
              <w:spacing w:before="60" w:after="60" w:line="240" w:lineRule="atLeast"/>
              <w:rPr>
                <w:bCs/>
                <w:spacing w:val="10"/>
                <w:sz w:val="20"/>
              </w:rPr>
            </w:pPr>
            <w:permStart w:id="1679970354" w:edGrp="everyone" w:colFirst="1" w:colLast="1"/>
            <w:permEnd w:id="664551018"/>
            <w:r w:rsidRPr="00BD4EA0">
              <w:rPr>
                <w:bCs/>
                <w:spacing w:val="10"/>
                <w:sz w:val="20"/>
              </w:rPr>
              <w:t>Haben Sie die fälligen Sozialversicherungsbeiträge (AHV, IV, EO, FAK, ALV, BVG und UVG) einschliesslich der vom Lohn abgezogenen Arbeitnehmeranteile vollumfänglich bezahlt?</w:t>
            </w:r>
          </w:p>
        </w:tc>
        <w:tc>
          <w:tcPr>
            <w:tcW w:w="1062" w:type="dxa"/>
            <w:vAlign w:val="center"/>
          </w:tcPr>
          <w:p w14:paraId="588B0F82"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2EF0EBF8" w14:textId="77777777" w:rsidTr="00970E7E">
        <w:trPr>
          <w:cantSplit/>
        </w:trPr>
        <w:tc>
          <w:tcPr>
            <w:tcW w:w="8717" w:type="dxa"/>
            <w:vAlign w:val="center"/>
          </w:tcPr>
          <w:p w14:paraId="2474316B" w14:textId="77777777" w:rsidR="00F56055" w:rsidRPr="00BD4EA0" w:rsidRDefault="00F56055">
            <w:pPr>
              <w:tabs>
                <w:tab w:val="right" w:pos="9900"/>
              </w:tabs>
              <w:spacing w:before="60" w:after="60" w:line="240" w:lineRule="atLeast"/>
              <w:rPr>
                <w:bCs/>
                <w:spacing w:val="10"/>
                <w:sz w:val="20"/>
              </w:rPr>
            </w:pPr>
            <w:permStart w:id="147867752" w:edGrp="everyone" w:colFirst="1" w:colLast="1"/>
            <w:permEnd w:id="1679970354"/>
            <w:r w:rsidRPr="00BD4EA0">
              <w:rPr>
                <w:bCs/>
                <w:spacing w:val="10"/>
                <w:sz w:val="20"/>
              </w:rPr>
              <w:t>Haben Sie die fälligen Beiträge, die sich aus allgemeinverbindlich erklärten Gesamtarbeitsverträgen ergeben, einschliesslich der vom Lohn abgezogenen Arbeitnehmeranteile, vollumfänglich bezahlt?</w:t>
            </w:r>
          </w:p>
        </w:tc>
        <w:tc>
          <w:tcPr>
            <w:tcW w:w="1062" w:type="dxa"/>
            <w:vAlign w:val="center"/>
          </w:tcPr>
          <w:p w14:paraId="189889F3"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78C5FA4F" w14:textId="77777777" w:rsidTr="00970E7E">
        <w:trPr>
          <w:cantSplit/>
        </w:trPr>
        <w:tc>
          <w:tcPr>
            <w:tcW w:w="8717" w:type="dxa"/>
            <w:vAlign w:val="center"/>
          </w:tcPr>
          <w:p w14:paraId="6B9967E0" w14:textId="77777777" w:rsidR="00F56055" w:rsidRPr="00BD4EA0" w:rsidRDefault="00F56055">
            <w:pPr>
              <w:tabs>
                <w:tab w:val="right" w:pos="9900"/>
              </w:tabs>
              <w:spacing w:before="60" w:after="60" w:line="240" w:lineRule="atLeast"/>
              <w:rPr>
                <w:bCs/>
                <w:spacing w:val="10"/>
                <w:sz w:val="20"/>
              </w:rPr>
            </w:pPr>
            <w:permStart w:id="638600030" w:edGrp="everyone" w:colFirst="1" w:colLast="1"/>
            <w:permEnd w:id="147867752"/>
            <w:r w:rsidRPr="00BD4EA0">
              <w:rPr>
                <w:bCs/>
                <w:spacing w:val="10"/>
                <w:sz w:val="20"/>
              </w:rPr>
              <w:t>Befinden Sie sich in einem Schuldbetreibungs- oder Konkursverfahren?</w:t>
            </w:r>
          </w:p>
        </w:tc>
        <w:tc>
          <w:tcPr>
            <w:tcW w:w="1062" w:type="dxa"/>
            <w:vAlign w:val="center"/>
          </w:tcPr>
          <w:p w14:paraId="7732F3F5"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251C99DB" w14:textId="77777777" w:rsidTr="00970E7E">
        <w:trPr>
          <w:cantSplit/>
        </w:trPr>
        <w:tc>
          <w:tcPr>
            <w:tcW w:w="8717" w:type="dxa"/>
            <w:vAlign w:val="center"/>
          </w:tcPr>
          <w:p w14:paraId="5E208FB9" w14:textId="77777777" w:rsidR="00F56055" w:rsidRPr="00BD4EA0" w:rsidRDefault="00F56055">
            <w:pPr>
              <w:tabs>
                <w:tab w:val="right" w:pos="9900"/>
              </w:tabs>
              <w:spacing w:before="60" w:after="60" w:line="240" w:lineRule="atLeast"/>
              <w:rPr>
                <w:bCs/>
                <w:spacing w:val="10"/>
                <w:sz w:val="20"/>
              </w:rPr>
            </w:pPr>
            <w:permStart w:id="793869354" w:edGrp="everyone" w:colFirst="1" w:colLast="1"/>
            <w:permEnd w:id="638600030"/>
            <w:r w:rsidRPr="00BD4EA0">
              <w:rPr>
                <w:bCs/>
                <w:spacing w:val="10"/>
                <w:sz w:val="20"/>
              </w:rPr>
              <w:t>Wurden bei Ihnen in den vergangenen zwölf Monaten Pfändungen vollzogen?</w:t>
            </w:r>
          </w:p>
        </w:tc>
        <w:tc>
          <w:tcPr>
            <w:tcW w:w="1062" w:type="dxa"/>
            <w:vAlign w:val="center"/>
          </w:tcPr>
          <w:p w14:paraId="2236A31F"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720CFDAA" w14:textId="77777777" w:rsidTr="00970E7E">
        <w:trPr>
          <w:cantSplit/>
        </w:trPr>
        <w:tc>
          <w:tcPr>
            <w:tcW w:w="8717" w:type="dxa"/>
            <w:vAlign w:val="center"/>
          </w:tcPr>
          <w:p w14:paraId="554725DF" w14:textId="77777777" w:rsidR="00F56055" w:rsidRPr="00BD4EA0" w:rsidRDefault="00F56055">
            <w:pPr>
              <w:tabs>
                <w:tab w:val="right" w:pos="9900"/>
              </w:tabs>
              <w:spacing w:before="60" w:after="60" w:line="240" w:lineRule="atLeast"/>
              <w:rPr>
                <w:bCs/>
                <w:spacing w:val="10"/>
                <w:sz w:val="20"/>
              </w:rPr>
            </w:pPr>
            <w:permStart w:id="1034051551" w:edGrp="everyone" w:colFirst="1" w:colLast="1"/>
            <w:permEnd w:id="793869354"/>
            <w:r w:rsidRPr="00BD4EA0">
              <w:rPr>
                <w:bCs/>
                <w:spacing w:val="10"/>
                <w:sz w:val="20"/>
              </w:rPr>
              <w:t>Wenn Ja: Auf welchen Betrag beliefen sich die entsprechenden Forderungen?</w:t>
            </w:r>
          </w:p>
        </w:tc>
        <w:tc>
          <w:tcPr>
            <w:tcW w:w="1062" w:type="dxa"/>
            <w:vAlign w:val="center"/>
          </w:tcPr>
          <w:p w14:paraId="2584C883" w14:textId="77777777" w:rsidR="00F56055" w:rsidRPr="00BD4EA0" w:rsidRDefault="00F56055" w:rsidP="00970E7E">
            <w:pPr>
              <w:tabs>
                <w:tab w:val="right" w:pos="9900"/>
              </w:tabs>
              <w:spacing w:before="60" w:after="60" w:line="240" w:lineRule="atLeast"/>
              <w:jc w:val="center"/>
              <w:rPr>
                <w:bCs/>
                <w:spacing w:val="10"/>
                <w:sz w:val="20"/>
              </w:rPr>
            </w:pPr>
          </w:p>
        </w:tc>
      </w:tr>
      <w:tr w:rsidR="00F56055" w:rsidRPr="00BD4EA0" w14:paraId="318EB65F" w14:textId="77777777" w:rsidTr="00970E7E">
        <w:trPr>
          <w:cantSplit/>
        </w:trPr>
        <w:tc>
          <w:tcPr>
            <w:tcW w:w="8717" w:type="dxa"/>
            <w:vAlign w:val="center"/>
          </w:tcPr>
          <w:p w14:paraId="776C45CF" w14:textId="77777777" w:rsidR="00F56055" w:rsidRPr="00BD4EA0" w:rsidRDefault="00F56055">
            <w:pPr>
              <w:tabs>
                <w:tab w:val="right" w:pos="9900"/>
              </w:tabs>
              <w:spacing w:before="60" w:after="60" w:line="240" w:lineRule="atLeast"/>
              <w:rPr>
                <w:bCs/>
                <w:spacing w:val="10"/>
                <w:sz w:val="20"/>
              </w:rPr>
            </w:pPr>
            <w:permStart w:id="1389249205" w:edGrp="everyone" w:colFirst="1" w:colLast="1"/>
            <w:permEnd w:id="1034051551"/>
            <w:r w:rsidRPr="00BD4EA0">
              <w:rPr>
                <w:bCs/>
                <w:spacing w:val="10"/>
                <w:sz w:val="20"/>
              </w:rPr>
              <w:t>Haben Sie Absprachen oder andere wettbewerbsbeeinträchtigende Massnahmen getroffen?</w:t>
            </w:r>
          </w:p>
        </w:tc>
        <w:tc>
          <w:tcPr>
            <w:tcW w:w="1062" w:type="dxa"/>
            <w:vAlign w:val="center"/>
          </w:tcPr>
          <w:p w14:paraId="0FBF1B80" w14:textId="77777777" w:rsidR="00F56055" w:rsidRPr="00BD4EA0" w:rsidRDefault="00F56055" w:rsidP="00970E7E">
            <w:pPr>
              <w:tabs>
                <w:tab w:val="right" w:pos="9900"/>
              </w:tabs>
              <w:spacing w:before="60" w:after="60" w:line="240" w:lineRule="atLeast"/>
              <w:jc w:val="center"/>
              <w:rPr>
                <w:bCs/>
                <w:spacing w:val="10"/>
                <w:sz w:val="20"/>
              </w:rPr>
            </w:pPr>
          </w:p>
        </w:tc>
      </w:tr>
      <w:permEnd w:id="1389249205"/>
    </w:tbl>
    <w:p w14:paraId="4AF72F2E" w14:textId="77777777" w:rsidR="00E26C47" w:rsidRDefault="00E26C47" w:rsidP="00E26C47">
      <w:pPr>
        <w:tabs>
          <w:tab w:val="right" w:pos="9900"/>
        </w:tabs>
        <w:rPr>
          <w:spacing w:val="10"/>
          <w:sz w:val="20"/>
        </w:rPr>
      </w:pPr>
    </w:p>
    <w:p w14:paraId="07D9DB4B" w14:textId="77777777" w:rsidR="00F56055" w:rsidRPr="00BD4EA0" w:rsidRDefault="00E26C47">
      <w:pPr>
        <w:tabs>
          <w:tab w:val="right" w:pos="9900"/>
        </w:tabs>
        <w:spacing w:line="240" w:lineRule="atLeast"/>
        <w:rPr>
          <w:spacing w:val="10"/>
          <w:sz w:val="20"/>
        </w:rPr>
      </w:pPr>
      <w:r>
        <w:rPr>
          <w:spacing w:val="10"/>
          <w:sz w:val="20"/>
        </w:rPr>
        <w:br w:type="page"/>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0"/>
      </w:tblGrid>
      <w:tr w:rsidR="00F56055" w:rsidRPr="00BD4EA0" w14:paraId="3A457BC8" w14:textId="77777777" w:rsidTr="00B1287B">
        <w:trPr>
          <w:cantSplit/>
        </w:trPr>
        <w:tc>
          <w:tcPr>
            <w:tcW w:w="9780" w:type="dxa"/>
            <w:vAlign w:val="center"/>
          </w:tcPr>
          <w:p w14:paraId="4BBE8F15" w14:textId="77777777" w:rsidR="00F56055" w:rsidRPr="00BD4EA0" w:rsidRDefault="00F56055">
            <w:pPr>
              <w:tabs>
                <w:tab w:val="right" w:pos="9900"/>
              </w:tabs>
              <w:spacing w:before="60" w:after="60" w:line="240" w:lineRule="atLeast"/>
              <w:rPr>
                <w:bCs/>
                <w:spacing w:val="10"/>
                <w:sz w:val="20"/>
              </w:rPr>
            </w:pPr>
            <w:r w:rsidRPr="00BD4EA0">
              <w:rPr>
                <w:bCs/>
                <w:spacing w:val="10"/>
                <w:sz w:val="20"/>
              </w:rPr>
              <w:t>Bemerkungen zur Selbstdeklaration:</w:t>
            </w:r>
          </w:p>
          <w:p w14:paraId="6883F35D" w14:textId="77777777" w:rsidR="00F56055" w:rsidRPr="00BD4EA0" w:rsidRDefault="007D7FFB" w:rsidP="007D7FFB">
            <w:pPr>
              <w:tabs>
                <w:tab w:val="left" w:pos="284"/>
                <w:tab w:val="right" w:pos="9900"/>
              </w:tabs>
              <w:spacing w:before="60" w:after="60" w:line="240" w:lineRule="atLeast"/>
              <w:rPr>
                <w:bCs/>
                <w:spacing w:val="10"/>
                <w:sz w:val="20"/>
              </w:rPr>
            </w:pPr>
            <w:r w:rsidRPr="00BD4EA0">
              <w:rPr>
                <w:bCs/>
                <w:spacing w:val="10"/>
                <w:sz w:val="20"/>
              </w:rPr>
              <w:tab/>
            </w:r>
            <w:permStart w:id="710764568" w:edGrp="everyone"/>
            <w:permEnd w:id="710764568"/>
          </w:p>
          <w:p w14:paraId="291C35B7" w14:textId="77777777" w:rsidR="00F56055" w:rsidRPr="00BD4EA0" w:rsidRDefault="007D7FFB" w:rsidP="007D7FFB">
            <w:pPr>
              <w:tabs>
                <w:tab w:val="left" w:pos="284"/>
                <w:tab w:val="right" w:pos="9900"/>
              </w:tabs>
              <w:spacing w:before="60" w:after="60" w:line="240" w:lineRule="atLeast"/>
              <w:rPr>
                <w:bCs/>
                <w:spacing w:val="10"/>
                <w:sz w:val="20"/>
              </w:rPr>
            </w:pPr>
            <w:r w:rsidRPr="00BD4EA0">
              <w:rPr>
                <w:bCs/>
                <w:spacing w:val="10"/>
                <w:sz w:val="20"/>
              </w:rPr>
              <w:tab/>
            </w:r>
            <w:permStart w:id="895188324" w:edGrp="everyone"/>
            <w:permEnd w:id="895188324"/>
          </w:p>
        </w:tc>
      </w:tr>
    </w:tbl>
    <w:p w14:paraId="16AA7A61" w14:textId="77777777" w:rsidR="00F56055" w:rsidRPr="00BD4EA0" w:rsidRDefault="00F56055">
      <w:pPr>
        <w:tabs>
          <w:tab w:val="right" w:pos="9900"/>
        </w:tabs>
        <w:spacing w:after="120" w:line="240" w:lineRule="atLeast"/>
        <w:rPr>
          <w:spacing w:val="10"/>
          <w:sz w:val="20"/>
        </w:rPr>
      </w:pPr>
    </w:p>
    <w:p w14:paraId="2525A319"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F56055" w:rsidRPr="00BD4EA0" w14:paraId="730837D1" w14:textId="77777777">
        <w:trPr>
          <w:cantSplit/>
        </w:trPr>
        <w:tc>
          <w:tcPr>
            <w:tcW w:w="9779" w:type="dxa"/>
            <w:gridSpan w:val="2"/>
            <w:vAlign w:val="center"/>
          </w:tcPr>
          <w:p w14:paraId="2FEEB0FA" w14:textId="77777777" w:rsidR="00F56055" w:rsidRPr="00BD4EA0" w:rsidRDefault="00F56055" w:rsidP="007D7FFB">
            <w:pPr>
              <w:tabs>
                <w:tab w:val="left" w:pos="2977"/>
                <w:tab w:val="right" w:pos="9900"/>
              </w:tabs>
              <w:spacing w:before="120" w:after="120" w:line="240" w:lineRule="atLeast"/>
              <w:rPr>
                <w:bCs/>
                <w:spacing w:val="10"/>
                <w:sz w:val="20"/>
              </w:rPr>
            </w:pPr>
            <w:r w:rsidRPr="00BD4EA0">
              <w:rPr>
                <w:bCs/>
                <w:spacing w:val="10"/>
                <w:sz w:val="20"/>
              </w:rPr>
              <w:t>Bezeichnung und Standort:</w:t>
            </w:r>
            <w:r w:rsidR="007D7FFB" w:rsidRPr="00BD4EA0">
              <w:rPr>
                <w:bCs/>
                <w:spacing w:val="10"/>
                <w:sz w:val="20"/>
              </w:rPr>
              <w:tab/>
            </w:r>
            <w:permStart w:id="1994268673" w:edGrp="everyone"/>
            <w:permEnd w:id="1994268673"/>
          </w:p>
        </w:tc>
      </w:tr>
      <w:tr w:rsidR="00F56055" w:rsidRPr="00BD4EA0" w14:paraId="75AE4777" w14:textId="77777777">
        <w:trPr>
          <w:cantSplit/>
        </w:trPr>
        <w:tc>
          <w:tcPr>
            <w:tcW w:w="9779" w:type="dxa"/>
            <w:gridSpan w:val="2"/>
            <w:vAlign w:val="center"/>
          </w:tcPr>
          <w:p w14:paraId="1D523454" w14:textId="77777777" w:rsidR="00F56055" w:rsidRPr="00BD4EA0" w:rsidRDefault="00F56055" w:rsidP="007D7FFB">
            <w:pPr>
              <w:tabs>
                <w:tab w:val="left" w:pos="2977"/>
                <w:tab w:val="right" w:pos="9900"/>
              </w:tabs>
              <w:spacing w:before="120" w:after="120" w:line="240" w:lineRule="atLeast"/>
              <w:rPr>
                <w:bCs/>
                <w:spacing w:val="10"/>
                <w:sz w:val="20"/>
              </w:rPr>
            </w:pPr>
            <w:r w:rsidRPr="00BD4EA0">
              <w:rPr>
                <w:bCs/>
                <w:spacing w:val="10"/>
                <w:sz w:val="20"/>
              </w:rPr>
              <w:t>Auftraggeber:</w:t>
            </w:r>
            <w:r w:rsidR="007D7FFB" w:rsidRPr="00BD4EA0">
              <w:rPr>
                <w:bCs/>
                <w:spacing w:val="10"/>
                <w:sz w:val="20"/>
              </w:rPr>
              <w:tab/>
            </w:r>
            <w:permStart w:id="1530689742" w:edGrp="everyone"/>
            <w:permEnd w:id="1530689742"/>
          </w:p>
        </w:tc>
      </w:tr>
      <w:tr w:rsidR="00F56055" w:rsidRPr="00BD4EA0" w14:paraId="0F91D248" w14:textId="77777777">
        <w:trPr>
          <w:cantSplit/>
        </w:trPr>
        <w:tc>
          <w:tcPr>
            <w:tcW w:w="9779" w:type="dxa"/>
            <w:gridSpan w:val="2"/>
            <w:vAlign w:val="center"/>
          </w:tcPr>
          <w:p w14:paraId="39F88EFA" w14:textId="77777777" w:rsidR="00F56055" w:rsidRPr="00BD4EA0" w:rsidRDefault="00F56055" w:rsidP="007D7FFB">
            <w:pPr>
              <w:tabs>
                <w:tab w:val="left" w:pos="2977"/>
                <w:tab w:val="right" w:pos="9900"/>
              </w:tabs>
              <w:spacing w:before="120" w:after="120" w:line="240" w:lineRule="atLeast"/>
              <w:rPr>
                <w:bCs/>
                <w:spacing w:val="10"/>
                <w:sz w:val="20"/>
              </w:rPr>
            </w:pPr>
            <w:r w:rsidRPr="00BD4EA0">
              <w:rPr>
                <w:bCs/>
                <w:spacing w:val="10"/>
                <w:sz w:val="20"/>
              </w:rPr>
              <w:t>Referenzperson, Telefonnr.</w:t>
            </w:r>
            <w:r w:rsidR="007D7FFB" w:rsidRPr="00BD4EA0">
              <w:rPr>
                <w:bCs/>
                <w:spacing w:val="10"/>
                <w:sz w:val="20"/>
              </w:rPr>
              <w:tab/>
            </w:r>
            <w:permStart w:id="1491034740" w:edGrp="everyone"/>
            <w:permEnd w:id="1491034740"/>
          </w:p>
        </w:tc>
      </w:tr>
      <w:tr w:rsidR="00F56055" w:rsidRPr="00BD4EA0" w14:paraId="28708DC0" w14:textId="77777777">
        <w:trPr>
          <w:cantSplit/>
        </w:trPr>
        <w:tc>
          <w:tcPr>
            <w:tcW w:w="4776" w:type="dxa"/>
            <w:vAlign w:val="center"/>
          </w:tcPr>
          <w:p w14:paraId="683CD63E" w14:textId="77777777" w:rsidR="00F56055" w:rsidRPr="00BD4EA0" w:rsidRDefault="00F56055" w:rsidP="007D7FFB">
            <w:pPr>
              <w:tabs>
                <w:tab w:val="left" w:pos="2127"/>
                <w:tab w:val="right" w:pos="9900"/>
              </w:tabs>
              <w:spacing w:before="120" w:after="120" w:line="240" w:lineRule="atLeast"/>
              <w:rPr>
                <w:bCs/>
                <w:spacing w:val="10"/>
                <w:sz w:val="20"/>
              </w:rPr>
            </w:pPr>
            <w:r w:rsidRPr="00BD4EA0">
              <w:rPr>
                <w:bCs/>
                <w:spacing w:val="10"/>
                <w:sz w:val="20"/>
              </w:rPr>
              <w:t>Erbrachte Leistung:</w:t>
            </w:r>
            <w:r w:rsidR="007D7FFB" w:rsidRPr="00BD4EA0">
              <w:rPr>
                <w:bCs/>
                <w:spacing w:val="10"/>
                <w:sz w:val="20"/>
              </w:rPr>
              <w:tab/>
            </w:r>
            <w:permStart w:id="1001069760" w:edGrp="everyone"/>
            <w:permEnd w:id="1001069760"/>
          </w:p>
        </w:tc>
        <w:tc>
          <w:tcPr>
            <w:tcW w:w="5003" w:type="dxa"/>
          </w:tcPr>
          <w:p w14:paraId="00F3EA4F" w14:textId="77777777" w:rsidR="00F56055" w:rsidRPr="00BD4EA0" w:rsidRDefault="00F56055" w:rsidP="007D7FFB">
            <w:pPr>
              <w:tabs>
                <w:tab w:val="left" w:pos="1320"/>
                <w:tab w:val="right" w:pos="9900"/>
              </w:tabs>
              <w:spacing w:before="120" w:after="120" w:line="240" w:lineRule="atLeast"/>
              <w:rPr>
                <w:bCs/>
                <w:spacing w:val="10"/>
                <w:sz w:val="20"/>
              </w:rPr>
            </w:pPr>
            <w:r w:rsidRPr="00BD4EA0">
              <w:rPr>
                <w:bCs/>
                <w:spacing w:val="10"/>
                <w:sz w:val="20"/>
              </w:rPr>
              <w:t>Termine:</w:t>
            </w:r>
            <w:r w:rsidR="007D7FFB" w:rsidRPr="00BD4EA0">
              <w:rPr>
                <w:bCs/>
                <w:spacing w:val="10"/>
                <w:sz w:val="20"/>
              </w:rPr>
              <w:tab/>
            </w:r>
            <w:permStart w:id="686904266" w:edGrp="everyone"/>
            <w:permEnd w:id="686904266"/>
          </w:p>
        </w:tc>
      </w:tr>
      <w:tr w:rsidR="00F56055" w:rsidRPr="00BD4EA0" w14:paraId="79F5F0E2" w14:textId="77777777">
        <w:trPr>
          <w:cantSplit/>
        </w:trPr>
        <w:tc>
          <w:tcPr>
            <w:tcW w:w="4776" w:type="dxa"/>
            <w:vAlign w:val="center"/>
          </w:tcPr>
          <w:p w14:paraId="00FAC94F" w14:textId="77777777" w:rsidR="00F56055" w:rsidRPr="00BD4EA0" w:rsidRDefault="00F56055" w:rsidP="007D7FFB">
            <w:pPr>
              <w:tabs>
                <w:tab w:val="left" w:pos="2127"/>
                <w:tab w:val="right" w:pos="9900"/>
              </w:tabs>
              <w:spacing w:before="120" w:after="120" w:line="240" w:lineRule="atLeast"/>
              <w:rPr>
                <w:bCs/>
                <w:spacing w:val="10"/>
                <w:sz w:val="20"/>
              </w:rPr>
            </w:pPr>
            <w:r w:rsidRPr="00BD4EA0">
              <w:rPr>
                <w:bCs/>
                <w:spacing w:val="10"/>
                <w:sz w:val="20"/>
              </w:rPr>
              <w:t>Bauvolumen:</w:t>
            </w:r>
            <w:r w:rsidR="007D7FFB" w:rsidRPr="00BD4EA0">
              <w:rPr>
                <w:bCs/>
                <w:spacing w:val="10"/>
                <w:sz w:val="20"/>
              </w:rPr>
              <w:tab/>
            </w:r>
            <w:permStart w:id="1750231766" w:edGrp="everyone"/>
            <w:permEnd w:id="1750231766"/>
          </w:p>
        </w:tc>
        <w:tc>
          <w:tcPr>
            <w:tcW w:w="5003" w:type="dxa"/>
          </w:tcPr>
          <w:p w14:paraId="3009906A" w14:textId="77777777" w:rsidR="00F56055" w:rsidRPr="00BD4EA0" w:rsidRDefault="00F56055" w:rsidP="007D7FFB">
            <w:pPr>
              <w:tabs>
                <w:tab w:val="left" w:pos="1320"/>
                <w:tab w:val="right" w:pos="9900"/>
              </w:tabs>
              <w:spacing w:before="120" w:after="120" w:line="240" w:lineRule="atLeast"/>
              <w:rPr>
                <w:bCs/>
                <w:spacing w:val="10"/>
                <w:sz w:val="20"/>
              </w:rPr>
            </w:pPr>
            <w:r w:rsidRPr="00BD4EA0">
              <w:rPr>
                <w:bCs/>
                <w:spacing w:val="10"/>
                <w:sz w:val="20"/>
              </w:rPr>
              <w:t>Baukosten:</w:t>
            </w:r>
            <w:r w:rsidR="007D7FFB" w:rsidRPr="00BD4EA0">
              <w:rPr>
                <w:bCs/>
                <w:spacing w:val="10"/>
                <w:sz w:val="20"/>
              </w:rPr>
              <w:tab/>
            </w:r>
            <w:permStart w:id="2092324255" w:edGrp="everyone"/>
            <w:permEnd w:id="2092324255"/>
          </w:p>
        </w:tc>
      </w:tr>
      <w:tr w:rsidR="00F56055" w:rsidRPr="00BD4EA0" w14:paraId="3951D393" w14:textId="77777777">
        <w:trPr>
          <w:cantSplit/>
        </w:trPr>
        <w:tc>
          <w:tcPr>
            <w:tcW w:w="9779" w:type="dxa"/>
            <w:gridSpan w:val="2"/>
            <w:vAlign w:val="center"/>
          </w:tcPr>
          <w:p w14:paraId="6B270EE7" w14:textId="77777777" w:rsidR="00F56055" w:rsidRPr="00BD4EA0" w:rsidRDefault="00F56055">
            <w:pPr>
              <w:tabs>
                <w:tab w:val="right" w:pos="9900"/>
              </w:tabs>
              <w:spacing w:before="120" w:line="240" w:lineRule="atLeast"/>
              <w:rPr>
                <w:bCs/>
                <w:spacing w:val="10"/>
                <w:sz w:val="20"/>
              </w:rPr>
            </w:pPr>
            <w:r w:rsidRPr="00BD4EA0">
              <w:rPr>
                <w:bCs/>
                <w:spacing w:val="10"/>
                <w:sz w:val="20"/>
              </w:rPr>
              <w:t>Projektbeschrieb:</w:t>
            </w:r>
          </w:p>
          <w:p w14:paraId="5473970C" w14:textId="77777777" w:rsidR="00F56055" w:rsidRPr="00BD4EA0" w:rsidRDefault="007D7FFB" w:rsidP="007D7FFB">
            <w:pPr>
              <w:tabs>
                <w:tab w:val="left" w:pos="284"/>
                <w:tab w:val="right" w:pos="9900"/>
              </w:tabs>
              <w:spacing w:before="60" w:line="240" w:lineRule="atLeast"/>
              <w:rPr>
                <w:bCs/>
                <w:spacing w:val="10"/>
                <w:sz w:val="20"/>
              </w:rPr>
            </w:pPr>
            <w:r w:rsidRPr="00BD4EA0">
              <w:rPr>
                <w:bCs/>
                <w:spacing w:val="10"/>
                <w:sz w:val="20"/>
              </w:rPr>
              <w:tab/>
            </w:r>
            <w:permStart w:id="174529347" w:edGrp="everyone"/>
            <w:permEnd w:id="174529347"/>
          </w:p>
          <w:p w14:paraId="71768D2F" w14:textId="77777777" w:rsidR="00F56055" w:rsidRPr="00BD4EA0" w:rsidRDefault="007D7FFB" w:rsidP="007D7FFB">
            <w:pPr>
              <w:tabs>
                <w:tab w:val="left" w:pos="284"/>
                <w:tab w:val="right" w:pos="9900"/>
              </w:tabs>
              <w:spacing w:before="60" w:line="240" w:lineRule="atLeast"/>
              <w:rPr>
                <w:bCs/>
                <w:spacing w:val="10"/>
                <w:sz w:val="20"/>
              </w:rPr>
            </w:pPr>
            <w:r w:rsidRPr="00BD4EA0">
              <w:rPr>
                <w:bCs/>
                <w:spacing w:val="10"/>
                <w:sz w:val="20"/>
              </w:rPr>
              <w:tab/>
            </w:r>
            <w:permStart w:id="1535263887" w:edGrp="everyone"/>
            <w:permEnd w:id="1535263887"/>
          </w:p>
          <w:p w14:paraId="6C133E81" w14:textId="77777777" w:rsidR="00F56055" w:rsidRPr="00BD4EA0" w:rsidRDefault="007D7FFB" w:rsidP="007D7FFB">
            <w:pPr>
              <w:tabs>
                <w:tab w:val="left" w:pos="284"/>
                <w:tab w:val="right" w:pos="9900"/>
              </w:tabs>
              <w:spacing w:before="60" w:after="60" w:line="240" w:lineRule="atLeast"/>
              <w:rPr>
                <w:bCs/>
                <w:spacing w:val="10"/>
                <w:sz w:val="20"/>
              </w:rPr>
            </w:pPr>
            <w:r w:rsidRPr="00BD4EA0">
              <w:rPr>
                <w:bCs/>
                <w:spacing w:val="10"/>
                <w:sz w:val="20"/>
              </w:rPr>
              <w:tab/>
            </w:r>
            <w:permStart w:id="1164330977" w:edGrp="everyone"/>
            <w:permEnd w:id="1164330977"/>
          </w:p>
        </w:tc>
      </w:tr>
    </w:tbl>
    <w:p w14:paraId="132E79DC" w14:textId="77777777" w:rsidR="00F56055" w:rsidRPr="00BD4EA0" w:rsidRDefault="00F56055">
      <w:pPr>
        <w:tabs>
          <w:tab w:val="right" w:pos="9900"/>
        </w:tabs>
        <w:spacing w:after="120" w:line="240" w:lineRule="atLeast"/>
        <w:rPr>
          <w:spacing w:val="10"/>
          <w:sz w:val="20"/>
        </w:rPr>
      </w:pPr>
    </w:p>
    <w:p w14:paraId="79059D06"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7D7FFB" w:rsidRPr="00BD4EA0" w14:paraId="4A642DF4" w14:textId="77777777" w:rsidTr="00646433">
        <w:trPr>
          <w:cantSplit/>
        </w:trPr>
        <w:tc>
          <w:tcPr>
            <w:tcW w:w="9779" w:type="dxa"/>
            <w:gridSpan w:val="2"/>
            <w:vAlign w:val="center"/>
          </w:tcPr>
          <w:p w14:paraId="6765E08B" w14:textId="77777777" w:rsidR="007D7FFB" w:rsidRPr="00BD4EA0" w:rsidRDefault="007D7FFB" w:rsidP="00646433">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454640053" w:edGrp="everyone"/>
            <w:permEnd w:id="1454640053"/>
          </w:p>
        </w:tc>
      </w:tr>
      <w:tr w:rsidR="007D7FFB" w:rsidRPr="00BD4EA0" w14:paraId="4535DA42" w14:textId="77777777" w:rsidTr="00646433">
        <w:trPr>
          <w:cantSplit/>
        </w:trPr>
        <w:tc>
          <w:tcPr>
            <w:tcW w:w="9779" w:type="dxa"/>
            <w:gridSpan w:val="2"/>
            <w:vAlign w:val="center"/>
          </w:tcPr>
          <w:p w14:paraId="0043D458" w14:textId="77777777" w:rsidR="007D7FFB" w:rsidRPr="00BD4EA0" w:rsidRDefault="007D7FFB" w:rsidP="00646433">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330412497" w:edGrp="everyone"/>
            <w:permEnd w:id="1330412497"/>
          </w:p>
        </w:tc>
      </w:tr>
      <w:tr w:rsidR="007D7FFB" w:rsidRPr="00BD4EA0" w14:paraId="10ABB104" w14:textId="77777777" w:rsidTr="00646433">
        <w:trPr>
          <w:cantSplit/>
        </w:trPr>
        <w:tc>
          <w:tcPr>
            <w:tcW w:w="9779" w:type="dxa"/>
            <w:gridSpan w:val="2"/>
            <w:vAlign w:val="center"/>
          </w:tcPr>
          <w:p w14:paraId="3E02E8D9" w14:textId="77777777" w:rsidR="007D7FFB" w:rsidRPr="00BD4EA0" w:rsidRDefault="007D7FFB" w:rsidP="00646433">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2138983421" w:edGrp="everyone"/>
            <w:permEnd w:id="2138983421"/>
          </w:p>
        </w:tc>
      </w:tr>
      <w:tr w:rsidR="007D7FFB" w:rsidRPr="00BD4EA0" w14:paraId="7AA518F0" w14:textId="77777777" w:rsidTr="00646433">
        <w:trPr>
          <w:cantSplit/>
        </w:trPr>
        <w:tc>
          <w:tcPr>
            <w:tcW w:w="4776" w:type="dxa"/>
            <w:vAlign w:val="center"/>
          </w:tcPr>
          <w:p w14:paraId="25B29450" w14:textId="77777777" w:rsidR="007D7FFB" w:rsidRPr="00BD4EA0" w:rsidRDefault="007D7FFB" w:rsidP="00646433">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210262128" w:edGrp="everyone"/>
            <w:permEnd w:id="210262128"/>
          </w:p>
        </w:tc>
        <w:tc>
          <w:tcPr>
            <w:tcW w:w="5003" w:type="dxa"/>
          </w:tcPr>
          <w:p w14:paraId="4EF07AD5" w14:textId="77777777" w:rsidR="007D7FFB" w:rsidRPr="00BD4EA0" w:rsidRDefault="007D7FFB" w:rsidP="00646433">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752629610" w:edGrp="everyone"/>
            <w:permEnd w:id="1752629610"/>
          </w:p>
        </w:tc>
      </w:tr>
      <w:tr w:rsidR="007D7FFB" w:rsidRPr="00BD4EA0" w14:paraId="4490843A" w14:textId="77777777" w:rsidTr="00646433">
        <w:trPr>
          <w:cantSplit/>
        </w:trPr>
        <w:tc>
          <w:tcPr>
            <w:tcW w:w="4776" w:type="dxa"/>
            <w:vAlign w:val="center"/>
          </w:tcPr>
          <w:p w14:paraId="2ABAAE0B" w14:textId="77777777" w:rsidR="007D7FFB" w:rsidRPr="00BD4EA0" w:rsidRDefault="007D7FFB" w:rsidP="00646433">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09605832" w:edGrp="everyone"/>
            <w:permEnd w:id="109605832"/>
          </w:p>
        </w:tc>
        <w:tc>
          <w:tcPr>
            <w:tcW w:w="5003" w:type="dxa"/>
          </w:tcPr>
          <w:p w14:paraId="56B3A367" w14:textId="77777777" w:rsidR="007D7FFB" w:rsidRPr="00BD4EA0" w:rsidRDefault="007D7FFB" w:rsidP="00646433">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872577873" w:edGrp="everyone"/>
            <w:permEnd w:id="1872577873"/>
          </w:p>
        </w:tc>
      </w:tr>
      <w:tr w:rsidR="007D7FFB" w:rsidRPr="00BD4EA0" w14:paraId="3DE7D7EE" w14:textId="77777777" w:rsidTr="00646433">
        <w:trPr>
          <w:cantSplit/>
        </w:trPr>
        <w:tc>
          <w:tcPr>
            <w:tcW w:w="9779" w:type="dxa"/>
            <w:gridSpan w:val="2"/>
            <w:vAlign w:val="center"/>
          </w:tcPr>
          <w:p w14:paraId="772D8ECB" w14:textId="77777777" w:rsidR="007D7FFB" w:rsidRPr="00BD4EA0" w:rsidRDefault="007D7FFB" w:rsidP="00646433">
            <w:pPr>
              <w:tabs>
                <w:tab w:val="right" w:pos="9900"/>
              </w:tabs>
              <w:spacing w:before="120" w:line="240" w:lineRule="atLeast"/>
              <w:rPr>
                <w:bCs/>
                <w:spacing w:val="10"/>
                <w:sz w:val="20"/>
              </w:rPr>
            </w:pPr>
            <w:r w:rsidRPr="00BD4EA0">
              <w:rPr>
                <w:bCs/>
                <w:spacing w:val="10"/>
                <w:sz w:val="20"/>
              </w:rPr>
              <w:t>Projektbeschrieb:</w:t>
            </w:r>
          </w:p>
          <w:p w14:paraId="29CBE6E7" w14:textId="77777777" w:rsidR="007D7FFB" w:rsidRPr="00BD4EA0" w:rsidRDefault="007D7FFB" w:rsidP="00646433">
            <w:pPr>
              <w:tabs>
                <w:tab w:val="left" w:pos="284"/>
                <w:tab w:val="right" w:pos="9900"/>
              </w:tabs>
              <w:spacing w:before="60" w:line="240" w:lineRule="atLeast"/>
              <w:rPr>
                <w:bCs/>
                <w:spacing w:val="10"/>
                <w:sz w:val="20"/>
              </w:rPr>
            </w:pPr>
            <w:r w:rsidRPr="00BD4EA0">
              <w:rPr>
                <w:bCs/>
                <w:spacing w:val="10"/>
                <w:sz w:val="20"/>
              </w:rPr>
              <w:tab/>
            </w:r>
            <w:permStart w:id="556152622" w:edGrp="everyone"/>
            <w:permEnd w:id="556152622"/>
          </w:p>
          <w:p w14:paraId="0E65E7CA" w14:textId="77777777" w:rsidR="007D7FFB" w:rsidRPr="00BD4EA0" w:rsidRDefault="007D7FFB" w:rsidP="00646433">
            <w:pPr>
              <w:tabs>
                <w:tab w:val="left" w:pos="284"/>
                <w:tab w:val="right" w:pos="9900"/>
              </w:tabs>
              <w:spacing w:before="60" w:line="240" w:lineRule="atLeast"/>
              <w:rPr>
                <w:bCs/>
                <w:spacing w:val="10"/>
                <w:sz w:val="20"/>
              </w:rPr>
            </w:pPr>
            <w:r w:rsidRPr="00BD4EA0">
              <w:rPr>
                <w:bCs/>
                <w:spacing w:val="10"/>
                <w:sz w:val="20"/>
              </w:rPr>
              <w:tab/>
            </w:r>
            <w:permStart w:id="439506222" w:edGrp="everyone"/>
            <w:permEnd w:id="439506222"/>
          </w:p>
          <w:p w14:paraId="7679E8E0" w14:textId="77777777" w:rsidR="007D7FFB" w:rsidRPr="00BD4EA0" w:rsidRDefault="007D7FFB" w:rsidP="00646433">
            <w:pPr>
              <w:tabs>
                <w:tab w:val="left" w:pos="284"/>
                <w:tab w:val="right" w:pos="9900"/>
              </w:tabs>
              <w:spacing w:before="60" w:after="60" w:line="240" w:lineRule="atLeast"/>
              <w:rPr>
                <w:bCs/>
                <w:spacing w:val="10"/>
                <w:sz w:val="20"/>
              </w:rPr>
            </w:pPr>
            <w:r w:rsidRPr="00BD4EA0">
              <w:rPr>
                <w:bCs/>
                <w:spacing w:val="10"/>
                <w:sz w:val="20"/>
              </w:rPr>
              <w:tab/>
            </w:r>
            <w:permStart w:id="1609902011" w:edGrp="everyone"/>
            <w:permEnd w:id="1609902011"/>
          </w:p>
        </w:tc>
      </w:tr>
    </w:tbl>
    <w:p w14:paraId="0253975D" w14:textId="77777777" w:rsidR="00F56055" w:rsidRPr="00BD4EA0" w:rsidRDefault="00F56055">
      <w:pPr>
        <w:tabs>
          <w:tab w:val="right" w:pos="9900"/>
        </w:tabs>
        <w:spacing w:after="120" w:line="240" w:lineRule="atLeast"/>
        <w:rPr>
          <w:spacing w:val="10"/>
          <w:sz w:val="20"/>
        </w:rPr>
      </w:pPr>
    </w:p>
    <w:p w14:paraId="5BE26C5A"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7D7FFB" w:rsidRPr="00BD4EA0" w14:paraId="4121619D" w14:textId="77777777" w:rsidTr="00646433">
        <w:trPr>
          <w:cantSplit/>
        </w:trPr>
        <w:tc>
          <w:tcPr>
            <w:tcW w:w="9779" w:type="dxa"/>
            <w:gridSpan w:val="2"/>
            <w:vAlign w:val="center"/>
          </w:tcPr>
          <w:p w14:paraId="1863A0ED" w14:textId="77777777" w:rsidR="007D7FFB" w:rsidRPr="00BD4EA0" w:rsidRDefault="007D7FFB" w:rsidP="00646433">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945258042" w:edGrp="everyone"/>
            <w:permEnd w:id="945258042"/>
          </w:p>
        </w:tc>
      </w:tr>
      <w:tr w:rsidR="007D7FFB" w:rsidRPr="00BD4EA0" w14:paraId="053243A5" w14:textId="77777777" w:rsidTr="00646433">
        <w:trPr>
          <w:cantSplit/>
        </w:trPr>
        <w:tc>
          <w:tcPr>
            <w:tcW w:w="9779" w:type="dxa"/>
            <w:gridSpan w:val="2"/>
            <w:vAlign w:val="center"/>
          </w:tcPr>
          <w:p w14:paraId="38AAA2BF" w14:textId="77777777" w:rsidR="007D7FFB" w:rsidRPr="00BD4EA0" w:rsidRDefault="007D7FFB" w:rsidP="00646433">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301092988" w:edGrp="everyone"/>
            <w:permEnd w:id="1301092988"/>
          </w:p>
        </w:tc>
      </w:tr>
      <w:tr w:rsidR="007D7FFB" w:rsidRPr="00BD4EA0" w14:paraId="32D9AE28" w14:textId="77777777" w:rsidTr="00646433">
        <w:trPr>
          <w:cantSplit/>
        </w:trPr>
        <w:tc>
          <w:tcPr>
            <w:tcW w:w="9779" w:type="dxa"/>
            <w:gridSpan w:val="2"/>
            <w:vAlign w:val="center"/>
          </w:tcPr>
          <w:p w14:paraId="7459C4A4" w14:textId="77777777" w:rsidR="007D7FFB" w:rsidRPr="00BD4EA0" w:rsidRDefault="007D7FFB" w:rsidP="00646433">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1220242734" w:edGrp="everyone"/>
            <w:permEnd w:id="1220242734"/>
          </w:p>
        </w:tc>
      </w:tr>
      <w:tr w:rsidR="007D7FFB" w:rsidRPr="00BD4EA0" w14:paraId="08ADA70E" w14:textId="77777777" w:rsidTr="00646433">
        <w:trPr>
          <w:cantSplit/>
        </w:trPr>
        <w:tc>
          <w:tcPr>
            <w:tcW w:w="4776" w:type="dxa"/>
            <w:vAlign w:val="center"/>
          </w:tcPr>
          <w:p w14:paraId="63FB01A1" w14:textId="77777777" w:rsidR="007D7FFB" w:rsidRPr="00BD4EA0" w:rsidRDefault="007D7FFB" w:rsidP="00646433">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139046733" w:edGrp="everyone"/>
            <w:permEnd w:id="1139046733"/>
          </w:p>
        </w:tc>
        <w:tc>
          <w:tcPr>
            <w:tcW w:w="5003" w:type="dxa"/>
          </w:tcPr>
          <w:p w14:paraId="2F7A7A2C" w14:textId="77777777" w:rsidR="007D7FFB" w:rsidRPr="00BD4EA0" w:rsidRDefault="007D7FFB" w:rsidP="00646433">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327906594" w:edGrp="everyone"/>
            <w:permEnd w:id="1327906594"/>
          </w:p>
        </w:tc>
      </w:tr>
      <w:tr w:rsidR="007D7FFB" w:rsidRPr="00BD4EA0" w14:paraId="1AFF98DD" w14:textId="77777777" w:rsidTr="00646433">
        <w:trPr>
          <w:cantSplit/>
        </w:trPr>
        <w:tc>
          <w:tcPr>
            <w:tcW w:w="4776" w:type="dxa"/>
            <w:vAlign w:val="center"/>
          </w:tcPr>
          <w:p w14:paraId="08EE78FD" w14:textId="77777777" w:rsidR="007D7FFB" w:rsidRPr="00BD4EA0" w:rsidRDefault="007D7FFB" w:rsidP="00646433">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698298875" w:edGrp="everyone"/>
            <w:permEnd w:id="698298875"/>
          </w:p>
        </w:tc>
        <w:tc>
          <w:tcPr>
            <w:tcW w:w="5003" w:type="dxa"/>
          </w:tcPr>
          <w:p w14:paraId="3FA43E87" w14:textId="77777777" w:rsidR="007D7FFB" w:rsidRPr="00BD4EA0" w:rsidRDefault="007D7FFB" w:rsidP="00646433">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273875944" w:edGrp="everyone"/>
            <w:permEnd w:id="273875944"/>
          </w:p>
        </w:tc>
      </w:tr>
      <w:tr w:rsidR="007D7FFB" w:rsidRPr="00BD4EA0" w14:paraId="168F41C3" w14:textId="77777777" w:rsidTr="00646433">
        <w:trPr>
          <w:cantSplit/>
        </w:trPr>
        <w:tc>
          <w:tcPr>
            <w:tcW w:w="9779" w:type="dxa"/>
            <w:gridSpan w:val="2"/>
            <w:vAlign w:val="center"/>
          </w:tcPr>
          <w:p w14:paraId="5A980544" w14:textId="77777777" w:rsidR="007D7FFB" w:rsidRPr="00BD4EA0" w:rsidRDefault="007D7FFB" w:rsidP="00646433">
            <w:pPr>
              <w:tabs>
                <w:tab w:val="right" w:pos="9900"/>
              </w:tabs>
              <w:spacing w:before="120" w:line="240" w:lineRule="atLeast"/>
              <w:rPr>
                <w:bCs/>
                <w:spacing w:val="10"/>
                <w:sz w:val="20"/>
              </w:rPr>
            </w:pPr>
            <w:r w:rsidRPr="00BD4EA0">
              <w:rPr>
                <w:bCs/>
                <w:spacing w:val="10"/>
                <w:sz w:val="20"/>
              </w:rPr>
              <w:t>Projektbeschrieb:</w:t>
            </w:r>
          </w:p>
          <w:p w14:paraId="150ED746" w14:textId="77777777" w:rsidR="007D7FFB" w:rsidRPr="00BD4EA0" w:rsidRDefault="007D7FFB" w:rsidP="00646433">
            <w:pPr>
              <w:tabs>
                <w:tab w:val="left" w:pos="284"/>
                <w:tab w:val="right" w:pos="9900"/>
              </w:tabs>
              <w:spacing w:before="60" w:line="240" w:lineRule="atLeast"/>
              <w:rPr>
                <w:bCs/>
                <w:spacing w:val="10"/>
                <w:sz w:val="20"/>
              </w:rPr>
            </w:pPr>
            <w:r w:rsidRPr="00BD4EA0">
              <w:rPr>
                <w:bCs/>
                <w:spacing w:val="10"/>
                <w:sz w:val="20"/>
              </w:rPr>
              <w:tab/>
            </w:r>
            <w:permStart w:id="2050294052" w:edGrp="everyone"/>
            <w:permEnd w:id="2050294052"/>
          </w:p>
          <w:p w14:paraId="75655C89" w14:textId="77777777" w:rsidR="007D7FFB" w:rsidRPr="00BD4EA0" w:rsidRDefault="007D7FFB" w:rsidP="00646433">
            <w:pPr>
              <w:tabs>
                <w:tab w:val="left" w:pos="284"/>
                <w:tab w:val="right" w:pos="9900"/>
              </w:tabs>
              <w:spacing w:before="60" w:line="240" w:lineRule="atLeast"/>
              <w:rPr>
                <w:bCs/>
                <w:spacing w:val="10"/>
                <w:sz w:val="20"/>
              </w:rPr>
            </w:pPr>
            <w:r w:rsidRPr="00BD4EA0">
              <w:rPr>
                <w:bCs/>
                <w:spacing w:val="10"/>
                <w:sz w:val="20"/>
              </w:rPr>
              <w:tab/>
            </w:r>
            <w:permStart w:id="1132989408" w:edGrp="everyone"/>
            <w:permEnd w:id="1132989408"/>
          </w:p>
          <w:p w14:paraId="4C9BF83E" w14:textId="77777777" w:rsidR="007D7FFB" w:rsidRPr="00BD4EA0" w:rsidRDefault="007D7FFB" w:rsidP="00646433">
            <w:pPr>
              <w:tabs>
                <w:tab w:val="left" w:pos="284"/>
                <w:tab w:val="right" w:pos="9900"/>
              </w:tabs>
              <w:spacing w:before="60" w:after="60" w:line="240" w:lineRule="atLeast"/>
              <w:rPr>
                <w:bCs/>
                <w:spacing w:val="10"/>
                <w:sz w:val="20"/>
              </w:rPr>
            </w:pPr>
            <w:r w:rsidRPr="00BD4EA0">
              <w:rPr>
                <w:bCs/>
                <w:spacing w:val="10"/>
                <w:sz w:val="20"/>
              </w:rPr>
              <w:tab/>
            </w:r>
            <w:permStart w:id="1748396785" w:edGrp="everyone"/>
            <w:permEnd w:id="1748396785"/>
          </w:p>
        </w:tc>
      </w:tr>
    </w:tbl>
    <w:p w14:paraId="10DA8426" w14:textId="77777777" w:rsidR="00E26C47" w:rsidRDefault="00E26C47">
      <w:pPr>
        <w:tabs>
          <w:tab w:val="right" w:pos="9639"/>
        </w:tabs>
        <w:spacing w:line="240" w:lineRule="atLeast"/>
        <w:rPr>
          <w:b/>
          <w:bCs/>
          <w:spacing w:val="10"/>
          <w:sz w:val="20"/>
          <w:u w:val="single"/>
        </w:rPr>
      </w:pPr>
    </w:p>
    <w:p w14:paraId="2A0C6306" w14:textId="77777777" w:rsidR="00272D82" w:rsidRPr="00BD4EA0" w:rsidRDefault="00E26C47" w:rsidP="00272D82">
      <w:pPr>
        <w:tabs>
          <w:tab w:val="right" w:pos="9639"/>
        </w:tabs>
        <w:spacing w:line="240" w:lineRule="atLeast"/>
        <w:rPr>
          <w:b/>
          <w:bCs/>
          <w:spacing w:val="10"/>
          <w:sz w:val="20"/>
          <w:u w:val="single"/>
        </w:rPr>
      </w:pPr>
      <w:r>
        <w:rPr>
          <w:b/>
          <w:bCs/>
          <w:spacing w:val="10"/>
          <w:sz w:val="20"/>
          <w:u w:val="single"/>
        </w:rPr>
        <w:br w:type="page"/>
      </w:r>
    </w:p>
    <w:p w14:paraId="383FA004" w14:textId="77777777" w:rsidR="00272D82" w:rsidRPr="00BD4EA0" w:rsidRDefault="00272D82" w:rsidP="00272D82">
      <w:pPr>
        <w:tabs>
          <w:tab w:val="right" w:pos="9639"/>
        </w:tabs>
        <w:spacing w:line="240" w:lineRule="atLeast"/>
        <w:rPr>
          <w:b/>
          <w:bCs/>
          <w:spacing w:val="10"/>
          <w:u w:val="single"/>
        </w:rPr>
      </w:pPr>
      <w:r w:rsidRPr="007526E8">
        <w:rPr>
          <w:bCs/>
          <w:caps/>
          <w:spacing w:val="10"/>
          <w:u w:val="single"/>
        </w:rPr>
        <w:t>Frag</w:t>
      </w:r>
      <w:r>
        <w:rPr>
          <w:bCs/>
          <w:caps/>
          <w:spacing w:val="10"/>
          <w:u w:val="single"/>
        </w:rPr>
        <w:t>ebogen für Anbieter</w:t>
      </w:r>
    </w:p>
    <w:p w14:paraId="7BEA9430" w14:textId="77777777" w:rsidR="00272D82" w:rsidRPr="00BD4EA0" w:rsidRDefault="00272D82" w:rsidP="00272D82">
      <w:pPr>
        <w:tabs>
          <w:tab w:val="right" w:pos="9639"/>
        </w:tabs>
        <w:spacing w:line="240" w:lineRule="atLeast"/>
        <w:rPr>
          <w:b/>
          <w:bCs/>
          <w:spacing w:val="10"/>
        </w:rPr>
      </w:pPr>
    </w:p>
    <w:p w14:paraId="7143F45D" w14:textId="77777777" w:rsidR="00272D82" w:rsidRPr="00BD4EA0" w:rsidRDefault="00272D82" w:rsidP="00272D82">
      <w:pPr>
        <w:tabs>
          <w:tab w:val="right" w:pos="9639"/>
        </w:tabs>
        <w:spacing w:line="240" w:lineRule="atLeast"/>
        <w:rPr>
          <w:spacing w:val="10"/>
        </w:rPr>
      </w:pPr>
      <w:r>
        <w:rPr>
          <w:bCs/>
          <w:caps/>
          <w:spacing w:val="10"/>
          <w:sz w:val="22"/>
          <w:szCs w:val="22"/>
        </w:rPr>
        <w:t xml:space="preserve">Leistungen </w:t>
      </w:r>
      <w:r w:rsidRPr="007526E8">
        <w:rPr>
          <w:bCs/>
          <w:caps/>
          <w:spacing w:val="10"/>
          <w:sz w:val="22"/>
          <w:szCs w:val="22"/>
        </w:rPr>
        <w:t>Baumanagement</w:t>
      </w:r>
      <w:r w:rsidRPr="007526E8">
        <w:rPr>
          <w:bCs/>
          <w:caps/>
          <w:spacing w:val="10"/>
        </w:rPr>
        <w:t>,</w:t>
      </w:r>
      <w:r w:rsidRPr="00BD4EA0">
        <w:rPr>
          <w:b/>
          <w:bCs/>
          <w:spacing w:val="10"/>
        </w:rPr>
        <w:t xml:space="preserve"> </w:t>
      </w:r>
      <w:r w:rsidRPr="00BD4EA0">
        <w:rPr>
          <w:bCs/>
          <w:spacing w:val="10"/>
          <w:sz w:val="20"/>
        </w:rPr>
        <w:t>Kostenplanung und Bauleitung</w:t>
      </w:r>
    </w:p>
    <w:p w14:paraId="57028899" w14:textId="77777777" w:rsidR="00272D82" w:rsidRPr="007526E8" w:rsidRDefault="00272D82" w:rsidP="00272D82">
      <w:pPr>
        <w:tabs>
          <w:tab w:val="right" w:pos="9639"/>
        </w:tabs>
        <w:spacing w:line="240" w:lineRule="atLeast"/>
        <w:rPr>
          <w:color w:val="FF0000"/>
          <w:spacing w:val="10"/>
          <w:sz w:val="20"/>
        </w:rPr>
      </w:pPr>
      <w:r w:rsidRPr="007526E8">
        <w:rPr>
          <w:color w:val="FF0000"/>
          <w:spacing w:val="10"/>
          <w:sz w:val="20"/>
        </w:rPr>
        <w:t>(nur ausfüllen, wenn nicht durch die Architekturleistung abgedeckt)</w:t>
      </w:r>
    </w:p>
    <w:p w14:paraId="173F3651" w14:textId="77777777" w:rsidR="00272D82" w:rsidRPr="00BD4EA0" w:rsidRDefault="00272D82" w:rsidP="00272D82">
      <w:pPr>
        <w:pBdr>
          <w:bottom w:val="single" w:sz="6" w:space="1" w:color="auto"/>
        </w:pBdr>
        <w:tabs>
          <w:tab w:val="left" w:pos="709"/>
        </w:tabs>
        <w:rPr>
          <w:spacing w:val="10"/>
          <w:sz w:val="12"/>
        </w:rPr>
      </w:pPr>
    </w:p>
    <w:p w14:paraId="6F138801" w14:textId="77777777" w:rsidR="00272D82" w:rsidRPr="00BD4EA0" w:rsidRDefault="00272D82" w:rsidP="00272D82">
      <w:pPr>
        <w:tabs>
          <w:tab w:val="right" w:pos="9356"/>
        </w:tabs>
        <w:spacing w:line="240" w:lineRule="atLeast"/>
        <w:ind w:left="567" w:hanging="567"/>
        <w:rPr>
          <w:spacing w:val="10"/>
          <w:sz w:val="12"/>
        </w:rPr>
      </w:pPr>
    </w:p>
    <w:p w14:paraId="5B55929C" w14:textId="77777777" w:rsidR="00272D82" w:rsidRPr="00BD4EA0" w:rsidRDefault="00272D82" w:rsidP="00272D82">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7CE65B70" w14:textId="77777777" w:rsidR="00272D82" w:rsidRPr="00BD4EA0" w:rsidRDefault="00272D82" w:rsidP="00272D82">
      <w:pPr>
        <w:pBdr>
          <w:bottom w:val="single" w:sz="6" w:space="1" w:color="auto"/>
        </w:pBdr>
        <w:tabs>
          <w:tab w:val="left" w:pos="709"/>
        </w:tabs>
        <w:rPr>
          <w:spacing w:val="10"/>
          <w:sz w:val="12"/>
        </w:rPr>
      </w:pPr>
    </w:p>
    <w:p w14:paraId="2C4EBFB1" w14:textId="77777777" w:rsidR="00272D82" w:rsidRPr="00BD4EA0" w:rsidRDefault="00272D82" w:rsidP="00272D82">
      <w:pPr>
        <w:tabs>
          <w:tab w:val="right" w:pos="9356"/>
        </w:tabs>
        <w:spacing w:line="240" w:lineRule="atLeast"/>
        <w:ind w:left="567" w:hanging="567"/>
        <w:rPr>
          <w:spacing w:val="10"/>
          <w:sz w:val="12"/>
        </w:rPr>
      </w:pPr>
    </w:p>
    <w:p w14:paraId="641CA145" w14:textId="77777777" w:rsidR="00272D82" w:rsidRPr="00BD4EA0" w:rsidRDefault="00272D82" w:rsidP="00272D82">
      <w:pPr>
        <w:tabs>
          <w:tab w:val="right" w:pos="9639"/>
        </w:tabs>
        <w:spacing w:line="240" w:lineRule="atLeast"/>
        <w:rPr>
          <w:spacing w:val="10"/>
          <w:sz w:val="20"/>
        </w:rPr>
      </w:pPr>
    </w:p>
    <w:p w14:paraId="3963C835"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272D82" w:rsidRPr="00BD4EA0" w14:paraId="10D6D84E" w14:textId="77777777" w:rsidTr="00170086">
        <w:tc>
          <w:tcPr>
            <w:tcW w:w="3047" w:type="dxa"/>
          </w:tcPr>
          <w:p w14:paraId="4404618F"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771F8FA6"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815554736" w:edGrp="everyone"/>
            <w:permEnd w:id="1815554736"/>
          </w:p>
        </w:tc>
      </w:tr>
      <w:tr w:rsidR="00272D82" w:rsidRPr="00BD4EA0" w14:paraId="2D1D6402" w14:textId="77777777" w:rsidTr="00170086">
        <w:tc>
          <w:tcPr>
            <w:tcW w:w="3047" w:type="dxa"/>
          </w:tcPr>
          <w:p w14:paraId="1D34EBB3"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1242F0D2"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629182754" w:edGrp="everyone"/>
            <w:permEnd w:id="1629182754"/>
          </w:p>
        </w:tc>
      </w:tr>
      <w:tr w:rsidR="00272D82" w:rsidRPr="00BD4EA0" w14:paraId="64C79CBB" w14:textId="77777777" w:rsidTr="00170086">
        <w:tc>
          <w:tcPr>
            <w:tcW w:w="3047" w:type="dxa"/>
          </w:tcPr>
          <w:p w14:paraId="5B9271A6"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1C1ECDBD"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655758481" w:edGrp="everyone"/>
            <w:permEnd w:id="655758481"/>
          </w:p>
        </w:tc>
      </w:tr>
      <w:tr w:rsidR="00272D82" w:rsidRPr="00BD4EA0" w14:paraId="2DFECF61" w14:textId="77777777" w:rsidTr="00170086">
        <w:tc>
          <w:tcPr>
            <w:tcW w:w="3047" w:type="dxa"/>
          </w:tcPr>
          <w:p w14:paraId="58D4A04D" w14:textId="77777777" w:rsidR="00272D82" w:rsidRPr="00BD4EA0" w:rsidRDefault="00272D82" w:rsidP="00170086">
            <w:pPr>
              <w:tabs>
                <w:tab w:val="right" w:pos="9900"/>
              </w:tabs>
              <w:spacing w:before="60" w:after="60" w:line="240" w:lineRule="atLeast"/>
              <w:rPr>
                <w:bCs/>
                <w:spacing w:val="10"/>
                <w:sz w:val="20"/>
              </w:rPr>
            </w:pPr>
            <w:r>
              <w:rPr>
                <w:bCs/>
                <w:spacing w:val="10"/>
                <w:sz w:val="20"/>
              </w:rPr>
              <w:t>UID</w:t>
            </w:r>
            <w:r w:rsidRPr="00BD4EA0">
              <w:rPr>
                <w:bCs/>
                <w:spacing w:val="10"/>
                <w:sz w:val="20"/>
              </w:rPr>
              <w:t xml:space="preserve"> Nr.</w:t>
            </w:r>
          </w:p>
        </w:tc>
        <w:tc>
          <w:tcPr>
            <w:tcW w:w="6732" w:type="dxa"/>
          </w:tcPr>
          <w:p w14:paraId="7016992A"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276126041" w:edGrp="everyone"/>
            <w:permEnd w:id="1276126041"/>
          </w:p>
        </w:tc>
      </w:tr>
    </w:tbl>
    <w:p w14:paraId="23667E1A" w14:textId="77777777" w:rsidR="00272D82" w:rsidRPr="00BD4EA0" w:rsidRDefault="00272D82" w:rsidP="00272D82">
      <w:pPr>
        <w:tabs>
          <w:tab w:val="right" w:pos="9900"/>
        </w:tabs>
        <w:spacing w:after="120" w:line="240" w:lineRule="atLeast"/>
        <w:rPr>
          <w:bCs/>
          <w:spacing w:val="10"/>
          <w:sz w:val="20"/>
        </w:rPr>
      </w:pPr>
    </w:p>
    <w:p w14:paraId="2E007853"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272D82" w:rsidRPr="00BD4EA0" w14:paraId="30E9AAF3" w14:textId="77777777" w:rsidTr="00170086">
        <w:tc>
          <w:tcPr>
            <w:tcW w:w="4930" w:type="dxa"/>
          </w:tcPr>
          <w:p w14:paraId="6314C990" w14:textId="77777777" w:rsidR="00272D82" w:rsidRPr="00BD4EA0" w:rsidRDefault="00272D82" w:rsidP="00170086">
            <w:pPr>
              <w:tabs>
                <w:tab w:val="left" w:pos="1418"/>
                <w:tab w:val="right" w:pos="9900"/>
              </w:tabs>
              <w:spacing w:before="60" w:after="60" w:line="240" w:lineRule="atLeast"/>
              <w:rPr>
                <w:bCs/>
                <w:spacing w:val="10"/>
                <w:sz w:val="20"/>
              </w:rPr>
            </w:pPr>
            <w:r w:rsidRPr="00BD4EA0">
              <w:rPr>
                <w:bCs/>
                <w:spacing w:val="10"/>
                <w:sz w:val="20"/>
              </w:rPr>
              <w:t>Rechtsform:</w:t>
            </w:r>
            <w:r w:rsidRPr="00BD4EA0">
              <w:rPr>
                <w:bCs/>
                <w:spacing w:val="10"/>
                <w:sz w:val="20"/>
              </w:rPr>
              <w:tab/>
            </w:r>
            <w:permStart w:id="1965249887" w:edGrp="everyone"/>
            <w:permEnd w:id="1965249887"/>
          </w:p>
        </w:tc>
        <w:tc>
          <w:tcPr>
            <w:tcW w:w="5131" w:type="dxa"/>
          </w:tcPr>
          <w:p w14:paraId="2F85891B" w14:textId="77777777" w:rsidR="00272D82" w:rsidRPr="00BD4EA0" w:rsidRDefault="00272D82" w:rsidP="00170086">
            <w:pPr>
              <w:tabs>
                <w:tab w:val="left" w:pos="723"/>
                <w:tab w:val="right" w:pos="9900"/>
              </w:tabs>
              <w:spacing w:before="60" w:after="60" w:line="240" w:lineRule="atLeast"/>
              <w:rPr>
                <w:bCs/>
                <w:spacing w:val="10"/>
                <w:sz w:val="20"/>
              </w:rPr>
            </w:pPr>
            <w:r w:rsidRPr="00BD4EA0">
              <w:rPr>
                <w:bCs/>
                <w:spacing w:val="10"/>
                <w:sz w:val="20"/>
              </w:rPr>
              <w:t>Sitz:</w:t>
            </w:r>
            <w:r w:rsidRPr="00BD4EA0">
              <w:rPr>
                <w:bCs/>
                <w:spacing w:val="10"/>
                <w:sz w:val="20"/>
              </w:rPr>
              <w:tab/>
            </w:r>
            <w:permStart w:id="1276314028" w:edGrp="everyone"/>
            <w:permEnd w:id="1276314028"/>
          </w:p>
        </w:tc>
      </w:tr>
      <w:tr w:rsidR="00272D82" w:rsidRPr="00BD4EA0" w14:paraId="093BBEC7" w14:textId="77777777" w:rsidTr="00170086">
        <w:trPr>
          <w:cantSplit/>
        </w:trPr>
        <w:tc>
          <w:tcPr>
            <w:tcW w:w="10061" w:type="dxa"/>
            <w:gridSpan w:val="2"/>
          </w:tcPr>
          <w:p w14:paraId="0F4FF376" w14:textId="77777777" w:rsidR="00272D82" w:rsidRPr="00BD4EA0" w:rsidRDefault="00272D82" w:rsidP="00170086">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Pr="00BD4EA0">
              <w:rPr>
                <w:bCs/>
                <w:spacing w:val="10"/>
                <w:sz w:val="20"/>
              </w:rPr>
              <w:tab/>
            </w:r>
            <w:permStart w:id="1887452823" w:edGrp="everyone"/>
            <w:permEnd w:id="1887452823"/>
          </w:p>
        </w:tc>
      </w:tr>
      <w:tr w:rsidR="00272D82" w:rsidRPr="00BD4EA0" w14:paraId="6504C7B2" w14:textId="77777777" w:rsidTr="00170086">
        <w:trPr>
          <w:cantSplit/>
        </w:trPr>
        <w:tc>
          <w:tcPr>
            <w:tcW w:w="10061" w:type="dxa"/>
            <w:gridSpan w:val="2"/>
          </w:tcPr>
          <w:p w14:paraId="541281A7" w14:textId="77777777" w:rsidR="00272D82" w:rsidRPr="00BD4EA0" w:rsidRDefault="00272D82" w:rsidP="00170086">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Pr="00BD4EA0">
              <w:rPr>
                <w:bCs/>
                <w:spacing w:val="10"/>
                <w:sz w:val="20"/>
              </w:rPr>
              <w:tab/>
            </w:r>
            <w:permStart w:id="1789146598" w:edGrp="everyone"/>
            <w:permEnd w:id="1789146598"/>
          </w:p>
        </w:tc>
      </w:tr>
      <w:tr w:rsidR="00272D82" w:rsidRPr="00BD4EA0" w14:paraId="29DC9313" w14:textId="77777777" w:rsidTr="00170086">
        <w:trPr>
          <w:cantSplit/>
        </w:trPr>
        <w:tc>
          <w:tcPr>
            <w:tcW w:w="10061" w:type="dxa"/>
            <w:gridSpan w:val="2"/>
          </w:tcPr>
          <w:p w14:paraId="036DE450"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Gesellschaftskapital:</w:t>
            </w:r>
            <w:r w:rsidRPr="00BD4EA0">
              <w:rPr>
                <w:bCs/>
                <w:spacing w:val="10"/>
                <w:sz w:val="20"/>
              </w:rPr>
              <w:tab/>
            </w:r>
            <w:permStart w:id="1818975667" w:edGrp="everyone"/>
            <w:permEnd w:id="1818975667"/>
          </w:p>
        </w:tc>
      </w:tr>
      <w:tr w:rsidR="00272D82" w:rsidRPr="00BD4EA0" w14:paraId="52D33EF2" w14:textId="77777777" w:rsidTr="00170086">
        <w:trPr>
          <w:cantSplit/>
        </w:trPr>
        <w:tc>
          <w:tcPr>
            <w:tcW w:w="10061" w:type="dxa"/>
            <w:gridSpan w:val="2"/>
          </w:tcPr>
          <w:p w14:paraId="0E031AB8"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Geschäftszweck:</w:t>
            </w:r>
            <w:r w:rsidRPr="00BD4EA0">
              <w:rPr>
                <w:bCs/>
                <w:spacing w:val="10"/>
                <w:sz w:val="20"/>
              </w:rPr>
              <w:tab/>
            </w:r>
            <w:permStart w:id="2120487409" w:edGrp="everyone"/>
            <w:permEnd w:id="2120487409"/>
          </w:p>
          <w:p w14:paraId="2824BE04"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Haupttätigkeit:</w:t>
            </w:r>
            <w:r w:rsidRPr="00BD4EA0">
              <w:rPr>
                <w:bCs/>
                <w:spacing w:val="10"/>
                <w:sz w:val="20"/>
              </w:rPr>
              <w:tab/>
            </w:r>
            <w:permStart w:id="1991448323" w:edGrp="everyone"/>
            <w:permEnd w:id="1991448323"/>
          </w:p>
          <w:p w14:paraId="249A69A2"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Nebentätigkeiten:</w:t>
            </w:r>
            <w:r w:rsidRPr="00BD4EA0">
              <w:rPr>
                <w:bCs/>
                <w:spacing w:val="10"/>
                <w:sz w:val="20"/>
              </w:rPr>
              <w:tab/>
            </w:r>
            <w:permStart w:id="1822232799" w:edGrp="everyone"/>
            <w:permEnd w:id="1822232799"/>
          </w:p>
        </w:tc>
      </w:tr>
      <w:tr w:rsidR="00272D82" w:rsidRPr="00BD4EA0" w14:paraId="0777B7B1" w14:textId="77777777" w:rsidTr="00170086">
        <w:trPr>
          <w:cantSplit/>
        </w:trPr>
        <w:tc>
          <w:tcPr>
            <w:tcW w:w="10061" w:type="dxa"/>
            <w:gridSpan w:val="2"/>
          </w:tcPr>
          <w:p w14:paraId="0D22B49E"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Zertifikate:</w:t>
            </w:r>
            <w:r w:rsidRPr="00BD4EA0">
              <w:rPr>
                <w:bCs/>
                <w:spacing w:val="10"/>
                <w:sz w:val="20"/>
              </w:rPr>
              <w:tab/>
            </w:r>
            <w:permStart w:id="317399058" w:edGrp="everyone"/>
            <w:permEnd w:id="317399058"/>
          </w:p>
        </w:tc>
      </w:tr>
      <w:tr w:rsidR="00272D82" w:rsidRPr="00BD4EA0" w14:paraId="11EEB3FF" w14:textId="77777777" w:rsidTr="00170086">
        <w:trPr>
          <w:cantSplit/>
        </w:trPr>
        <w:tc>
          <w:tcPr>
            <w:tcW w:w="10061" w:type="dxa"/>
            <w:gridSpan w:val="2"/>
          </w:tcPr>
          <w:p w14:paraId="16CEADD0" w14:textId="77777777" w:rsidR="00272D82" w:rsidRPr="00BD4EA0" w:rsidRDefault="00272D82" w:rsidP="00170086">
            <w:pPr>
              <w:tabs>
                <w:tab w:val="left" w:pos="3686"/>
                <w:tab w:val="right" w:pos="9900"/>
              </w:tabs>
              <w:spacing w:before="60" w:after="60" w:line="240" w:lineRule="atLeast"/>
              <w:rPr>
                <w:bCs/>
                <w:spacing w:val="10"/>
                <w:sz w:val="20"/>
              </w:rPr>
            </w:pPr>
            <w:r w:rsidRPr="00BD4EA0">
              <w:rPr>
                <w:bCs/>
                <w:spacing w:val="10"/>
                <w:sz w:val="20"/>
              </w:rPr>
              <w:t>Mitgliedschaft in Berufsverbänden:</w:t>
            </w:r>
            <w:r w:rsidRPr="00BD4EA0">
              <w:rPr>
                <w:bCs/>
                <w:spacing w:val="10"/>
                <w:sz w:val="20"/>
              </w:rPr>
              <w:tab/>
            </w:r>
            <w:permStart w:id="1725133150" w:edGrp="everyone"/>
            <w:permEnd w:id="1725133150"/>
          </w:p>
        </w:tc>
      </w:tr>
    </w:tbl>
    <w:p w14:paraId="0D7BF04B" w14:textId="77777777" w:rsidR="00272D82" w:rsidRPr="00BD4EA0" w:rsidRDefault="00272D82" w:rsidP="00272D82">
      <w:pPr>
        <w:tabs>
          <w:tab w:val="right" w:pos="9900"/>
        </w:tabs>
        <w:spacing w:after="120" w:line="240" w:lineRule="atLeast"/>
        <w:rPr>
          <w:bCs/>
          <w:spacing w:val="10"/>
          <w:sz w:val="20"/>
        </w:rPr>
      </w:pPr>
    </w:p>
    <w:p w14:paraId="66BE18A1"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272D82" w:rsidRPr="00BD4EA0" w14:paraId="609726EF" w14:textId="77777777" w:rsidTr="00170086">
        <w:trPr>
          <w:cantSplit/>
        </w:trPr>
        <w:tc>
          <w:tcPr>
            <w:tcW w:w="9779" w:type="dxa"/>
            <w:gridSpan w:val="4"/>
          </w:tcPr>
          <w:p w14:paraId="25C3B8D9" w14:textId="77777777" w:rsidR="00272D82" w:rsidRPr="00BD4EA0" w:rsidRDefault="00272D82" w:rsidP="00170086">
            <w:pPr>
              <w:tabs>
                <w:tab w:val="right" w:pos="9900"/>
              </w:tabs>
              <w:spacing w:before="60" w:after="60" w:line="240" w:lineRule="atLeast"/>
              <w:rPr>
                <w:bCs/>
                <w:spacing w:val="10"/>
                <w:sz w:val="17"/>
              </w:rPr>
            </w:pPr>
            <w:r w:rsidRPr="00BD4EA0">
              <w:rPr>
                <w:bCs/>
                <w:spacing w:val="10"/>
                <w:sz w:val="20"/>
              </w:rPr>
              <w:t>Zahl der Beschäftigten</w:t>
            </w:r>
            <w:r w:rsidRPr="00BD4EA0">
              <w:rPr>
                <w:bCs/>
                <w:spacing w:val="10"/>
                <w:sz w:val="17"/>
              </w:rPr>
              <w:t xml:space="preserve">  </w:t>
            </w:r>
            <w:r w:rsidRPr="00BD4EA0">
              <w:rPr>
                <w:bCs/>
                <w:spacing w:val="10"/>
                <w:sz w:val="16"/>
              </w:rPr>
              <w:t>(im Bereich, welcher für die Bearbeitung des ausgeschriebenen Auftrages wesentlich ist)</w:t>
            </w:r>
          </w:p>
        </w:tc>
      </w:tr>
      <w:tr w:rsidR="00272D82" w:rsidRPr="00BD4EA0" w14:paraId="46850B5A" w14:textId="77777777" w:rsidTr="00170086">
        <w:tc>
          <w:tcPr>
            <w:tcW w:w="2302" w:type="dxa"/>
          </w:tcPr>
          <w:p w14:paraId="21BD9151"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007C98E3"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4701E261"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2E5679A2"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Auszubildende</w:t>
            </w:r>
          </w:p>
        </w:tc>
      </w:tr>
      <w:tr w:rsidR="00272D82" w:rsidRPr="00BD4EA0" w14:paraId="78F35EAB" w14:textId="77777777" w:rsidTr="00170086">
        <w:tc>
          <w:tcPr>
            <w:tcW w:w="2302" w:type="dxa"/>
          </w:tcPr>
          <w:p w14:paraId="79114AD1" w14:textId="77777777" w:rsidR="00272D82" w:rsidRPr="00BD4EA0" w:rsidRDefault="00272D82" w:rsidP="00170086">
            <w:pPr>
              <w:tabs>
                <w:tab w:val="right" w:pos="9900"/>
              </w:tabs>
              <w:spacing w:before="60" w:after="60" w:line="240" w:lineRule="atLeast"/>
              <w:jc w:val="center"/>
              <w:rPr>
                <w:bCs/>
                <w:spacing w:val="10"/>
                <w:sz w:val="20"/>
              </w:rPr>
            </w:pPr>
            <w:permStart w:id="2010842615" w:edGrp="everyone" w:colFirst="0" w:colLast="0"/>
            <w:permStart w:id="120352501" w:edGrp="everyone" w:colFirst="1" w:colLast="1"/>
            <w:permStart w:id="721178630" w:edGrp="everyone" w:colFirst="2" w:colLast="2"/>
            <w:permStart w:id="1264013408" w:edGrp="everyone" w:colFirst="3" w:colLast="3"/>
          </w:p>
        </w:tc>
        <w:tc>
          <w:tcPr>
            <w:tcW w:w="2506" w:type="dxa"/>
          </w:tcPr>
          <w:p w14:paraId="27702CF0" w14:textId="77777777" w:rsidR="00272D82" w:rsidRPr="00BD4EA0" w:rsidRDefault="00272D82" w:rsidP="00170086">
            <w:pPr>
              <w:tabs>
                <w:tab w:val="right" w:pos="9900"/>
              </w:tabs>
              <w:spacing w:before="60" w:after="60" w:line="240" w:lineRule="atLeast"/>
              <w:jc w:val="center"/>
              <w:rPr>
                <w:bCs/>
                <w:spacing w:val="10"/>
                <w:sz w:val="20"/>
              </w:rPr>
            </w:pPr>
          </w:p>
        </w:tc>
        <w:tc>
          <w:tcPr>
            <w:tcW w:w="2472" w:type="dxa"/>
          </w:tcPr>
          <w:p w14:paraId="1578B427" w14:textId="77777777" w:rsidR="00272D82" w:rsidRPr="00BD4EA0" w:rsidRDefault="00272D82" w:rsidP="00170086">
            <w:pPr>
              <w:tabs>
                <w:tab w:val="right" w:pos="9900"/>
              </w:tabs>
              <w:spacing w:before="60" w:after="60" w:line="240" w:lineRule="atLeast"/>
              <w:jc w:val="center"/>
              <w:rPr>
                <w:bCs/>
                <w:spacing w:val="10"/>
                <w:sz w:val="20"/>
              </w:rPr>
            </w:pPr>
          </w:p>
        </w:tc>
        <w:tc>
          <w:tcPr>
            <w:tcW w:w="2499" w:type="dxa"/>
          </w:tcPr>
          <w:p w14:paraId="52A40226" w14:textId="77777777" w:rsidR="00272D82" w:rsidRPr="00BD4EA0" w:rsidRDefault="00272D82" w:rsidP="00170086">
            <w:pPr>
              <w:tabs>
                <w:tab w:val="right" w:pos="9900"/>
              </w:tabs>
              <w:spacing w:before="60" w:after="60" w:line="240" w:lineRule="atLeast"/>
              <w:jc w:val="center"/>
              <w:rPr>
                <w:bCs/>
                <w:spacing w:val="10"/>
                <w:sz w:val="20"/>
              </w:rPr>
            </w:pPr>
          </w:p>
        </w:tc>
      </w:tr>
      <w:permEnd w:id="2010842615"/>
      <w:permEnd w:id="120352501"/>
      <w:permEnd w:id="721178630"/>
      <w:permEnd w:id="1264013408"/>
    </w:tbl>
    <w:p w14:paraId="2B83B16C" w14:textId="77777777" w:rsidR="00272D82" w:rsidRPr="00BD4EA0" w:rsidRDefault="00272D82" w:rsidP="00272D82">
      <w:pPr>
        <w:tabs>
          <w:tab w:val="right" w:pos="9900"/>
        </w:tabs>
        <w:spacing w:after="120" w:line="240" w:lineRule="atLeast"/>
        <w:rPr>
          <w:bCs/>
          <w:spacing w:val="10"/>
          <w:sz w:val="20"/>
        </w:rPr>
      </w:pPr>
    </w:p>
    <w:p w14:paraId="763A33E7"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64EE8ACC" w14:textId="77777777" w:rsidTr="00170086">
        <w:trPr>
          <w:cantSplit/>
        </w:trPr>
        <w:tc>
          <w:tcPr>
            <w:tcW w:w="9779" w:type="dxa"/>
            <w:gridSpan w:val="2"/>
          </w:tcPr>
          <w:p w14:paraId="31E6238C" w14:textId="77777777" w:rsidR="00272D82" w:rsidRPr="00BD4EA0" w:rsidRDefault="00272D82" w:rsidP="00170086">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1263077411" w:edGrp="everyone"/>
            <w:permEnd w:id="1263077411"/>
          </w:p>
        </w:tc>
      </w:tr>
      <w:tr w:rsidR="00272D82" w:rsidRPr="00BD4EA0" w14:paraId="4BA61ADF" w14:textId="77777777" w:rsidTr="00170086">
        <w:trPr>
          <w:cantSplit/>
        </w:trPr>
        <w:tc>
          <w:tcPr>
            <w:tcW w:w="4776" w:type="dxa"/>
            <w:vAlign w:val="center"/>
          </w:tcPr>
          <w:p w14:paraId="2E4FA541"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Verfügbare Summe pro Schadenfall:</w:t>
            </w:r>
          </w:p>
        </w:tc>
        <w:tc>
          <w:tcPr>
            <w:tcW w:w="5003" w:type="dxa"/>
          </w:tcPr>
          <w:p w14:paraId="40836CBB"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Personenschäden:</w:t>
            </w:r>
            <w:r w:rsidRPr="00BD4EA0">
              <w:rPr>
                <w:bCs/>
                <w:spacing w:val="10"/>
                <w:sz w:val="20"/>
              </w:rPr>
              <w:tab/>
            </w:r>
            <w:permStart w:id="1573478945" w:edGrp="everyone"/>
            <w:permEnd w:id="1573478945"/>
          </w:p>
          <w:p w14:paraId="0CEF0BAB"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880944751" w:edGrp="everyone"/>
            <w:permEnd w:id="880944751"/>
          </w:p>
          <w:p w14:paraId="499F4868"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1202203945" w:edGrp="everyone"/>
            <w:permEnd w:id="1202203945"/>
          </w:p>
          <w:p w14:paraId="7EA99AD7"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Vermögensschäden:</w:t>
            </w:r>
            <w:r w:rsidRPr="00BD4EA0">
              <w:rPr>
                <w:bCs/>
                <w:spacing w:val="10"/>
                <w:sz w:val="20"/>
              </w:rPr>
              <w:tab/>
            </w:r>
            <w:permStart w:id="1820805774" w:edGrp="everyone"/>
            <w:permEnd w:id="1820805774"/>
          </w:p>
        </w:tc>
      </w:tr>
    </w:tbl>
    <w:p w14:paraId="3E61C516" w14:textId="77777777" w:rsidR="00272D82" w:rsidRPr="00BD4EA0" w:rsidRDefault="00272D82" w:rsidP="00272D82">
      <w:pPr>
        <w:tabs>
          <w:tab w:val="right" w:pos="9900"/>
        </w:tabs>
        <w:spacing w:after="120" w:line="240" w:lineRule="atLeast"/>
        <w:rPr>
          <w:bCs/>
          <w:spacing w:val="10"/>
          <w:sz w:val="20"/>
        </w:rPr>
      </w:pPr>
    </w:p>
    <w:p w14:paraId="47D2C24C"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4541A462" w14:textId="77777777" w:rsidTr="00170086">
        <w:trPr>
          <w:cantSplit/>
        </w:trPr>
        <w:tc>
          <w:tcPr>
            <w:tcW w:w="10061" w:type="dxa"/>
          </w:tcPr>
          <w:p w14:paraId="7B74A743"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Zuständiges Steueramt   </w:t>
            </w:r>
            <w:r w:rsidRPr="00BD4EA0">
              <w:rPr>
                <w:bCs/>
                <w:spacing w:val="10"/>
                <w:sz w:val="16"/>
              </w:rPr>
              <w:t>(genaue Adresse)</w:t>
            </w:r>
            <w:r w:rsidRPr="00BD4EA0">
              <w:rPr>
                <w:bCs/>
                <w:spacing w:val="10"/>
                <w:sz w:val="20"/>
              </w:rPr>
              <w:t>:</w:t>
            </w:r>
            <w:r w:rsidRPr="00BD4EA0">
              <w:rPr>
                <w:bCs/>
                <w:spacing w:val="10"/>
                <w:sz w:val="20"/>
              </w:rPr>
              <w:tab/>
            </w:r>
            <w:permStart w:id="817383946" w:edGrp="everyone"/>
            <w:permEnd w:id="817383946"/>
          </w:p>
        </w:tc>
      </w:tr>
      <w:tr w:rsidR="00272D82" w:rsidRPr="00BD4EA0" w14:paraId="3E31BCCA" w14:textId="77777777" w:rsidTr="00170086">
        <w:trPr>
          <w:cantSplit/>
        </w:trPr>
        <w:tc>
          <w:tcPr>
            <w:tcW w:w="10061" w:type="dxa"/>
          </w:tcPr>
          <w:p w14:paraId="024C24F0"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AHV-Ausgleichskasse   </w:t>
            </w:r>
            <w:r w:rsidRPr="00BD4EA0">
              <w:rPr>
                <w:bCs/>
                <w:spacing w:val="10"/>
                <w:sz w:val="16"/>
              </w:rPr>
              <w:t>(genaue Adresse)</w:t>
            </w:r>
            <w:r w:rsidRPr="00BD4EA0">
              <w:rPr>
                <w:bCs/>
                <w:spacing w:val="10"/>
                <w:sz w:val="20"/>
              </w:rPr>
              <w:t>:</w:t>
            </w:r>
            <w:r w:rsidRPr="00BD4EA0">
              <w:rPr>
                <w:bCs/>
                <w:spacing w:val="10"/>
                <w:sz w:val="20"/>
              </w:rPr>
              <w:tab/>
            </w:r>
            <w:permStart w:id="1728396604" w:edGrp="everyone"/>
            <w:permEnd w:id="1728396604"/>
          </w:p>
        </w:tc>
      </w:tr>
      <w:tr w:rsidR="00272D82" w:rsidRPr="00BD4EA0" w14:paraId="329C8217" w14:textId="77777777" w:rsidTr="00170086">
        <w:trPr>
          <w:cantSplit/>
        </w:trPr>
        <w:tc>
          <w:tcPr>
            <w:tcW w:w="10061" w:type="dxa"/>
            <w:vAlign w:val="center"/>
          </w:tcPr>
          <w:p w14:paraId="152474AB"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BVG-Vorsorgeeinrichtung   </w:t>
            </w:r>
            <w:r w:rsidRPr="00BD4EA0">
              <w:rPr>
                <w:bCs/>
                <w:spacing w:val="10"/>
                <w:sz w:val="16"/>
              </w:rPr>
              <w:t>(genaue Adresse):</w:t>
            </w:r>
            <w:r w:rsidRPr="00BD4EA0">
              <w:rPr>
                <w:bCs/>
                <w:spacing w:val="10"/>
                <w:sz w:val="16"/>
              </w:rPr>
              <w:tab/>
            </w:r>
            <w:permStart w:id="1554711897" w:edGrp="everyone"/>
            <w:permEnd w:id="1554711897"/>
          </w:p>
        </w:tc>
      </w:tr>
    </w:tbl>
    <w:p w14:paraId="39376826" w14:textId="77777777" w:rsidR="00272D82" w:rsidRDefault="00272D82" w:rsidP="00272D82">
      <w:pPr>
        <w:rPr>
          <w:spacing w:val="10"/>
          <w:sz w:val="20"/>
        </w:rPr>
      </w:pPr>
    </w:p>
    <w:p w14:paraId="1DA351B3" w14:textId="77777777" w:rsidR="00272D82" w:rsidRPr="00BD4EA0" w:rsidRDefault="00272D82" w:rsidP="00272D82">
      <w:pPr>
        <w:rPr>
          <w:spacing w:val="10"/>
          <w:sz w:val="20"/>
        </w:rPr>
      </w:pPr>
      <w:r>
        <w:rPr>
          <w:spacing w:val="10"/>
          <w:sz w:val="20"/>
        </w:rPr>
        <w:br w:type="page"/>
      </w:r>
    </w:p>
    <w:p w14:paraId="1D81F5FA"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23C0C531" w14:textId="77777777" w:rsidTr="00170086">
        <w:trPr>
          <w:cantSplit/>
        </w:trPr>
        <w:tc>
          <w:tcPr>
            <w:tcW w:w="9779" w:type="dxa"/>
            <w:vAlign w:val="center"/>
          </w:tcPr>
          <w:p w14:paraId="1DC64945" w14:textId="77777777" w:rsidR="00272D82" w:rsidRPr="00BD4EA0" w:rsidRDefault="00272D82" w:rsidP="00170086">
            <w:pPr>
              <w:pStyle w:val="Textkrper3"/>
              <w:rPr>
                <w:spacing w:val="10"/>
              </w:rPr>
            </w:pPr>
            <w:r w:rsidRPr="00BD4EA0">
              <w:rPr>
                <w:spacing w:val="10"/>
              </w:rPr>
              <w:t>Ist das Planungsbüro mit EDV-Anlagen (CAD) und einem Datensicherungssystem ausgerüstet, welche die Sicherstellung des Datenaustausches zwischen Planungsbüro, Fachplaner und Auftraggeberin garanieren und die Datenverfügbarkeit jederzeit sicherstellt?</w:t>
            </w:r>
          </w:p>
          <w:p w14:paraId="5AF5A08D" w14:textId="77777777" w:rsidR="00272D82" w:rsidRPr="00BD4EA0" w:rsidRDefault="00463F87" w:rsidP="00170086">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086446BF">
                <v:rect id="_x0000_s1135" style="position:absolute;margin-left:93.4pt;margin-top:2.9pt;width:12.8pt;height:12pt;z-index:24" filled="f"/>
              </w:pict>
            </w:r>
            <w:r>
              <w:rPr>
                <w:noProof/>
                <w:spacing w:val="10"/>
                <w:lang w:eastAsia="de-CH"/>
              </w:rPr>
              <w:pict w14:anchorId="09FAB57A">
                <v:rect id="_x0000_s1134" style="position:absolute;margin-left:21.05pt;margin-top:2.8pt;width:12.8pt;height:12pt;z-index:23" filled="f"/>
              </w:pict>
            </w:r>
            <w:r w:rsidR="00272D82" w:rsidRPr="00BD4EA0">
              <w:rPr>
                <w:bCs/>
                <w:spacing w:val="10"/>
                <w:sz w:val="20"/>
              </w:rPr>
              <w:t>ja</w:t>
            </w:r>
            <w:r w:rsidR="00272D82" w:rsidRPr="00BD4EA0">
              <w:rPr>
                <w:bCs/>
                <w:spacing w:val="10"/>
                <w:sz w:val="20"/>
              </w:rPr>
              <w:tab/>
            </w:r>
            <w:permStart w:id="1804623123" w:edGrp="everyone"/>
            <w:permEnd w:id="1804623123"/>
            <w:r w:rsidR="00272D82" w:rsidRPr="00BD4EA0">
              <w:rPr>
                <w:bCs/>
                <w:spacing w:val="10"/>
                <w:sz w:val="20"/>
              </w:rPr>
              <w:tab/>
              <w:t>nein</w:t>
            </w:r>
            <w:r w:rsidR="00272D82" w:rsidRPr="00BD4EA0">
              <w:rPr>
                <w:bCs/>
                <w:spacing w:val="10"/>
                <w:sz w:val="20"/>
              </w:rPr>
              <w:tab/>
            </w:r>
            <w:permStart w:id="130564954" w:edGrp="everyone"/>
            <w:permEnd w:id="130564954"/>
          </w:p>
          <w:p w14:paraId="1C1D1BD0" w14:textId="77777777" w:rsidR="00272D82" w:rsidRPr="00BD4EA0" w:rsidRDefault="00272D82" w:rsidP="00170086">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69223554" w:edGrp="everyone"/>
            <w:permEnd w:id="69223554"/>
          </w:p>
        </w:tc>
      </w:tr>
    </w:tbl>
    <w:p w14:paraId="3559BF58" w14:textId="77777777" w:rsidR="00272D82" w:rsidRPr="00BD4EA0" w:rsidRDefault="00272D82" w:rsidP="00272D82">
      <w:pPr>
        <w:tabs>
          <w:tab w:val="right" w:pos="9900"/>
        </w:tabs>
        <w:spacing w:after="120" w:line="240" w:lineRule="atLeast"/>
        <w:rPr>
          <w:spacing w:val="10"/>
          <w:sz w:val="20"/>
        </w:rPr>
      </w:pPr>
    </w:p>
    <w:p w14:paraId="4F0E64F1" w14:textId="77777777" w:rsidR="00272D82" w:rsidRPr="00BD4EA0" w:rsidRDefault="00272D82" w:rsidP="00272D82">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0"/>
        <w:gridCol w:w="1139"/>
      </w:tblGrid>
      <w:tr w:rsidR="00272D82" w:rsidRPr="00BD4EA0" w14:paraId="2EC72E5B" w14:textId="77777777" w:rsidTr="00170086">
        <w:trPr>
          <w:cantSplit/>
        </w:trPr>
        <w:tc>
          <w:tcPr>
            <w:tcW w:w="8640" w:type="dxa"/>
            <w:vAlign w:val="center"/>
          </w:tcPr>
          <w:p w14:paraId="76434073" w14:textId="77777777" w:rsidR="00272D82" w:rsidRPr="00BD4EA0" w:rsidRDefault="00272D82" w:rsidP="00170086">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139" w:type="dxa"/>
          </w:tcPr>
          <w:p w14:paraId="0D0C5FE3" w14:textId="77777777" w:rsidR="00272D82" w:rsidRPr="00BD4EA0" w:rsidRDefault="00272D82" w:rsidP="00170086">
            <w:pPr>
              <w:tabs>
                <w:tab w:val="right" w:pos="9900"/>
              </w:tabs>
              <w:spacing w:before="60" w:after="60" w:line="240" w:lineRule="atLeast"/>
              <w:jc w:val="center"/>
              <w:rPr>
                <w:b/>
                <w:spacing w:val="10"/>
                <w:sz w:val="20"/>
              </w:rPr>
            </w:pPr>
            <w:r w:rsidRPr="00BD4EA0">
              <w:rPr>
                <w:b/>
                <w:spacing w:val="10"/>
                <w:sz w:val="20"/>
              </w:rPr>
              <w:t>Antwort Ja / Nein</w:t>
            </w:r>
          </w:p>
        </w:tc>
      </w:tr>
      <w:tr w:rsidR="00272D82" w:rsidRPr="00BD4EA0" w14:paraId="1CAC083F" w14:textId="77777777" w:rsidTr="00170086">
        <w:trPr>
          <w:cantSplit/>
        </w:trPr>
        <w:tc>
          <w:tcPr>
            <w:tcW w:w="8640" w:type="dxa"/>
            <w:vAlign w:val="center"/>
          </w:tcPr>
          <w:p w14:paraId="2A4A16F3" w14:textId="77777777" w:rsidR="00272D82" w:rsidRPr="00BD4EA0" w:rsidRDefault="00272D82" w:rsidP="00170086">
            <w:pPr>
              <w:tabs>
                <w:tab w:val="right" w:pos="9900"/>
              </w:tabs>
              <w:spacing w:before="60" w:after="60" w:line="240" w:lineRule="atLeast"/>
              <w:rPr>
                <w:bCs/>
                <w:spacing w:val="10"/>
                <w:sz w:val="20"/>
              </w:rPr>
            </w:pPr>
            <w:permStart w:id="1221817523" w:edGrp="everyone" w:colFirst="1" w:colLast="1"/>
            <w:r w:rsidRPr="00BD4EA0">
              <w:rPr>
                <w:bCs/>
                <w:spacing w:val="10"/>
                <w:sz w:val="20"/>
              </w:rPr>
              <w:t>Halten Sie die geltenden Arbeitschutzbestimmungen ein?</w:t>
            </w:r>
          </w:p>
        </w:tc>
        <w:tc>
          <w:tcPr>
            <w:tcW w:w="1139" w:type="dxa"/>
            <w:vAlign w:val="center"/>
          </w:tcPr>
          <w:p w14:paraId="775F4376"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02C27FD6" w14:textId="77777777" w:rsidTr="00170086">
        <w:trPr>
          <w:cantSplit/>
        </w:trPr>
        <w:tc>
          <w:tcPr>
            <w:tcW w:w="8640" w:type="dxa"/>
            <w:vAlign w:val="center"/>
          </w:tcPr>
          <w:p w14:paraId="0EC50E77" w14:textId="77777777" w:rsidR="00272D82" w:rsidRPr="00BD4EA0" w:rsidRDefault="00272D82" w:rsidP="00170086">
            <w:pPr>
              <w:tabs>
                <w:tab w:val="right" w:pos="9900"/>
              </w:tabs>
              <w:spacing w:before="60" w:after="60" w:line="240" w:lineRule="atLeast"/>
              <w:rPr>
                <w:bCs/>
                <w:spacing w:val="10"/>
                <w:sz w:val="20"/>
              </w:rPr>
            </w:pPr>
            <w:permStart w:id="768284951" w:edGrp="everyone" w:colFirst="1" w:colLast="1"/>
            <w:permEnd w:id="1221817523"/>
            <w:r w:rsidRPr="00BD4EA0">
              <w:rPr>
                <w:bCs/>
                <w:spacing w:val="10"/>
                <w:sz w:val="20"/>
              </w:rPr>
              <w:t>Halten Sie den Normalarbeitsvertrag ein?</w:t>
            </w:r>
          </w:p>
        </w:tc>
        <w:tc>
          <w:tcPr>
            <w:tcW w:w="1139" w:type="dxa"/>
            <w:vAlign w:val="center"/>
          </w:tcPr>
          <w:p w14:paraId="38C899D6"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2E421B7D" w14:textId="77777777" w:rsidTr="00170086">
        <w:trPr>
          <w:cantSplit/>
        </w:trPr>
        <w:tc>
          <w:tcPr>
            <w:tcW w:w="8640" w:type="dxa"/>
            <w:vAlign w:val="center"/>
          </w:tcPr>
          <w:p w14:paraId="7AAEE717" w14:textId="77777777" w:rsidR="00272D82" w:rsidRPr="00BD4EA0" w:rsidRDefault="00272D82" w:rsidP="00170086">
            <w:pPr>
              <w:tabs>
                <w:tab w:val="right" w:pos="9900"/>
              </w:tabs>
              <w:spacing w:before="60" w:after="60" w:line="240" w:lineRule="atLeast"/>
              <w:rPr>
                <w:bCs/>
                <w:spacing w:val="10"/>
                <w:sz w:val="20"/>
              </w:rPr>
            </w:pPr>
            <w:permStart w:id="1583053604" w:edGrp="everyone" w:colFirst="1" w:colLast="1"/>
            <w:permEnd w:id="768284951"/>
            <w:r w:rsidRPr="00BD4EA0">
              <w:rPr>
                <w:bCs/>
                <w:spacing w:val="10"/>
                <w:sz w:val="20"/>
              </w:rPr>
              <w:t>Halten Sie die am Ort branchenüblichen Vorschriften ein?</w:t>
            </w:r>
          </w:p>
        </w:tc>
        <w:tc>
          <w:tcPr>
            <w:tcW w:w="1139" w:type="dxa"/>
            <w:vAlign w:val="center"/>
          </w:tcPr>
          <w:p w14:paraId="22E45FF6"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28685381" w14:textId="77777777" w:rsidTr="00170086">
        <w:trPr>
          <w:cantSplit/>
        </w:trPr>
        <w:tc>
          <w:tcPr>
            <w:tcW w:w="8640" w:type="dxa"/>
            <w:vAlign w:val="center"/>
          </w:tcPr>
          <w:p w14:paraId="392549F3" w14:textId="77777777" w:rsidR="00272D82" w:rsidRPr="00BD4EA0" w:rsidRDefault="00272D82" w:rsidP="00170086">
            <w:pPr>
              <w:tabs>
                <w:tab w:val="right" w:pos="9900"/>
              </w:tabs>
              <w:spacing w:before="60" w:after="60" w:line="240" w:lineRule="atLeast"/>
              <w:rPr>
                <w:bCs/>
                <w:spacing w:val="10"/>
                <w:sz w:val="20"/>
              </w:rPr>
            </w:pPr>
            <w:permStart w:id="107872685" w:edGrp="everyone" w:colFirst="1" w:colLast="1"/>
            <w:permEnd w:id="1583053604"/>
            <w:r w:rsidRPr="00BD4EA0">
              <w:rPr>
                <w:bCs/>
                <w:spacing w:val="10"/>
                <w:sz w:val="20"/>
              </w:rPr>
              <w:t>Halten Sie den Grundsatz der Gleichbehandlung von Frau und Mann ein?</w:t>
            </w:r>
          </w:p>
        </w:tc>
        <w:tc>
          <w:tcPr>
            <w:tcW w:w="1139" w:type="dxa"/>
            <w:vAlign w:val="center"/>
          </w:tcPr>
          <w:p w14:paraId="6692CA50"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59E30818" w14:textId="77777777" w:rsidTr="00170086">
        <w:trPr>
          <w:cantSplit/>
        </w:trPr>
        <w:tc>
          <w:tcPr>
            <w:tcW w:w="8640" w:type="dxa"/>
            <w:vAlign w:val="center"/>
          </w:tcPr>
          <w:p w14:paraId="455839AE" w14:textId="77777777" w:rsidR="00272D82" w:rsidRPr="00BD4EA0" w:rsidRDefault="00272D82" w:rsidP="00170086">
            <w:pPr>
              <w:tabs>
                <w:tab w:val="right" w:pos="9900"/>
              </w:tabs>
              <w:spacing w:before="60" w:after="60" w:line="240" w:lineRule="atLeast"/>
              <w:jc w:val="both"/>
              <w:rPr>
                <w:bCs/>
                <w:spacing w:val="10"/>
                <w:sz w:val="20"/>
              </w:rPr>
            </w:pPr>
            <w:permStart w:id="1813409054" w:edGrp="everyone" w:colFirst="1" w:colLast="1"/>
            <w:permEnd w:id="107872685"/>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139" w:type="dxa"/>
            <w:vAlign w:val="center"/>
          </w:tcPr>
          <w:p w14:paraId="64A99C6E"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E05BDB7" w14:textId="77777777" w:rsidTr="00170086">
        <w:trPr>
          <w:cantSplit/>
        </w:trPr>
        <w:tc>
          <w:tcPr>
            <w:tcW w:w="8640" w:type="dxa"/>
            <w:vAlign w:val="center"/>
          </w:tcPr>
          <w:p w14:paraId="75BA5C47" w14:textId="77777777" w:rsidR="00272D82" w:rsidRPr="00BD4EA0" w:rsidRDefault="00272D82" w:rsidP="00170086">
            <w:pPr>
              <w:tabs>
                <w:tab w:val="right" w:pos="9900"/>
              </w:tabs>
              <w:spacing w:before="60" w:after="60" w:line="240" w:lineRule="atLeast"/>
              <w:rPr>
                <w:bCs/>
                <w:spacing w:val="10"/>
                <w:sz w:val="20"/>
              </w:rPr>
            </w:pPr>
            <w:permStart w:id="956320967" w:edGrp="everyone" w:colFirst="1" w:colLast="1"/>
            <w:permEnd w:id="1813409054"/>
            <w:r w:rsidRPr="00BD4EA0">
              <w:rPr>
                <w:bCs/>
                <w:spacing w:val="10"/>
                <w:sz w:val="20"/>
              </w:rPr>
              <w:t>Haben Sie die fälligen Staats-, Gemeinde- und direkten Bundessteuern (inkl. Nachsteuern etc.) vollumfänglich bezahlt?</w:t>
            </w:r>
          </w:p>
        </w:tc>
        <w:tc>
          <w:tcPr>
            <w:tcW w:w="1139" w:type="dxa"/>
            <w:vAlign w:val="center"/>
          </w:tcPr>
          <w:p w14:paraId="09730EA6"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6112272" w14:textId="77777777" w:rsidTr="00170086">
        <w:trPr>
          <w:cantSplit/>
        </w:trPr>
        <w:tc>
          <w:tcPr>
            <w:tcW w:w="8640" w:type="dxa"/>
            <w:vAlign w:val="center"/>
          </w:tcPr>
          <w:p w14:paraId="5D4BCCED" w14:textId="77777777" w:rsidR="00272D82" w:rsidRPr="00BD4EA0" w:rsidRDefault="00272D82" w:rsidP="00170086">
            <w:pPr>
              <w:tabs>
                <w:tab w:val="right" w:pos="9900"/>
              </w:tabs>
              <w:spacing w:before="60" w:after="60" w:line="240" w:lineRule="atLeast"/>
              <w:rPr>
                <w:bCs/>
                <w:spacing w:val="10"/>
                <w:sz w:val="20"/>
              </w:rPr>
            </w:pPr>
            <w:permStart w:id="655782890" w:edGrp="everyone" w:colFirst="1" w:colLast="1"/>
            <w:permEnd w:id="956320967"/>
            <w:r w:rsidRPr="00BD4EA0">
              <w:rPr>
                <w:bCs/>
                <w:spacing w:val="10"/>
                <w:sz w:val="20"/>
              </w:rPr>
              <w:t>Haben Sie die fällige Mehrwertsteuer vollumfänglich bezahlt?</w:t>
            </w:r>
          </w:p>
        </w:tc>
        <w:tc>
          <w:tcPr>
            <w:tcW w:w="1139" w:type="dxa"/>
            <w:vAlign w:val="center"/>
          </w:tcPr>
          <w:p w14:paraId="400189D2"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2CCAC5DD" w14:textId="77777777" w:rsidTr="00170086">
        <w:trPr>
          <w:cantSplit/>
        </w:trPr>
        <w:tc>
          <w:tcPr>
            <w:tcW w:w="8640" w:type="dxa"/>
            <w:vAlign w:val="center"/>
          </w:tcPr>
          <w:p w14:paraId="2A632B22" w14:textId="77777777" w:rsidR="00272D82" w:rsidRPr="00BD4EA0" w:rsidRDefault="00272D82" w:rsidP="00170086">
            <w:pPr>
              <w:tabs>
                <w:tab w:val="right" w:pos="9900"/>
              </w:tabs>
              <w:spacing w:before="60" w:after="60" w:line="240" w:lineRule="atLeast"/>
              <w:rPr>
                <w:bCs/>
                <w:spacing w:val="10"/>
                <w:sz w:val="20"/>
              </w:rPr>
            </w:pPr>
            <w:permStart w:id="80296373" w:edGrp="everyone" w:colFirst="1" w:colLast="1"/>
            <w:permEnd w:id="655782890"/>
            <w:r w:rsidRPr="00BD4EA0">
              <w:rPr>
                <w:bCs/>
                <w:spacing w:val="10"/>
                <w:sz w:val="20"/>
              </w:rPr>
              <w:t>Haben Sie die fälligen Sozialversicherungsbeiträge (AHV, IV, EO, FAK, ALV, BVG und UVG) einschliesslich der vom Lohn abgezogenen Arbeitnehmeranteile vollumfänglich bezahlt?</w:t>
            </w:r>
          </w:p>
        </w:tc>
        <w:tc>
          <w:tcPr>
            <w:tcW w:w="1139" w:type="dxa"/>
            <w:vAlign w:val="center"/>
          </w:tcPr>
          <w:p w14:paraId="397A8846"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FAB71DE" w14:textId="77777777" w:rsidTr="00170086">
        <w:trPr>
          <w:cantSplit/>
        </w:trPr>
        <w:tc>
          <w:tcPr>
            <w:tcW w:w="8640" w:type="dxa"/>
            <w:vAlign w:val="center"/>
          </w:tcPr>
          <w:p w14:paraId="7A15805B" w14:textId="77777777" w:rsidR="00272D82" w:rsidRPr="00BD4EA0" w:rsidRDefault="00272D82" w:rsidP="00170086">
            <w:pPr>
              <w:tabs>
                <w:tab w:val="right" w:pos="9900"/>
              </w:tabs>
              <w:spacing w:before="60" w:after="60" w:line="240" w:lineRule="atLeast"/>
              <w:rPr>
                <w:bCs/>
                <w:spacing w:val="10"/>
                <w:sz w:val="20"/>
              </w:rPr>
            </w:pPr>
            <w:permStart w:id="1758611322" w:edGrp="everyone" w:colFirst="1" w:colLast="1"/>
            <w:permEnd w:id="80296373"/>
            <w:r w:rsidRPr="00BD4EA0">
              <w:rPr>
                <w:bCs/>
                <w:spacing w:val="10"/>
                <w:sz w:val="20"/>
              </w:rPr>
              <w:t>Haben Sie die fälligen Beiträge, die sich aus allgemeinverbindlich erklärten Gesamtarbeitsverträgen ergeben, einschliesslich der vom Lohn abgezogenen Arbeitnehmeranteile, vollumfänglich bezahlt?</w:t>
            </w:r>
          </w:p>
        </w:tc>
        <w:tc>
          <w:tcPr>
            <w:tcW w:w="1139" w:type="dxa"/>
            <w:vAlign w:val="center"/>
          </w:tcPr>
          <w:p w14:paraId="25EA116E"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44F23C7" w14:textId="77777777" w:rsidTr="00170086">
        <w:trPr>
          <w:cantSplit/>
        </w:trPr>
        <w:tc>
          <w:tcPr>
            <w:tcW w:w="8640" w:type="dxa"/>
            <w:vAlign w:val="center"/>
          </w:tcPr>
          <w:p w14:paraId="0F3C2160" w14:textId="77777777" w:rsidR="00272D82" w:rsidRPr="00BD4EA0" w:rsidRDefault="00272D82" w:rsidP="00170086">
            <w:pPr>
              <w:tabs>
                <w:tab w:val="right" w:pos="9900"/>
              </w:tabs>
              <w:spacing w:before="60" w:after="60" w:line="240" w:lineRule="atLeast"/>
              <w:rPr>
                <w:bCs/>
                <w:spacing w:val="10"/>
                <w:sz w:val="20"/>
              </w:rPr>
            </w:pPr>
            <w:permStart w:id="1368004884" w:edGrp="everyone" w:colFirst="1" w:colLast="1"/>
            <w:permEnd w:id="1758611322"/>
            <w:r w:rsidRPr="00BD4EA0">
              <w:rPr>
                <w:bCs/>
                <w:spacing w:val="10"/>
                <w:sz w:val="20"/>
              </w:rPr>
              <w:t>Befinden Sie sich in einem Schuldbetreibungs- oder Konkursverfahren?</w:t>
            </w:r>
          </w:p>
        </w:tc>
        <w:tc>
          <w:tcPr>
            <w:tcW w:w="1139" w:type="dxa"/>
            <w:vAlign w:val="center"/>
          </w:tcPr>
          <w:p w14:paraId="10D91D8B"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460B9B3A" w14:textId="77777777" w:rsidTr="00170086">
        <w:trPr>
          <w:cantSplit/>
        </w:trPr>
        <w:tc>
          <w:tcPr>
            <w:tcW w:w="8640" w:type="dxa"/>
            <w:vAlign w:val="center"/>
          </w:tcPr>
          <w:p w14:paraId="1B1C71AC" w14:textId="77777777" w:rsidR="00272D82" w:rsidRPr="00BD4EA0" w:rsidRDefault="00272D82" w:rsidP="00170086">
            <w:pPr>
              <w:tabs>
                <w:tab w:val="right" w:pos="9900"/>
              </w:tabs>
              <w:spacing w:before="60" w:after="60" w:line="240" w:lineRule="atLeast"/>
              <w:rPr>
                <w:bCs/>
                <w:spacing w:val="10"/>
                <w:sz w:val="20"/>
              </w:rPr>
            </w:pPr>
            <w:permStart w:id="42752839" w:edGrp="everyone" w:colFirst="1" w:colLast="1"/>
            <w:permEnd w:id="1368004884"/>
            <w:r w:rsidRPr="00BD4EA0">
              <w:rPr>
                <w:bCs/>
                <w:spacing w:val="10"/>
                <w:sz w:val="20"/>
              </w:rPr>
              <w:t>Wurden bei Ihnen in den vergangenen zwölf Monaten Pfändungen vollzogen?</w:t>
            </w:r>
          </w:p>
        </w:tc>
        <w:tc>
          <w:tcPr>
            <w:tcW w:w="1139" w:type="dxa"/>
            <w:vAlign w:val="center"/>
          </w:tcPr>
          <w:p w14:paraId="2D418803"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36AC3EB3" w14:textId="77777777" w:rsidTr="00170086">
        <w:trPr>
          <w:cantSplit/>
        </w:trPr>
        <w:tc>
          <w:tcPr>
            <w:tcW w:w="8640" w:type="dxa"/>
            <w:vAlign w:val="center"/>
          </w:tcPr>
          <w:p w14:paraId="464EEC7E" w14:textId="77777777" w:rsidR="00272D82" w:rsidRPr="00BD4EA0" w:rsidRDefault="00272D82" w:rsidP="00170086">
            <w:pPr>
              <w:tabs>
                <w:tab w:val="right" w:pos="9900"/>
              </w:tabs>
              <w:spacing w:before="60" w:after="60" w:line="240" w:lineRule="atLeast"/>
              <w:rPr>
                <w:bCs/>
                <w:spacing w:val="10"/>
                <w:sz w:val="20"/>
              </w:rPr>
            </w:pPr>
            <w:permStart w:id="518346548" w:edGrp="everyone" w:colFirst="1" w:colLast="1"/>
            <w:permEnd w:id="42752839"/>
            <w:r w:rsidRPr="00BD4EA0">
              <w:rPr>
                <w:bCs/>
                <w:spacing w:val="10"/>
                <w:sz w:val="20"/>
              </w:rPr>
              <w:t>Wenn Ja: Auf welchen Betrag beliefen sich die entsprechenden Forderungen?</w:t>
            </w:r>
          </w:p>
        </w:tc>
        <w:tc>
          <w:tcPr>
            <w:tcW w:w="1139" w:type="dxa"/>
            <w:vAlign w:val="center"/>
          </w:tcPr>
          <w:p w14:paraId="5CD3713E"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44D19E82" w14:textId="77777777" w:rsidTr="00170086">
        <w:trPr>
          <w:cantSplit/>
        </w:trPr>
        <w:tc>
          <w:tcPr>
            <w:tcW w:w="8640" w:type="dxa"/>
            <w:vAlign w:val="center"/>
          </w:tcPr>
          <w:p w14:paraId="08EE3771" w14:textId="77777777" w:rsidR="00272D82" w:rsidRPr="00BD4EA0" w:rsidRDefault="00272D82" w:rsidP="00170086">
            <w:pPr>
              <w:tabs>
                <w:tab w:val="right" w:pos="9900"/>
              </w:tabs>
              <w:spacing w:before="60" w:after="60" w:line="240" w:lineRule="atLeast"/>
              <w:rPr>
                <w:bCs/>
                <w:spacing w:val="10"/>
                <w:sz w:val="20"/>
              </w:rPr>
            </w:pPr>
            <w:permStart w:id="589654160" w:edGrp="everyone" w:colFirst="1" w:colLast="1"/>
            <w:permEnd w:id="518346548"/>
            <w:r w:rsidRPr="00BD4EA0">
              <w:rPr>
                <w:bCs/>
                <w:spacing w:val="10"/>
                <w:sz w:val="20"/>
              </w:rPr>
              <w:t>Haben Sie Absprachen oder andere wettbewerbsbeeinträchtigende Massnahmen getroffen?</w:t>
            </w:r>
          </w:p>
        </w:tc>
        <w:tc>
          <w:tcPr>
            <w:tcW w:w="1139" w:type="dxa"/>
            <w:vAlign w:val="center"/>
          </w:tcPr>
          <w:p w14:paraId="35D1986F" w14:textId="77777777" w:rsidR="00272D82" w:rsidRPr="00BD4EA0" w:rsidRDefault="00272D82" w:rsidP="00170086">
            <w:pPr>
              <w:tabs>
                <w:tab w:val="right" w:pos="9900"/>
              </w:tabs>
              <w:spacing w:before="60" w:after="60" w:line="240" w:lineRule="atLeast"/>
              <w:jc w:val="center"/>
              <w:rPr>
                <w:bCs/>
                <w:spacing w:val="10"/>
                <w:sz w:val="20"/>
              </w:rPr>
            </w:pPr>
          </w:p>
        </w:tc>
      </w:tr>
      <w:permEnd w:id="589654160"/>
      <w:tr w:rsidR="00272D82" w:rsidRPr="00BD4EA0" w14:paraId="644ECE81" w14:textId="77777777" w:rsidTr="00170086">
        <w:trPr>
          <w:cantSplit/>
        </w:trPr>
        <w:tc>
          <w:tcPr>
            <w:tcW w:w="9779" w:type="dxa"/>
            <w:gridSpan w:val="2"/>
            <w:vAlign w:val="center"/>
          </w:tcPr>
          <w:p w14:paraId="38BAC64E"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Bemerkungen zur Selbs</w:t>
            </w:r>
            <w:r>
              <w:rPr>
                <w:bCs/>
                <w:spacing w:val="10"/>
                <w:sz w:val="20"/>
              </w:rPr>
              <w:t>t</w:t>
            </w:r>
            <w:r w:rsidRPr="00BD4EA0">
              <w:rPr>
                <w:bCs/>
                <w:spacing w:val="10"/>
                <w:sz w:val="20"/>
              </w:rPr>
              <w:t>deklaration</w:t>
            </w:r>
          </w:p>
          <w:p w14:paraId="70567972"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462070788" w:edGrp="everyone"/>
            <w:permEnd w:id="1462070788"/>
          </w:p>
          <w:p w14:paraId="407E05D2" w14:textId="77777777" w:rsidR="00272D82"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896039875" w:edGrp="everyone"/>
          </w:p>
          <w:p w14:paraId="3DB2296C"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303715489" w:edGrp="everyone"/>
            <w:permEnd w:id="1303715489"/>
          </w:p>
          <w:p w14:paraId="76EBEFCB"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838162115" w:edGrp="everyone"/>
            <w:permEnd w:id="838162115"/>
          </w:p>
          <w:p w14:paraId="545B3D99"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983268084" w:edGrp="everyone"/>
            <w:permEnd w:id="1983268084"/>
          </w:p>
          <w:permEnd w:id="896039875"/>
          <w:p w14:paraId="4B57045A" w14:textId="77777777" w:rsidR="00272D82" w:rsidRPr="00BD4EA0" w:rsidRDefault="00272D82" w:rsidP="00170086">
            <w:pPr>
              <w:tabs>
                <w:tab w:val="left" w:pos="315"/>
                <w:tab w:val="right" w:pos="9900"/>
              </w:tabs>
              <w:spacing w:before="60" w:after="60" w:line="240" w:lineRule="atLeast"/>
              <w:rPr>
                <w:bCs/>
                <w:spacing w:val="10"/>
                <w:sz w:val="20"/>
              </w:rPr>
            </w:pPr>
            <w:r w:rsidRPr="00BD4EA0">
              <w:rPr>
                <w:bCs/>
                <w:spacing w:val="10"/>
                <w:sz w:val="20"/>
              </w:rPr>
              <w:tab/>
            </w:r>
            <w:permStart w:id="903563760" w:edGrp="everyone"/>
            <w:permEnd w:id="903563760"/>
          </w:p>
        </w:tc>
      </w:tr>
    </w:tbl>
    <w:p w14:paraId="3E551496" w14:textId="77777777" w:rsidR="00272D82" w:rsidRDefault="00272D82" w:rsidP="00272D82">
      <w:pPr>
        <w:tabs>
          <w:tab w:val="right" w:pos="9900"/>
        </w:tabs>
        <w:spacing w:line="240" w:lineRule="atLeast"/>
        <w:rPr>
          <w:spacing w:val="10"/>
          <w:sz w:val="20"/>
        </w:rPr>
      </w:pPr>
    </w:p>
    <w:p w14:paraId="6103A3A5" w14:textId="77777777" w:rsidR="00272D82" w:rsidRPr="00BD4EA0" w:rsidRDefault="00272D82" w:rsidP="00272D82">
      <w:pPr>
        <w:tabs>
          <w:tab w:val="right" w:pos="9900"/>
        </w:tabs>
        <w:spacing w:line="240" w:lineRule="atLeast"/>
        <w:rPr>
          <w:spacing w:val="10"/>
          <w:sz w:val="20"/>
        </w:rPr>
      </w:pPr>
      <w:r>
        <w:rPr>
          <w:spacing w:val="10"/>
          <w:sz w:val="20"/>
        </w:rPr>
        <w:br w:type="page"/>
      </w:r>
    </w:p>
    <w:p w14:paraId="63A9D305"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0653EBE2" w14:textId="77777777" w:rsidTr="00170086">
        <w:trPr>
          <w:cantSplit/>
        </w:trPr>
        <w:tc>
          <w:tcPr>
            <w:tcW w:w="9779" w:type="dxa"/>
            <w:gridSpan w:val="2"/>
            <w:vAlign w:val="center"/>
          </w:tcPr>
          <w:p w14:paraId="05115E1B"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367230270" w:edGrp="everyone"/>
            <w:permEnd w:id="1367230270"/>
          </w:p>
        </w:tc>
      </w:tr>
      <w:tr w:rsidR="00272D82" w:rsidRPr="00BD4EA0" w14:paraId="24A5DE92" w14:textId="77777777" w:rsidTr="00170086">
        <w:trPr>
          <w:cantSplit/>
        </w:trPr>
        <w:tc>
          <w:tcPr>
            <w:tcW w:w="9779" w:type="dxa"/>
            <w:gridSpan w:val="2"/>
            <w:vAlign w:val="center"/>
          </w:tcPr>
          <w:p w14:paraId="5C8CE7CF"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283597399" w:edGrp="everyone"/>
            <w:permEnd w:id="1283597399"/>
          </w:p>
        </w:tc>
      </w:tr>
      <w:tr w:rsidR="00272D82" w:rsidRPr="00BD4EA0" w14:paraId="78FCE6C4" w14:textId="77777777" w:rsidTr="00170086">
        <w:trPr>
          <w:cantSplit/>
        </w:trPr>
        <w:tc>
          <w:tcPr>
            <w:tcW w:w="9779" w:type="dxa"/>
            <w:gridSpan w:val="2"/>
            <w:vAlign w:val="center"/>
          </w:tcPr>
          <w:p w14:paraId="0A584FDF"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1590651216" w:edGrp="everyone"/>
            <w:permEnd w:id="1590651216"/>
          </w:p>
        </w:tc>
      </w:tr>
      <w:tr w:rsidR="00272D82" w:rsidRPr="00BD4EA0" w14:paraId="657CB45E" w14:textId="77777777" w:rsidTr="00170086">
        <w:trPr>
          <w:cantSplit/>
        </w:trPr>
        <w:tc>
          <w:tcPr>
            <w:tcW w:w="4776" w:type="dxa"/>
            <w:vAlign w:val="center"/>
          </w:tcPr>
          <w:p w14:paraId="192DD55B"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626701020" w:edGrp="everyone"/>
            <w:permEnd w:id="1626701020"/>
          </w:p>
        </w:tc>
        <w:tc>
          <w:tcPr>
            <w:tcW w:w="5003" w:type="dxa"/>
          </w:tcPr>
          <w:p w14:paraId="0E5ECA1F"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87118549" w:edGrp="everyone"/>
            <w:permEnd w:id="87118549"/>
          </w:p>
        </w:tc>
      </w:tr>
      <w:tr w:rsidR="00272D82" w:rsidRPr="00BD4EA0" w14:paraId="70F0E80E" w14:textId="77777777" w:rsidTr="00170086">
        <w:trPr>
          <w:cantSplit/>
        </w:trPr>
        <w:tc>
          <w:tcPr>
            <w:tcW w:w="4776" w:type="dxa"/>
            <w:vAlign w:val="center"/>
          </w:tcPr>
          <w:p w14:paraId="7C206152"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418222913" w:edGrp="everyone"/>
            <w:permEnd w:id="1418222913"/>
          </w:p>
        </w:tc>
        <w:tc>
          <w:tcPr>
            <w:tcW w:w="5003" w:type="dxa"/>
          </w:tcPr>
          <w:p w14:paraId="01428B91"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184902551" w:edGrp="everyone"/>
            <w:permEnd w:id="1184902551"/>
          </w:p>
        </w:tc>
      </w:tr>
      <w:tr w:rsidR="00272D82" w:rsidRPr="00BD4EA0" w14:paraId="32D09FB3" w14:textId="77777777" w:rsidTr="00170086">
        <w:trPr>
          <w:cantSplit/>
        </w:trPr>
        <w:tc>
          <w:tcPr>
            <w:tcW w:w="9779" w:type="dxa"/>
            <w:gridSpan w:val="2"/>
            <w:vAlign w:val="center"/>
          </w:tcPr>
          <w:p w14:paraId="65034BA2"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4A797678"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243490461" w:edGrp="everyone"/>
            <w:permEnd w:id="1243490461"/>
          </w:p>
          <w:p w14:paraId="30C2B3A9"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371281421" w:edGrp="everyone"/>
            <w:permEnd w:id="1371281421"/>
            <w:r w:rsidRPr="00BD4EA0">
              <w:rPr>
                <w:bCs/>
                <w:spacing w:val="10"/>
                <w:sz w:val="20"/>
              </w:rPr>
              <w:tab/>
            </w:r>
            <w:permStart w:id="1426157167" w:edGrp="everyone"/>
            <w:permEnd w:id="1426157167"/>
          </w:p>
          <w:p w14:paraId="38731A9C"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2062573016" w:edGrp="everyone"/>
            <w:permEnd w:id="2062573016"/>
          </w:p>
        </w:tc>
      </w:tr>
    </w:tbl>
    <w:p w14:paraId="088B6561" w14:textId="77777777" w:rsidR="00272D82" w:rsidRPr="00BD4EA0" w:rsidRDefault="00272D82" w:rsidP="00272D82">
      <w:pPr>
        <w:tabs>
          <w:tab w:val="right" w:pos="9900"/>
        </w:tabs>
        <w:spacing w:after="120" w:line="240" w:lineRule="atLeast"/>
        <w:rPr>
          <w:spacing w:val="10"/>
          <w:sz w:val="20"/>
        </w:rPr>
      </w:pPr>
    </w:p>
    <w:p w14:paraId="66BCFB6D" w14:textId="77777777" w:rsidR="00272D82" w:rsidRPr="00BD4EA0" w:rsidRDefault="00272D82" w:rsidP="00272D82">
      <w:pPr>
        <w:tabs>
          <w:tab w:val="right" w:pos="9900"/>
        </w:tabs>
        <w:spacing w:after="120" w:line="240" w:lineRule="atLeast"/>
        <w:rPr>
          <w:spacing w:val="10"/>
          <w:sz w:val="20"/>
        </w:rPr>
      </w:pPr>
    </w:p>
    <w:p w14:paraId="7B065F7B"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4EF72D48" w14:textId="77777777" w:rsidTr="00170086">
        <w:trPr>
          <w:cantSplit/>
        </w:trPr>
        <w:tc>
          <w:tcPr>
            <w:tcW w:w="9779" w:type="dxa"/>
            <w:gridSpan w:val="2"/>
            <w:vAlign w:val="center"/>
          </w:tcPr>
          <w:p w14:paraId="3E89FE8D"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357059431" w:edGrp="everyone"/>
            <w:permEnd w:id="1357059431"/>
          </w:p>
        </w:tc>
      </w:tr>
      <w:tr w:rsidR="00272D82" w:rsidRPr="00BD4EA0" w14:paraId="03523F4E" w14:textId="77777777" w:rsidTr="00170086">
        <w:trPr>
          <w:cantSplit/>
        </w:trPr>
        <w:tc>
          <w:tcPr>
            <w:tcW w:w="9779" w:type="dxa"/>
            <w:gridSpan w:val="2"/>
            <w:vAlign w:val="center"/>
          </w:tcPr>
          <w:p w14:paraId="7B90F6A0"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346836557" w:edGrp="everyone"/>
            <w:permEnd w:id="346836557"/>
          </w:p>
        </w:tc>
      </w:tr>
      <w:tr w:rsidR="00272D82" w:rsidRPr="00BD4EA0" w14:paraId="6782A337" w14:textId="77777777" w:rsidTr="00170086">
        <w:trPr>
          <w:cantSplit/>
        </w:trPr>
        <w:tc>
          <w:tcPr>
            <w:tcW w:w="9779" w:type="dxa"/>
            <w:gridSpan w:val="2"/>
            <w:vAlign w:val="center"/>
          </w:tcPr>
          <w:p w14:paraId="05534B76"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1374236593" w:edGrp="everyone"/>
            <w:permEnd w:id="1374236593"/>
          </w:p>
        </w:tc>
      </w:tr>
      <w:tr w:rsidR="00272D82" w:rsidRPr="00BD4EA0" w14:paraId="086A12A3" w14:textId="77777777" w:rsidTr="00170086">
        <w:trPr>
          <w:cantSplit/>
        </w:trPr>
        <w:tc>
          <w:tcPr>
            <w:tcW w:w="4776" w:type="dxa"/>
            <w:vAlign w:val="center"/>
          </w:tcPr>
          <w:p w14:paraId="19BC7267"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494539303" w:edGrp="everyone"/>
            <w:permEnd w:id="494539303"/>
          </w:p>
        </w:tc>
        <w:tc>
          <w:tcPr>
            <w:tcW w:w="5003" w:type="dxa"/>
          </w:tcPr>
          <w:p w14:paraId="6D7DA684"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44900926" w:edGrp="everyone"/>
            <w:permEnd w:id="144900926"/>
          </w:p>
        </w:tc>
      </w:tr>
      <w:tr w:rsidR="00272D82" w:rsidRPr="00BD4EA0" w14:paraId="698430D9" w14:textId="77777777" w:rsidTr="00170086">
        <w:trPr>
          <w:cantSplit/>
        </w:trPr>
        <w:tc>
          <w:tcPr>
            <w:tcW w:w="4776" w:type="dxa"/>
            <w:vAlign w:val="center"/>
          </w:tcPr>
          <w:p w14:paraId="6859B447"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437458518" w:edGrp="everyone"/>
            <w:permEnd w:id="437458518"/>
          </w:p>
        </w:tc>
        <w:tc>
          <w:tcPr>
            <w:tcW w:w="5003" w:type="dxa"/>
          </w:tcPr>
          <w:p w14:paraId="5466096B"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033966464" w:edGrp="everyone"/>
            <w:permEnd w:id="1033966464"/>
          </w:p>
        </w:tc>
      </w:tr>
      <w:tr w:rsidR="00272D82" w:rsidRPr="00BD4EA0" w14:paraId="4E5402E6" w14:textId="77777777" w:rsidTr="00170086">
        <w:trPr>
          <w:cantSplit/>
        </w:trPr>
        <w:tc>
          <w:tcPr>
            <w:tcW w:w="9779" w:type="dxa"/>
            <w:gridSpan w:val="2"/>
            <w:vAlign w:val="center"/>
          </w:tcPr>
          <w:p w14:paraId="0F52F304"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7C418F6E"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2041974524" w:edGrp="everyone"/>
            <w:permEnd w:id="2041974524"/>
          </w:p>
          <w:p w14:paraId="7A286AE4"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2103837305" w:edGrp="everyone"/>
            <w:permEnd w:id="2103837305"/>
          </w:p>
          <w:p w14:paraId="7B999773"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1375106761" w:edGrp="everyone"/>
            <w:permEnd w:id="1375106761"/>
          </w:p>
        </w:tc>
      </w:tr>
    </w:tbl>
    <w:p w14:paraId="08000F98" w14:textId="77777777" w:rsidR="00272D82" w:rsidRPr="00BD4EA0" w:rsidRDefault="00272D82" w:rsidP="00272D82">
      <w:pPr>
        <w:tabs>
          <w:tab w:val="right" w:pos="9900"/>
        </w:tabs>
        <w:spacing w:after="120" w:line="240" w:lineRule="atLeast"/>
        <w:rPr>
          <w:spacing w:val="10"/>
          <w:sz w:val="20"/>
        </w:rPr>
      </w:pPr>
    </w:p>
    <w:p w14:paraId="0562EC20" w14:textId="77777777" w:rsidR="00272D82" w:rsidRPr="00BD4EA0" w:rsidRDefault="00272D82" w:rsidP="00272D82">
      <w:pPr>
        <w:tabs>
          <w:tab w:val="right" w:pos="9900"/>
        </w:tabs>
        <w:spacing w:after="120" w:line="240" w:lineRule="atLeast"/>
        <w:rPr>
          <w:spacing w:val="10"/>
          <w:sz w:val="20"/>
        </w:rPr>
      </w:pPr>
    </w:p>
    <w:p w14:paraId="3F093A0D"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37425BD2" w14:textId="77777777" w:rsidTr="00170086">
        <w:trPr>
          <w:cantSplit/>
        </w:trPr>
        <w:tc>
          <w:tcPr>
            <w:tcW w:w="9779" w:type="dxa"/>
            <w:gridSpan w:val="2"/>
            <w:vAlign w:val="center"/>
          </w:tcPr>
          <w:p w14:paraId="6004E7ED"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969016871" w:edGrp="everyone"/>
            <w:permEnd w:id="969016871"/>
          </w:p>
        </w:tc>
      </w:tr>
      <w:tr w:rsidR="00272D82" w:rsidRPr="00BD4EA0" w14:paraId="51193DC2" w14:textId="77777777" w:rsidTr="00170086">
        <w:trPr>
          <w:cantSplit/>
        </w:trPr>
        <w:tc>
          <w:tcPr>
            <w:tcW w:w="9779" w:type="dxa"/>
            <w:gridSpan w:val="2"/>
            <w:vAlign w:val="center"/>
          </w:tcPr>
          <w:p w14:paraId="07C95046"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824982462" w:edGrp="everyone"/>
            <w:permEnd w:id="1824982462"/>
          </w:p>
        </w:tc>
      </w:tr>
      <w:tr w:rsidR="00272D82" w:rsidRPr="00BD4EA0" w14:paraId="051E6BA0" w14:textId="77777777" w:rsidTr="00170086">
        <w:trPr>
          <w:cantSplit/>
        </w:trPr>
        <w:tc>
          <w:tcPr>
            <w:tcW w:w="9779" w:type="dxa"/>
            <w:gridSpan w:val="2"/>
            <w:vAlign w:val="center"/>
          </w:tcPr>
          <w:p w14:paraId="50631B62"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252338112" w:edGrp="everyone"/>
            <w:permEnd w:id="252338112"/>
          </w:p>
        </w:tc>
      </w:tr>
      <w:tr w:rsidR="00272D82" w:rsidRPr="00BD4EA0" w14:paraId="225071CB" w14:textId="77777777" w:rsidTr="00170086">
        <w:trPr>
          <w:cantSplit/>
        </w:trPr>
        <w:tc>
          <w:tcPr>
            <w:tcW w:w="4776" w:type="dxa"/>
            <w:vAlign w:val="center"/>
          </w:tcPr>
          <w:p w14:paraId="7B13979D"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718875301" w:edGrp="everyone"/>
            <w:permEnd w:id="718875301"/>
          </w:p>
        </w:tc>
        <w:tc>
          <w:tcPr>
            <w:tcW w:w="5003" w:type="dxa"/>
          </w:tcPr>
          <w:p w14:paraId="39AC4E9B"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254886078" w:edGrp="everyone"/>
            <w:permEnd w:id="1254886078"/>
          </w:p>
        </w:tc>
      </w:tr>
      <w:tr w:rsidR="00272D82" w:rsidRPr="00BD4EA0" w14:paraId="6A66F306" w14:textId="77777777" w:rsidTr="00170086">
        <w:trPr>
          <w:cantSplit/>
        </w:trPr>
        <w:tc>
          <w:tcPr>
            <w:tcW w:w="4776" w:type="dxa"/>
            <w:vAlign w:val="center"/>
          </w:tcPr>
          <w:p w14:paraId="032A384A"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149191334" w:edGrp="everyone"/>
            <w:permEnd w:id="1149191334"/>
          </w:p>
        </w:tc>
        <w:tc>
          <w:tcPr>
            <w:tcW w:w="5003" w:type="dxa"/>
          </w:tcPr>
          <w:p w14:paraId="05BE2390"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942505186" w:edGrp="everyone"/>
            <w:permEnd w:id="942505186"/>
          </w:p>
        </w:tc>
      </w:tr>
      <w:tr w:rsidR="00272D82" w:rsidRPr="00BD4EA0" w14:paraId="3338B2FD" w14:textId="77777777" w:rsidTr="00170086">
        <w:trPr>
          <w:cantSplit/>
        </w:trPr>
        <w:tc>
          <w:tcPr>
            <w:tcW w:w="9779" w:type="dxa"/>
            <w:gridSpan w:val="2"/>
            <w:vAlign w:val="center"/>
          </w:tcPr>
          <w:p w14:paraId="0A86285B"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 xml:space="preserve">Projektbeschrieb:  </w:t>
            </w:r>
            <w:permStart w:id="855263214" w:edGrp="everyone"/>
          </w:p>
          <w:permEnd w:id="855263214"/>
          <w:p w14:paraId="57C6E6ED"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718761121" w:edGrp="everyone"/>
            <w:permEnd w:id="718761121"/>
          </w:p>
          <w:p w14:paraId="0495F0F6"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482818272" w:edGrp="everyone"/>
            <w:permEnd w:id="482818272"/>
          </w:p>
          <w:p w14:paraId="0749BF33"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379600977" w:edGrp="everyone"/>
            <w:permEnd w:id="379600977"/>
          </w:p>
        </w:tc>
      </w:tr>
    </w:tbl>
    <w:p w14:paraId="213754E0" w14:textId="77777777" w:rsidR="00272D82" w:rsidRDefault="00272D82" w:rsidP="00272D82">
      <w:pPr>
        <w:tabs>
          <w:tab w:val="right" w:pos="9900"/>
        </w:tabs>
        <w:spacing w:line="240" w:lineRule="atLeast"/>
        <w:rPr>
          <w:spacing w:val="10"/>
          <w:sz w:val="20"/>
        </w:rPr>
      </w:pPr>
    </w:p>
    <w:p w14:paraId="35EB50F5" w14:textId="77777777" w:rsidR="00F77FE3" w:rsidRPr="00BD4EA0" w:rsidRDefault="00272D82" w:rsidP="00F77FE3">
      <w:pPr>
        <w:tabs>
          <w:tab w:val="right" w:pos="9900"/>
        </w:tabs>
        <w:spacing w:line="240" w:lineRule="atLeast"/>
        <w:rPr>
          <w:b/>
          <w:bCs/>
          <w:spacing w:val="10"/>
          <w:sz w:val="20"/>
          <w:u w:val="single"/>
        </w:rPr>
      </w:pPr>
      <w:r>
        <w:rPr>
          <w:spacing w:val="10"/>
          <w:sz w:val="20"/>
        </w:rPr>
        <w:br w:type="page"/>
      </w:r>
    </w:p>
    <w:p w14:paraId="1F8D9B60" w14:textId="77777777" w:rsidR="00F77FE3" w:rsidRPr="00BD4EA0" w:rsidRDefault="00F77FE3" w:rsidP="00F77FE3">
      <w:pPr>
        <w:tabs>
          <w:tab w:val="right" w:pos="9639"/>
        </w:tabs>
        <w:spacing w:line="240" w:lineRule="atLeast"/>
        <w:rPr>
          <w:b/>
          <w:bCs/>
          <w:spacing w:val="10"/>
          <w:u w:val="single"/>
        </w:rPr>
      </w:pPr>
      <w:r w:rsidRPr="007526E8">
        <w:rPr>
          <w:bCs/>
          <w:caps/>
          <w:spacing w:val="10"/>
          <w:u w:val="single"/>
        </w:rPr>
        <w:t>Frag</w:t>
      </w:r>
      <w:r>
        <w:rPr>
          <w:bCs/>
          <w:caps/>
          <w:spacing w:val="10"/>
          <w:u w:val="single"/>
        </w:rPr>
        <w:t>ebogen für Anbieter</w:t>
      </w:r>
    </w:p>
    <w:p w14:paraId="168E7996" w14:textId="77777777" w:rsidR="00F77FE3" w:rsidRPr="00BD4EA0" w:rsidRDefault="00F77FE3" w:rsidP="00F77FE3">
      <w:pPr>
        <w:tabs>
          <w:tab w:val="right" w:pos="9639"/>
        </w:tabs>
        <w:spacing w:line="240" w:lineRule="atLeast"/>
        <w:rPr>
          <w:b/>
          <w:bCs/>
          <w:spacing w:val="10"/>
        </w:rPr>
      </w:pPr>
    </w:p>
    <w:p w14:paraId="72DB1C72" w14:textId="44A39782" w:rsidR="00F77FE3" w:rsidRPr="007526E8" w:rsidRDefault="00F77FE3" w:rsidP="00F77FE3">
      <w:pPr>
        <w:tabs>
          <w:tab w:val="right" w:pos="9639"/>
        </w:tabs>
        <w:spacing w:line="240" w:lineRule="atLeast"/>
        <w:rPr>
          <w:caps/>
          <w:spacing w:val="10"/>
          <w:sz w:val="22"/>
          <w:szCs w:val="22"/>
        </w:rPr>
      </w:pPr>
      <w:proofErr w:type="gramStart"/>
      <w:r>
        <w:rPr>
          <w:bCs/>
          <w:caps/>
          <w:spacing w:val="10"/>
          <w:sz w:val="22"/>
          <w:szCs w:val="22"/>
        </w:rPr>
        <w:t xml:space="preserve">Fachplanerleistungen  </w:t>
      </w:r>
      <w:r w:rsidR="00897440">
        <w:rPr>
          <w:bCs/>
          <w:caps/>
          <w:spacing w:val="10"/>
          <w:sz w:val="22"/>
          <w:szCs w:val="22"/>
        </w:rPr>
        <w:t>Landschaftsarchitekt</w:t>
      </w:r>
      <w:proofErr w:type="gramEnd"/>
    </w:p>
    <w:p w14:paraId="5ADF4104" w14:textId="77777777" w:rsidR="00F77FE3" w:rsidRPr="00BD4EA0" w:rsidRDefault="00F77FE3" w:rsidP="00F77FE3">
      <w:pPr>
        <w:pBdr>
          <w:bottom w:val="single" w:sz="6" w:space="1" w:color="auto"/>
        </w:pBdr>
        <w:tabs>
          <w:tab w:val="left" w:pos="709"/>
        </w:tabs>
        <w:rPr>
          <w:spacing w:val="10"/>
          <w:sz w:val="12"/>
        </w:rPr>
      </w:pPr>
    </w:p>
    <w:p w14:paraId="41CE1D2E" w14:textId="77777777" w:rsidR="00F77FE3" w:rsidRPr="00BD4EA0" w:rsidRDefault="00F77FE3" w:rsidP="00F77FE3">
      <w:pPr>
        <w:tabs>
          <w:tab w:val="right" w:pos="9356"/>
        </w:tabs>
        <w:spacing w:line="240" w:lineRule="atLeast"/>
        <w:ind w:left="567" w:hanging="567"/>
        <w:rPr>
          <w:spacing w:val="10"/>
          <w:sz w:val="12"/>
        </w:rPr>
      </w:pPr>
    </w:p>
    <w:p w14:paraId="1B4248AD" w14:textId="77777777" w:rsidR="00F77FE3" w:rsidRPr="00BD4EA0" w:rsidRDefault="00F77FE3" w:rsidP="00F77FE3">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58EADBF4" w14:textId="77777777" w:rsidR="00F77FE3" w:rsidRPr="00BD4EA0" w:rsidRDefault="00F77FE3" w:rsidP="00F77FE3">
      <w:pPr>
        <w:pBdr>
          <w:bottom w:val="single" w:sz="6" w:space="1" w:color="auto"/>
        </w:pBdr>
        <w:tabs>
          <w:tab w:val="left" w:pos="709"/>
        </w:tabs>
        <w:rPr>
          <w:spacing w:val="10"/>
          <w:sz w:val="12"/>
        </w:rPr>
      </w:pPr>
    </w:p>
    <w:p w14:paraId="450507F1" w14:textId="77777777" w:rsidR="00F77FE3" w:rsidRPr="00BD4EA0" w:rsidRDefault="00F77FE3" w:rsidP="00F77FE3">
      <w:pPr>
        <w:tabs>
          <w:tab w:val="right" w:pos="9356"/>
        </w:tabs>
        <w:spacing w:line="240" w:lineRule="atLeast"/>
        <w:ind w:left="567" w:hanging="567"/>
        <w:rPr>
          <w:spacing w:val="10"/>
          <w:sz w:val="12"/>
        </w:rPr>
      </w:pPr>
    </w:p>
    <w:p w14:paraId="6D0E7C65" w14:textId="77777777" w:rsidR="00F77FE3" w:rsidRPr="00BD4EA0" w:rsidRDefault="00F77FE3" w:rsidP="00F77FE3">
      <w:pPr>
        <w:tabs>
          <w:tab w:val="right" w:pos="9639"/>
        </w:tabs>
        <w:spacing w:line="240" w:lineRule="atLeast"/>
        <w:rPr>
          <w:spacing w:val="10"/>
          <w:sz w:val="20"/>
        </w:rPr>
      </w:pPr>
    </w:p>
    <w:p w14:paraId="5FC71258"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F77FE3" w:rsidRPr="00BD4EA0" w14:paraId="286C84C0" w14:textId="77777777" w:rsidTr="00B238D9">
        <w:tc>
          <w:tcPr>
            <w:tcW w:w="3047" w:type="dxa"/>
          </w:tcPr>
          <w:p w14:paraId="7317AA49" w14:textId="77777777" w:rsidR="00F77FE3" w:rsidRPr="00BD4EA0" w:rsidRDefault="00F77FE3" w:rsidP="00B238D9">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6DEC9712" w14:textId="77777777" w:rsidR="00F77FE3" w:rsidRPr="00BD4EA0" w:rsidRDefault="00F77FE3" w:rsidP="00B238D9">
            <w:pPr>
              <w:tabs>
                <w:tab w:val="left" w:pos="214"/>
                <w:tab w:val="right" w:pos="9900"/>
              </w:tabs>
              <w:spacing w:before="60" w:after="60" w:line="240" w:lineRule="atLeast"/>
              <w:rPr>
                <w:bCs/>
                <w:spacing w:val="10"/>
                <w:sz w:val="20"/>
              </w:rPr>
            </w:pPr>
            <w:r w:rsidRPr="00BD4EA0">
              <w:rPr>
                <w:bCs/>
                <w:spacing w:val="10"/>
                <w:sz w:val="20"/>
              </w:rPr>
              <w:tab/>
            </w:r>
            <w:permStart w:id="19925172" w:edGrp="everyone"/>
            <w:permEnd w:id="19925172"/>
          </w:p>
        </w:tc>
      </w:tr>
      <w:tr w:rsidR="00F77FE3" w:rsidRPr="00BD4EA0" w14:paraId="0D2341E0" w14:textId="77777777" w:rsidTr="00B238D9">
        <w:tc>
          <w:tcPr>
            <w:tcW w:w="3047" w:type="dxa"/>
          </w:tcPr>
          <w:p w14:paraId="662D934A" w14:textId="77777777" w:rsidR="00F77FE3" w:rsidRPr="00BD4EA0" w:rsidRDefault="00F77FE3" w:rsidP="00B238D9">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7D785A0B" w14:textId="77777777" w:rsidR="00F77FE3" w:rsidRPr="00BD4EA0" w:rsidRDefault="00F77FE3" w:rsidP="00B238D9">
            <w:pPr>
              <w:tabs>
                <w:tab w:val="left" w:pos="214"/>
                <w:tab w:val="right" w:pos="9900"/>
              </w:tabs>
              <w:spacing w:before="60" w:after="60" w:line="240" w:lineRule="atLeast"/>
              <w:rPr>
                <w:bCs/>
                <w:spacing w:val="10"/>
                <w:sz w:val="20"/>
              </w:rPr>
            </w:pPr>
            <w:r w:rsidRPr="00BD4EA0">
              <w:rPr>
                <w:bCs/>
                <w:spacing w:val="10"/>
                <w:sz w:val="20"/>
              </w:rPr>
              <w:tab/>
            </w:r>
            <w:permStart w:id="960508815" w:edGrp="everyone"/>
            <w:permEnd w:id="960508815"/>
          </w:p>
        </w:tc>
      </w:tr>
      <w:tr w:rsidR="00F77FE3" w:rsidRPr="00BD4EA0" w14:paraId="623FDA10" w14:textId="77777777" w:rsidTr="00B238D9">
        <w:tc>
          <w:tcPr>
            <w:tcW w:w="3047" w:type="dxa"/>
          </w:tcPr>
          <w:p w14:paraId="1CA2D4D1" w14:textId="77777777" w:rsidR="00F77FE3" w:rsidRPr="00BD4EA0" w:rsidRDefault="00F77FE3" w:rsidP="00B238D9">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2DCB105F" w14:textId="77777777" w:rsidR="00F77FE3" w:rsidRPr="00BD4EA0" w:rsidRDefault="00F77FE3" w:rsidP="00B238D9">
            <w:pPr>
              <w:tabs>
                <w:tab w:val="left" w:pos="214"/>
                <w:tab w:val="right" w:pos="9900"/>
              </w:tabs>
              <w:spacing w:before="60" w:after="60" w:line="240" w:lineRule="atLeast"/>
              <w:rPr>
                <w:bCs/>
                <w:spacing w:val="10"/>
                <w:sz w:val="20"/>
              </w:rPr>
            </w:pPr>
            <w:r w:rsidRPr="00BD4EA0">
              <w:rPr>
                <w:bCs/>
                <w:spacing w:val="10"/>
                <w:sz w:val="20"/>
              </w:rPr>
              <w:tab/>
            </w:r>
            <w:permStart w:id="1588593839" w:edGrp="everyone"/>
            <w:permEnd w:id="1588593839"/>
          </w:p>
        </w:tc>
      </w:tr>
      <w:tr w:rsidR="00F77FE3" w:rsidRPr="00BD4EA0" w14:paraId="24ADAA1B" w14:textId="77777777" w:rsidTr="00B238D9">
        <w:tc>
          <w:tcPr>
            <w:tcW w:w="3047" w:type="dxa"/>
          </w:tcPr>
          <w:p w14:paraId="469D7194" w14:textId="77777777" w:rsidR="00F77FE3" w:rsidRPr="00BD4EA0" w:rsidRDefault="00F77FE3" w:rsidP="00B238D9">
            <w:pPr>
              <w:tabs>
                <w:tab w:val="right" w:pos="9900"/>
              </w:tabs>
              <w:spacing w:before="60" w:after="60" w:line="240" w:lineRule="atLeast"/>
              <w:rPr>
                <w:bCs/>
                <w:spacing w:val="10"/>
                <w:sz w:val="20"/>
              </w:rPr>
            </w:pPr>
            <w:r>
              <w:rPr>
                <w:bCs/>
                <w:spacing w:val="10"/>
                <w:sz w:val="20"/>
              </w:rPr>
              <w:t>UID</w:t>
            </w:r>
            <w:r w:rsidRPr="00BD4EA0">
              <w:rPr>
                <w:bCs/>
                <w:spacing w:val="10"/>
                <w:sz w:val="20"/>
              </w:rPr>
              <w:t xml:space="preserve"> Nr.</w:t>
            </w:r>
          </w:p>
        </w:tc>
        <w:tc>
          <w:tcPr>
            <w:tcW w:w="6732" w:type="dxa"/>
          </w:tcPr>
          <w:p w14:paraId="211B0579" w14:textId="77777777" w:rsidR="00F77FE3" w:rsidRPr="00BD4EA0" w:rsidRDefault="00F77FE3" w:rsidP="00B238D9">
            <w:pPr>
              <w:tabs>
                <w:tab w:val="left" w:pos="214"/>
                <w:tab w:val="right" w:pos="9900"/>
              </w:tabs>
              <w:spacing w:before="60" w:after="60" w:line="240" w:lineRule="atLeast"/>
              <w:rPr>
                <w:bCs/>
                <w:spacing w:val="10"/>
                <w:sz w:val="20"/>
              </w:rPr>
            </w:pPr>
            <w:r w:rsidRPr="00BD4EA0">
              <w:rPr>
                <w:bCs/>
                <w:spacing w:val="10"/>
                <w:sz w:val="20"/>
              </w:rPr>
              <w:tab/>
            </w:r>
            <w:permStart w:id="1529959825" w:edGrp="everyone"/>
            <w:permEnd w:id="1529959825"/>
          </w:p>
        </w:tc>
      </w:tr>
    </w:tbl>
    <w:p w14:paraId="35639BA9" w14:textId="77777777" w:rsidR="00F77FE3" w:rsidRPr="00BD4EA0" w:rsidRDefault="00F77FE3" w:rsidP="00F77FE3">
      <w:pPr>
        <w:tabs>
          <w:tab w:val="right" w:pos="9900"/>
        </w:tabs>
        <w:spacing w:after="120" w:line="240" w:lineRule="atLeast"/>
        <w:rPr>
          <w:bCs/>
          <w:spacing w:val="10"/>
          <w:sz w:val="20"/>
        </w:rPr>
      </w:pPr>
    </w:p>
    <w:p w14:paraId="495771AB"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F77FE3" w:rsidRPr="00BD4EA0" w14:paraId="025D5C30" w14:textId="77777777" w:rsidTr="00B238D9">
        <w:tc>
          <w:tcPr>
            <w:tcW w:w="4930" w:type="dxa"/>
          </w:tcPr>
          <w:p w14:paraId="3AB08DB4" w14:textId="77777777" w:rsidR="00F77FE3" w:rsidRPr="00BD4EA0" w:rsidRDefault="00F77FE3" w:rsidP="00B238D9">
            <w:pPr>
              <w:tabs>
                <w:tab w:val="left" w:pos="1418"/>
                <w:tab w:val="right" w:pos="9900"/>
              </w:tabs>
              <w:spacing w:before="60" w:after="60" w:line="240" w:lineRule="atLeast"/>
              <w:rPr>
                <w:bCs/>
                <w:spacing w:val="10"/>
                <w:sz w:val="20"/>
              </w:rPr>
            </w:pPr>
            <w:r w:rsidRPr="00BD4EA0">
              <w:rPr>
                <w:bCs/>
                <w:spacing w:val="10"/>
                <w:sz w:val="20"/>
              </w:rPr>
              <w:t>Rechtsform:</w:t>
            </w:r>
            <w:r w:rsidRPr="00BD4EA0">
              <w:rPr>
                <w:bCs/>
                <w:spacing w:val="10"/>
                <w:sz w:val="20"/>
              </w:rPr>
              <w:tab/>
            </w:r>
            <w:permStart w:id="1615738031" w:edGrp="everyone"/>
            <w:permEnd w:id="1615738031"/>
          </w:p>
        </w:tc>
        <w:tc>
          <w:tcPr>
            <w:tcW w:w="5131" w:type="dxa"/>
          </w:tcPr>
          <w:p w14:paraId="22391167" w14:textId="77777777" w:rsidR="00F77FE3" w:rsidRPr="00BD4EA0" w:rsidRDefault="00F77FE3" w:rsidP="00B238D9">
            <w:pPr>
              <w:tabs>
                <w:tab w:val="left" w:pos="723"/>
                <w:tab w:val="right" w:pos="9900"/>
              </w:tabs>
              <w:spacing w:before="60" w:after="60" w:line="240" w:lineRule="atLeast"/>
              <w:rPr>
                <w:bCs/>
                <w:spacing w:val="10"/>
                <w:sz w:val="20"/>
              </w:rPr>
            </w:pPr>
            <w:r w:rsidRPr="00BD4EA0">
              <w:rPr>
                <w:bCs/>
                <w:spacing w:val="10"/>
                <w:sz w:val="20"/>
              </w:rPr>
              <w:t>Sitz:</w:t>
            </w:r>
            <w:r w:rsidRPr="00BD4EA0">
              <w:rPr>
                <w:bCs/>
                <w:spacing w:val="10"/>
                <w:sz w:val="20"/>
              </w:rPr>
              <w:tab/>
            </w:r>
            <w:permStart w:id="560947974" w:edGrp="everyone"/>
            <w:permEnd w:id="560947974"/>
          </w:p>
        </w:tc>
      </w:tr>
      <w:tr w:rsidR="00F77FE3" w:rsidRPr="00BD4EA0" w14:paraId="4F0B2EBF" w14:textId="77777777" w:rsidTr="00B238D9">
        <w:trPr>
          <w:cantSplit/>
        </w:trPr>
        <w:tc>
          <w:tcPr>
            <w:tcW w:w="10061" w:type="dxa"/>
            <w:gridSpan w:val="2"/>
          </w:tcPr>
          <w:p w14:paraId="52A640A7" w14:textId="77777777" w:rsidR="00F77FE3" w:rsidRPr="00BD4EA0" w:rsidRDefault="00F77FE3" w:rsidP="00B238D9">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Pr="00BD4EA0">
              <w:rPr>
                <w:bCs/>
                <w:spacing w:val="10"/>
                <w:sz w:val="20"/>
              </w:rPr>
              <w:tab/>
            </w:r>
            <w:permStart w:id="1332176584" w:edGrp="everyone"/>
            <w:permEnd w:id="1332176584"/>
          </w:p>
        </w:tc>
      </w:tr>
      <w:tr w:rsidR="00F77FE3" w:rsidRPr="00BD4EA0" w14:paraId="43441C78" w14:textId="77777777" w:rsidTr="00B238D9">
        <w:trPr>
          <w:cantSplit/>
        </w:trPr>
        <w:tc>
          <w:tcPr>
            <w:tcW w:w="10061" w:type="dxa"/>
            <w:gridSpan w:val="2"/>
          </w:tcPr>
          <w:p w14:paraId="7B0D2B54" w14:textId="77777777" w:rsidR="00F77FE3" w:rsidRPr="00BD4EA0" w:rsidRDefault="00F77FE3" w:rsidP="00B238D9">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Pr="00BD4EA0">
              <w:rPr>
                <w:bCs/>
                <w:spacing w:val="10"/>
                <w:sz w:val="20"/>
              </w:rPr>
              <w:tab/>
            </w:r>
            <w:permStart w:id="1221026203" w:edGrp="everyone"/>
            <w:permEnd w:id="1221026203"/>
          </w:p>
        </w:tc>
      </w:tr>
      <w:tr w:rsidR="00F77FE3" w:rsidRPr="00BD4EA0" w14:paraId="03A7ECEF" w14:textId="77777777" w:rsidTr="00B238D9">
        <w:trPr>
          <w:cantSplit/>
        </w:trPr>
        <w:tc>
          <w:tcPr>
            <w:tcW w:w="10061" w:type="dxa"/>
            <w:gridSpan w:val="2"/>
          </w:tcPr>
          <w:p w14:paraId="2704F140" w14:textId="77777777" w:rsidR="00F77FE3" w:rsidRPr="00BD4EA0" w:rsidRDefault="00F77FE3" w:rsidP="00B238D9">
            <w:pPr>
              <w:tabs>
                <w:tab w:val="left" w:pos="2410"/>
                <w:tab w:val="right" w:pos="9900"/>
              </w:tabs>
              <w:spacing w:before="60" w:after="60" w:line="240" w:lineRule="atLeast"/>
              <w:rPr>
                <w:bCs/>
                <w:spacing w:val="10"/>
                <w:sz w:val="20"/>
              </w:rPr>
            </w:pPr>
            <w:r w:rsidRPr="00BD4EA0">
              <w:rPr>
                <w:bCs/>
                <w:spacing w:val="10"/>
                <w:sz w:val="20"/>
              </w:rPr>
              <w:t>Gesellschaftskapital:</w:t>
            </w:r>
            <w:r w:rsidRPr="00BD4EA0">
              <w:rPr>
                <w:bCs/>
                <w:spacing w:val="10"/>
                <w:sz w:val="20"/>
              </w:rPr>
              <w:tab/>
            </w:r>
            <w:permStart w:id="709051543" w:edGrp="everyone"/>
            <w:permEnd w:id="709051543"/>
          </w:p>
        </w:tc>
      </w:tr>
      <w:tr w:rsidR="00F77FE3" w:rsidRPr="00BD4EA0" w14:paraId="3C3558FA" w14:textId="77777777" w:rsidTr="00B238D9">
        <w:trPr>
          <w:cantSplit/>
        </w:trPr>
        <w:tc>
          <w:tcPr>
            <w:tcW w:w="10061" w:type="dxa"/>
            <w:gridSpan w:val="2"/>
          </w:tcPr>
          <w:p w14:paraId="5C3947A4" w14:textId="77777777" w:rsidR="00F77FE3" w:rsidRPr="00BD4EA0" w:rsidRDefault="00F77FE3" w:rsidP="00B238D9">
            <w:pPr>
              <w:tabs>
                <w:tab w:val="left" w:pos="2410"/>
                <w:tab w:val="right" w:pos="9900"/>
              </w:tabs>
              <w:spacing w:before="60" w:after="60" w:line="240" w:lineRule="atLeast"/>
              <w:rPr>
                <w:bCs/>
                <w:spacing w:val="10"/>
                <w:sz w:val="20"/>
              </w:rPr>
            </w:pPr>
            <w:r w:rsidRPr="00BD4EA0">
              <w:rPr>
                <w:bCs/>
                <w:spacing w:val="10"/>
                <w:sz w:val="20"/>
              </w:rPr>
              <w:t>Geschäftszweck:</w:t>
            </w:r>
            <w:r w:rsidRPr="00BD4EA0">
              <w:rPr>
                <w:bCs/>
                <w:spacing w:val="10"/>
                <w:sz w:val="20"/>
              </w:rPr>
              <w:tab/>
            </w:r>
            <w:permStart w:id="32575638" w:edGrp="everyone"/>
            <w:permEnd w:id="32575638"/>
          </w:p>
          <w:p w14:paraId="1C7E4EF9" w14:textId="77777777" w:rsidR="00F77FE3" w:rsidRPr="00BD4EA0" w:rsidRDefault="00F77FE3" w:rsidP="00B238D9">
            <w:pPr>
              <w:tabs>
                <w:tab w:val="left" w:pos="2410"/>
                <w:tab w:val="right" w:pos="9900"/>
              </w:tabs>
              <w:spacing w:before="60" w:after="60" w:line="240" w:lineRule="atLeast"/>
              <w:rPr>
                <w:bCs/>
                <w:spacing w:val="10"/>
                <w:sz w:val="20"/>
              </w:rPr>
            </w:pPr>
            <w:r w:rsidRPr="00BD4EA0">
              <w:rPr>
                <w:bCs/>
                <w:spacing w:val="10"/>
                <w:sz w:val="20"/>
              </w:rPr>
              <w:t>Haupttätigkeit:</w:t>
            </w:r>
            <w:r w:rsidRPr="00BD4EA0">
              <w:rPr>
                <w:bCs/>
                <w:spacing w:val="10"/>
                <w:sz w:val="20"/>
              </w:rPr>
              <w:tab/>
            </w:r>
            <w:permStart w:id="778645998" w:edGrp="everyone"/>
            <w:permEnd w:id="778645998"/>
          </w:p>
          <w:p w14:paraId="34A86B9E" w14:textId="77777777" w:rsidR="00F77FE3" w:rsidRPr="00BD4EA0" w:rsidRDefault="00F77FE3" w:rsidP="00B238D9">
            <w:pPr>
              <w:tabs>
                <w:tab w:val="left" w:pos="2410"/>
                <w:tab w:val="right" w:pos="9900"/>
              </w:tabs>
              <w:spacing w:before="60" w:after="60" w:line="240" w:lineRule="atLeast"/>
              <w:rPr>
                <w:bCs/>
                <w:spacing w:val="10"/>
                <w:sz w:val="20"/>
              </w:rPr>
            </w:pPr>
            <w:r w:rsidRPr="00BD4EA0">
              <w:rPr>
                <w:bCs/>
                <w:spacing w:val="10"/>
                <w:sz w:val="20"/>
              </w:rPr>
              <w:t>Nebentätigkeiten:</w:t>
            </w:r>
            <w:r w:rsidRPr="00BD4EA0">
              <w:rPr>
                <w:bCs/>
                <w:spacing w:val="10"/>
                <w:sz w:val="20"/>
              </w:rPr>
              <w:tab/>
            </w:r>
            <w:permStart w:id="299839804" w:edGrp="everyone"/>
            <w:permEnd w:id="299839804"/>
          </w:p>
        </w:tc>
      </w:tr>
      <w:tr w:rsidR="00F77FE3" w:rsidRPr="00BD4EA0" w14:paraId="4210A51F" w14:textId="77777777" w:rsidTr="00B238D9">
        <w:trPr>
          <w:cantSplit/>
        </w:trPr>
        <w:tc>
          <w:tcPr>
            <w:tcW w:w="10061" w:type="dxa"/>
            <w:gridSpan w:val="2"/>
          </w:tcPr>
          <w:p w14:paraId="65A33AB8" w14:textId="77777777" w:rsidR="00F77FE3" w:rsidRPr="00BD4EA0" w:rsidRDefault="00F77FE3" w:rsidP="00B238D9">
            <w:pPr>
              <w:tabs>
                <w:tab w:val="left" w:pos="2410"/>
                <w:tab w:val="right" w:pos="9900"/>
              </w:tabs>
              <w:spacing w:before="60" w:after="60" w:line="240" w:lineRule="atLeast"/>
              <w:rPr>
                <w:bCs/>
                <w:spacing w:val="10"/>
                <w:sz w:val="20"/>
              </w:rPr>
            </w:pPr>
            <w:r w:rsidRPr="00BD4EA0">
              <w:rPr>
                <w:bCs/>
                <w:spacing w:val="10"/>
                <w:sz w:val="20"/>
              </w:rPr>
              <w:t>Zertifikate:</w:t>
            </w:r>
            <w:r w:rsidRPr="00BD4EA0">
              <w:rPr>
                <w:bCs/>
                <w:spacing w:val="10"/>
                <w:sz w:val="20"/>
              </w:rPr>
              <w:tab/>
            </w:r>
            <w:permStart w:id="801064258" w:edGrp="everyone"/>
            <w:permEnd w:id="801064258"/>
          </w:p>
        </w:tc>
      </w:tr>
      <w:tr w:rsidR="00F77FE3" w:rsidRPr="00BD4EA0" w14:paraId="4CFA6930" w14:textId="77777777" w:rsidTr="00B238D9">
        <w:trPr>
          <w:cantSplit/>
        </w:trPr>
        <w:tc>
          <w:tcPr>
            <w:tcW w:w="10061" w:type="dxa"/>
            <w:gridSpan w:val="2"/>
          </w:tcPr>
          <w:p w14:paraId="139B6EE8" w14:textId="77777777" w:rsidR="00F77FE3" w:rsidRPr="00BD4EA0" w:rsidRDefault="00F77FE3" w:rsidP="00B238D9">
            <w:pPr>
              <w:tabs>
                <w:tab w:val="left" w:pos="3686"/>
                <w:tab w:val="right" w:pos="9900"/>
              </w:tabs>
              <w:spacing w:before="60" w:after="60" w:line="240" w:lineRule="atLeast"/>
              <w:rPr>
                <w:bCs/>
                <w:spacing w:val="10"/>
                <w:sz w:val="20"/>
              </w:rPr>
            </w:pPr>
            <w:r w:rsidRPr="00BD4EA0">
              <w:rPr>
                <w:bCs/>
                <w:spacing w:val="10"/>
                <w:sz w:val="20"/>
              </w:rPr>
              <w:t>Mitgliedschaft in Berufsverbänden:</w:t>
            </w:r>
            <w:r w:rsidRPr="00BD4EA0">
              <w:rPr>
                <w:bCs/>
                <w:spacing w:val="10"/>
                <w:sz w:val="20"/>
              </w:rPr>
              <w:tab/>
            </w:r>
            <w:permStart w:id="1199536274" w:edGrp="everyone"/>
            <w:permEnd w:id="1199536274"/>
          </w:p>
        </w:tc>
      </w:tr>
    </w:tbl>
    <w:p w14:paraId="3DA2250A" w14:textId="77777777" w:rsidR="00F77FE3" w:rsidRPr="00BD4EA0" w:rsidRDefault="00F77FE3" w:rsidP="00F77FE3">
      <w:pPr>
        <w:tabs>
          <w:tab w:val="right" w:pos="9900"/>
        </w:tabs>
        <w:spacing w:after="120" w:line="240" w:lineRule="atLeast"/>
        <w:rPr>
          <w:bCs/>
          <w:spacing w:val="10"/>
          <w:sz w:val="20"/>
        </w:rPr>
      </w:pPr>
    </w:p>
    <w:p w14:paraId="1073B8DE"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F77FE3" w:rsidRPr="00BD4EA0" w14:paraId="6FDDA692" w14:textId="77777777" w:rsidTr="00B238D9">
        <w:trPr>
          <w:cantSplit/>
        </w:trPr>
        <w:tc>
          <w:tcPr>
            <w:tcW w:w="9779" w:type="dxa"/>
            <w:gridSpan w:val="4"/>
          </w:tcPr>
          <w:p w14:paraId="4287D405" w14:textId="77777777" w:rsidR="00F77FE3" w:rsidRPr="00BD4EA0" w:rsidRDefault="00F77FE3" w:rsidP="00B238D9">
            <w:pPr>
              <w:tabs>
                <w:tab w:val="right" w:pos="9900"/>
              </w:tabs>
              <w:spacing w:before="60" w:after="60" w:line="240" w:lineRule="atLeast"/>
              <w:rPr>
                <w:bCs/>
                <w:spacing w:val="10"/>
                <w:sz w:val="17"/>
              </w:rPr>
            </w:pPr>
            <w:r w:rsidRPr="00BD4EA0">
              <w:rPr>
                <w:bCs/>
                <w:spacing w:val="10"/>
                <w:sz w:val="20"/>
              </w:rPr>
              <w:t xml:space="preserve">Zahl der </w:t>
            </w:r>
            <w:proofErr w:type="gramStart"/>
            <w:r w:rsidRPr="00BD4EA0">
              <w:rPr>
                <w:bCs/>
                <w:spacing w:val="10"/>
                <w:sz w:val="20"/>
              </w:rPr>
              <w:t>Beschäftigten</w:t>
            </w:r>
            <w:r w:rsidRPr="00BD4EA0">
              <w:rPr>
                <w:bCs/>
                <w:spacing w:val="10"/>
                <w:sz w:val="17"/>
              </w:rPr>
              <w:t xml:space="preserve">  </w:t>
            </w:r>
            <w:r w:rsidRPr="00BD4EA0">
              <w:rPr>
                <w:bCs/>
                <w:spacing w:val="10"/>
                <w:sz w:val="16"/>
              </w:rPr>
              <w:t>(</w:t>
            </w:r>
            <w:proofErr w:type="gramEnd"/>
            <w:r w:rsidRPr="00BD4EA0">
              <w:rPr>
                <w:bCs/>
                <w:spacing w:val="10"/>
                <w:sz w:val="16"/>
              </w:rPr>
              <w:t>im Bereich, welcher für die Bearbeitung des ausgeschriebenen Auftrages wesentlich ist)</w:t>
            </w:r>
          </w:p>
        </w:tc>
      </w:tr>
      <w:tr w:rsidR="00F77FE3" w:rsidRPr="00BD4EA0" w14:paraId="2853B39C" w14:textId="77777777" w:rsidTr="00B238D9">
        <w:tc>
          <w:tcPr>
            <w:tcW w:w="2302" w:type="dxa"/>
          </w:tcPr>
          <w:p w14:paraId="254C1851" w14:textId="77777777" w:rsidR="00F77FE3" w:rsidRPr="00BD4EA0" w:rsidRDefault="00F77FE3" w:rsidP="00B238D9">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734D96D7" w14:textId="77777777" w:rsidR="00F77FE3" w:rsidRPr="00BD4EA0" w:rsidRDefault="00F77FE3" w:rsidP="00B238D9">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02A0B7E3" w14:textId="77777777" w:rsidR="00F77FE3" w:rsidRPr="00BD4EA0" w:rsidRDefault="00F77FE3" w:rsidP="00B238D9">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6ABB23A7" w14:textId="77777777" w:rsidR="00F77FE3" w:rsidRPr="00BD4EA0" w:rsidRDefault="00F77FE3" w:rsidP="00B238D9">
            <w:pPr>
              <w:tabs>
                <w:tab w:val="right" w:pos="9900"/>
              </w:tabs>
              <w:spacing w:before="60" w:after="60" w:line="240" w:lineRule="atLeast"/>
              <w:jc w:val="center"/>
              <w:rPr>
                <w:bCs/>
                <w:spacing w:val="10"/>
                <w:sz w:val="20"/>
              </w:rPr>
            </w:pPr>
            <w:r w:rsidRPr="00BD4EA0">
              <w:rPr>
                <w:bCs/>
                <w:spacing w:val="10"/>
                <w:sz w:val="20"/>
              </w:rPr>
              <w:t>Auszubildende</w:t>
            </w:r>
          </w:p>
        </w:tc>
      </w:tr>
      <w:tr w:rsidR="00F77FE3" w:rsidRPr="00BD4EA0" w14:paraId="130CF8A2" w14:textId="77777777" w:rsidTr="00B238D9">
        <w:tc>
          <w:tcPr>
            <w:tcW w:w="2302" w:type="dxa"/>
          </w:tcPr>
          <w:p w14:paraId="2E1E2E68" w14:textId="77777777" w:rsidR="00F77FE3" w:rsidRPr="00BD4EA0" w:rsidRDefault="00F77FE3" w:rsidP="00B238D9">
            <w:pPr>
              <w:tabs>
                <w:tab w:val="right" w:pos="9900"/>
              </w:tabs>
              <w:spacing w:before="60" w:after="60" w:line="240" w:lineRule="atLeast"/>
              <w:jc w:val="center"/>
              <w:rPr>
                <w:bCs/>
                <w:spacing w:val="10"/>
                <w:sz w:val="20"/>
              </w:rPr>
            </w:pPr>
            <w:permStart w:id="1087446412" w:edGrp="everyone" w:colFirst="0" w:colLast="0"/>
            <w:permStart w:id="1830836208" w:edGrp="everyone" w:colFirst="1" w:colLast="1"/>
            <w:permStart w:id="58729914" w:edGrp="everyone" w:colFirst="2" w:colLast="2"/>
            <w:permStart w:id="1947428119" w:edGrp="everyone" w:colFirst="3" w:colLast="3"/>
          </w:p>
        </w:tc>
        <w:tc>
          <w:tcPr>
            <w:tcW w:w="2506" w:type="dxa"/>
          </w:tcPr>
          <w:p w14:paraId="56E7113D" w14:textId="77777777" w:rsidR="00F77FE3" w:rsidRPr="00BD4EA0" w:rsidRDefault="00F77FE3" w:rsidP="00B238D9">
            <w:pPr>
              <w:tabs>
                <w:tab w:val="right" w:pos="9900"/>
              </w:tabs>
              <w:spacing w:before="60" w:after="60" w:line="240" w:lineRule="atLeast"/>
              <w:jc w:val="center"/>
              <w:rPr>
                <w:bCs/>
                <w:spacing w:val="10"/>
                <w:sz w:val="20"/>
              </w:rPr>
            </w:pPr>
          </w:p>
        </w:tc>
        <w:tc>
          <w:tcPr>
            <w:tcW w:w="2472" w:type="dxa"/>
          </w:tcPr>
          <w:p w14:paraId="798D399B" w14:textId="77777777" w:rsidR="00F77FE3" w:rsidRPr="00BD4EA0" w:rsidRDefault="00F77FE3" w:rsidP="00B238D9">
            <w:pPr>
              <w:tabs>
                <w:tab w:val="right" w:pos="9900"/>
              </w:tabs>
              <w:spacing w:before="60" w:after="60" w:line="240" w:lineRule="atLeast"/>
              <w:jc w:val="center"/>
              <w:rPr>
                <w:bCs/>
                <w:spacing w:val="10"/>
                <w:sz w:val="20"/>
              </w:rPr>
            </w:pPr>
          </w:p>
        </w:tc>
        <w:tc>
          <w:tcPr>
            <w:tcW w:w="2499" w:type="dxa"/>
          </w:tcPr>
          <w:p w14:paraId="39E7F774" w14:textId="77777777" w:rsidR="00F77FE3" w:rsidRPr="00BD4EA0" w:rsidRDefault="00F77FE3" w:rsidP="00B238D9">
            <w:pPr>
              <w:tabs>
                <w:tab w:val="right" w:pos="9900"/>
              </w:tabs>
              <w:spacing w:before="60" w:after="60" w:line="240" w:lineRule="atLeast"/>
              <w:jc w:val="center"/>
              <w:rPr>
                <w:bCs/>
                <w:spacing w:val="10"/>
                <w:sz w:val="20"/>
              </w:rPr>
            </w:pPr>
          </w:p>
        </w:tc>
      </w:tr>
      <w:permEnd w:id="1087446412"/>
      <w:permEnd w:id="1830836208"/>
      <w:permEnd w:id="58729914"/>
      <w:permEnd w:id="1947428119"/>
    </w:tbl>
    <w:p w14:paraId="73AB0A02" w14:textId="77777777" w:rsidR="00F77FE3" w:rsidRPr="00BD4EA0" w:rsidRDefault="00F77FE3" w:rsidP="00F77FE3">
      <w:pPr>
        <w:tabs>
          <w:tab w:val="right" w:pos="9900"/>
        </w:tabs>
        <w:spacing w:after="120" w:line="240" w:lineRule="atLeast"/>
        <w:rPr>
          <w:bCs/>
          <w:spacing w:val="10"/>
          <w:sz w:val="20"/>
        </w:rPr>
      </w:pPr>
    </w:p>
    <w:p w14:paraId="03ABE08C"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F77FE3" w:rsidRPr="00BD4EA0" w14:paraId="5BFE509A" w14:textId="77777777" w:rsidTr="00B238D9">
        <w:trPr>
          <w:cantSplit/>
        </w:trPr>
        <w:tc>
          <w:tcPr>
            <w:tcW w:w="9779" w:type="dxa"/>
            <w:gridSpan w:val="2"/>
          </w:tcPr>
          <w:p w14:paraId="73D20B09" w14:textId="77777777" w:rsidR="00F77FE3" w:rsidRPr="00BD4EA0" w:rsidRDefault="00F77FE3" w:rsidP="00B238D9">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2080655007" w:edGrp="everyone"/>
            <w:permEnd w:id="2080655007"/>
          </w:p>
        </w:tc>
      </w:tr>
      <w:tr w:rsidR="00F77FE3" w:rsidRPr="00BD4EA0" w14:paraId="35FBFB6C" w14:textId="77777777" w:rsidTr="00B238D9">
        <w:trPr>
          <w:cantSplit/>
        </w:trPr>
        <w:tc>
          <w:tcPr>
            <w:tcW w:w="4776" w:type="dxa"/>
            <w:vAlign w:val="center"/>
          </w:tcPr>
          <w:p w14:paraId="4667195C" w14:textId="77777777" w:rsidR="00F77FE3" w:rsidRPr="00BD4EA0" w:rsidRDefault="00F77FE3" w:rsidP="00B238D9">
            <w:pPr>
              <w:tabs>
                <w:tab w:val="right" w:pos="9900"/>
              </w:tabs>
              <w:spacing w:before="60" w:after="60" w:line="240" w:lineRule="atLeast"/>
              <w:rPr>
                <w:bCs/>
                <w:spacing w:val="10"/>
                <w:sz w:val="20"/>
              </w:rPr>
            </w:pPr>
            <w:r w:rsidRPr="00BD4EA0">
              <w:rPr>
                <w:bCs/>
                <w:spacing w:val="10"/>
                <w:sz w:val="20"/>
              </w:rPr>
              <w:t>Verfügbare Summe pro Schadenfall:</w:t>
            </w:r>
          </w:p>
        </w:tc>
        <w:tc>
          <w:tcPr>
            <w:tcW w:w="5003" w:type="dxa"/>
          </w:tcPr>
          <w:p w14:paraId="7C44AA19" w14:textId="77777777" w:rsidR="00F77FE3" w:rsidRPr="00BD4EA0" w:rsidRDefault="00F77FE3" w:rsidP="00B238D9">
            <w:pPr>
              <w:tabs>
                <w:tab w:val="left" w:pos="2312"/>
                <w:tab w:val="right" w:pos="9900"/>
              </w:tabs>
              <w:spacing w:before="60" w:after="60" w:line="240" w:lineRule="atLeast"/>
              <w:rPr>
                <w:bCs/>
                <w:spacing w:val="10"/>
                <w:sz w:val="20"/>
              </w:rPr>
            </w:pPr>
            <w:r w:rsidRPr="00BD4EA0">
              <w:rPr>
                <w:bCs/>
                <w:spacing w:val="10"/>
                <w:sz w:val="20"/>
              </w:rPr>
              <w:t>Personenschäden:</w:t>
            </w:r>
            <w:r w:rsidRPr="00BD4EA0">
              <w:rPr>
                <w:bCs/>
                <w:spacing w:val="10"/>
                <w:sz w:val="20"/>
              </w:rPr>
              <w:tab/>
            </w:r>
            <w:permStart w:id="1299278690" w:edGrp="everyone"/>
            <w:permEnd w:id="1299278690"/>
          </w:p>
          <w:p w14:paraId="713E6C74" w14:textId="77777777" w:rsidR="00F77FE3" w:rsidRPr="00BD4EA0" w:rsidRDefault="00F77FE3" w:rsidP="00B238D9">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579871940" w:edGrp="everyone"/>
            <w:permEnd w:id="579871940"/>
          </w:p>
          <w:p w14:paraId="02D38339" w14:textId="77777777" w:rsidR="00F77FE3" w:rsidRPr="00BD4EA0" w:rsidRDefault="00F77FE3" w:rsidP="00B238D9">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1512447817" w:edGrp="everyone"/>
            <w:permEnd w:id="1512447817"/>
          </w:p>
          <w:p w14:paraId="075DD689" w14:textId="77777777" w:rsidR="00F77FE3" w:rsidRPr="00BD4EA0" w:rsidRDefault="00F77FE3" w:rsidP="00B238D9">
            <w:pPr>
              <w:tabs>
                <w:tab w:val="left" w:pos="2312"/>
                <w:tab w:val="right" w:pos="9900"/>
              </w:tabs>
              <w:spacing w:before="60" w:after="60" w:line="240" w:lineRule="atLeast"/>
              <w:rPr>
                <w:bCs/>
                <w:spacing w:val="10"/>
                <w:sz w:val="20"/>
              </w:rPr>
            </w:pPr>
            <w:r w:rsidRPr="00BD4EA0">
              <w:rPr>
                <w:bCs/>
                <w:spacing w:val="10"/>
                <w:sz w:val="20"/>
              </w:rPr>
              <w:t>Vermögensschäden:</w:t>
            </w:r>
            <w:r w:rsidRPr="00BD4EA0">
              <w:rPr>
                <w:bCs/>
                <w:spacing w:val="10"/>
                <w:sz w:val="20"/>
              </w:rPr>
              <w:tab/>
            </w:r>
            <w:permStart w:id="2071275358" w:edGrp="everyone"/>
            <w:permEnd w:id="2071275358"/>
          </w:p>
        </w:tc>
      </w:tr>
    </w:tbl>
    <w:p w14:paraId="1EE92ACE" w14:textId="77777777" w:rsidR="00F77FE3" w:rsidRPr="00BD4EA0" w:rsidRDefault="00F77FE3" w:rsidP="00F77FE3">
      <w:pPr>
        <w:tabs>
          <w:tab w:val="right" w:pos="9900"/>
        </w:tabs>
        <w:spacing w:after="120" w:line="240" w:lineRule="atLeast"/>
        <w:rPr>
          <w:bCs/>
          <w:spacing w:val="10"/>
          <w:sz w:val="20"/>
        </w:rPr>
      </w:pPr>
    </w:p>
    <w:p w14:paraId="721BDD73"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F77FE3" w:rsidRPr="00BD4EA0" w14:paraId="7EABC658" w14:textId="77777777" w:rsidTr="00B238D9">
        <w:trPr>
          <w:cantSplit/>
        </w:trPr>
        <w:tc>
          <w:tcPr>
            <w:tcW w:w="10061" w:type="dxa"/>
          </w:tcPr>
          <w:p w14:paraId="320B82F5" w14:textId="77777777" w:rsidR="00F77FE3" w:rsidRPr="00BD4EA0" w:rsidRDefault="00F77FE3" w:rsidP="00B238D9">
            <w:pPr>
              <w:tabs>
                <w:tab w:val="left" w:pos="4500"/>
                <w:tab w:val="right" w:pos="9900"/>
              </w:tabs>
              <w:spacing w:before="60" w:after="60" w:line="240" w:lineRule="atLeast"/>
              <w:rPr>
                <w:bCs/>
                <w:spacing w:val="10"/>
                <w:sz w:val="20"/>
              </w:rPr>
            </w:pPr>
            <w:r w:rsidRPr="00BD4EA0">
              <w:rPr>
                <w:bCs/>
                <w:spacing w:val="10"/>
                <w:sz w:val="20"/>
              </w:rPr>
              <w:t>Zuständiges Steueramt</w:t>
            </w:r>
            <w:proofErr w:type="gramStart"/>
            <w:r w:rsidRPr="00BD4EA0">
              <w:rPr>
                <w:bCs/>
                <w:spacing w:val="10"/>
                <w:sz w:val="20"/>
              </w:rPr>
              <w:t xml:space="preserve">   </w:t>
            </w:r>
            <w:r w:rsidRPr="00BD4EA0">
              <w:rPr>
                <w:bCs/>
                <w:spacing w:val="10"/>
                <w:sz w:val="16"/>
              </w:rPr>
              <w:t>(</w:t>
            </w:r>
            <w:proofErr w:type="gramEnd"/>
            <w:r w:rsidRPr="00BD4EA0">
              <w:rPr>
                <w:bCs/>
                <w:spacing w:val="10"/>
                <w:sz w:val="16"/>
              </w:rPr>
              <w:t>genaue Adresse)</w:t>
            </w:r>
            <w:r w:rsidRPr="00BD4EA0">
              <w:rPr>
                <w:bCs/>
                <w:spacing w:val="10"/>
                <w:sz w:val="20"/>
              </w:rPr>
              <w:t>:</w:t>
            </w:r>
            <w:r w:rsidRPr="00BD4EA0">
              <w:rPr>
                <w:bCs/>
                <w:spacing w:val="10"/>
                <w:sz w:val="20"/>
              </w:rPr>
              <w:tab/>
            </w:r>
            <w:permStart w:id="1996299208" w:edGrp="everyone"/>
            <w:permEnd w:id="1996299208"/>
          </w:p>
        </w:tc>
      </w:tr>
      <w:tr w:rsidR="00F77FE3" w:rsidRPr="00BD4EA0" w14:paraId="561F772D" w14:textId="77777777" w:rsidTr="00B238D9">
        <w:trPr>
          <w:cantSplit/>
        </w:trPr>
        <w:tc>
          <w:tcPr>
            <w:tcW w:w="10061" w:type="dxa"/>
          </w:tcPr>
          <w:p w14:paraId="1EE519E7" w14:textId="77777777" w:rsidR="00F77FE3" w:rsidRPr="00BD4EA0" w:rsidRDefault="00F77FE3" w:rsidP="00B238D9">
            <w:pPr>
              <w:tabs>
                <w:tab w:val="left" w:pos="4500"/>
                <w:tab w:val="right" w:pos="9900"/>
              </w:tabs>
              <w:spacing w:before="60" w:after="60" w:line="240" w:lineRule="atLeast"/>
              <w:rPr>
                <w:bCs/>
                <w:spacing w:val="10"/>
                <w:sz w:val="20"/>
              </w:rPr>
            </w:pPr>
            <w:r w:rsidRPr="00BD4EA0">
              <w:rPr>
                <w:bCs/>
                <w:spacing w:val="10"/>
                <w:sz w:val="20"/>
              </w:rPr>
              <w:t>AHV-Ausgleichskasse</w:t>
            </w:r>
            <w:proofErr w:type="gramStart"/>
            <w:r w:rsidRPr="00BD4EA0">
              <w:rPr>
                <w:bCs/>
                <w:spacing w:val="10"/>
                <w:sz w:val="20"/>
              </w:rPr>
              <w:t xml:space="preserve">   </w:t>
            </w:r>
            <w:r w:rsidRPr="00BD4EA0">
              <w:rPr>
                <w:bCs/>
                <w:spacing w:val="10"/>
                <w:sz w:val="16"/>
              </w:rPr>
              <w:t>(</w:t>
            </w:r>
            <w:proofErr w:type="gramEnd"/>
            <w:r w:rsidRPr="00BD4EA0">
              <w:rPr>
                <w:bCs/>
                <w:spacing w:val="10"/>
                <w:sz w:val="16"/>
              </w:rPr>
              <w:t>genaue Adresse)</w:t>
            </w:r>
            <w:r w:rsidRPr="00BD4EA0">
              <w:rPr>
                <w:bCs/>
                <w:spacing w:val="10"/>
                <w:sz w:val="20"/>
              </w:rPr>
              <w:t>:</w:t>
            </w:r>
            <w:r w:rsidRPr="00BD4EA0">
              <w:rPr>
                <w:bCs/>
                <w:spacing w:val="10"/>
                <w:sz w:val="20"/>
              </w:rPr>
              <w:tab/>
            </w:r>
            <w:permStart w:id="2039154460" w:edGrp="everyone"/>
            <w:permEnd w:id="2039154460"/>
          </w:p>
        </w:tc>
      </w:tr>
      <w:tr w:rsidR="00F77FE3" w:rsidRPr="00BD4EA0" w14:paraId="7F0C2AAE" w14:textId="77777777" w:rsidTr="00B238D9">
        <w:trPr>
          <w:cantSplit/>
        </w:trPr>
        <w:tc>
          <w:tcPr>
            <w:tcW w:w="10061" w:type="dxa"/>
            <w:vAlign w:val="center"/>
          </w:tcPr>
          <w:p w14:paraId="102BE566" w14:textId="77777777" w:rsidR="00F77FE3" w:rsidRPr="00BD4EA0" w:rsidRDefault="00F77FE3" w:rsidP="00B238D9">
            <w:pPr>
              <w:tabs>
                <w:tab w:val="left" w:pos="4500"/>
                <w:tab w:val="right" w:pos="9900"/>
              </w:tabs>
              <w:spacing w:before="60" w:after="60" w:line="240" w:lineRule="atLeast"/>
              <w:rPr>
                <w:bCs/>
                <w:spacing w:val="10"/>
                <w:sz w:val="20"/>
              </w:rPr>
            </w:pPr>
            <w:r w:rsidRPr="00BD4EA0">
              <w:rPr>
                <w:bCs/>
                <w:spacing w:val="10"/>
                <w:sz w:val="20"/>
              </w:rPr>
              <w:t>BVG-Vorsorgeeinrichtung</w:t>
            </w:r>
            <w:proofErr w:type="gramStart"/>
            <w:r w:rsidRPr="00BD4EA0">
              <w:rPr>
                <w:bCs/>
                <w:spacing w:val="10"/>
                <w:sz w:val="20"/>
              </w:rPr>
              <w:t xml:space="preserve">   </w:t>
            </w:r>
            <w:r w:rsidRPr="00BD4EA0">
              <w:rPr>
                <w:bCs/>
                <w:spacing w:val="10"/>
                <w:sz w:val="16"/>
              </w:rPr>
              <w:t>(</w:t>
            </w:r>
            <w:proofErr w:type="gramEnd"/>
            <w:r w:rsidRPr="00BD4EA0">
              <w:rPr>
                <w:bCs/>
                <w:spacing w:val="10"/>
                <w:sz w:val="16"/>
              </w:rPr>
              <w:t>genaue Adresse):</w:t>
            </w:r>
            <w:r w:rsidRPr="00BD4EA0">
              <w:rPr>
                <w:bCs/>
                <w:spacing w:val="10"/>
                <w:sz w:val="16"/>
              </w:rPr>
              <w:tab/>
            </w:r>
            <w:permStart w:id="773595902" w:edGrp="everyone"/>
            <w:permEnd w:id="773595902"/>
          </w:p>
        </w:tc>
      </w:tr>
    </w:tbl>
    <w:p w14:paraId="10CE50FF" w14:textId="77777777" w:rsidR="00F77FE3" w:rsidRDefault="00F77FE3" w:rsidP="00F77FE3">
      <w:pPr>
        <w:rPr>
          <w:spacing w:val="10"/>
          <w:sz w:val="20"/>
        </w:rPr>
      </w:pPr>
    </w:p>
    <w:p w14:paraId="5605FCCF" w14:textId="77777777" w:rsidR="00F77FE3" w:rsidRPr="00BD4EA0" w:rsidRDefault="00F77FE3" w:rsidP="00F77FE3">
      <w:pPr>
        <w:rPr>
          <w:spacing w:val="10"/>
          <w:sz w:val="20"/>
        </w:rPr>
      </w:pPr>
      <w:r>
        <w:rPr>
          <w:spacing w:val="10"/>
          <w:sz w:val="20"/>
        </w:rPr>
        <w:br w:type="page"/>
      </w:r>
    </w:p>
    <w:p w14:paraId="3EC0778D"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F77FE3" w:rsidRPr="00BD4EA0" w14:paraId="6FA9367B" w14:textId="77777777" w:rsidTr="00B238D9">
        <w:trPr>
          <w:cantSplit/>
        </w:trPr>
        <w:tc>
          <w:tcPr>
            <w:tcW w:w="9779" w:type="dxa"/>
            <w:vAlign w:val="center"/>
          </w:tcPr>
          <w:p w14:paraId="78B73AB4" w14:textId="77777777" w:rsidR="00F77FE3" w:rsidRPr="00BD4EA0" w:rsidRDefault="00F77FE3" w:rsidP="00B238D9">
            <w:pPr>
              <w:pStyle w:val="Textkrper3"/>
              <w:rPr>
                <w:spacing w:val="10"/>
              </w:rPr>
            </w:pPr>
            <w:r w:rsidRPr="00BD4EA0">
              <w:rPr>
                <w:spacing w:val="10"/>
              </w:rPr>
              <w:t xml:space="preserve">Ist das Planungsbüro mit EDV-Anlagen (CAD) und einem Datensicherungssystem ausgerüstet, welche die Sicherstellung des Datenaustausches zwischen Planungsbüro, Fachplaner und Auftraggeberin </w:t>
            </w:r>
            <w:proofErr w:type="spellStart"/>
            <w:r w:rsidRPr="00BD4EA0">
              <w:rPr>
                <w:spacing w:val="10"/>
              </w:rPr>
              <w:t>garanieren</w:t>
            </w:r>
            <w:proofErr w:type="spellEnd"/>
            <w:r w:rsidRPr="00BD4EA0">
              <w:rPr>
                <w:spacing w:val="10"/>
              </w:rPr>
              <w:t xml:space="preserve"> und die Datenverfügbarkeit jederzeit sicherstellt?</w:t>
            </w:r>
          </w:p>
          <w:p w14:paraId="28540D78" w14:textId="77777777" w:rsidR="00F77FE3" w:rsidRPr="00BD4EA0" w:rsidRDefault="00F77FE3" w:rsidP="00B238D9">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59C26831">
                <v:rect id="_x0000_s1142" style="position:absolute;margin-left:93.4pt;margin-top:2.9pt;width:12.8pt;height:12pt;z-index:29" filled="f"/>
              </w:pict>
            </w:r>
            <w:r>
              <w:rPr>
                <w:noProof/>
                <w:spacing w:val="10"/>
                <w:lang w:eastAsia="de-CH"/>
              </w:rPr>
              <w:pict w14:anchorId="1223F67F">
                <v:rect id="_x0000_s1141" style="position:absolute;margin-left:21.05pt;margin-top:2.8pt;width:12.8pt;height:12pt;z-index:28" filled="f"/>
              </w:pict>
            </w:r>
            <w:r w:rsidRPr="00BD4EA0">
              <w:rPr>
                <w:bCs/>
                <w:spacing w:val="10"/>
                <w:sz w:val="20"/>
              </w:rPr>
              <w:t>ja</w:t>
            </w:r>
            <w:r w:rsidRPr="00BD4EA0">
              <w:rPr>
                <w:bCs/>
                <w:spacing w:val="10"/>
                <w:sz w:val="20"/>
              </w:rPr>
              <w:tab/>
            </w:r>
            <w:permStart w:id="67247068" w:edGrp="everyone"/>
            <w:permEnd w:id="67247068"/>
            <w:r w:rsidRPr="00BD4EA0">
              <w:rPr>
                <w:bCs/>
                <w:spacing w:val="10"/>
                <w:sz w:val="20"/>
              </w:rPr>
              <w:tab/>
              <w:t>nein</w:t>
            </w:r>
            <w:r w:rsidRPr="00BD4EA0">
              <w:rPr>
                <w:bCs/>
                <w:spacing w:val="10"/>
                <w:sz w:val="20"/>
              </w:rPr>
              <w:tab/>
            </w:r>
            <w:permStart w:id="580151643" w:edGrp="everyone"/>
            <w:permEnd w:id="580151643"/>
          </w:p>
          <w:p w14:paraId="3B9574A8" w14:textId="77777777" w:rsidR="00F77FE3" w:rsidRPr="00BD4EA0" w:rsidRDefault="00F77FE3" w:rsidP="00B238D9">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794512373" w:edGrp="everyone"/>
            <w:permEnd w:id="794512373"/>
          </w:p>
        </w:tc>
      </w:tr>
    </w:tbl>
    <w:p w14:paraId="499C0AA3" w14:textId="77777777" w:rsidR="00F77FE3" w:rsidRPr="00BD4EA0" w:rsidRDefault="00F77FE3" w:rsidP="00F77FE3">
      <w:pPr>
        <w:tabs>
          <w:tab w:val="right" w:pos="9900"/>
        </w:tabs>
        <w:spacing w:after="120" w:line="240" w:lineRule="atLeast"/>
        <w:rPr>
          <w:spacing w:val="10"/>
          <w:sz w:val="20"/>
        </w:rPr>
      </w:pPr>
    </w:p>
    <w:p w14:paraId="0250F618" w14:textId="77777777" w:rsidR="00F77FE3" w:rsidRPr="00BD4EA0" w:rsidRDefault="00F77FE3" w:rsidP="00F77FE3">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0"/>
        <w:gridCol w:w="1139"/>
      </w:tblGrid>
      <w:tr w:rsidR="00F77FE3" w:rsidRPr="00BD4EA0" w14:paraId="143D5329" w14:textId="77777777" w:rsidTr="00B238D9">
        <w:trPr>
          <w:cantSplit/>
        </w:trPr>
        <w:tc>
          <w:tcPr>
            <w:tcW w:w="8640" w:type="dxa"/>
            <w:vAlign w:val="center"/>
          </w:tcPr>
          <w:p w14:paraId="76FDB941" w14:textId="77777777" w:rsidR="00F77FE3" w:rsidRPr="00BD4EA0" w:rsidRDefault="00F77FE3" w:rsidP="00B238D9">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139" w:type="dxa"/>
          </w:tcPr>
          <w:p w14:paraId="7EB8D7D7" w14:textId="77777777" w:rsidR="00F77FE3" w:rsidRPr="00BD4EA0" w:rsidRDefault="00F77FE3" w:rsidP="00B238D9">
            <w:pPr>
              <w:tabs>
                <w:tab w:val="right" w:pos="9900"/>
              </w:tabs>
              <w:spacing w:before="60" w:after="60" w:line="240" w:lineRule="atLeast"/>
              <w:jc w:val="center"/>
              <w:rPr>
                <w:b/>
                <w:spacing w:val="10"/>
                <w:sz w:val="20"/>
              </w:rPr>
            </w:pPr>
            <w:r w:rsidRPr="00BD4EA0">
              <w:rPr>
                <w:b/>
                <w:spacing w:val="10"/>
                <w:sz w:val="20"/>
              </w:rPr>
              <w:t>Antwort Ja / Nein</w:t>
            </w:r>
          </w:p>
        </w:tc>
      </w:tr>
      <w:tr w:rsidR="00F77FE3" w:rsidRPr="00BD4EA0" w14:paraId="6A405DA0" w14:textId="77777777" w:rsidTr="00B238D9">
        <w:trPr>
          <w:cantSplit/>
        </w:trPr>
        <w:tc>
          <w:tcPr>
            <w:tcW w:w="8640" w:type="dxa"/>
            <w:vAlign w:val="center"/>
          </w:tcPr>
          <w:p w14:paraId="0FAC0FB5" w14:textId="77777777" w:rsidR="00F77FE3" w:rsidRPr="00BD4EA0" w:rsidRDefault="00F77FE3" w:rsidP="00B238D9">
            <w:pPr>
              <w:tabs>
                <w:tab w:val="right" w:pos="9900"/>
              </w:tabs>
              <w:spacing w:before="60" w:after="60" w:line="240" w:lineRule="atLeast"/>
              <w:rPr>
                <w:bCs/>
                <w:spacing w:val="10"/>
                <w:sz w:val="20"/>
              </w:rPr>
            </w:pPr>
            <w:permStart w:id="1916890021" w:edGrp="everyone" w:colFirst="1" w:colLast="1"/>
            <w:r w:rsidRPr="00BD4EA0">
              <w:rPr>
                <w:bCs/>
                <w:spacing w:val="10"/>
                <w:sz w:val="20"/>
              </w:rPr>
              <w:t xml:space="preserve">Halten Sie die geltenden </w:t>
            </w:r>
            <w:proofErr w:type="spellStart"/>
            <w:r w:rsidRPr="00BD4EA0">
              <w:rPr>
                <w:bCs/>
                <w:spacing w:val="10"/>
                <w:sz w:val="20"/>
              </w:rPr>
              <w:t>Arbeitschutzbestimmungen</w:t>
            </w:r>
            <w:proofErr w:type="spellEnd"/>
            <w:r w:rsidRPr="00BD4EA0">
              <w:rPr>
                <w:bCs/>
                <w:spacing w:val="10"/>
                <w:sz w:val="20"/>
              </w:rPr>
              <w:t xml:space="preserve"> ein?</w:t>
            </w:r>
          </w:p>
        </w:tc>
        <w:tc>
          <w:tcPr>
            <w:tcW w:w="1139" w:type="dxa"/>
            <w:vAlign w:val="center"/>
          </w:tcPr>
          <w:p w14:paraId="56E354FD"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07C81D90" w14:textId="77777777" w:rsidTr="00B238D9">
        <w:trPr>
          <w:cantSplit/>
        </w:trPr>
        <w:tc>
          <w:tcPr>
            <w:tcW w:w="8640" w:type="dxa"/>
            <w:vAlign w:val="center"/>
          </w:tcPr>
          <w:p w14:paraId="4254BCA9" w14:textId="77777777" w:rsidR="00F77FE3" w:rsidRPr="00BD4EA0" w:rsidRDefault="00F77FE3" w:rsidP="00B238D9">
            <w:pPr>
              <w:tabs>
                <w:tab w:val="right" w:pos="9900"/>
              </w:tabs>
              <w:spacing w:before="60" w:after="60" w:line="240" w:lineRule="atLeast"/>
              <w:rPr>
                <w:bCs/>
                <w:spacing w:val="10"/>
                <w:sz w:val="20"/>
              </w:rPr>
            </w:pPr>
            <w:permStart w:id="116751414" w:edGrp="everyone" w:colFirst="1" w:colLast="1"/>
            <w:permEnd w:id="1916890021"/>
            <w:r w:rsidRPr="00BD4EA0">
              <w:rPr>
                <w:bCs/>
                <w:spacing w:val="10"/>
                <w:sz w:val="20"/>
              </w:rPr>
              <w:t>Halten Sie den Normalarbeitsvertrag ein?</w:t>
            </w:r>
          </w:p>
        </w:tc>
        <w:tc>
          <w:tcPr>
            <w:tcW w:w="1139" w:type="dxa"/>
            <w:vAlign w:val="center"/>
          </w:tcPr>
          <w:p w14:paraId="47D66AB3"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70D13718" w14:textId="77777777" w:rsidTr="00B238D9">
        <w:trPr>
          <w:cantSplit/>
        </w:trPr>
        <w:tc>
          <w:tcPr>
            <w:tcW w:w="8640" w:type="dxa"/>
            <w:vAlign w:val="center"/>
          </w:tcPr>
          <w:p w14:paraId="2322CA32" w14:textId="77777777" w:rsidR="00F77FE3" w:rsidRPr="00BD4EA0" w:rsidRDefault="00F77FE3" w:rsidP="00B238D9">
            <w:pPr>
              <w:tabs>
                <w:tab w:val="right" w:pos="9900"/>
              </w:tabs>
              <w:spacing w:before="60" w:after="60" w:line="240" w:lineRule="atLeast"/>
              <w:rPr>
                <w:bCs/>
                <w:spacing w:val="10"/>
                <w:sz w:val="20"/>
              </w:rPr>
            </w:pPr>
            <w:permStart w:id="71181907" w:edGrp="everyone" w:colFirst="1" w:colLast="1"/>
            <w:permEnd w:id="116751414"/>
            <w:r w:rsidRPr="00BD4EA0">
              <w:rPr>
                <w:bCs/>
                <w:spacing w:val="10"/>
                <w:sz w:val="20"/>
              </w:rPr>
              <w:t>Halten Sie die am Ort branchenüblichen Vorschriften ein?</w:t>
            </w:r>
          </w:p>
        </w:tc>
        <w:tc>
          <w:tcPr>
            <w:tcW w:w="1139" w:type="dxa"/>
            <w:vAlign w:val="center"/>
          </w:tcPr>
          <w:p w14:paraId="08B3B270"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4610983F" w14:textId="77777777" w:rsidTr="00B238D9">
        <w:trPr>
          <w:cantSplit/>
        </w:trPr>
        <w:tc>
          <w:tcPr>
            <w:tcW w:w="8640" w:type="dxa"/>
            <w:vAlign w:val="center"/>
          </w:tcPr>
          <w:p w14:paraId="253B8DB4" w14:textId="77777777" w:rsidR="00F77FE3" w:rsidRPr="00BD4EA0" w:rsidRDefault="00F77FE3" w:rsidP="00B238D9">
            <w:pPr>
              <w:tabs>
                <w:tab w:val="right" w:pos="9900"/>
              </w:tabs>
              <w:spacing w:before="60" w:after="60" w:line="240" w:lineRule="atLeast"/>
              <w:rPr>
                <w:bCs/>
                <w:spacing w:val="10"/>
                <w:sz w:val="20"/>
              </w:rPr>
            </w:pPr>
            <w:permStart w:id="998137196" w:edGrp="everyone" w:colFirst="1" w:colLast="1"/>
            <w:permEnd w:id="71181907"/>
            <w:r w:rsidRPr="00BD4EA0">
              <w:rPr>
                <w:bCs/>
                <w:spacing w:val="10"/>
                <w:sz w:val="20"/>
              </w:rPr>
              <w:t>Halten Sie den Grundsatz der Gleichbehandlung von Frau und Mann ein?</w:t>
            </w:r>
          </w:p>
        </w:tc>
        <w:tc>
          <w:tcPr>
            <w:tcW w:w="1139" w:type="dxa"/>
            <w:vAlign w:val="center"/>
          </w:tcPr>
          <w:p w14:paraId="78B80123"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6FF25908" w14:textId="77777777" w:rsidTr="00B238D9">
        <w:trPr>
          <w:cantSplit/>
        </w:trPr>
        <w:tc>
          <w:tcPr>
            <w:tcW w:w="8640" w:type="dxa"/>
            <w:vAlign w:val="center"/>
          </w:tcPr>
          <w:p w14:paraId="05AD7E89" w14:textId="77777777" w:rsidR="00F77FE3" w:rsidRPr="00BD4EA0" w:rsidRDefault="00F77FE3" w:rsidP="00B238D9">
            <w:pPr>
              <w:tabs>
                <w:tab w:val="right" w:pos="9900"/>
              </w:tabs>
              <w:spacing w:before="60" w:after="60" w:line="240" w:lineRule="atLeast"/>
              <w:jc w:val="both"/>
              <w:rPr>
                <w:bCs/>
                <w:spacing w:val="10"/>
                <w:sz w:val="20"/>
              </w:rPr>
            </w:pPr>
            <w:permStart w:id="554378082" w:edGrp="everyone" w:colFirst="1" w:colLast="1"/>
            <w:permEnd w:id="998137196"/>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139" w:type="dxa"/>
            <w:vAlign w:val="center"/>
          </w:tcPr>
          <w:p w14:paraId="6BDBF27B"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37553A34" w14:textId="77777777" w:rsidTr="00B238D9">
        <w:trPr>
          <w:cantSplit/>
        </w:trPr>
        <w:tc>
          <w:tcPr>
            <w:tcW w:w="8640" w:type="dxa"/>
            <w:vAlign w:val="center"/>
          </w:tcPr>
          <w:p w14:paraId="3F4E8DF4" w14:textId="77777777" w:rsidR="00F77FE3" w:rsidRPr="00BD4EA0" w:rsidRDefault="00F77FE3" w:rsidP="00B238D9">
            <w:pPr>
              <w:tabs>
                <w:tab w:val="right" w:pos="9900"/>
              </w:tabs>
              <w:spacing w:before="60" w:after="60" w:line="240" w:lineRule="atLeast"/>
              <w:rPr>
                <w:bCs/>
                <w:spacing w:val="10"/>
                <w:sz w:val="20"/>
              </w:rPr>
            </w:pPr>
            <w:permStart w:id="2036162402" w:edGrp="everyone" w:colFirst="1" w:colLast="1"/>
            <w:permEnd w:id="554378082"/>
            <w:r w:rsidRPr="00BD4EA0">
              <w:rPr>
                <w:bCs/>
                <w:spacing w:val="10"/>
                <w:sz w:val="20"/>
              </w:rPr>
              <w:t>Haben Sie die fälligen Staats-, Gemeinde- und direkten Bundessteuern (inkl. Nachsteuern etc.) vollumfänglich bezahlt?</w:t>
            </w:r>
          </w:p>
        </w:tc>
        <w:tc>
          <w:tcPr>
            <w:tcW w:w="1139" w:type="dxa"/>
            <w:vAlign w:val="center"/>
          </w:tcPr>
          <w:p w14:paraId="43A8A1D5"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59D5C0FF" w14:textId="77777777" w:rsidTr="00B238D9">
        <w:trPr>
          <w:cantSplit/>
        </w:trPr>
        <w:tc>
          <w:tcPr>
            <w:tcW w:w="8640" w:type="dxa"/>
            <w:vAlign w:val="center"/>
          </w:tcPr>
          <w:p w14:paraId="5BA69DDA" w14:textId="77777777" w:rsidR="00F77FE3" w:rsidRPr="00BD4EA0" w:rsidRDefault="00F77FE3" w:rsidP="00B238D9">
            <w:pPr>
              <w:tabs>
                <w:tab w:val="right" w:pos="9900"/>
              </w:tabs>
              <w:spacing w:before="60" w:after="60" w:line="240" w:lineRule="atLeast"/>
              <w:rPr>
                <w:bCs/>
                <w:spacing w:val="10"/>
                <w:sz w:val="20"/>
              </w:rPr>
            </w:pPr>
            <w:permStart w:id="59518942" w:edGrp="everyone" w:colFirst="1" w:colLast="1"/>
            <w:permEnd w:id="2036162402"/>
            <w:r w:rsidRPr="00BD4EA0">
              <w:rPr>
                <w:bCs/>
                <w:spacing w:val="10"/>
                <w:sz w:val="20"/>
              </w:rPr>
              <w:t>Haben Sie die fällige Mehrwertsteuer vollumfänglich bezahlt?</w:t>
            </w:r>
          </w:p>
        </w:tc>
        <w:tc>
          <w:tcPr>
            <w:tcW w:w="1139" w:type="dxa"/>
            <w:vAlign w:val="center"/>
          </w:tcPr>
          <w:p w14:paraId="2202A08B"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6E5FAF43" w14:textId="77777777" w:rsidTr="00B238D9">
        <w:trPr>
          <w:cantSplit/>
        </w:trPr>
        <w:tc>
          <w:tcPr>
            <w:tcW w:w="8640" w:type="dxa"/>
            <w:vAlign w:val="center"/>
          </w:tcPr>
          <w:p w14:paraId="7859E1EE" w14:textId="77777777" w:rsidR="00F77FE3" w:rsidRPr="00BD4EA0" w:rsidRDefault="00F77FE3" w:rsidP="00B238D9">
            <w:pPr>
              <w:tabs>
                <w:tab w:val="right" w:pos="9900"/>
              </w:tabs>
              <w:spacing w:before="60" w:after="60" w:line="240" w:lineRule="atLeast"/>
              <w:rPr>
                <w:bCs/>
                <w:spacing w:val="10"/>
                <w:sz w:val="20"/>
              </w:rPr>
            </w:pPr>
            <w:permStart w:id="840193000" w:edGrp="everyone" w:colFirst="1" w:colLast="1"/>
            <w:permEnd w:id="59518942"/>
            <w:r w:rsidRPr="00BD4EA0">
              <w:rPr>
                <w:bCs/>
                <w:spacing w:val="10"/>
                <w:sz w:val="20"/>
              </w:rPr>
              <w:t>Haben Sie die fälligen Sozialversicherungsbeiträge (AHV, IV, EO, FAK, ALV, BVG und UVG) einschliesslich der vom Lohn abgezogenen Arbeitnehmeranteile vollumfänglich bezahlt?</w:t>
            </w:r>
          </w:p>
        </w:tc>
        <w:tc>
          <w:tcPr>
            <w:tcW w:w="1139" w:type="dxa"/>
            <w:vAlign w:val="center"/>
          </w:tcPr>
          <w:p w14:paraId="2B3D6BDC"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52EC8318" w14:textId="77777777" w:rsidTr="00B238D9">
        <w:trPr>
          <w:cantSplit/>
        </w:trPr>
        <w:tc>
          <w:tcPr>
            <w:tcW w:w="8640" w:type="dxa"/>
            <w:vAlign w:val="center"/>
          </w:tcPr>
          <w:p w14:paraId="67D37D19" w14:textId="77777777" w:rsidR="00F77FE3" w:rsidRPr="00BD4EA0" w:rsidRDefault="00F77FE3" w:rsidP="00B238D9">
            <w:pPr>
              <w:tabs>
                <w:tab w:val="right" w:pos="9900"/>
              </w:tabs>
              <w:spacing w:before="60" w:after="60" w:line="240" w:lineRule="atLeast"/>
              <w:rPr>
                <w:bCs/>
                <w:spacing w:val="10"/>
                <w:sz w:val="20"/>
              </w:rPr>
            </w:pPr>
            <w:permStart w:id="566456511" w:edGrp="everyone" w:colFirst="1" w:colLast="1"/>
            <w:permEnd w:id="840193000"/>
            <w:r w:rsidRPr="00BD4EA0">
              <w:rPr>
                <w:bCs/>
                <w:spacing w:val="10"/>
                <w:sz w:val="20"/>
              </w:rPr>
              <w:t xml:space="preserve">Haben Sie die fälligen Beiträge, die sich aus allgemeinverbindlich </w:t>
            </w:r>
            <w:proofErr w:type="gramStart"/>
            <w:r w:rsidRPr="00BD4EA0">
              <w:rPr>
                <w:bCs/>
                <w:spacing w:val="10"/>
                <w:sz w:val="20"/>
              </w:rPr>
              <w:t>erklärten</w:t>
            </w:r>
            <w:proofErr w:type="gramEnd"/>
            <w:r w:rsidRPr="00BD4EA0">
              <w:rPr>
                <w:bCs/>
                <w:spacing w:val="10"/>
                <w:sz w:val="20"/>
              </w:rPr>
              <w:t xml:space="preserve"> Gesamtarbeitsverträgen ergeben, einschliesslich der vom Lohn abgezogenen Arbeitnehmeranteile, vollumfänglich bezahlt?</w:t>
            </w:r>
          </w:p>
        </w:tc>
        <w:tc>
          <w:tcPr>
            <w:tcW w:w="1139" w:type="dxa"/>
            <w:vAlign w:val="center"/>
          </w:tcPr>
          <w:p w14:paraId="37730751"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5BBB66F0" w14:textId="77777777" w:rsidTr="00B238D9">
        <w:trPr>
          <w:cantSplit/>
        </w:trPr>
        <w:tc>
          <w:tcPr>
            <w:tcW w:w="8640" w:type="dxa"/>
            <w:vAlign w:val="center"/>
          </w:tcPr>
          <w:p w14:paraId="566E134C" w14:textId="77777777" w:rsidR="00F77FE3" w:rsidRPr="00BD4EA0" w:rsidRDefault="00F77FE3" w:rsidP="00B238D9">
            <w:pPr>
              <w:tabs>
                <w:tab w:val="right" w:pos="9900"/>
              </w:tabs>
              <w:spacing w:before="60" w:after="60" w:line="240" w:lineRule="atLeast"/>
              <w:rPr>
                <w:bCs/>
                <w:spacing w:val="10"/>
                <w:sz w:val="20"/>
              </w:rPr>
            </w:pPr>
            <w:permStart w:id="1744725284" w:edGrp="everyone" w:colFirst="1" w:colLast="1"/>
            <w:permEnd w:id="566456511"/>
            <w:r w:rsidRPr="00BD4EA0">
              <w:rPr>
                <w:bCs/>
                <w:spacing w:val="10"/>
                <w:sz w:val="20"/>
              </w:rPr>
              <w:t>Befinden Sie sich in einem Schuldbetreibungs- oder Konkursverfahren?</w:t>
            </w:r>
          </w:p>
        </w:tc>
        <w:tc>
          <w:tcPr>
            <w:tcW w:w="1139" w:type="dxa"/>
            <w:vAlign w:val="center"/>
          </w:tcPr>
          <w:p w14:paraId="57E733CF"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425FCC3B" w14:textId="77777777" w:rsidTr="00B238D9">
        <w:trPr>
          <w:cantSplit/>
        </w:trPr>
        <w:tc>
          <w:tcPr>
            <w:tcW w:w="8640" w:type="dxa"/>
            <w:vAlign w:val="center"/>
          </w:tcPr>
          <w:p w14:paraId="3F68DDC1" w14:textId="77777777" w:rsidR="00F77FE3" w:rsidRPr="00BD4EA0" w:rsidRDefault="00F77FE3" w:rsidP="00B238D9">
            <w:pPr>
              <w:tabs>
                <w:tab w:val="right" w:pos="9900"/>
              </w:tabs>
              <w:spacing w:before="60" w:after="60" w:line="240" w:lineRule="atLeast"/>
              <w:rPr>
                <w:bCs/>
                <w:spacing w:val="10"/>
                <w:sz w:val="20"/>
              </w:rPr>
            </w:pPr>
            <w:permStart w:id="1491615726" w:edGrp="everyone" w:colFirst="1" w:colLast="1"/>
            <w:permEnd w:id="1744725284"/>
            <w:r w:rsidRPr="00BD4EA0">
              <w:rPr>
                <w:bCs/>
                <w:spacing w:val="10"/>
                <w:sz w:val="20"/>
              </w:rPr>
              <w:t>Wurden bei Ihnen in den vergangenen zwölf Monaten Pfändungen vollzogen?</w:t>
            </w:r>
          </w:p>
        </w:tc>
        <w:tc>
          <w:tcPr>
            <w:tcW w:w="1139" w:type="dxa"/>
            <w:vAlign w:val="center"/>
          </w:tcPr>
          <w:p w14:paraId="3510036A"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2433213A" w14:textId="77777777" w:rsidTr="00B238D9">
        <w:trPr>
          <w:cantSplit/>
        </w:trPr>
        <w:tc>
          <w:tcPr>
            <w:tcW w:w="8640" w:type="dxa"/>
            <w:vAlign w:val="center"/>
          </w:tcPr>
          <w:p w14:paraId="702ABB4A" w14:textId="77777777" w:rsidR="00F77FE3" w:rsidRPr="00BD4EA0" w:rsidRDefault="00F77FE3" w:rsidP="00B238D9">
            <w:pPr>
              <w:tabs>
                <w:tab w:val="right" w:pos="9900"/>
              </w:tabs>
              <w:spacing w:before="60" w:after="60" w:line="240" w:lineRule="atLeast"/>
              <w:rPr>
                <w:bCs/>
                <w:spacing w:val="10"/>
                <w:sz w:val="20"/>
              </w:rPr>
            </w:pPr>
            <w:permStart w:id="81396195" w:edGrp="everyone" w:colFirst="1" w:colLast="1"/>
            <w:permEnd w:id="1491615726"/>
            <w:r w:rsidRPr="00BD4EA0">
              <w:rPr>
                <w:bCs/>
                <w:spacing w:val="10"/>
                <w:sz w:val="20"/>
              </w:rPr>
              <w:t>Wenn Ja: Auf welchen Betrag beliefen sich die entsprechenden Forderungen?</w:t>
            </w:r>
          </w:p>
        </w:tc>
        <w:tc>
          <w:tcPr>
            <w:tcW w:w="1139" w:type="dxa"/>
            <w:vAlign w:val="center"/>
          </w:tcPr>
          <w:p w14:paraId="325FE724" w14:textId="77777777" w:rsidR="00F77FE3" w:rsidRPr="00BD4EA0" w:rsidRDefault="00F77FE3" w:rsidP="00B238D9">
            <w:pPr>
              <w:tabs>
                <w:tab w:val="right" w:pos="9900"/>
              </w:tabs>
              <w:spacing w:before="60" w:after="60" w:line="240" w:lineRule="atLeast"/>
              <w:jc w:val="center"/>
              <w:rPr>
                <w:bCs/>
                <w:spacing w:val="10"/>
                <w:sz w:val="20"/>
              </w:rPr>
            </w:pPr>
          </w:p>
        </w:tc>
      </w:tr>
      <w:tr w:rsidR="00F77FE3" w:rsidRPr="00BD4EA0" w14:paraId="16094DAC" w14:textId="77777777" w:rsidTr="00B238D9">
        <w:trPr>
          <w:cantSplit/>
        </w:trPr>
        <w:tc>
          <w:tcPr>
            <w:tcW w:w="8640" w:type="dxa"/>
            <w:vAlign w:val="center"/>
          </w:tcPr>
          <w:p w14:paraId="588E7D0B" w14:textId="77777777" w:rsidR="00F77FE3" w:rsidRPr="00BD4EA0" w:rsidRDefault="00F77FE3" w:rsidP="00B238D9">
            <w:pPr>
              <w:tabs>
                <w:tab w:val="right" w:pos="9900"/>
              </w:tabs>
              <w:spacing w:before="60" w:after="60" w:line="240" w:lineRule="atLeast"/>
              <w:rPr>
                <w:bCs/>
                <w:spacing w:val="10"/>
                <w:sz w:val="20"/>
              </w:rPr>
            </w:pPr>
            <w:permStart w:id="1946633123" w:edGrp="everyone" w:colFirst="1" w:colLast="1"/>
            <w:permEnd w:id="81396195"/>
            <w:r w:rsidRPr="00BD4EA0">
              <w:rPr>
                <w:bCs/>
                <w:spacing w:val="10"/>
                <w:sz w:val="20"/>
              </w:rPr>
              <w:t>Haben Sie Absprachen oder andere wettbewerbsbeeinträchtigende Massnahmen getroffen?</w:t>
            </w:r>
          </w:p>
        </w:tc>
        <w:tc>
          <w:tcPr>
            <w:tcW w:w="1139" w:type="dxa"/>
            <w:vAlign w:val="center"/>
          </w:tcPr>
          <w:p w14:paraId="6D5FFA11" w14:textId="77777777" w:rsidR="00F77FE3" w:rsidRPr="00BD4EA0" w:rsidRDefault="00F77FE3" w:rsidP="00B238D9">
            <w:pPr>
              <w:tabs>
                <w:tab w:val="right" w:pos="9900"/>
              </w:tabs>
              <w:spacing w:before="60" w:after="60" w:line="240" w:lineRule="atLeast"/>
              <w:jc w:val="center"/>
              <w:rPr>
                <w:bCs/>
                <w:spacing w:val="10"/>
                <w:sz w:val="20"/>
              </w:rPr>
            </w:pPr>
          </w:p>
        </w:tc>
      </w:tr>
      <w:permEnd w:id="1946633123"/>
      <w:tr w:rsidR="00F77FE3" w:rsidRPr="00BD4EA0" w14:paraId="182A5054" w14:textId="77777777" w:rsidTr="00B238D9">
        <w:trPr>
          <w:cantSplit/>
        </w:trPr>
        <w:tc>
          <w:tcPr>
            <w:tcW w:w="9779" w:type="dxa"/>
            <w:gridSpan w:val="2"/>
            <w:vAlign w:val="center"/>
          </w:tcPr>
          <w:p w14:paraId="7DF57DBF" w14:textId="77777777" w:rsidR="00F77FE3" w:rsidRPr="00BD4EA0" w:rsidRDefault="00F77FE3" w:rsidP="00B238D9">
            <w:pPr>
              <w:tabs>
                <w:tab w:val="right" w:pos="9900"/>
              </w:tabs>
              <w:spacing w:before="60" w:after="60" w:line="240" w:lineRule="atLeast"/>
              <w:rPr>
                <w:bCs/>
                <w:spacing w:val="10"/>
                <w:sz w:val="20"/>
              </w:rPr>
            </w:pPr>
            <w:r w:rsidRPr="00BD4EA0">
              <w:rPr>
                <w:bCs/>
                <w:spacing w:val="10"/>
                <w:sz w:val="20"/>
              </w:rPr>
              <w:t>Bemerkungen zur Selbs</w:t>
            </w:r>
            <w:r>
              <w:rPr>
                <w:bCs/>
                <w:spacing w:val="10"/>
                <w:sz w:val="20"/>
              </w:rPr>
              <w:t>t</w:t>
            </w:r>
            <w:r w:rsidRPr="00BD4EA0">
              <w:rPr>
                <w:bCs/>
                <w:spacing w:val="10"/>
                <w:sz w:val="20"/>
              </w:rPr>
              <w:t>deklaration</w:t>
            </w:r>
          </w:p>
          <w:p w14:paraId="4DE6066A" w14:textId="77777777" w:rsidR="00F77FE3" w:rsidRPr="00BD4EA0" w:rsidRDefault="00F77FE3" w:rsidP="00B238D9">
            <w:pPr>
              <w:tabs>
                <w:tab w:val="left" w:pos="300"/>
                <w:tab w:val="right" w:pos="9900"/>
              </w:tabs>
              <w:spacing w:before="60" w:after="60" w:line="240" w:lineRule="atLeast"/>
              <w:rPr>
                <w:bCs/>
                <w:spacing w:val="10"/>
                <w:sz w:val="20"/>
              </w:rPr>
            </w:pPr>
            <w:r w:rsidRPr="00BD4EA0">
              <w:rPr>
                <w:bCs/>
                <w:spacing w:val="10"/>
                <w:sz w:val="20"/>
              </w:rPr>
              <w:tab/>
            </w:r>
            <w:permStart w:id="104430236" w:edGrp="everyone"/>
            <w:permEnd w:id="104430236"/>
          </w:p>
          <w:p w14:paraId="0C90FE6E" w14:textId="77777777" w:rsidR="00F77FE3" w:rsidRDefault="00F77FE3" w:rsidP="00B238D9">
            <w:pPr>
              <w:tabs>
                <w:tab w:val="left" w:pos="300"/>
                <w:tab w:val="right" w:pos="9900"/>
              </w:tabs>
              <w:spacing w:before="60" w:after="60" w:line="240" w:lineRule="atLeast"/>
              <w:rPr>
                <w:bCs/>
                <w:spacing w:val="10"/>
                <w:sz w:val="20"/>
              </w:rPr>
            </w:pPr>
            <w:r w:rsidRPr="00BD4EA0">
              <w:rPr>
                <w:bCs/>
                <w:spacing w:val="10"/>
                <w:sz w:val="20"/>
              </w:rPr>
              <w:tab/>
            </w:r>
            <w:permStart w:id="1322211388" w:edGrp="everyone"/>
          </w:p>
          <w:p w14:paraId="317D8759" w14:textId="77777777" w:rsidR="00F77FE3" w:rsidRPr="00BD4EA0" w:rsidRDefault="00F77FE3" w:rsidP="00B238D9">
            <w:pPr>
              <w:tabs>
                <w:tab w:val="left" w:pos="300"/>
                <w:tab w:val="right" w:pos="9900"/>
              </w:tabs>
              <w:spacing w:before="60" w:after="60" w:line="240" w:lineRule="atLeast"/>
              <w:rPr>
                <w:bCs/>
                <w:spacing w:val="10"/>
                <w:sz w:val="20"/>
              </w:rPr>
            </w:pPr>
            <w:r w:rsidRPr="00BD4EA0">
              <w:rPr>
                <w:bCs/>
                <w:spacing w:val="10"/>
                <w:sz w:val="20"/>
              </w:rPr>
              <w:tab/>
            </w:r>
            <w:permStart w:id="1668950384" w:edGrp="everyone"/>
            <w:permEnd w:id="1668950384"/>
          </w:p>
          <w:p w14:paraId="37BE1C74" w14:textId="77777777" w:rsidR="00F77FE3" w:rsidRPr="00BD4EA0" w:rsidRDefault="00F77FE3" w:rsidP="00B238D9">
            <w:pPr>
              <w:tabs>
                <w:tab w:val="left" w:pos="300"/>
                <w:tab w:val="right" w:pos="9900"/>
              </w:tabs>
              <w:spacing w:before="60" w:after="60" w:line="240" w:lineRule="atLeast"/>
              <w:rPr>
                <w:bCs/>
                <w:spacing w:val="10"/>
                <w:sz w:val="20"/>
              </w:rPr>
            </w:pPr>
            <w:r w:rsidRPr="00BD4EA0">
              <w:rPr>
                <w:bCs/>
                <w:spacing w:val="10"/>
                <w:sz w:val="20"/>
              </w:rPr>
              <w:tab/>
            </w:r>
            <w:permStart w:id="1139411215" w:edGrp="everyone"/>
            <w:permEnd w:id="1139411215"/>
          </w:p>
          <w:p w14:paraId="13564DAF" w14:textId="77777777" w:rsidR="00F77FE3" w:rsidRPr="00BD4EA0" w:rsidRDefault="00F77FE3" w:rsidP="00B238D9">
            <w:pPr>
              <w:tabs>
                <w:tab w:val="left" w:pos="300"/>
                <w:tab w:val="right" w:pos="9900"/>
              </w:tabs>
              <w:spacing w:before="60" w:after="60" w:line="240" w:lineRule="atLeast"/>
              <w:rPr>
                <w:bCs/>
                <w:spacing w:val="10"/>
                <w:sz w:val="20"/>
              </w:rPr>
            </w:pPr>
            <w:r w:rsidRPr="00BD4EA0">
              <w:rPr>
                <w:bCs/>
                <w:spacing w:val="10"/>
                <w:sz w:val="20"/>
              </w:rPr>
              <w:tab/>
            </w:r>
            <w:permStart w:id="1095050433" w:edGrp="everyone"/>
            <w:permEnd w:id="1095050433"/>
          </w:p>
          <w:permEnd w:id="1322211388"/>
          <w:p w14:paraId="70EEE73F" w14:textId="77777777" w:rsidR="00F77FE3" w:rsidRPr="00BD4EA0" w:rsidRDefault="00F77FE3" w:rsidP="00B238D9">
            <w:pPr>
              <w:tabs>
                <w:tab w:val="left" w:pos="315"/>
                <w:tab w:val="right" w:pos="9900"/>
              </w:tabs>
              <w:spacing w:before="60" w:after="60" w:line="240" w:lineRule="atLeast"/>
              <w:rPr>
                <w:bCs/>
                <w:spacing w:val="10"/>
                <w:sz w:val="20"/>
              </w:rPr>
            </w:pPr>
            <w:r w:rsidRPr="00BD4EA0">
              <w:rPr>
                <w:bCs/>
                <w:spacing w:val="10"/>
                <w:sz w:val="20"/>
              </w:rPr>
              <w:tab/>
            </w:r>
            <w:permStart w:id="1348156835" w:edGrp="everyone"/>
            <w:permEnd w:id="1348156835"/>
          </w:p>
        </w:tc>
      </w:tr>
    </w:tbl>
    <w:p w14:paraId="2A58647C" w14:textId="77777777" w:rsidR="00F77FE3" w:rsidRDefault="00F77FE3" w:rsidP="00F77FE3">
      <w:pPr>
        <w:tabs>
          <w:tab w:val="right" w:pos="9900"/>
        </w:tabs>
        <w:spacing w:line="240" w:lineRule="atLeast"/>
        <w:rPr>
          <w:spacing w:val="10"/>
          <w:sz w:val="20"/>
        </w:rPr>
      </w:pPr>
    </w:p>
    <w:p w14:paraId="1C13A4D8" w14:textId="77777777" w:rsidR="00F77FE3" w:rsidRPr="00BD4EA0" w:rsidRDefault="00F77FE3" w:rsidP="00F77FE3">
      <w:pPr>
        <w:tabs>
          <w:tab w:val="right" w:pos="9900"/>
        </w:tabs>
        <w:spacing w:line="240" w:lineRule="atLeast"/>
        <w:rPr>
          <w:spacing w:val="10"/>
          <w:sz w:val="20"/>
        </w:rPr>
      </w:pPr>
      <w:r>
        <w:rPr>
          <w:spacing w:val="10"/>
          <w:sz w:val="20"/>
        </w:rPr>
        <w:br w:type="page"/>
      </w:r>
    </w:p>
    <w:p w14:paraId="38A7A3FF"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F77FE3" w:rsidRPr="00BD4EA0" w14:paraId="6D60C0B9" w14:textId="77777777" w:rsidTr="00B238D9">
        <w:trPr>
          <w:cantSplit/>
        </w:trPr>
        <w:tc>
          <w:tcPr>
            <w:tcW w:w="9779" w:type="dxa"/>
            <w:gridSpan w:val="2"/>
            <w:vAlign w:val="center"/>
          </w:tcPr>
          <w:p w14:paraId="124B49F4"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751922731" w:edGrp="everyone"/>
            <w:permEnd w:id="751922731"/>
          </w:p>
        </w:tc>
      </w:tr>
      <w:tr w:rsidR="00F77FE3" w:rsidRPr="00BD4EA0" w14:paraId="0FE147D4" w14:textId="77777777" w:rsidTr="00B238D9">
        <w:trPr>
          <w:cantSplit/>
        </w:trPr>
        <w:tc>
          <w:tcPr>
            <w:tcW w:w="9779" w:type="dxa"/>
            <w:gridSpan w:val="2"/>
            <w:vAlign w:val="center"/>
          </w:tcPr>
          <w:p w14:paraId="33CE640E"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231605431" w:edGrp="everyone"/>
            <w:permEnd w:id="231605431"/>
          </w:p>
        </w:tc>
      </w:tr>
      <w:tr w:rsidR="00F77FE3" w:rsidRPr="00BD4EA0" w14:paraId="56322CA5" w14:textId="77777777" w:rsidTr="00B238D9">
        <w:trPr>
          <w:cantSplit/>
        </w:trPr>
        <w:tc>
          <w:tcPr>
            <w:tcW w:w="9779" w:type="dxa"/>
            <w:gridSpan w:val="2"/>
            <w:vAlign w:val="center"/>
          </w:tcPr>
          <w:p w14:paraId="508D4238"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479348220" w:edGrp="everyone"/>
            <w:permEnd w:id="479348220"/>
          </w:p>
        </w:tc>
      </w:tr>
      <w:tr w:rsidR="00F77FE3" w:rsidRPr="00BD4EA0" w14:paraId="47E1CD4B" w14:textId="77777777" w:rsidTr="00B238D9">
        <w:trPr>
          <w:cantSplit/>
        </w:trPr>
        <w:tc>
          <w:tcPr>
            <w:tcW w:w="4776" w:type="dxa"/>
            <w:vAlign w:val="center"/>
          </w:tcPr>
          <w:p w14:paraId="5DE788A9" w14:textId="77777777" w:rsidR="00F77FE3" w:rsidRPr="00BD4EA0" w:rsidRDefault="00F77FE3" w:rsidP="00B238D9">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828460151" w:edGrp="everyone"/>
            <w:permEnd w:id="828460151"/>
          </w:p>
        </w:tc>
        <w:tc>
          <w:tcPr>
            <w:tcW w:w="5003" w:type="dxa"/>
          </w:tcPr>
          <w:p w14:paraId="1672A99E" w14:textId="77777777" w:rsidR="00F77FE3" w:rsidRPr="00BD4EA0" w:rsidRDefault="00F77FE3" w:rsidP="00B238D9">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487659188" w:edGrp="everyone"/>
            <w:permEnd w:id="487659188"/>
          </w:p>
        </w:tc>
      </w:tr>
      <w:tr w:rsidR="00F77FE3" w:rsidRPr="00BD4EA0" w14:paraId="7E501D0C" w14:textId="77777777" w:rsidTr="00B238D9">
        <w:trPr>
          <w:cantSplit/>
        </w:trPr>
        <w:tc>
          <w:tcPr>
            <w:tcW w:w="4776" w:type="dxa"/>
            <w:vAlign w:val="center"/>
          </w:tcPr>
          <w:p w14:paraId="3C8D873E" w14:textId="77777777" w:rsidR="00F77FE3" w:rsidRPr="00BD4EA0" w:rsidRDefault="00F77FE3" w:rsidP="00B238D9">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998147321" w:edGrp="everyone"/>
            <w:permEnd w:id="1998147321"/>
          </w:p>
        </w:tc>
        <w:tc>
          <w:tcPr>
            <w:tcW w:w="5003" w:type="dxa"/>
          </w:tcPr>
          <w:p w14:paraId="1C8A3CED" w14:textId="77777777" w:rsidR="00F77FE3" w:rsidRPr="00BD4EA0" w:rsidRDefault="00F77FE3" w:rsidP="00B238D9">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805016506" w:edGrp="everyone"/>
            <w:permEnd w:id="1805016506"/>
          </w:p>
        </w:tc>
      </w:tr>
      <w:tr w:rsidR="00F77FE3" w:rsidRPr="00BD4EA0" w14:paraId="7F62B4B0" w14:textId="77777777" w:rsidTr="00B238D9">
        <w:trPr>
          <w:cantSplit/>
        </w:trPr>
        <w:tc>
          <w:tcPr>
            <w:tcW w:w="9779" w:type="dxa"/>
            <w:gridSpan w:val="2"/>
            <w:vAlign w:val="center"/>
          </w:tcPr>
          <w:p w14:paraId="6277441A" w14:textId="77777777" w:rsidR="00F77FE3" w:rsidRPr="00BD4EA0" w:rsidRDefault="00F77FE3" w:rsidP="00B238D9">
            <w:pPr>
              <w:tabs>
                <w:tab w:val="right" w:pos="9900"/>
              </w:tabs>
              <w:spacing w:before="120" w:line="240" w:lineRule="atLeast"/>
              <w:rPr>
                <w:bCs/>
                <w:spacing w:val="10"/>
                <w:sz w:val="20"/>
              </w:rPr>
            </w:pPr>
            <w:r w:rsidRPr="00BD4EA0">
              <w:rPr>
                <w:bCs/>
                <w:spacing w:val="10"/>
                <w:sz w:val="20"/>
              </w:rPr>
              <w:t>Projektbeschrieb:</w:t>
            </w:r>
          </w:p>
          <w:p w14:paraId="147C8545" w14:textId="77777777" w:rsidR="00F77FE3" w:rsidRPr="00BD4EA0" w:rsidRDefault="00F77FE3" w:rsidP="00B238D9">
            <w:pPr>
              <w:tabs>
                <w:tab w:val="left" w:pos="284"/>
                <w:tab w:val="right" w:pos="9900"/>
              </w:tabs>
              <w:spacing w:before="60" w:line="240" w:lineRule="atLeast"/>
              <w:rPr>
                <w:bCs/>
                <w:spacing w:val="10"/>
                <w:sz w:val="20"/>
              </w:rPr>
            </w:pPr>
            <w:r w:rsidRPr="00BD4EA0">
              <w:rPr>
                <w:bCs/>
                <w:spacing w:val="10"/>
                <w:sz w:val="20"/>
              </w:rPr>
              <w:tab/>
            </w:r>
            <w:permStart w:id="1184445574" w:edGrp="everyone"/>
            <w:permEnd w:id="1184445574"/>
          </w:p>
          <w:p w14:paraId="08116A28" w14:textId="77777777" w:rsidR="00F77FE3" w:rsidRPr="00BD4EA0" w:rsidRDefault="00F77FE3" w:rsidP="00B238D9">
            <w:pPr>
              <w:tabs>
                <w:tab w:val="left" w:pos="284"/>
                <w:tab w:val="right" w:pos="9900"/>
              </w:tabs>
              <w:spacing w:before="60" w:line="240" w:lineRule="atLeast"/>
              <w:rPr>
                <w:bCs/>
                <w:spacing w:val="10"/>
                <w:sz w:val="20"/>
              </w:rPr>
            </w:pPr>
            <w:r w:rsidRPr="00BD4EA0">
              <w:rPr>
                <w:bCs/>
                <w:spacing w:val="10"/>
                <w:sz w:val="20"/>
              </w:rPr>
              <w:tab/>
            </w:r>
            <w:permStart w:id="1435050411" w:edGrp="everyone"/>
            <w:permEnd w:id="1435050411"/>
            <w:r w:rsidRPr="00BD4EA0">
              <w:rPr>
                <w:bCs/>
                <w:spacing w:val="10"/>
                <w:sz w:val="20"/>
              </w:rPr>
              <w:tab/>
            </w:r>
            <w:permStart w:id="1770078771" w:edGrp="everyone"/>
            <w:permEnd w:id="1770078771"/>
          </w:p>
          <w:p w14:paraId="1F223BF4" w14:textId="77777777" w:rsidR="00F77FE3" w:rsidRPr="00BD4EA0" w:rsidRDefault="00F77FE3" w:rsidP="00B238D9">
            <w:pPr>
              <w:tabs>
                <w:tab w:val="left" w:pos="284"/>
                <w:tab w:val="right" w:pos="9900"/>
              </w:tabs>
              <w:spacing w:before="60" w:after="60" w:line="240" w:lineRule="atLeast"/>
              <w:rPr>
                <w:bCs/>
                <w:spacing w:val="10"/>
                <w:sz w:val="20"/>
              </w:rPr>
            </w:pPr>
            <w:r w:rsidRPr="00BD4EA0">
              <w:rPr>
                <w:bCs/>
                <w:spacing w:val="10"/>
                <w:sz w:val="20"/>
              </w:rPr>
              <w:tab/>
            </w:r>
            <w:permStart w:id="1564298006" w:edGrp="everyone"/>
            <w:permEnd w:id="1564298006"/>
          </w:p>
        </w:tc>
      </w:tr>
    </w:tbl>
    <w:p w14:paraId="08BAB4DC" w14:textId="77777777" w:rsidR="00F77FE3" w:rsidRPr="00BD4EA0" w:rsidRDefault="00F77FE3" w:rsidP="00F77FE3">
      <w:pPr>
        <w:tabs>
          <w:tab w:val="right" w:pos="9900"/>
        </w:tabs>
        <w:spacing w:after="120" w:line="240" w:lineRule="atLeast"/>
        <w:rPr>
          <w:spacing w:val="10"/>
          <w:sz w:val="20"/>
        </w:rPr>
      </w:pPr>
    </w:p>
    <w:p w14:paraId="7DB90534" w14:textId="77777777" w:rsidR="00F77FE3" w:rsidRPr="00BD4EA0" w:rsidRDefault="00F77FE3" w:rsidP="00F77FE3">
      <w:pPr>
        <w:tabs>
          <w:tab w:val="right" w:pos="9900"/>
        </w:tabs>
        <w:spacing w:after="120" w:line="240" w:lineRule="atLeast"/>
        <w:rPr>
          <w:spacing w:val="10"/>
          <w:sz w:val="20"/>
        </w:rPr>
      </w:pPr>
    </w:p>
    <w:p w14:paraId="3E099F51"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F77FE3" w:rsidRPr="00BD4EA0" w14:paraId="175F5CC3" w14:textId="77777777" w:rsidTr="00B238D9">
        <w:trPr>
          <w:cantSplit/>
        </w:trPr>
        <w:tc>
          <w:tcPr>
            <w:tcW w:w="9779" w:type="dxa"/>
            <w:gridSpan w:val="2"/>
            <w:vAlign w:val="center"/>
          </w:tcPr>
          <w:p w14:paraId="1231B0FC"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500642913" w:edGrp="everyone"/>
            <w:permEnd w:id="500642913"/>
          </w:p>
        </w:tc>
      </w:tr>
      <w:tr w:rsidR="00F77FE3" w:rsidRPr="00BD4EA0" w14:paraId="16973391" w14:textId="77777777" w:rsidTr="00B238D9">
        <w:trPr>
          <w:cantSplit/>
        </w:trPr>
        <w:tc>
          <w:tcPr>
            <w:tcW w:w="9779" w:type="dxa"/>
            <w:gridSpan w:val="2"/>
            <w:vAlign w:val="center"/>
          </w:tcPr>
          <w:p w14:paraId="40765492"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147238039" w:edGrp="everyone"/>
            <w:permEnd w:id="1147238039"/>
          </w:p>
        </w:tc>
      </w:tr>
      <w:tr w:rsidR="00F77FE3" w:rsidRPr="00BD4EA0" w14:paraId="7F57930A" w14:textId="77777777" w:rsidTr="00B238D9">
        <w:trPr>
          <w:cantSplit/>
        </w:trPr>
        <w:tc>
          <w:tcPr>
            <w:tcW w:w="9779" w:type="dxa"/>
            <w:gridSpan w:val="2"/>
            <w:vAlign w:val="center"/>
          </w:tcPr>
          <w:p w14:paraId="41A202F0"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2050626166" w:edGrp="everyone"/>
            <w:permEnd w:id="2050626166"/>
          </w:p>
        </w:tc>
      </w:tr>
      <w:tr w:rsidR="00F77FE3" w:rsidRPr="00BD4EA0" w14:paraId="032DD04F" w14:textId="77777777" w:rsidTr="00B238D9">
        <w:trPr>
          <w:cantSplit/>
        </w:trPr>
        <w:tc>
          <w:tcPr>
            <w:tcW w:w="4776" w:type="dxa"/>
            <w:vAlign w:val="center"/>
          </w:tcPr>
          <w:p w14:paraId="5DB0EF60" w14:textId="77777777" w:rsidR="00F77FE3" w:rsidRPr="00BD4EA0" w:rsidRDefault="00F77FE3" w:rsidP="00B238D9">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864508965" w:edGrp="everyone"/>
            <w:permEnd w:id="864508965"/>
          </w:p>
        </w:tc>
        <w:tc>
          <w:tcPr>
            <w:tcW w:w="5003" w:type="dxa"/>
          </w:tcPr>
          <w:p w14:paraId="67DC22BE" w14:textId="77777777" w:rsidR="00F77FE3" w:rsidRPr="00BD4EA0" w:rsidRDefault="00F77FE3" w:rsidP="00B238D9">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519090368" w:edGrp="everyone"/>
            <w:permEnd w:id="1519090368"/>
          </w:p>
        </w:tc>
      </w:tr>
      <w:tr w:rsidR="00F77FE3" w:rsidRPr="00BD4EA0" w14:paraId="03458AD5" w14:textId="77777777" w:rsidTr="00B238D9">
        <w:trPr>
          <w:cantSplit/>
        </w:trPr>
        <w:tc>
          <w:tcPr>
            <w:tcW w:w="4776" w:type="dxa"/>
            <w:vAlign w:val="center"/>
          </w:tcPr>
          <w:p w14:paraId="0F9D0ECA" w14:textId="77777777" w:rsidR="00F77FE3" w:rsidRPr="00BD4EA0" w:rsidRDefault="00F77FE3" w:rsidP="00B238D9">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739331921" w:edGrp="everyone"/>
            <w:permEnd w:id="739331921"/>
          </w:p>
        </w:tc>
        <w:tc>
          <w:tcPr>
            <w:tcW w:w="5003" w:type="dxa"/>
          </w:tcPr>
          <w:p w14:paraId="174D15AF" w14:textId="77777777" w:rsidR="00F77FE3" w:rsidRPr="00BD4EA0" w:rsidRDefault="00F77FE3" w:rsidP="00B238D9">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343378118" w:edGrp="everyone"/>
            <w:permEnd w:id="1343378118"/>
          </w:p>
        </w:tc>
      </w:tr>
      <w:tr w:rsidR="00F77FE3" w:rsidRPr="00BD4EA0" w14:paraId="682BC27F" w14:textId="77777777" w:rsidTr="00B238D9">
        <w:trPr>
          <w:cantSplit/>
        </w:trPr>
        <w:tc>
          <w:tcPr>
            <w:tcW w:w="9779" w:type="dxa"/>
            <w:gridSpan w:val="2"/>
            <w:vAlign w:val="center"/>
          </w:tcPr>
          <w:p w14:paraId="1DEBBFF5" w14:textId="77777777" w:rsidR="00F77FE3" w:rsidRPr="00BD4EA0" w:rsidRDefault="00F77FE3" w:rsidP="00B238D9">
            <w:pPr>
              <w:tabs>
                <w:tab w:val="right" w:pos="9900"/>
              </w:tabs>
              <w:spacing w:before="120" w:line="240" w:lineRule="atLeast"/>
              <w:rPr>
                <w:bCs/>
                <w:spacing w:val="10"/>
                <w:sz w:val="20"/>
              </w:rPr>
            </w:pPr>
            <w:r w:rsidRPr="00BD4EA0">
              <w:rPr>
                <w:bCs/>
                <w:spacing w:val="10"/>
                <w:sz w:val="20"/>
              </w:rPr>
              <w:t>Projektbeschrieb:</w:t>
            </w:r>
          </w:p>
          <w:p w14:paraId="782FE4C8" w14:textId="77777777" w:rsidR="00F77FE3" w:rsidRPr="00BD4EA0" w:rsidRDefault="00F77FE3" w:rsidP="00B238D9">
            <w:pPr>
              <w:tabs>
                <w:tab w:val="left" w:pos="284"/>
                <w:tab w:val="right" w:pos="9900"/>
              </w:tabs>
              <w:spacing w:before="60" w:line="240" w:lineRule="atLeast"/>
              <w:rPr>
                <w:bCs/>
                <w:spacing w:val="10"/>
                <w:sz w:val="20"/>
              </w:rPr>
            </w:pPr>
            <w:r w:rsidRPr="00BD4EA0">
              <w:rPr>
                <w:bCs/>
                <w:spacing w:val="10"/>
                <w:sz w:val="20"/>
              </w:rPr>
              <w:tab/>
            </w:r>
            <w:permStart w:id="274994577" w:edGrp="everyone"/>
            <w:permEnd w:id="274994577"/>
          </w:p>
          <w:p w14:paraId="6068C823" w14:textId="77777777" w:rsidR="00F77FE3" w:rsidRPr="00BD4EA0" w:rsidRDefault="00F77FE3" w:rsidP="00B238D9">
            <w:pPr>
              <w:tabs>
                <w:tab w:val="left" w:pos="284"/>
                <w:tab w:val="right" w:pos="9900"/>
              </w:tabs>
              <w:spacing w:before="60" w:line="240" w:lineRule="atLeast"/>
              <w:rPr>
                <w:bCs/>
                <w:spacing w:val="10"/>
                <w:sz w:val="20"/>
              </w:rPr>
            </w:pPr>
            <w:r w:rsidRPr="00BD4EA0">
              <w:rPr>
                <w:bCs/>
                <w:spacing w:val="10"/>
                <w:sz w:val="20"/>
              </w:rPr>
              <w:tab/>
            </w:r>
            <w:permStart w:id="166620894" w:edGrp="everyone"/>
            <w:permEnd w:id="166620894"/>
          </w:p>
          <w:p w14:paraId="2ED2CDBE" w14:textId="77777777" w:rsidR="00F77FE3" w:rsidRPr="00BD4EA0" w:rsidRDefault="00F77FE3" w:rsidP="00B238D9">
            <w:pPr>
              <w:tabs>
                <w:tab w:val="left" w:pos="284"/>
                <w:tab w:val="right" w:pos="9900"/>
              </w:tabs>
              <w:spacing w:before="60" w:after="60" w:line="240" w:lineRule="atLeast"/>
              <w:rPr>
                <w:bCs/>
                <w:spacing w:val="10"/>
                <w:sz w:val="20"/>
              </w:rPr>
            </w:pPr>
            <w:r w:rsidRPr="00BD4EA0">
              <w:rPr>
                <w:bCs/>
                <w:spacing w:val="10"/>
                <w:sz w:val="20"/>
              </w:rPr>
              <w:tab/>
            </w:r>
            <w:permStart w:id="984948438" w:edGrp="everyone"/>
            <w:permEnd w:id="984948438"/>
          </w:p>
        </w:tc>
      </w:tr>
    </w:tbl>
    <w:p w14:paraId="71D15F1F" w14:textId="77777777" w:rsidR="00F77FE3" w:rsidRPr="00BD4EA0" w:rsidRDefault="00F77FE3" w:rsidP="00F77FE3">
      <w:pPr>
        <w:tabs>
          <w:tab w:val="right" w:pos="9900"/>
        </w:tabs>
        <w:spacing w:after="120" w:line="240" w:lineRule="atLeast"/>
        <w:rPr>
          <w:spacing w:val="10"/>
          <w:sz w:val="20"/>
        </w:rPr>
      </w:pPr>
    </w:p>
    <w:p w14:paraId="083B1210" w14:textId="77777777" w:rsidR="00F77FE3" w:rsidRPr="00BD4EA0" w:rsidRDefault="00F77FE3" w:rsidP="00F77FE3">
      <w:pPr>
        <w:tabs>
          <w:tab w:val="right" w:pos="9900"/>
        </w:tabs>
        <w:spacing w:after="120" w:line="240" w:lineRule="atLeast"/>
        <w:rPr>
          <w:spacing w:val="10"/>
          <w:sz w:val="20"/>
        </w:rPr>
      </w:pPr>
    </w:p>
    <w:p w14:paraId="5D30B592" w14:textId="77777777" w:rsidR="00F77FE3" w:rsidRPr="00BD4EA0" w:rsidRDefault="00F77FE3" w:rsidP="00F77FE3">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F77FE3" w:rsidRPr="00BD4EA0" w14:paraId="4AE5514C" w14:textId="77777777" w:rsidTr="00B238D9">
        <w:trPr>
          <w:cantSplit/>
        </w:trPr>
        <w:tc>
          <w:tcPr>
            <w:tcW w:w="9779" w:type="dxa"/>
            <w:gridSpan w:val="2"/>
            <w:vAlign w:val="center"/>
          </w:tcPr>
          <w:p w14:paraId="30B28000"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532195265" w:edGrp="everyone"/>
            <w:permEnd w:id="1532195265"/>
          </w:p>
        </w:tc>
      </w:tr>
      <w:tr w:rsidR="00F77FE3" w:rsidRPr="00BD4EA0" w14:paraId="1649AA26" w14:textId="77777777" w:rsidTr="00B238D9">
        <w:trPr>
          <w:cantSplit/>
        </w:trPr>
        <w:tc>
          <w:tcPr>
            <w:tcW w:w="9779" w:type="dxa"/>
            <w:gridSpan w:val="2"/>
            <w:vAlign w:val="center"/>
          </w:tcPr>
          <w:p w14:paraId="5A6CAD85"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479955109" w:edGrp="everyone"/>
            <w:permEnd w:id="1479955109"/>
          </w:p>
        </w:tc>
      </w:tr>
      <w:tr w:rsidR="00F77FE3" w:rsidRPr="00BD4EA0" w14:paraId="67784028" w14:textId="77777777" w:rsidTr="00B238D9">
        <w:trPr>
          <w:cantSplit/>
        </w:trPr>
        <w:tc>
          <w:tcPr>
            <w:tcW w:w="9779" w:type="dxa"/>
            <w:gridSpan w:val="2"/>
            <w:vAlign w:val="center"/>
          </w:tcPr>
          <w:p w14:paraId="23113DB0" w14:textId="77777777" w:rsidR="00F77FE3" w:rsidRPr="00BD4EA0" w:rsidRDefault="00F77FE3" w:rsidP="00B238D9">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343430680" w:edGrp="everyone"/>
            <w:permEnd w:id="343430680"/>
          </w:p>
        </w:tc>
      </w:tr>
      <w:tr w:rsidR="00F77FE3" w:rsidRPr="00BD4EA0" w14:paraId="32FEE3CF" w14:textId="77777777" w:rsidTr="00B238D9">
        <w:trPr>
          <w:cantSplit/>
        </w:trPr>
        <w:tc>
          <w:tcPr>
            <w:tcW w:w="4776" w:type="dxa"/>
            <w:vAlign w:val="center"/>
          </w:tcPr>
          <w:p w14:paraId="0B4239B8" w14:textId="77777777" w:rsidR="00F77FE3" w:rsidRPr="00BD4EA0" w:rsidRDefault="00F77FE3" w:rsidP="00B238D9">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085767069" w:edGrp="everyone"/>
            <w:permEnd w:id="1085767069"/>
          </w:p>
        </w:tc>
        <w:tc>
          <w:tcPr>
            <w:tcW w:w="5003" w:type="dxa"/>
          </w:tcPr>
          <w:p w14:paraId="06ACECA3" w14:textId="77777777" w:rsidR="00F77FE3" w:rsidRPr="00BD4EA0" w:rsidRDefault="00F77FE3" w:rsidP="00B238D9">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2051825192" w:edGrp="everyone"/>
            <w:permEnd w:id="2051825192"/>
          </w:p>
        </w:tc>
      </w:tr>
      <w:tr w:rsidR="00F77FE3" w:rsidRPr="00BD4EA0" w14:paraId="5CC69652" w14:textId="77777777" w:rsidTr="00B238D9">
        <w:trPr>
          <w:cantSplit/>
        </w:trPr>
        <w:tc>
          <w:tcPr>
            <w:tcW w:w="4776" w:type="dxa"/>
            <w:vAlign w:val="center"/>
          </w:tcPr>
          <w:p w14:paraId="777657AF" w14:textId="77777777" w:rsidR="00F77FE3" w:rsidRPr="00BD4EA0" w:rsidRDefault="00F77FE3" w:rsidP="00B238D9">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659336514" w:edGrp="everyone"/>
            <w:permEnd w:id="1659336514"/>
          </w:p>
        </w:tc>
        <w:tc>
          <w:tcPr>
            <w:tcW w:w="5003" w:type="dxa"/>
          </w:tcPr>
          <w:p w14:paraId="120ECC76" w14:textId="77777777" w:rsidR="00F77FE3" w:rsidRPr="00BD4EA0" w:rsidRDefault="00F77FE3" w:rsidP="00B238D9">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109686261" w:edGrp="everyone"/>
            <w:permEnd w:id="1109686261"/>
          </w:p>
        </w:tc>
      </w:tr>
      <w:tr w:rsidR="00F77FE3" w:rsidRPr="00BD4EA0" w14:paraId="3D8B2E89" w14:textId="77777777" w:rsidTr="00B238D9">
        <w:trPr>
          <w:cantSplit/>
        </w:trPr>
        <w:tc>
          <w:tcPr>
            <w:tcW w:w="9779" w:type="dxa"/>
            <w:gridSpan w:val="2"/>
            <w:vAlign w:val="center"/>
          </w:tcPr>
          <w:p w14:paraId="49819E42" w14:textId="77777777" w:rsidR="00F77FE3" w:rsidRPr="00BD4EA0" w:rsidRDefault="00F77FE3" w:rsidP="00B238D9">
            <w:pPr>
              <w:tabs>
                <w:tab w:val="right" w:pos="9900"/>
              </w:tabs>
              <w:spacing w:before="120" w:line="240" w:lineRule="atLeast"/>
              <w:rPr>
                <w:bCs/>
                <w:spacing w:val="10"/>
                <w:sz w:val="20"/>
              </w:rPr>
            </w:pPr>
            <w:r w:rsidRPr="00BD4EA0">
              <w:rPr>
                <w:bCs/>
                <w:spacing w:val="10"/>
                <w:sz w:val="20"/>
              </w:rPr>
              <w:t xml:space="preserve">Projektbeschrieb:  </w:t>
            </w:r>
            <w:permStart w:id="871370306" w:edGrp="everyone"/>
          </w:p>
          <w:permEnd w:id="871370306"/>
          <w:p w14:paraId="0CA114FC" w14:textId="77777777" w:rsidR="00F77FE3" w:rsidRPr="00BD4EA0" w:rsidRDefault="00F77FE3" w:rsidP="00B238D9">
            <w:pPr>
              <w:tabs>
                <w:tab w:val="left" w:pos="284"/>
                <w:tab w:val="right" w:pos="9900"/>
              </w:tabs>
              <w:spacing w:before="60" w:line="240" w:lineRule="atLeast"/>
              <w:rPr>
                <w:bCs/>
                <w:spacing w:val="10"/>
                <w:sz w:val="20"/>
              </w:rPr>
            </w:pPr>
            <w:r w:rsidRPr="00BD4EA0">
              <w:rPr>
                <w:bCs/>
                <w:spacing w:val="10"/>
                <w:sz w:val="20"/>
              </w:rPr>
              <w:tab/>
            </w:r>
            <w:permStart w:id="1310601951" w:edGrp="everyone"/>
            <w:permEnd w:id="1310601951"/>
          </w:p>
          <w:p w14:paraId="1AAEB435" w14:textId="77777777" w:rsidR="00F77FE3" w:rsidRPr="00BD4EA0" w:rsidRDefault="00F77FE3" w:rsidP="00B238D9">
            <w:pPr>
              <w:tabs>
                <w:tab w:val="left" w:pos="284"/>
                <w:tab w:val="right" w:pos="9900"/>
              </w:tabs>
              <w:spacing w:before="60" w:line="240" w:lineRule="atLeast"/>
              <w:rPr>
                <w:bCs/>
                <w:spacing w:val="10"/>
                <w:sz w:val="20"/>
              </w:rPr>
            </w:pPr>
            <w:r w:rsidRPr="00BD4EA0">
              <w:rPr>
                <w:bCs/>
                <w:spacing w:val="10"/>
                <w:sz w:val="20"/>
              </w:rPr>
              <w:tab/>
            </w:r>
            <w:permStart w:id="1705192092" w:edGrp="everyone"/>
            <w:permEnd w:id="1705192092"/>
          </w:p>
          <w:p w14:paraId="3B44129F" w14:textId="77777777" w:rsidR="00F77FE3" w:rsidRPr="00BD4EA0" w:rsidRDefault="00F77FE3" w:rsidP="00B238D9">
            <w:pPr>
              <w:tabs>
                <w:tab w:val="left" w:pos="284"/>
                <w:tab w:val="right" w:pos="9900"/>
              </w:tabs>
              <w:spacing w:before="60" w:after="60" w:line="240" w:lineRule="atLeast"/>
              <w:rPr>
                <w:bCs/>
                <w:spacing w:val="10"/>
                <w:sz w:val="20"/>
              </w:rPr>
            </w:pPr>
            <w:r w:rsidRPr="00BD4EA0">
              <w:rPr>
                <w:bCs/>
                <w:spacing w:val="10"/>
                <w:sz w:val="20"/>
              </w:rPr>
              <w:tab/>
            </w:r>
            <w:permStart w:id="553677962" w:edGrp="everyone"/>
            <w:permEnd w:id="553677962"/>
          </w:p>
        </w:tc>
      </w:tr>
    </w:tbl>
    <w:p w14:paraId="1F851045" w14:textId="77777777" w:rsidR="00F77FE3" w:rsidRDefault="00F77FE3" w:rsidP="00F77FE3">
      <w:pPr>
        <w:tabs>
          <w:tab w:val="right" w:pos="9900"/>
        </w:tabs>
        <w:spacing w:line="240" w:lineRule="atLeast"/>
        <w:rPr>
          <w:spacing w:val="10"/>
          <w:sz w:val="20"/>
        </w:rPr>
      </w:pPr>
    </w:p>
    <w:p w14:paraId="4ECDDA04" w14:textId="77777777" w:rsidR="00F77FE3" w:rsidRPr="00BD4EA0" w:rsidRDefault="00F77FE3" w:rsidP="00F77FE3">
      <w:pPr>
        <w:tabs>
          <w:tab w:val="right" w:pos="9639"/>
        </w:tabs>
        <w:spacing w:line="240" w:lineRule="atLeast"/>
        <w:rPr>
          <w:b/>
          <w:bCs/>
          <w:spacing w:val="10"/>
          <w:sz w:val="20"/>
          <w:u w:val="single"/>
        </w:rPr>
      </w:pPr>
      <w:r>
        <w:rPr>
          <w:spacing w:val="10"/>
          <w:sz w:val="20"/>
        </w:rPr>
        <w:br w:type="page"/>
      </w:r>
    </w:p>
    <w:p w14:paraId="754F24EC" w14:textId="77777777" w:rsidR="00F56055" w:rsidRPr="00BD4EA0" w:rsidRDefault="007526E8">
      <w:pPr>
        <w:tabs>
          <w:tab w:val="right" w:pos="9639"/>
        </w:tabs>
        <w:spacing w:line="240" w:lineRule="atLeast"/>
        <w:rPr>
          <w:b/>
          <w:bCs/>
          <w:spacing w:val="10"/>
          <w:u w:val="single"/>
        </w:rPr>
      </w:pPr>
      <w:r w:rsidRPr="007526E8">
        <w:rPr>
          <w:bCs/>
          <w:caps/>
          <w:spacing w:val="10"/>
          <w:u w:val="single"/>
        </w:rPr>
        <w:t>Frag</w:t>
      </w:r>
      <w:r>
        <w:rPr>
          <w:bCs/>
          <w:caps/>
          <w:spacing w:val="10"/>
          <w:u w:val="single"/>
        </w:rPr>
        <w:t>ebogen für Anbieter</w:t>
      </w:r>
    </w:p>
    <w:p w14:paraId="78485D07" w14:textId="77777777" w:rsidR="00F56055" w:rsidRPr="00BD4EA0" w:rsidRDefault="00F56055">
      <w:pPr>
        <w:tabs>
          <w:tab w:val="right" w:pos="9639"/>
        </w:tabs>
        <w:spacing w:line="240" w:lineRule="atLeast"/>
        <w:rPr>
          <w:b/>
          <w:bCs/>
          <w:spacing w:val="10"/>
        </w:rPr>
      </w:pPr>
    </w:p>
    <w:p w14:paraId="0B25D9F2" w14:textId="77777777" w:rsidR="00272D82" w:rsidRPr="007526E8" w:rsidRDefault="00272D82" w:rsidP="00272D82">
      <w:pPr>
        <w:tabs>
          <w:tab w:val="right" w:pos="9639"/>
        </w:tabs>
        <w:spacing w:line="240" w:lineRule="atLeast"/>
        <w:rPr>
          <w:caps/>
          <w:spacing w:val="10"/>
          <w:sz w:val="22"/>
          <w:szCs w:val="22"/>
        </w:rPr>
      </w:pPr>
      <w:r>
        <w:rPr>
          <w:bCs/>
          <w:caps/>
          <w:spacing w:val="10"/>
          <w:sz w:val="22"/>
          <w:szCs w:val="22"/>
        </w:rPr>
        <w:t>Fachplanerleistungen  Bauingenieur</w:t>
      </w:r>
    </w:p>
    <w:p w14:paraId="4626CAE4" w14:textId="77777777" w:rsidR="00F56055" w:rsidRPr="00BD4EA0" w:rsidRDefault="00F56055">
      <w:pPr>
        <w:pBdr>
          <w:bottom w:val="single" w:sz="6" w:space="1" w:color="auto"/>
        </w:pBdr>
        <w:tabs>
          <w:tab w:val="left" w:pos="709"/>
        </w:tabs>
        <w:rPr>
          <w:spacing w:val="10"/>
          <w:sz w:val="12"/>
        </w:rPr>
      </w:pPr>
    </w:p>
    <w:p w14:paraId="59426C96" w14:textId="77777777" w:rsidR="00F56055" w:rsidRPr="00BD4EA0" w:rsidRDefault="00F56055">
      <w:pPr>
        <w:tabs>
          <w:tab w:val="right" w:pos="9356"/>
        </w:tabs>
        <w:spacing w:line="240" w:lineRule="atLeast"/>
        <w:ind w:left="567" w:hanging="567"/>
        <w:rPr>
          <w:spacing w:val="10"/>
          <w:sz w:val="12"/>
        </w:rPr>
      </w:pPr>
    </w:p>
    <w:p w14:paraId="644C9593" w14:textId="77777777" w:rsidR="00F56055" w:rsidRPr="00BD4EA0" w:rsidRDefault="00F56055" w:rsidP="00F77322">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6913157F" w14:textId="77777777" w:rsidR="00F56055" w:rsidRPr="00BD4EA0" w:rsidRDefault="00F56055">
      <w:pPr>
        <w:pBdr>
          <w:bottom w:val="single" w:sz="6" w:space="1" w:color="auto"/>
        </w:pBdr>
        <w:tabs>
          <w:tab w:val="left" w:pos="709"/>
        </w:tabs>
        <w:rPr>
          <w:spacing w:val="10"/>
          <w:sz w:val="12"/>
        </w:rPr>
      </w:pPr>
    </w:p>
    <w:p w14:paraId="1C2C94F6" w14:textId="77777777" w:rsidR="00F56055" w:rsidRPr="00BD4EA0" w:rsidRDefault="00F56055">
      <w:pPr>
        <w:tabs>
          <w:tab w:val="right" w:pos="9356"/>
        </w:tabs>
        <w:spacing w:line="240" w:lineRule="atLeast"/>
        <w:ind w:left="567" w:hanging="567"/>
        <w:rPr>
          <w:spacing w:val="10"/>
          <w:sz w:val="12"/>
        </w:rPr>
      </w:pPr>
    </w:p>
    <w:p w14:paraId="755B6373" w14:textId="77777777" w:rsidR="00F56055" w:rsidRPr="00BD4EA0" w:rsidRDefault="00F56055">
      <w:pPr>
        <w:tabs>
          <w:tab w:val="right" w:pos="9639"/>
        </w:tabs>
        <w:spacing w:line="240" w:lineRule="atLeast"/>
        <w:rPr>
          <w:spacing w:val="10"/>
          <w:sz w:val="20"/>
        </w:rPr>
      </w:pPr>
    </w:p>
    <w:p w14:paraId="4E033AEC" w14:textId="77777777" w:rsidR="00F56055" w:rsidRPr="00BD4EA0" w:rsidRDefault="00F56055">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646433" w:rsidRPr="00BD4EA0" w14:paraId="70D1F1E2" w14:textId="77777777" w:rsidTr="00646433">
        <w:tc>
          <w:tcPr>
            <w:tcW w:w="3047" w:type="dxa"/>
          </w:tcPr>
          <w:p w14:paraId="6CF84B38" w14:textId="77777777" w:rsidR="00646433" w:rsidRPr="00BD4EA0" w:rsidRDefault="00646433" w:rsidP="00646433">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0C6A9B3C" w14:textId="77777777" w:rsidR="00646433" w:rsidRPr="00BD4EA0" w:rsidRDefault="00646433" w:rsidP="00646433">
            <w:pPr>
              <w:tabs>
                <w:tab w:val="left" w:pos="214"/>
                <w:tab w:val="right" w:pos="9900"/>
              </w:tabs>
              <w:spacing w:before="60" w:after="60" w:line="240" w:lineRule="atLeast"/>
              <w:rPr>
                <w:bCs/>
                <w:spacing w:val="10"/>
                <w:sz w:val="20"/>
              </w:rPr>
            </w:pPr>
            <w:r w:rsidRPr="00BD4EA0">
              <w:rPr>
                <w:bCs/>
                <w:spacing w:val="10"/>
                <w:sz w:val="20"/>
              </w:rPr>
              <w:tab/>
            </w:r>
            <w:permStart w:id="1639463511" w:edGrp="everyone"/>
            <w:permEnd w:id="1639463511"/>
          </w:p>
        </w:tc>
      </w:tr>
      <w:tr w:rsidR="00646433" w:rsidRPr="00BD4EA0" w14:paraId="22F985C8" w14:textId="77777777" w:rsidTr="00646433">
        <w:tc>
          <w:tcPr>
            <w:tcW w:w="3047" w:type="dxa"/>
          </w:tcPr>
          <w:p w14:paraId="413967EF" w14:textId="77777777" w:rsidR="00646433" w:rsidRPr="00BD4EA0" w:rsidRDefault="00646433" w:rsidP="00646433">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525506FA" w14:textId="77777777" w:rsidR="00646433" w:rsidRPr="00BD4EA0" w:rsidRDefault="00646433" w:rsidP="00646433">
            <w:pPr>
              <w:tabs>
                <w:tab w:val="left" w:pos="214"/>
                <w:tab w:val="right" w:pos="9900"/>
              </w:tabs>
              <w:spacing w:before="60" w:after="60" w:line="240" w:lineRule="atLeast"/>
              <w:rPr>
                <w:bCs/>
                <w:spacing w:val="10"/>
                <w:sz w:val="20"/>
              </w:rPr>
            </w:pPr>
            <w:r w:rsidRPr="00BD4EA0">
              <w:rPr>
                <w:bCs/>
                <w:spacing w:val="10"/>
                <w:sz w:val="20"/>
              </w:rPr>
              <w:tab/>
            </w:r>
            <w:permStart w:id="818617993" w:edGrp="everyone"/>
            <w:permEnd w:id="818617993"/>
          </w:p>
        </w:tc>
      </w:tr>
      <w:tr w:rsidR="00646433" w:rsidRPr="00BD4EA0" w14:paraId="7A9D8029" w14:textId="77777777" w:rsidTr="00646433">
        <w:tc>
          <w:tcPr>
            <w:tcW w:w="3047" w:type="dxa"/>
          </w:tcPr>
          <w:p w14:paraId="598DFEC7" w14:textId="77777777" w:rsidR="00646433" w:rsidRPr="00BD4EA0" w:rsidRDefault="00646433" w:rsidP="00646433">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3774102E" w14:textId="77777777" w:rsidR="00646433" w:rsidRPr="00BD4EA0" w:rsidRDefault="00646433" w:rsidP="00646433">
            <w:pPr>
              <w:tabs>
                <w:tab w:val="left" w:pos="214"/>
                <w:tab w:val="right" w:pos="9900"/>
              </w:tabs>
              <w:spacing w:before="60" w:after="60" w:line="240" w:lineRule="atLeast"/>
              <w:rPr>
                <w:bCs/>
                <w:spacing w:val="10"/>
                <w:sz w:val="20"/>
              </w:rPr>
            </w:pPr>
            <w:r w:rsidRPr="00BD4EA0">
              <w:rPr>
                <w:bCs/>
                <w:spacing w:val="10"/>
                <w:sz w:val="20"/>
              </w:rPr>
              <w:tab/>
            </w:r>
            <w:permStart w:id="312084066" w:edGrp="everyone"/>
            <w:permEnd w:id="312084066"/>
          </w:p>
        </w:tc>
      </w:tr>
      <w:tr w:rsidR="00646433" w:rsidRPr="00BD4EA0" w14:paraId="739FC529" w14:textId="77777777" w:rsidTr="00646433">
        <w:tc>
          <w:tcPr>
            <w:tcW w:w="3047" w:type="dxa"/>
          </w:tcPr>
          <w:p w14:paraId="074AA1BB" w14:textId="77777777" w:rsidR="00646433" w:rsidRPr="00BD4EA0" w:rsidRDefault="004C0387" w:rsidP="00646433">
            <w:pPr>
              <w:tabs>
                <w:tab w:val="right" w:pos="9900"/>
              </w:tabs>
              <w:spacing w:before="60" w:after="60" w:line="240" w:lineRule="atLeast"/>
              <w:rPr>
                <w:bCs/>
                <w:spacing w:val="10"/>
                <w:sz w:val="20"/>
              </w:rPr>
            </w:pPr>
            <w:r>
              <w:rPr>
                <w:bCs/>
                <w:spacing w:val="10"/>
                <w:sz w:val="20"/>
              </w:rPr>
              <w:t>UID</w:t>
            </w:r>
            <w:r w:rsidR="00646433" w:rsidRPr="00BD4EA0">
              <w:rPr>
                <w:bCs/>
                <w:spacing w:val="10"/>
                <w:sz w:val="20"/>
              </w:rPr>
              <w:t xml:space="preserve"> Nr.</w:t>
            </w:r>
          </w:p>
        </w:tc>
        <w:tc>
          <w:tcPr>
            <w:tcW w:w="6732" w:type="dxa"/>
          </w:tcPr>
          <w:p w14:paraId="552B27B9" w14:textId="77777777" w:rsidR="00646433" w:rsidRPr="00BD4EA0" w:rsidRDefault="00646433" w:rsidP="00646433">
            <w:pPr>
              <w:tabs>
                <w:tab w:val="left" w:pos="214"/>
                <w:tab w:val="right" w:pos="9900"/>
              </w:tabs>
              <w:spacing w:before="60" w:after="60" w:line="240" w:lineRule="atLeast"/>
              <w:rPr>
                <w:bCs/>
                <w:spacing w:val="10"/>
                <w:sz w:val="20"/>
              </w:rPr>
            </w:pPr>
            <w:r w:rsidRPr="00BD4EA0">
              <w:rPr>
                <w:bCs/>
                <w:spacing w:val="10"/>
                <w:sz w:val="20"/>
              </w:rPr>
              <w:tab/>
            </w:r>
            <w:permStart w:id="743920836" w:edGrp="everyone"/>
            <w:permEnd w:id="743920836"/>
          </w:p>
        </w:tc>
      </w:tr>
    </w:tbl>
    <w:p w14:paraId="535BB7BF" w14:textId="77777777" w:rsidR="00646433" w:rsidRPr="00BD4EA0" w:rsidRDefault="00646433" w:rsidP="00646433">
      <w:pPr>
        <w:tabs>
          <w:tab w:val="right" w:pos="9900"/>
        </w:tabs>
        <w:spacing w:after="120" w:line="240" w:lineRule="atLeast"/>
        <w:rPr>
          <w:bCs/>
          <w:spacing w:val="10"/>
          <w:sz w:val="20"/>
        </w:rPr>
      </w:pPr>
    </w:p>
    <w:p w14:paraId="00A4EBFD" w14:textId="77777777" w:rsidR="00646433" w:rsidRPr="00BD4EA0" w:rsidRDefault="00646433" w:rsidP="00646433">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646433" w:rsidRPr="00BD4EA0" w14:paraId="5136E5E4" w14:textId="77777777" w:rsidTr="00646433">
        <w:tc>
          <w:tcPr>
            <w:tcW w:w="4930" w:type="dxa"/>
          </w:tcPr>
          <w:p w14:paraId="51FDF4F8" w14:textId="77777777" w:rsidR="00646433" w:rsidRPr="00BD4EA0" w:rsidRDefault="00646433" w:rsidP="00646433">
            <w:pPr>
              <w:tabs>
                <w:tab w:val="left" w:pos="1418"/>
                <w:tab w:val="right" w:pos="9900"/>
              </w:tabs>
              <w:spacing w:before="60" w:after="60" w:line="240" w:lineRule="atLeast"/>
              <w:rPr>
                <w:bCs/>
                <w:spacing w:val="10"/>
                <w:sz w:val="20"/>
              </w:rPr>
            </w:pPr>
            <w:r w:rsidRPr="00BD4EA0">
              <w:rPr>
                <w:bCs/>
                <w:spacing w:val="10"/>
                <w:sz w:val="20"/>
              </w:rPr>
              <w:t>Rechtsform:</w:t>
            </w:r>
            <w:r w:rsidRPr="00BD4EA0">
              <w:rPr>
                <w:bCs/>
                <w:spacing w:val="10"/>
                <w:sz w:val="20"/>
              </w:rPr>
              <w:tab/>
            </w:r>
            <w:permStart w:id="553537088" w:edGrp="everyone"/>
            <w:permEnd w:id="553537088"/>
          </w:p>
        </w:tc>
        <w:tc>
          <w:tcPr>
            <w:tcW w:w="5131" w:type="dxa"/>
          </w:tcPr>
          <w:p w14:paraId="16ABA072" w14:textId="77777777" w:rsidR="00646433" w:rsidRPr="00BD4EA0" w:rsidRDefault="00646433" w:rsidP="00646433">
            <w:pPr>
              <w:tabs>
                <w:tab w:val="left" w:pos="723"/>
                <w:tab w:val="right" w:pos="9900"/>
              </w:tabs>
              <w:spacing w:before="60" w:after="60" w:line="240" w:lineRule="atLeast"/>
              <w:rPr>
                <w:bCs/>
                <w:spacing w:val="10"/>
                <w:sz w:val="20"/>
              </w:rPr>
            </w:pPr>
            <w:r w:rsidRPr="00BD4EA0">
              <w:rPr>
                <w:bCs/>
                <w:spacing w:val="10"/>
                <w:sz w:val="20"/>
              </w:rPr>
              <w:t>Sitz:</w:t>
            </w:r>
            <w:r w:rsidRPr="00BD4EA0">
              <w:rPr>
                <w:bCs/>
                <w:spacing w:val="10"/>
                <w:sz w:val="20"/>
              </w:rPr>
              <w:tab/>
            </w:r>
            <w:permStart w:id="98400450" w:edGrp="everyone"/>
            <w:permEnd w:id="98400450"/>
          </w:p>
        </w:tc>
      </w:tr>
      <w:tr w:rsidR="00646433" w:rsidRPr="00BD4EA0" w14:paraId="1EFD3044" w14:textId="77777777" w:rsidTr="00646433">
        <w:trPr>
          <w:cantSplit/>
        </w:trPr>
        <w:tc>
          <w:tcPr>
            <w:tcW w:w="10061" w:type="dxa"/>
            <w:gridSpan w:val="2"/>
          </w:tcPr>
          <w:p w14:paraId="421E49AC" w14:textId="77777777" w:rsidR="00646433" w:rsidRPr="00BD4EA0" w:rsidRDefault="00646433" w:rsidP="00646433">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Pr="00BD4EA0">
              <w:rPr>
                <w:bCs/>
                <w:spacing w:val="10"/>
                <w:sz w:val="20"/>
              </w:rPr>
              <w:tab/>
            </w:r>
            <w:permStart w:id="1070607744" w:edGrp="everyone"/>
            <w:permEnd w:id="1070607744"/>
          </w:p>
        </w:tc>
      </w:tr>
      <w:tr w:rsidR="00646433" w:rsidRPr="00BD4EA0" w14:paraId="6B3A8614" w14:textId="77777777" w:rsidTr="00646433">
        <w:trPr>
          <w:cantSplit/>
        </w:trPr>
        <w:tc>
          <w:tcPr>
            <w:tcW w:w="10061" w:type="dxa"/>
            <w:gridSpan w:val="2"/>
          </w:tcPr>
          <w:p w14:paraId="72315FF1" w14:textId="77777777" w:rsidR="00646433" w:rsidRPr="00BD4EA0" w:rsidRDefault="00646433" w:rsidP="00646433">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Pr="00BD4EA0">
              <w:rPr>
                <w:bCs/>
                <w:spacing w:val="10"/>
                <w:sz w:val="20"/>
              </w:rPr>
              <w:tab/>
            </w:r>
            <w:permStart w:id="303254429" w:edGrp="everyone"/>
            <w:permEnd w:id="303254429"/>
          </w:p>
        </w:tc>
      </w:tr>
      <w:tr w:rsidR="00646433" w:rsidRPr="00BD4EA0" w14:paraId="2AA1E048" w14:textId="77777777" w:rsidTr="00646433">
        <w:trPr>
          <w:cantSplit/>
        </w:trPr>
        <w:tc>
          <w:tcPr>
            <w:tcW w:w="10061" w:type="dxa"/>
            <w:gridSpan w:val="2"/>
          </w:tcPr>
          <w:p w14:paraId="3F368BE7" w14:textId="77777777" w:rsidR="00646433" w:rsidRPr="00BD4EA0" w:rsidRDefault="00646433" w:rsidP="00646433">
            <w:pPr>
              <w:tabs>
                <w:tab w:val="left" w:pos="2410"/>
                <w:tab w:val="right" w:pos="9900"/>
              </w:tabs>
              <w:spacing w:before="60" w:after="60" w:line="240" w:lineRule="atLeast"/>
              <w:rPr>
                <w:bCs/>
                <w:spacing w:val="10"/>
                <w:sz w:val="20"/>
              </w:rPr>
            </w:pPr>
            <w:r w:rsidRPr="00BD4EA0">
              <w:rPr>
                <w:bCs/>
                <w:spacing w:val="10"/>
                <w:sz w:val="20"/>
              </w:rPr>
              <w:t>Gesellschaftskapital:</w:t>
            </w:r>
            <w:r w:rsidRPr="00BD4EA0">
              <w:rPr>
                <w:bCs/>
                <w:spacing w:val="10"/>
                <w:sz w:val="20"/>
              </w:rPr>
              <w:tab/>
            </w:r>
            <w:permStart w:id="1272129530" w:edGrp="everyone"/>
            <w:permEnd w:id="1272129530"/>
          </w:p>
        </w:tc>
      </w:tr>
      <w:tr w:rsidR="00646433" w:rsidRPr="00BD4EA0" w14:paraId="3D9A6E62" w14:textId="77777777" w:rsidTr="00646433">
        <w:trPr>
          <w:cantSplit/>
        </w:trPr>
        <w:tc>
          <w:tcPr>
            <w:tcW w:w="10061" w:type="dxa"/>
            <w:gridSpan w:val="2"/>
          </w:tcPr>
          <w:p w14:paraId="1F25E8F3" w14:textId="77777777" w:rsidR="00646433" w:rsidRPr="00BD4EA0" w:rsidRDefault="00646433" w:rsidP="00646433">
            <w:pPr>
              <w:tabs>
                <w:tab w:val="left" w:pos="2410"/>
                <w:tab w:val="right" w:pos="9900"/>
              </w:tabs>
              <w:spacing w:before="60" w:after="60" w:line="240" w:lineRule="atLeast"/>
              <w:rPr>
                <w:bCs/>
                <w:spacing w:val="10"/>
                <w:sz w:val="20"/>
              </w:rPr>
            </w:pPr>
            <w:r w:rsidRPr="00BD4EA0">
              <w:rPr>
                <w:bCs/>
                <w:spacing w:val="10"/>
                <w:sz w:val="20"/>
              </w:rPr>
              <w:t>Geschäftszweck:</w:t>
            </w:r>
            <w:r w:rsidRPr="00BD4EA0">
              <w:rPr>
                <w:bCs/>
                <w:spacing w:val="10"/>
                <w:sz w:val="20"/>
              </w:rPr>
              <w:tab/>
            </w:r>
            <w:permStart w:id="1057302031" w:edGrp="everyone"/>
            <w:permEnd w:id="1057302031"/>
          </w:p>
          <w:p w14:paraId="0C666E00" w14:textId="77777777" w:rsidR="00646433" w:rsidRPr="00BD4EA0" w:rsidRDefault="00646433" w:rsidP="00646433">
            <w:pPr>
              <w:tabs>
                <w:tab w:val="left" w:pos="2410"/>
                <w:tab w:val="right" w:pos="9900"/>
              </w:tabs>
              <w:spacing w:before="60" w:after="60" w:line="240" w:lineRule="atLeast"/>
              <w:rPr>
                <w:bCs/>
                <w:spacing w:val="10"/>
                <w:sz w:val="20"/>
              </w:rPr>
            </w:pPr>
            <w:r w:rsidRPr="00BD4EA0">
              <w:rPr>
                <w:bCs/>
                <w:spacing w:val="10"/>
                <w:sz w:val="20"/>
              </w:rPr>
              <w:t>Haupttätigkeit:</w:t>
            </w:r>
            <w:r w:rsidRPr="00BD4EA0">
              <w:rPr>
                <w:bCs/>
                <w:spacing w:val="10"/>
                <w:sz w:val="20"/>
              </w:rPr>
              <w:tab/>
            </w:r>
            <w:permStart w:id="451375211" w:edGrp="everyone"/>
            <w:permEnd w:id="451375211"/>
          </w:p>
          <w:p w14:paraId="5096A08F" w14:textId="77777777" w:rsidR="00646433" w:rsidRPr="00BD4EA0" w:rsidRDefault="00646433" w:rsidP="00646433">
            <w:pPr>
              <w:tabs>
                <w:tab w:val="left" w:pos="2410"/>
                <w:tab w:val="right" w:pos="9900"/>
              </w:tabs>
              <w:spacing w:before="60" w:after="60" w:line="240" w:lineRule="atLeast"/>
              <w:rPr>
                <w:bCs/>
                <w:spacing w:val="10"/>
                <w:sz w:val="20"/>
              </w:rPr>
            </w:pPr>
            <w:r w:rsidRPr="00BD4EA0">
              <w:rPr>
                <w:bCs/>
                <w:spacing w:val="10"/>
                <w:sz w:val="20"/>
              </w:rPr>
              <w:t>Nebentätigkeiten:</w:t>
            </w:r>
            <w:r w:rsidRPr="00BD4EA0">
              <w:rPr>
                <w:bCs/>
                <w:spacing w:val="10"/>
                <w:sz w:val="20"/>
              </w:rPr>
              <w:tab/>
            </w:r>
            <w:permStart w:id="562444035" w:edGrp="everyone"/>
            <w:permEnd w:id="562444035"/>
          </w:p>
        </w:tc>
      </w:tr>
      <w:tr w:rsidR="00646433" w:rsidRPr="00BD4EA0" w14:paraId="7C9A92DA" w14:textId="77777777" w:rsidTr="00646433">
        <w:trPr>
          <w:cantSplit/>
        </w:trPr>
        <w:tc>
          <w:tcPr>
            <w:tcW w:w="10061" w:type="dxa"/>
            <w:gridSpan w:val="2"/>
          </w:tcPr>
          <w:p w14:paraId="688976AC" w14:textId="77777777" w:rsidR="00646433" w:rsidRPr="00BD4EA0" w:rsidRDefault="00646433" w:rsidP="00646433">
            <w:pPr>
              <w:tabs>
                <w:tab w:val="left" w:pos="2410"/>
                <w:tab w:val="right" w:pos="9900"/>
              </w:tabs>
              <w:spacing w:before="60" w:after="60" w:line="240" w:lineRule="atLeast"/>
              <w:rPr>
                <w:bCs/>
                <w:spacing w:val="10"/>
                <w:sz w:val="20"/>
              </w:rPr>
            </w:pPr>
            <w:r w:rsidRPr="00BD4EA0">
              <w:rPr>
                <w:bCs/>
                <w:spacing w:val="10"/>
                <w:sz w:val="20"/>
              </w:rPr>
              <w:t>Zertifikate:</w:t>
            </w:r>
            <w:r w:rsidRPr="00BD4EA0">
              <w:rPr>
                <w:bCs/>
                <w:spacing w:val="10"/>
                <w:sz w:val="20"/>
              </w:rPr>
              <w:tab/>
            </w:r>
            <w:permStart w:id="372853338" w:edGrp="everyone"/>
            <w:permEnd w:id="372853338"/>
          </w:p>
        </w:tc>
      </w:tr>
      <w:tr w:rsidR="00646433" w:rsidRPr="00BD4EA0" w14:paraId="20AF5916" w14:textId="77777777" w:rsidTr="00646433">
        <w:trPr>
          <w:cantSplit/>
        </w:trPr>
        <w:tc>
          <w:tcPr>
            <w:tcW w:w="10061" w:type="dxa"/>
            <w:gridSpan w:val="2"/>
          </w:tcPr>
          <w:p w14:paraId="5100A463" w14:textId="77777777" w:rsidR="00646433" w:rsidRPr="00BD4EA0" w:rsidRDefault="00646433" w:rsidP="00646433">
            <w:pPr>
              <w:tabs>
                <w:tab w:val="left" w:pos="3686"/>
                <w:tab w:val="right" w:pos="9900"/>
              </w:tabs>
              <w:spacing w:before="60" w:after="60" w:line="240" w:lineRule="atLeast"/>
              <w:rPr>
                <w:bCs/>
                <w:spacing w:val="10"/>
                <w:sz w:val="20"/>
              </w:rPr>
            </w:pPr>
            <w:r w:rsidRPr="00BD4EA0">
              <w:rPr>
                <w:bCs/>
                <w:spacing w:val="10"/>
                <w:sz w:val="20"/>
              </w:rPr>
              <w:t>Mitgliedschaft in Berufsverbänden:</w:t>
            </w:r>
            <w:r w:rsidRPr="00BD4EA0">
              <w:rPr>
                <w:bCs/>
                <w:spacing w:val="10"/>
                <w:sz w:val="20"/>
              </w:rPr>
              <w:tab/>
            </w:r>
            <w:permStart w:id="2109026696" w:edGrp="everyone"/>
            <w:permEnd w:id="2109026696"/>
          </w:p>
        </w:tc>
      </w:tr>
    </w:tbl>
    <w:p w14:paraId="01F962C9" w14:textId="77777777" w:rsidR="00646433" w:rsidRPr="00BD4EA0" w:rsidRDefault="00646433" w:rsidP="00646433">
      <w:pPr>
        <w:tabs>
          <w:tab w:val="right" w:pos="9900"/>
        </w:tabs>
        <w:spacing w:after="120" w:line="240" w:lineRule="atLeast"/>
        <w:rPr>
          <w:bCs/>
          <w:spacing w:val="10"/>
          <w:sz w:val="20"/>
        </w:rPr>
      </w:pPr>
    </w:p>
    <w:p w14:paraId="574F5890" w14:textId="77777777" w:rsidR="00646433" w:rsidRPr="00BD4EA0" w:rsidRDefault="00646433" w:rsidP="00646433">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646433" w:rsidRPr="00BD4EA0" w14:paraId="5EE18FAC" w14:textId="77777777" w:rsidTr="00646433">
        <w:trPr>
          <w:cantSplit/>
        </w:trPr>
        <w:tc>
          <w:tcPr>
            <w:tcW w:w="9779" w:type="dxa"/>
            <w:gridSpan w:val="4"/>
          </w:tcPr>
          <w:p w14:paraId="1A057837" w14:textId="77777777" w:rsidR="00646433" w:rsidRPr="00BD4EA0" w:rsidRDefault="00646433" w:rsidP="00646433">
            <w:pPr>
              <w:tabs>
                <w:tab w:val="right" w:pos="9900"/>
              </w:tabs>
              <w:spacing w:before="60" w:after="60" w:line="240" w:lineRule="atLeast"/>
              <w:rPr>
                <w:bCs/>
                <w:spacing w:val="10"/>
                <w:sz w:val="17"/>
              </w:rPr>
            </w:pPr>
            <w:r w:rsidRPr="00BD4EA0">
              <w:rPr>
                <w:bCs/>
                <w:spacing w:val="10"/>
                <w:sz w:val="20"/>
              </w:rPr>
              <w:t>Zahl der Beschäftigten</w:t>
            </w:r>
            <w:r w:rsidRPr="00BD4EA0">
              <w:rPr>
                <w:bCs/>
                <w:spacing w:val="10"/>
                <w:sz w:val="17"/>
              </w:rPr>
              <w:t xml:space="preserve">  </w:t>
            </w:r>
            <w:r w:rsidRPr="00BD4EA0">
              <w:rPr>
                <w:bCs/>
                <w:spacing w:val="10"/>
                <w:sz w:val="16"/>
              </w:rPr>
              <w:t>(im Bereich, welcher für die Bearbeitung des ausgeschriebenen Auftrages wesentlich ist)</w:t>
            </w:r>
          </w:p>
        </w:tc>
      </w:tr>
      <w:tr w:rsidR="00646433" w:rsidRPr="00BD4EA0" w14:paraId="70CAB36C" w14:textId="77777777" w:rsidTr="00646433">
        <w:tc>
          <w:tcPr>
            <w:tcW w:w="2302" w:type="dxa"/>
          </w:tcPr>
          <w:p w14:paraId="0E51B472" w14:textId="77777777" w:rsidR="00646433" w:rsidRPr="00BD4EA0" w:rsidRDefault="00646433" w:rsidP="00646433">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6F842FA9" w14:textId="77777777" w:rsidR="00646433" w:rsidRPr="00BD4EA0" w:rsidRDefault="00646433" w:rsidP="00646433">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3D2553B7" w14:textId="77777777" w:rsidR="00646433" w:rsidRPr="00BD4EA0" w:rsidRDefault="00646433" w:rsidP="00646433">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5C096DEB" w14:textId="77777777" w:rsidR="00646433" w:rsidRPr="00BD4EA0" w:rsidRDefault="00646433" w:rsidP="00646433">
            <w:pPr>
              <w:tabs>
                <w:tab w:val="right" w:pos="9900"/>
              </w:tabs>
              <w:spacing w:before="60" w:after="60" w:line="240" w:lineRule="atLeast"/>
              <w:jc w:val="center"/>
              <w:rPr>
                <w:bCs/>
                <w:spacing w:val="10"/>
                <w:sz w:val="20"/>
              </w:rPr>
            </w:pPr>
            <w:r w:rsidRPr="00BD4EA0">
              <w:rPr>
                <w:bCs/>
                <w:spacing w:val="10"/>
                <w:sz w:val="20"/>
              </w:rPr>
              <w:t>Auszubildende</w:t>
            </w:r>
          </w:p>
        </w:tc>
      </w:tr>
      <w:tr w:rsidR="00646433" w:rsidRPr="00BD4EA0" w14:paraId="511DA6B1" w14:textId="77777777" w:rsidTr="00646433">
        <w:tc>
          <w:tcPr>
            <w:tcW w:w="2302" w:type="dxa"/>
          </w:tcPr>
          <w:p w14:paraId="2B523B62" w14:textId="77777777" w:rsidR="00646433" w:rsidRPr="00BD4EA0" w:rsidRDefault="00646433" w:rsidP="00646433">
            <w:pPr>
              <w:tabs>
                <w:tab w:val="right" w:pos="9900"/>
              </w:tabs>
              <w:spacing w:before="60" w:after="60" w:line="240" w:lineRule="atLeast"/>
              <w:jc w:val="center"/>
              <w:rPr>
                <w:bCs/>
                <w:spacing w:val="10"/>
                <w:sz w:val="20"/>
              </w:rPr>
            </w:pPr>
            <w:permStart w:id="648894874" w:edGrp="everyone" w:colFirst="0" w:colLast="0"/>
            <w:permStart w:id="1347642640" w:edGrp="everyone" w:colFirst="1" w:colLast="1"/>
            <w:permStart w:id="911292934" w:edGrp="everyone" w:colFirst="2" w:colLast="2"/>
            <w:permStart w:id="1732866511" w:edGrp="everyone" w:colFirst="3" w:colLast="3"/>
          </w:p>
        </w:tc>
        <w:tc>
          <w:tcPr>
            <w:tcW w:w="2506" w:type="dxa"/>
          </w:tcPr>
          <w:p w14:paraId="0CBCEFE7" w14:textId="77777777" w:rsidR="00646433" w:rsidRPr="00BD4EA0" w:rsidRDefault="00646433" w:rsidP="00646433">
            <w:pPr>
              <w:tabs>
                <w:tab w:val="right" w:pos="9900"/>
              </w:tabs>
              <w:spacing w:before="60" w:after="60" w:line="240" w:lineRule="atLeast"/>
              <w:jc w:val="center"/>
              <w:rPr>
                <w:bCs/>
                <w:spacing w:val="10"/>
                <w:sz w:val="20"/>
              </w:rPr>
            </w:pPr>
          </w:p>
        </w:tc>
        <w:tc>
          <w:tcPr>
            <w:tcW w:w="2472" w:type="dxa"/>
          </w:tcPr>
          <w:p w14:paraId="474C2777" w14:textId="77777777" w:rsidR="00646433" w:rsidRPr="00BD4EA0" w:rsidRDefault="00646433" w:rsidP="00646433">
            <w:pPr>
              <w:tabs>
                <w:tab w:val="right" w:pos="9900"/>
              </w:tabs>
              <w:spacing w:before="60" w:after="60" w:line="240" w:lineRule="atLeast"/>
              <w:jc w:val="center"/>
              <w:rPr>
                <w:bCs/>
                <w:spacing w:val="10"/>
                <w:sz w:val="20"/>
              </w:rPr>
            </w:pPr>
          </w:p>
        </w:tc>
        <w:tc>
          <w:tcPr>
            <w:tcW w:w="2499" w:type="dxa"/>
          </w:tcPr>
          <w:p w14:paraId="4F92E30F" w14:textId="77777777" w:rsidR="00646433" w:rsidRPr="00BD4EA0" w:rsidRDefault="00646433" w:rsidP="00646433">
            <w:pPr>
              <w:tabs>
                <w:tab w:val="right" w:pos="9900"/>
              </w:tabs>
              <w:spacing w:before="60" w:after="60" w:line="240" w:lineRule="atLeast"/>
              <w:jc w:val="center"/>
              <w:rPr>
                <w:bCs/>
                <w:spacing w:val="10"/>
                <w:sz w:val="20"/>
              </w:rPr>
            </w:pPr>
          </w:p>
        </w:tc>
      </w:tr>
      <w:permEnd w:id="648894874"/>
      <w:permEnd w:id="1347642640"/>
      <w:permEnd w:id="911292934"/>
      <w:permEnd w:id="1732866511"/>
    </w:tbl>
    <w:p w14:paraId="7990B1E2" w14:textId="77777777" w:rsidR="00646433" w:rsidRPr="00BD4EA0" w:rsidRDefault="00646433" w:rsidP="00646433">
      <w:pPr>
        <w:tabs>
          <w:tab w:val="right" w:pos="9900"/>
        </w:tabs>
        <w:spacing w:after="120" w:line="240" w:lineRule="atLeast"/>
        <w:rPr>
          <w:bCs/>
          <w:spacing w:val="10"/>
          <w:sz w:val="20"/>
        </w:rPr>
      </w:pPr>
    </w:p>
    <w:p w14:paraId="3F052649" w14:textId="77777777" w:rsidR="00646433" w:rsidRPr="00BD4EA0" w:rsidRDefault="00646433" w:rsidP="00646433">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6E34A7" w:rsidRPr="00BD4EA0" w14:paraId="1AA06C72" w14:textId="77777777" w:rsidTr="006E34A7">
        <w:trPr>
          <w:cantSplit/>
        </w:trPr>
        <w:tc>
          <w:tcPr>
            <w:tcW w:w="9779" w:type="dxa"/>
            <w:gridSpan w:val="2"/>
          </w:tcPr>
          <w:p w14:paraId="439A89AC" w14:textId="77777777" w:rsidR="006E34A7" w:rsidRPr="00BD4EA0" w:rsidRDefault="006E34A7" w:rsidP="008D2DD1">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173095015" w:edGrp="everyone"/>
            <w:permEnd w:id="173095015"/>
          </w:p>
        </w:tc>
      </w:tr>
      <w:tr w:rsidR="006E34A7" w:rsidRPr="00BD4EA0" w14:paraId="0CA2AC1A" w14:textId="77777777" w:rsidTr="006E34A7">
        <w:trPr>
          <w:cantSplit/>
        </w:trPr>
        <w:tc>
          <w:tcPr>
            <w:tcW w:w="4776" w:type="dxa"/>
            <w:vAlign w:val="center"/>
          </w:tcPr>
          <w:p w14:paraId="176D068B" w14:textId="77777777" w:rsidR="006E34A7" w:rsidRPr="00BD4EA0" w:rsidRDefault="006E34A7" w:rsidP="008D2DD1">
            <w:pPr>
              <w:tabs>
                <w:tab w:val="right" w:pos="9900"/>
              </w:tabs>
              <w:spacing w:before="60" w:after="60" w:line="240" w:lineRule="atLeast"/>
              <w:rPr>
                <w:bCs/>
                <w:spacing w:val="10"/>
                <w:sz w:val="20"/>
              </w:rPr>
            </w:pPr>
            <w:r w:rsidRPr="00BD4EA0">
              <w:rPr>
                <w:bCs/>
                <w:spacing w:val="10"/>
                <w:sz w:val="20"/>
              </w:rPr>
              <w:t>Verfügbare Summe pro Schadenfall:</w:t>
            </w:r>
          </w:p>
        </w:tc>
        <w:tc>
          <w:tcPr>
            <w:tcW w:w="5003" w:type="dxa"/>
          </w:tcPr>
          <w:p w14:paraId="4CA0ADA8" w14:textId="77777777" w:rsidR="006E34A7" w:rsidRPr="00BD4EA0" w:rsidRDefault="006E34A7" w:rsidP="008D2DD1">
            <w:pPr>
              <w:tabs>
                <w:tab w:val="left" w:pos="2312"/>
                <w:tab w:val="right" w:pos="9900"/>
              </w:tabs>
              <w:spacing w:before="60" w:after="60" w:line="240" w:lineRule="atLeast"/>
              <w:rPr>
                <w:bCs/>
                <w:spacing w:val="10"/>
                <w:sz w:val="20"/>
              </w:rPr>
            </w:pPr>
            <w:r w:rsidRPr="00BD4EA0">
              <w:rPr>
                <w:bCs/>
                <w:spacing w:val="10"/>
                <w:sz w:val="20"/>
              </w:rPr>
              <w:t>Personenschäden:</w:t>
            </w:r>
            <w:r w:rsidRPr="00BD4EA0">
              <w:rPr>
                <w:bCs/>
                <w:spacing w:val="10"/>
                <w:sz w:val="20"/>
              </w:rPr>
              <w:tab/>
            </w:r>
            <w:permStart w:id="565475403" w:edGrp="everyone"/>
            <w:permEnd w:id="565475403"/>
          </w:p>
          <w:p w14:paraId="4B32D17C" w14:textId="77777777" w:rsidR="006E34A7" w:rsidRPr="00BD4EA0" w:rsidRDefault="006E34A7" w:rsidP="008D2DD1">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1547382291" w:edGrp="everyone"/>
            <w:permEnd w:id="1547382291"/>
          </w:p>
          <w:p w14:paraId="779B5883" w14:textId="77777777" w:rsidR="006E34A7" w:rsidRPr="00BD4EA0" w:rsidRDefault="006E34A7" w:rsidP="008D2DD1">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1838289036" w:edGrp="everyone"/>
            <w:permEnd w:id="1838289036"/>
          </w:p>
          <w:p w14:paraId="1D9F8AF5" w14:textId="77777777" w:rsidR="006E34A7" w:rsidRPr="00BD4EA0" w:rsidRDefault="006E34A7" w:rsidP="008D2DD1">
            <w:pPr>
              <w:tabs>
                <w:tab w:val="left" w:pos="2312"/>
                <w:tab w:val="right" w:pos="9900"/>
              </w:tabs>
              <w:spacing w:before="60" w:after="60" w:line="240" w:lineRule="atLeast"/>
              <w:rPr>
                <w:bCs/>
                <w:spacing w:val="10"/>
                <w:sz w:val="20"/>
              </w:rPr>
            </w:pPr>
            <w:r w:rsidRPr="00BD4EA0">
              <w:rPr>
                <w:bCs/>
                <w:spacing w:val="10"/>
                <w:sz w:val="20"/>
              </w:rPr>
              <w:t>Vermögensschäden:</w:t>
            </w:r>
            <w:r w:rsidRPr="00BD4EA0">
              <w:rPr>
                <w:bCs/>
                <w:spacing w:val="10"/>
                <w:sz w:val="20"/>
              </w:rPr>
              <w:tab/>
            </w:r>
            <w:permStart w:id="1997554091" w:edGrp="everyone"/>
            <w:permEnd w:id="1997554091"/>
          </w:p>
        </w:tc>
      </w:tr>
    </w:tbl>
    <w:p w14:paraId="57B125C7" w14:textId="77777777" w:rsidR="00646433" w:rsidRPr="00BD4EA0" w:rsidRDefault="00646433" w:rsidP="00646433">
      <w:pPr>
        <w:tabs>
          <w:tab w:val="right" w:pos="9900"/>
        </w:tabs>
        <w:spacing w:after="120" w:line="240" w:lineRule="atLeast"/>
        <w:rPr>
          <w:bCs/>
          <w:spacing w:val="10"/>
          <w:sz w:val="20"/>
        </w:rPr>
      </w:pPr>
    </w:p>
    <w:p w14:paraId="4203364F" w14:textId="77777777" w:rsidR="00646433" w:rsidRPr="00BD4EA0" w:rsidRDefault="00646433" w:rsidP="00646433">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646433" w:rsidRPr="00BD4EA0" w14:paraId="199181D6" w14:textId="77777777" w:rsidTr="00646433">
        <w:trPr>
          <w:cantSplit/>
        </w:trPr>
        <w:tc>
          <w:tcPr>
            <w:tcW w:w="10061" w:type="dxa"/>
          </w:tcPr>
          <w:p w14:paraId="10474793" w14:textId="77777777" w:rsidR="00646433" w:rsidRPr="00BD4EA0" w:rsidRDefault="00646433" w:rsidP="00646433">
            <w:pPr>
              <w:tabs>
                <w:tab w:val="left" w:pos="4500"/>
                <w:tab w:val="right" w:pos="9900"/>
              </w:tabs>
              <w:spacing w:before="60" w:after="60" w:line="240" w:lineRule="atLeast"/>
              <w:rPr>
                <w:bCs/>
                <w:spacing w:val="10"/>
                <w:sz w:val="20"/>
              </w:rPr>
            </w:pPr>
            <w:r w:rsidRPr="00BD4EA0">
              <w:rPr>
                <w:bCs/>
                <w:spacing w:val="10"/>
                <w:sz w:val="20"/>
              </w:rPr>
              <w:t xml:space="preserve">Zuständiges Steueramt   </w:t>
            </w:r>
            <w:r w:rsidRPr="00BD4EA0">
              <w:rPr>
                <w:bCs/>
                <w:spacing w:val="10"/>
                <w:sz w:val="16"/>
              </w:rPr>
              <w:t>(genaue Adresse)</w:t>
            </w:r>
            <w:r w:rsidRPr="00BD4EA0">
              <w:rPr>
                <w:bCs/>
                <w:spacing w:val="10"/>
                <w:sz w:val="20"/>
              </w:rPr>
              <w:t>:</w:t>
            </w:r>
            <w:r w:rsidRPr="00BD4EA0">
              <w:rPr>
                <w:bCs/>
                <w:spacing w:val="10"/>
                <w:sz w:val="20"/>
              </w:rPr>
              <w:tab/>
            </w:r>
            <w:permStart w:id="887974026" w:edGrp="everyone"/>
            <w:permEnd w:id="887974026"/>
          </w:p>
        </w:tc>
      </w:tr>
      <w:tr w:rsidR="00646433" w:rsidRPr="00BD4EA0" w14:paraId="5DF27170" w14:textId="77777777" w:rsidTr="00646433">
        <w:trPr>
          <w:cantSplit/>
        </w:trPr>
        <w:tc>
          <w:tcPr>
            <w:tcW w:w="10061" w:type="dxa"/>
          </w:tcPr>
          <w:p w14:paraId="7E2EA164" w14:textId="77777777" w:rsidR="00646433" w:rsidRPr="00BD4EA0" w:rsidRDefault="00646433" w:rsidP="00646433">
            <w:pPr>
              <w:tabs>
                <w:tab w:val="left" w:pos="4500"/>
                <w:tab w:val="right" w:pos="9900"/>
              </w:tabs>
              <w:spacing w:before="60" w:after="60" w:line="240" w:lineRule="atLeast"/>
              <w:rPr>
                <w:bCs/>
                <w:spacing w:val="10"/>
                <w:sz w:val="20"/>
              </w:rPr>
            </w:pPr>
            <w:r w:rsidRPr="00BD4EA0">
              <w:rPr>
                <w:bCs/>
                <w:spacing w:val="10"/>
                <w:sz w:val="20"/>
              </w:rPr>
              <w:t xml:space="preserve">AHV-Ausgleichskasse   </w:t>
            </w:r>
            <w:r w:rsidRPr="00BD4EA0">
              <w:rPr>
                <w:bCs/>
                <w:spacing w:val="10"/>
                <w:sz w:val="16"/>
              </w:rPr>
              <w:t>(genaue Adresse)</w:t>
            </w:r>
            <w:r w:rsidRPr="00BD4EA0">
              <w:rPr>
                <w:bCs/>
                <w:spacing w:val="10"/>
                <w:sz w:val="20"/>
              </w:rPr>
              <w:t>:</w:t>
            </w:r>
            <w:r w:rsidRPr="00BD4EA0">
              <w:rPr>
                <w:bCs/>
                <w:spacing w:val="10"/>
                <w:sz w:val="20"/>
              </w:rPr>
              <w:tab/>
            </w:r>
            <w:permStart w:id="284501634" w:edGrp="everyone"/>
            <w:permEnd w:id="284501634"/>
          </w:p>
        </w:tc>
      </w:tr>
      <w:tr w:rsidR="00646433" w:rsidRPr="00BD4EA0" w14:paraId="6BB59455" w14:textId="77777777" w:rsidTr="00646433">
        <w:trPr>
          <w:cantSplit/>
        </w:trPr>
        <w:tc>
          <w:tcPr>
            <w:tcW w:w="10061" w:type="dxa"/>
            <w:vAlign w:val="center"/>
          </w:tcPr>
          <w:p w14:paraId="38F6B61F" w14:textId="77777777" w:rsidR="00646433" w:rsidRPr="00BD4EA0" w:rsidRDefault="00646433" w:rsidP="00646433">
            <w:pPr>
              <w:tabs>
                <w:tab w:val="left" w:pos="4500"/>
                <w:tab w:val="right" w:pos="9900"/>
              </w:tabs>
              <w:spacing w:before="60" w:after="60" w:line="240" w:lineRule="atLeast"/>
              <w:rPr>
                <w:bCs/>
                <w:spacing w:val="10"/>
                <w:sz w:val="20"/>
              </w:rPr>
            </w:pPr>
            <w:r w:rsidRPr="00BD4EA0">
              <w:rPr>
                <w:bCs/>
                <w:spacing w:val="10"/>
                <w:sz w:val="20"/>
              </w:rPr>
              <w:t xml:space="preserve">BVG-Vorsorgeeinrichtung   </w:t>
            </w:r>
            <w:r w:rsidRPr="00BD4EA0">
              <w:rPr>
                <w:bCs/>
                <w:spacing w:val="10"/>
                <w:sz w:val="16"/>
              </w:rPr>
              <w:t>(genaue Adresse):</w:t>
            </w:r>
            <w:r w:rsidRPr="00BD4EA0">
              <w:rPr>
                <w:bCs/>
                <w:spacing w:val="10"/>
                <w:sz w:val="16"/>
              </w:rPr>
              <w:tab/>
            </w:r>
            <w:permStart w:id="1956984301" w:edGrp="everyone"/>
            <w:permEnd w:id="1956984301"/>
          </w:p>
        </w:tc>
      </w:tr>
    </w:tbl>
    <w:p w14:paraId="30086F40" w14:textId="77777777" w:rsidR="00E26C47" w:rsidRDefault="00E26C47">
      <w:pPr>
        <w:rPr>
          <w:spacing w:val="10"/>
          <w:sz w:val="20"/>
        </w:rPr>
      </w:pPr>
    </w:p>
    <w:p w14:paraId="4EA0B328" w14:textId="77777777" w:rsidR="00F56055" w:rsidRPr="00BD4EA0" w:rsidRDefault="00E26C47" w:rsidP="00E26C47">
      <w:pPr>
        <w:rPr>
          <w:spacing w:val="10"/>
          <w:sz w:val="20"/>
        </w:rPr>
      </w:pPr>
      <w:r>
        <w:rPr>
          <w:spacing w:val="10"/>
          <w:sz w:val="20"/>
        </w:rPr>
        <w:br w:type="page"/>
      </w:r>
    </w:p>
    <w:p w14:paraId="0605D542" w14:textId="77777777" w:rsidR="00646433" w:rsidRPr="00BD4EA0" w:rsidRDefault="00646433" w:rsidP="00646433">
      <w:pPr>
        <w:pStyle w:val="berschrift4"/>
        <w:spacing w:after="120"/>
        <w:rPr>
          <w:i w:val="0"/>
          <w:iCs w:val="0"/>
          <w:spacing w:val="10"/>
          <w:sz w:val="20"/>
          <w:u w:val="single"/>
        </w:rPr>
      </w:pPr>
      <w:r w:rsidRPr="00BD4EA0">
        <w:rPr>
          <w:i w:val="0"/>
          <w:iCs w:val="0"/>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646433" w:rsidRPr="00BD4EA0" w14:paraId="6C8D5171" w14:textId="77777777" w:rsidTr="00646433">
        <w:trPr>
          <w:cantSplit/>
        </w:trPr>
        <w:tc>
          <w:tcPr>
            <w:tcW w:w="9779" w:type="dxa"/>
            <w:vAlign w:val="center"/>
          </w:tcPr>
          <w:p w14:paraId="28D302A5" w14:textId="77777777" w:rsidR="00646433" w:rsidRPr="00BD4EA0" w:rsidRDefault="00646433" w:rsidP="00646433">
            <w:pPr>
              <w:pStyle w:val="Textkrper3"/>
              <w:rPr>
                <w:spacing w:val="10"/>
              </w:rPr>
            </w:pPr>
            <w:r w:rsidRPr="00BD4EA0">
              <w:rPr>
                <w:spacing w:val="10"/>
              </w:rPr>
              <w:t>Ist das Planungsbüro mit EDV-Anlagen (CAD) und einem Datensicherungssystem ausgerüstet, welche die Sicherstellung des Datenaustausches zwischen Planungsbüro, Fachplaner und Auftraggeberin garanieren und die Datenverfügbarkeit jederzeit sicherstellt?</w:t>
            </w:r>
          </w:p>
          <w:p w14:paraId="42193A39" w14:textId="77777777" w:rsidR="00646433" w:rsidRPr="00BD4EA0" w:rsidRDefault="00463F87" w:rsidP="00646433">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7210C39D">
                <v:rect id="_x0000_s1103" style="position:absolute;margin-left:93.4pt;margin-top:2.9pt;width:12.8pt;height:12pt;z-index:6" filled="f"/>
              </w:pict>
            </w:r>
            <w:r>
              <w:rPr>
                <w:noProof/>
                <w:spacing w:val="10"/>
                <w:lang w:eastAsia="de-CH"/>
              </w:rPr>
              <w:pict w14:anchorId="082D4404">
                <v:rect id="_x0000_s1102" style="position:absolute;margin-left:21.05pt;margin-top:2.8pt;width:12.8pt;height:12pt;z-index:5" filled="f"/>
              </w:pict>
            </w:r>
            <w:r w:rsidR="00646433" w:rsidRPr="00BD4EA0">
              <w:rPr>
                <w:bCs/>
                <w:spacing w:val="10"/>
                <w:sz w:val="20"/>
              </w:rPr>
              <w:t>ja</w:t>
            </w:r>
            <w:r w:rsidR="00646433" w:rsidRPr="00BD4EA0">
              <w:rPr>
                <w:bCs/>
                <w:spacing w:val="10"/>
                <w:sz w:val="20"/>
              </w:rPr>
              <w:tab/>
            </w:r>
            <w:permStart w:id="810753169" w:edGrp="everyone"/>
            <w:permEnd w:id="810753169"/>
            <w:r w:rsidR="00646433" w:rsidRPr="00BD4EA0">
              <w:rPr>
                <w:bCs/>
                <w:spacing w:val="10"/>
                <w:sz w:val="20"/>
              </w:rPr>
              <w:tab/>
              <w:t>nein</w:t>
            </w:r>
            <w:r w:rsidR="00646433" w:rsidRPr="00BD4EA0">
              <w:rPr>
                <w:bCs/>
                <w:spacing w:val="10"/>
                <w:sz w:val="20"/>
              </w:rPr>
              <w:tab/>
            </w:r>
            <w:permStart w:id="2114331049" w:edGrp="everyone"/>
            <w:permEnd w:id="2114331049"/>
          </w:p>
          <w:p w14:paraId="5CDB8515" w14:textId="77777777" w:rsidR="00646433" w:rsidRPr="00BD4EA0" w:rsidRDefault="003611C6" w:rsidP="003611C6">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306778906" w:edGrp="everyone"/>
            <w:permEnd w:id="306778906"/>
          </w:p>
        </w:tc>
      </w:tr>
    </w:tbl>
    <w:p w14:paraId="047A3B97" w14:textId="77777777" w:rsidR="00F56055" w:rsidRPr="00BD4EA0" w:rsidRDefault="00F56055">
      <w:pPr>
        <w:tabs>
          <w:tab w:val="right" w:pos="9900"/>
        </w:tabs>
        <w:spacing w:after="120" w:line="240" w:lineRule="atLeast"/>
        <w:rPr>
          <w:spacing w:val="10"/>
          <w:sz w:val="20"/>
        </w:rPr>
      </w:pPr>
    </w:p>
    <w:p w14:paraId="604CB3BF" w14:textId="77777777" w:rsidR="00F56055" w:rsidRPr="00BD4EA0" w:rsidRDefault="00F56055">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0"/>
        <w:gridCol w:w="1139"/>
      </w:tblGrid>
      <w:tr w:rsidR="00646433" w:rsidRPr="00BD4EA0" w14:paraId="7D554A28" w14:textId="77777777" w:rsidTr="00646433">
        <w:trPr>
          <w:cantSplit/>
        </w:trPr>
        <w:tc>
          <w:tcPr>
            <w:tcW w:w="8640" w:type="dxa"/>
            <w:vAlign w:val="center"/>
          </w:tcPr>
          <w:p w14:paraId="79988073" w14:textId="77777777" w:rsidR="00646433" w:rsidRPr="00BD4EA0" w:rsidRDefault="00646433" w:rsidP="00646433">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139" w:type="dxa"/>
          </w:tcPr>
          <w:p w14:paraId="6A84A25A" w14:textId="77777777" w:rsidR="00646433" w:rsidRPr="00BD4EA0" w:rsidRDefault="00646433" w:rsidP="00646433">
            <w:pPr>
              <w:tabs>
                <w:tab w:val="right" w:pos="9900"/>
              </w:tabs>
              <w:spacing w:before="60" w:after="60" w:line="240" w:lineRule="atLeast"/>
              <w:jc w:val="center"/>
              <w:rPr>
                <w:b/>
                <w:spacing w:val="10"/>
                <w:sz w:val="20"/>
              </w:rPr>
            </w:pPr>
            <w:r w:rsidRPr="00BD4EA0">
              <w:rPr>
                <w:b/>
                <w:spacing w:val="10"/>
                <w:sz w:val="20"/>
              </w:rPr>
              <w:t>Antwort Ja / Nein</w:t>
            </w:r>
          </w:p>
        </w:tc>
      </w:tr>
      <w:tr w:rsidR="00646433" w:rsidRPr="00BD4EA0" w14:paraId="2BA05BA0" w14:textId="77777777" w:rsidTr="00970E7E">
        <w:trPr>
          <w:cantSplit/>
        </w:trPr>
        <w:tc>
          <w:tcPr>
            <w:tcW w:w="8640" w:type="dxa"/>
            <w:vAlign w:val="center"/>
          </w:tcPr>
          <w:p w14:paraId="4C0ADD36" w14:textId="77777777" w:rsidR="00646433" w:rsidRPr="00BD4EA0" w:rsidRDefault="00646433" w:rsidP="00646433">
            <w:pPr>
              <w:tabs>
                <w:tab w:val="right" w:pos="9900"/>
              </w:tabs>
              <w:spacing w:before="60" w:after="60" w:line="240" w:lineRule="atLeast"/>
              <w:rPr>
                <w:bCs/>
                <w:spacing w:val="10"/>
                <w:sz w:val="20"/>
              </w:rPr>
            </w:pPr>
            <w:permStart w:id="590298640" w:edGrp="everyone" w:colFirst="1" w:colLast="1"/>
            <w:r w:rsidRPr="00BD4EA0">
              <w:rPr>
                <w:bCs/>
                <w:spacing w:val="10"/>
                <w:sz w:val="20"/>
              </w:rPr>
              <w:t>Halten Sie die geltenden Arbeitschutzbestimmungen ein?</w:t>
            </w:r>
          </w:p>
        </w:tc>
        <w:tc>
          <w:tcPr>
            <w:tcW w:w="1139" w:type="dxa"/>
            <w:vAlign w:val="center"/>
          </w:tcPr>
          <w:p w14:paraId="57D5440C"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7179CA72" w14:textId="77777777" w:rsidTr="00970E7E">
        <w:trPr>
          <w:cantSplit/>
        </w:trPr>
        <w:tc>
          <w:tcPr>
            <w:tcW w:w="8640" w:type="dxa"/>
            <w:vAlign w:val="center"/>
          </w:tcPr>
          <w:p w14:paraId="41E7C5BE" w14:textId="77777777" w:rsidR="00646433" w:rsidRPr="00BD4EA0" w:rsidRDefault="00646433" w:rsidP="00646433">
            <w:pPr>
              <w:tabs>
                <w:tab w:val="right" w:pos="9900"/>
              </w:tabs>
              <w:spacing w:before="60" w:after="60" w:line="240" w:lineRule="atLeast"/>
              <w:rPr>
                <w:bCs/>
                <w:spacing w:val="10"/>
                <w:sz w:val="20"/>
              </w:rPr>
            </w:pPr>
            <w:permStart w:id="1795849130" w:edGrp="everyone" w:colFirst="1" w:colLast="1"/>
            <w:permEnd w:id="590298640"/>
            <w:r w:rsidRPr="00BD4EA0">
              <w:rPr>
                <w:bCs/>
                <w:spacing w:val="10"/>
                <w:sz w:val="20"/>
              </w:rPr>
              <w:t>Halten Sie den Normalarbeitsvertrag ein?</w:t>
            </w:r>
          </w:p>
        </w:tc>
        <w:tc>
          <w:tcPr>
            <w:tcW w:w="1139" w:type="dxa"/>
            <w:vAlign w:val="center"/>
          </w:tcPr>
          <w:p w14:paraId="7399E1D6"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4917D3EC" w14:textId="77777777" w:rsidTr="00970E7E">
        <w:trPr>
          <w:cantSplit/>
        </w:trPr>
        <w:tc>
          <w:tcPr>
            <w:tcW w:w="8640" w:type="dxa"/>
            <w:vAlign w:val="center"/>
          </w:tcPr>
          <w:p w14:paraId="6858736B" w14:textId="77777777" w:rsidR="00646433" w:rsidRPr="00BD4EA0" w:rsidRDefault="00646433" w:rsidP="00646433">
            <w:pPr>
              <w:tabs>
                <w:tab w:val="right" w:pos="9900"/>
              </w:tabs>
              <w:spacing w:before="60" w:after="60" w:line="240" w:lineRule="atLeast"/>
              <w:rPr>
                <w:bCs/>
                <w:spacing w:val="10"/>
                <w:sz w:val="20"/>
              </w:rPr>
            </w:pPr>
            <w:permStart w:id="504896480" w:edGrp="everyone" w:colFirst="1" w:colLast="1"/>
            <w:permEnd w:id="1795849130"/>
            <w:r w:rsidRPr="00BD4EA0">
              <w:rPr>
                <w:bCs/>
                <w:spacing w:val="10"/>
                <w:sz w:val="20"/>
              </w:rPr>
              <w:t>Halten Sie die am Ort branchenüblichen Vorschriften ein?</w:t>
            </w:r>
          </w:p>
        </w:tc>
        <w:tc>
          <w:tcPr>
            <w:tcW w:w="1139" w:type="dxa"/>
            <w:vAlign w:val="center"/>
          </w:tcPr>
          <w:p w14:paraId="2450C164"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0AC0EEE4" w14:textId="77777777" w:rsidTr="00970E7E">
        <w:trPr>
          <w:cantSplit/>
        </w:trPr>
        <w:tc>
          <w:tcPr>
            <w:tcW w:w="8640" w:type="dxa"/>
            <w:vAlign w:val="center"/>
          </w:tcPr>
          <w:p w14:paraId="3229E039" w14:textId="77777777" w:rsidR="00646433" w:rsidRPr="00BD4EA0" w:rsidRDefault="00646433" w:rsidP="00646433">
            <w:pPr>
              <w:tabs>
                <w:tab w:val="right" w:pos="9900"/>
              </w:tabs>
              <w:spacing w:before="60" w:after="60" w:line="240" w:lineRule="atLeast"/>
              <w:rPr>
                <w:bCs/>
                <w:spacing w:val="10"/>
                <w:sz w:val="20"/>
              </w:rPr>
            </w:pPr>
            <w:permStart w:id="1040006379" w:edGrp="everyone" w:colFirst="1" w:colLast="1"/>
            <w:permEnd w:id="504896480"/>
            <w:r w:rsidRPr="00BD4EA0">
              <w:rPr>
                <w:bCs/>
                <w:spacing w:val="10"/>
                <w:sz w:val="20"/>
              </w:rPr>
              <w:t>Halten Sie den Grundsatz der Gleichbehandlung von Frau und Mann ein?</w:t>
            </w:r>
          </w:p>
        </w:tc>
        <w:tc>
          <w:tcPr>
            <w:tcW w:w="1139" w:type="dxa"/>
            <w:vAlign w:val="center"/>
          </w:tcPr>
          <w:p w14:paraId="0B8BBC3C"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6146B709" w14:textId="77777777" w:rsidTr="00970E7E">
        <w:trPr>
          <w:cantSplit/>
        </w:trPr>
        <w:tc>
          <w:tcPr>
            <w:tcW w:w="8640" w:type="dxa"/>
            <w:vAlign w:val="center"/>
          </w:tcPr>
          <w:p w14:paraId="269950EF" w14:textId="77777777" w:rsidR="00646433" w:rsidRPr="00BD4EA0" w:rsidRDefault="00646433" w:rsidP="00646433">
            <w:pPr>
              <w:tabs>
                <w:tab w:val="right" w:pos="9900"/>
              </w:tabs>
              <w:spacing w:before="60" w:after="60" w:line="240" w:lineRule="atLeast"/>
              <w:jc w:val="both"/>
              <w:rPr>
                <w:bCs/>
                <w:spacing w:val="10"/>
                <w:sz w:val="20"/>
              </w:rPr>
            </w:pPr>
            <w:permStart w:id="730423366" w:edGrp="everyone" w:colFirst="1" w:colLast="1"/>
            <w:permEnd w:id="1040006379"/>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139" w:type="dxa"/>
            <w:vAlign w:val="center"/>
          </w:tcPr>
          <w:p w14:paraId="62C2ABD3"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14428694" w14:textId="77777777" w:rsidTr="00970E7E">
        <w:trPr>
          <w:cantSplit/>
        </w:trPr>
        <w:tc>
          <w:tcPr>
            <w:tcW w:w="8640" w:type="dxa"/>
            <w:vAlign w:val="center"/>
          </w:tcPr>
          <w:p w14:paraId="70E8B7FF" w14:textId="77777777" w:rsidR="00646433" w:rsidRPr="00BD4EA0" w:rsidRDefault="00646433" w:rsidP="00646433">
            <w:pPr>
              <w:tabs>
                <w:tab w:val="right" w:pos="9900"/>
              </w:tabs>
              <w:spacing w:before="60" w:after="60" w:line="240" w:lineRule="atLeast"/>
              <w:rPr>
                <w:bCs/>
                <w:spacing w:val="10"/>
                <w:sz w:val="20"/>
              </w:rPr>
            </w:pPr>
            <w:permStart w:id="813327164" w:edGrp="everyone" w:colFirst="1" w:colLast="1"/>
            <w:permEnd w:id="730423366"/>
            <w:r w:rsidRPr="00BD4EA0">
              <w:rPr>
                <w:bCs/>
                <w:spacing w:val="10"/>
                <w:sz w:val="20"/>
              </w:rPr>
              <w:t>Haben Sie die fälligen Staats-, Gemeinde- und direkten Bundessteuern (inkl. Nachsteuern etc.) vollumfänglich bezahlt?</w:t>
            </w:r>
          </w:p>
        </w:tc>
        <w:tc>
          <w:tcPr>
            <w:tcW w:w="1139" w:type="dxa"/>
            <w:vAlign w:val="center"/>
          </w:tcPr>
          <w:p w14:paraId="2AE7A8C6"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12FCD4FC" w14:textId="77777777" w:rsidTr="00970E7E">
        <w:trPr>
          <w:cantSplit/>
        </w:trPr>
        <w:tc>
          <w:tcPr>
            <w:tcW w:w="8640" w:type="dxa"/>
            <w:vAlign w:val="center"/>
          </w:tcPr>
          <w:p w14:paraId="57319CA7" w14:textId="77777777" w:rsidR="00646433" w:rsidRPr="00BD4EA0" w:rsidRDefault="00646433" w:rsidP="00646433">
            <w:pPr>
              <w:tabs>
                <w:tab w:val="right" w:pos="9900"/>
              </w:tabs>
              <w:spacing w:before="60" w:after="60" w:line="240" w:lineRule="atLeast"/>
              <w:rPr>
                <w:bCs/>
                <w:spacing w:val="10"/>
                <w:sz w:val="20"/>
              </w:rPr>
            </w:pPr>
            <w:permStart w:id="1692433865" w:edGrp="everyone" w:colFirst="1" w:colLast="1"/>
            <w:permEnd w:id="813327164"/>
            <w:r w:rsidRPr="00BD4EA0">
              <w:rPr>
                <w:bCs/>
                <w:spacing w:val="10"/>
                <w:sz w:val="20"/>
              </w:rPr>
              <w:t>Haben Sie die fällige Mehrwertsteuer vollumfänglich bezahlt?</w:t>
            </w:r>
          </w:p>
        </w:tc>
        <w:tc>
          <w:tcPr>
            <w:tcW w:w="1139" w:type="dxa"/>
            <w:vAlign w:val="center"/>
          </w:tcPr>
          <w:p w14:paraId="2553980C"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3513E1A8" w14:textId="77777777" w:rsidTr="00970E7E">
        <w:trPr>
          <w:cantSplit/>
        </w:trPr>
        <w:tc>
          <w:tcPr>
            <w:tcW w:w="8640" w:type="dxa"/>
            <w:vAlign w:val="center"/>
          </w:tcPr>
          <w:p w14:paraId="08838C1C" w14:textId="77777777" w:rsidR="00646433" w:rsidRPr="00BD4EA0" w:rsidRDefault="00646433" w:rsidP="00646433">
            <w:pPr>
              <w:tabs>
                <w:tab w:val="right" w:pos="9900"/>
              </w:tabs>
              <w:spacing w:before="60" w:after="60" w:line="240" w:lineRule="atLeast"/>
              <w:rPr>
                <w:bCs/>
                <w:spacing w:val="10"/>
                <w:sz w:val="20"/>
              </w:rPr>
            </w:pPr>
            <w:permStart w:id="128335996" w:edGrp="everyone" w:colFirst="1" w:colLast="1"/>
            <w:permEnd w:id="1692433865"/>
            <w:r w:rsidRPr="00BD4EA0">
              <w:rPr>
                <w:bCs/>
                <w:spacing w:val="10"/>
                <w:sz w:val="20"/>
              </w:rPr>
              <w:t>Haben Sie die fälligen Sozialversicherungsbeiträge (AHV, IV, EO, FAK, ALV, BVG und UVG) einschliesslich der vom Lohn abgezogenen Arbeitnehmeranteile vollumfänglich bezahlt?</w:t>
            </w:r>
          </w:p>
        </w:tc>
        <w:tc>
          <w:tcPr>
            <w:tcW w:w="1139" w:type="dxa"/>
            <w:vAlign w:val="center"/>
          </w:tcPr>
          <w:p w14:paraId="39A2C95E"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6C94D83A" w14:textId="77777777" w:rsidTr="00970E7E">
        <w:trPr>
          <w:cantSplit/>
        </w:trPr>
        <w:tc>
          <w:tcPr>
            <w:tcW w:w="8640" w:type="dxa"/>
            <w:vAlign w:val="center"/>
          </w:tcPr>
          <w:p w14:paraId="56C4C0F2" w14:textId="77777777" w:rsidR="00646433" w:rsidRPr="00BD4EA0" w:rsidRDefault="00646433" w:rsidP="00646433">
            <w:pPr>
              <w:tabs>
                <w:tab w:val="right" w:pos="9900"/>
              </w:tabs>
              <w:spacing w:before="60" w:after="60" w:line="240" w:lineRule="atLeast"/>
              <w:rPr>
                <w:bCs/>
                <w:spacing w:val="10"/>
                <w:sz w:val="20"/>
              </w:rPr>
            </w:pPr>
            <w:permStart w:id="509482969" w:edGrp="everyone" w:colFirst="1" w:colLast="1"/>
            <w:permEnd w:id="128335996"/>
            <w:r w:rsidRPr="00BD4EA0">
              <w:rPr>
                <w:bCs/>
                <w:spacing w:val="10"/>
                <w:sz w:val="20"/>
              </w:rPr>
              <w:t>Haben Sie die fälligen Beiträge, die sich aus allgemeinverbindlich erklärten Gesamtarbeitsverträgen ergeben, einschliesslich der vom Lohn abgezogenen Arbeitnehmeranteile, vollumfänglich bezahlt?</w:t>
            </w:r>
          </w:p>
        </w:tc>
        <w:tc>
          <w:tcPr>
            <w:tcW w:w="1139" w:type="dxa"/>
            <w:vAlign w:val="center"/>
          </w:tcPr>
          <w:p w14:paraId="552AF8BA"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6A5DBCF9" w14:textId="77777777" w:rsidTr="00970E7E">
        <w:trPr>
          <w:cantSplit/>
        </w:trPr>
        <w:tc>
          <w:tcPr>
            <w:tcW w:w="8640" w:type="dxa"/>
            <w:vAlign w:val="center"/>
          </w:tcPr>
          <w:p w14:paraId="25380F0D" w14:textId="77777777" w:rsidR="00646433" w:rsidRPr="00BD4EA0" w:rsidRDefault="00646433" w:rsidP="00646433">
            <w:pPr>
              <w:tabs>
                <w:tab w:val="right" w:pos="9900"/>
              </w:tabs>
              <w:spacing w:before="60" w:after="60" w:line="240" w:lineRule="atLeast"/>
              <w:rPr>
                <w:bCs/>
                <w:spacing w:val="10"/>
                <w:sz w:val="20"/>
              </w:rPr>
            </w:pPr>
            <w:permStart w:id="1302602021" w:edGrp="everyone" w:colFirst="1" w:colLast="1"/>
            <w:permEnd w:id="509482969"/>
            <w:r w:rsidRPr="00BD4EA0">
              <w:rPr>
                <w:bCs/>
                <w:spacing w:val="10"/>
                <w:sz w:val="20"/>
              </w:rPr>
              <w:t>Befinden Sie sich in einem Schuldbetreibungs- oder Konkursverfahren?</w:t>
            </w:r>
          </w:p>
        </w:tc>
        <w:tc>
          <w:tcPr>
            <w:tcW w:w="1139" w:type="dxa"/>
            <w:vAlign w:val="center"/>
          </w:tcPr>
          <w:p w14:paraId="72A62170"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6F0EF0EC" w14:textId="77777777" w:rsidTr="00970E7E">
        <w:trPr>
          <w:cantSplit/>
        </w:trPr>
        <w:tc>
          <w:tcPr>
            <w:tcW w:w="8640" w:type="dxa"/>
            <w:vAlign w:val="center"/>
          </w:tcPr>
          <w:p w14:paraId="29277CE4" w14:textId="77777777" w:rsidR="00646433" w:rsidRPr="00BD4EA0" w:rsidRDefault="00646433" w:rsidP="00646433">
            <w:pPr>
              <w:tabs>
                <w:tab w:val="right" w:pos="9900"/>
              </w:tabs>
              <w:spacing w:before="60" w:after="60" w:line="240" w:lineRule="atLeast"/>
              <w:rPr>
                <w:bCs/>
                <w:spacing w:val="10"/>
                <w:sz w:val="20"/>
              </w:rPr>
            </w:pPr>
            <w:permStart w:id="820927164" w:edGrp="everyone" w:colFirst="1" w:colLast="1"/>
            <w:permEnd w:id="1302602021"/>
            <w:r w:rsidRPr="00BD4EA0">
              <w:rPr>
                <w:bCs/>
                <w:spacing w:val="10"/>
                <w:sz w:val="20"/>
              </w:rPr>
              <w:t>Wurden bei Ihnen in den vergangenen zwölf Monaten Pfändungen vollzogen?</w:t>
            </w:r>
          </w:p>
        </w:tc>
        <w:tc>
          <w:tcPr>
            <w:tcW w:w="1139" w:type="dxa"/>
            <w:vAlign w:val="center"/>
          </w:tcPr>
          <w:p w14:paraId="6AEF07E6"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76DC92E4" w14:textId="77777777" w:rsidTr="00970E7E">
        <w:trPr>
          <w:cantSplit/>
        </w:trPr>
        <w:tc>
          <w:tcPr>
            <w:tcW w:w="8640" w:type="dxa"/>
            <w:vAlign w:val="center"/>
          </w:tcPr>
          <w:p w14:paraId="2B3D7D01" w14:textId="77777777" w:rsidR="00646433" w:rsidRPr="00BD4EA0" w:rsidRDefault="00646433" w:rsidP="00646433">
            <w:pPr>
              <w:tabs>
                <w:tab w:val="right" w:pos="9900"/>
              </w:tabs>
              <w:spacing w:before="60" w:after="60" w:line="240" w:lineRule="atLeast"/>
              <w:rPr>
                <w:bCs/>
                <w:spacing w:val="10"/>
                <w:sz w:val="20"/>
              </w:rPr>
            </w:pPr>
            <w:permStart w:id="1079332617" w:edGrp="everyone" w:colFirst="1" w:colLast="1"/>
            <w:permEnd w:id="820927164"/>
            <w:r w:rsidRPr="00BD4EA0">
              <w:rPr>
                <w:bCs/>
                <w:spacing w:val="10"/>
                <w:sz w:val="20"/>
              </w:rPr>
              <w:t>Wenn Ja: Auf welchen Betrag beliefen sich die entsprechenden Forderungen?</w:t>
            </w:r>
          </w:p>
        </w:tc>
        <w:tc>
          <w:tcPr>
            <w:tcW w:w="1139" w:type="dxa"/>
            <w:vAlign w:val="center"/>
          </w:tcPr>
          <w:p w14:paraId="70F15F29" w14:textId="77777777" w:rsidR="00646433" w:rsidRPr="00BD4EA0" w:rsidRDefault="00646433" w:rsidP="00970E7E">
            <w:pPr>
              <w:tabs>
                <w:tab w:val="right" w:pos="9900"/>
              </w:tabs>
              <w:spacing w:before="60" w:after="60" w:line="240" w:lineRule="atLeast"/>
              <w:jc w:val="center"/>
              <w:rPr>
                <w:bCs/>
                <w:spacing w:val="10"/>
                <w:sz w:val="20"/>
              </w:rPr>
            </w:pPr>
          </w:p>
        </w:tc>
      </w:tr>
      <w:tr w:rsidR="00646433" w:rsidRPr="00BD4EA0" w14:paraId="1F114294" w14:textId="77777777" w:rsidTr="00970E7E">
        <w:trPr>
          <w:cantSplit/>
        </w:trPr>
        <w:tc>
          <w:tcPr>
            <w:tcW w:w="8640" w:type="dxa"/>
            <w:vAlign w:val="center"/>
          </w:tcPr>
          <w:p w14:paraId="06FC1D5B" w14:textId="77777777" w:rsidR="00646433" w:rsidRPr="00BD4EA0" w:rsidRDefault="00646433" w:rsidP="00646433">
            <w:pPr>
              <w:tabs>
                <w:tab w:val="right" w:pos="9900"/>
              </w:tabs>
              <w:spacing w:before="60" w:after="60" w:line="240" w:lineRule="atLeast"/>
              <w:rPr>
                <w:bCs/>
                <w:spacing w:val="10"/>
                <w:sz w:val="20"/>
              </w:rPr>
            </w:pPr>
            <w:permStart w:id="1636453146" w:edGrp="everyone" w:colFirst="1" w:colLast="1"/>
            <w:permEnd w:id="1079332617"/>
            <w:r w:rsidRPr="00BD4EA0">
              <w:rPr>
                <w:bCs/>
                <w:spacing w:val="10"/>
                <w:sz w:val="20"/>
              </w:rPr>
              <w:t>Haben Sie Absprachen oder andere wettbewerbsbeeinträchtigende Massnahmen getroffen?</w:t>
            </w:r>
          </w:p>
        </w:tc>
        <w:tc>
          <w:tcPr>
            <w:tcW w:w="1139" w:type="dxa"/>
            <w:vAlign w:val="center"/>
          </w:tcPr>
          <w:p w14:paraId="10FEEE86" w14:textId="77777777" w:rsidR="00646433" w:rsidRPr="00BD4EA0" w:rsidRDefault="00646433" w:rsidP="00970E7E">
            <w:pPr>
              <w:tabs>
                <w:tab w:val="right" w:pos="9900"/>
              </w:tabs>
              <w:spacing w:before="60" w:after="60" w:line="240" w:lineRule="atLeast"/>
              <w:jc w:val="center"/>
              <w:rPr>
                <w:bCs/>
                <w:spacing w:val="10"/>
                <w:sz w:val="20"/>
              </w:rPr>
            </w:pPr>
          </w:p>
        </w:tc>
      </w:tr>
      <w:permEnd w:id="1636453146"/>
      <w:tr w:rsidR="00646433" w:rsidRPr="00BD4EA0" w14:paraId="15A591A8" w14:textId="77777777" w:rsidTr="00646433">
        <w:trPr>
          <w:cantSplit/>
        </w:trPr>
        <w:tc>
          <w:tcPr>
            <w:tcW w:w="9779" w:type="dxa"/>
            <w:gridSpan w:val="2"/>
            <w:vAlign w:val="center"/>
          </w:tcPr>
          <w:p w14:paraId="7433EE92" w14:textId="77777777" w:rsidR="00646433" w:rsidRPr="00BD4EA0" w:rsidRDefault="00646433">
            <w:pPr>
              <w:tabs>
                <w:tab w:val="right" w:pos="9900"/>
              </w:tabs>
              <w:spacing w:before="60" w:after="60" w:line="240" w:lineRule="atLeast"/>
              <w:rPr>
                <w:bCs/>
                <w:spacing w:val="10"/>
                <w:sz w:val="20"/>
              </w:rPr>
            </w:pPr>
            <w:r w:rsidRPr="00BD4EA0">
              <w:rPr>
                <w:bCs/>
                <w:spacing w:val="10"/>
                <w:sz w:val="20"/>
              </w:rPr>
              <w:t>Bemerkungen zur Selbs</w:t>
            </w:r>
            <w:r w:rsidR="004B19E6">
              <w:rPr>
                <w:bCs/>
                <w:spacing w:val="10"/>
                <w:sz w:val="20"/>
              </w:rPr>
              <w:t>t</w:t>
            </w:r>
            <w:r w:rsidRPr="00BD4EA0">
              <w:rPr>
                <w:bCs/>
                <w:spacing w:val="10"/>
                <w:sz w:val="20"/>
              </w:rPr>
              <w:t>deklaration</w:t>
            </w:r>
          </w:p>
          <w:p w14:paraId="075449D5" w14:textId="77777777" w:rsidR="00646433" w:rsidRPr="00BD4EA0" w:rsidRDefault="00646433" w:rsidP="00646433">
            <w:pPr>
              <w:tabs>
                <w:tab w:val="left" w:pos="300"/>
                <w:tab w:val="right" w:pos="9900"/>
              </w:tabs>
              <w:spacing w:before="60" w:after="60" w:line="240" w:lineRule="atLeast"/>
              <w:rPr>
                <w:bCs/>
                <w:spacing w:val="10"/>
                <w:sz w:val="20"/>
              </w:rPr>
            </w:pPr>
            <w:r w:rsidRPr="00BD4EA0">
              <w:rPr>
                <w:bCs/>
                <w:spacing w:val="10"/>
                <w:sz w:val="20"/>
              </w:rPr>
              <w:tab/>
            </w:r>
            <w:permStart w:id="742532245" w:edGrp="everyone"/>
            <w:permEnd w:id="742532245"/>
          </w:p>
          <w:p w14:paraId="47A12E58" w14:textId="77777777" w:rsidR="00646433" w:rsidRDefault="00646433" w:rsidP="00646433">
            <w:pPr>
              <w:tabs>
                <w:tab w:val="left" w:pos="300"/>
                <w:tab w:val="right" w:pos="9900"/>
              </w:tabs>
              <w:spacing w:before="60" w:after="60" w:line="240" w:lineRule="atLeast"/>
              <w:rPr>
                <w:bCs/>
                <w:spacing w:val="10"/>
                <w:sz w:val="20"/>
              </w:rPr>
            </w:pPr>
            <w:r w:rsidRPr="00BD4EA0">
              <w:rPr>
                <w:bCs/>
                <w:spacing w:val="10"/>
                <w:sz w:val="20"/>
              </w:rPr>
              <w:tab/>
            </w:r>
            <w:permStart w:id="671228937" w:edGrp="everyone"/>
          </w:p>
          <w:p w14:paraId="0D7BC821" w14:textId="77777777" w:rsidR="001C5782" w:rsidRPr="00BD4EA0" w:rsidRDefault="001C5782" w:rsidP="001C5782">
            <w:pPr>
              <w:tabs>
                <w:tab w:val="left" w:pos="300"/>
                <w:tab w:val="right" w:pos="9900"/>
              </w:tabs>
              <w:spacing w:before="60" w:after="60" w:line="240" w:lineRule="atLeast"/>
              <w:rPr>
                <w:bCs/>
                <w:spacing w:val="10"/>
                <w:sz w:val="20"/>
              </w:rPr>
            </w:pPr>
            <w:r w:rsidRPr="00BD4EA0">
              <w:rPr>
                <w:bCs/>
                <w:spacing w:val="10"/>
                <w:sz w:val="20"/>
              </w:rPr>
              <w:tab/>
            </w:r>
            <w:permStart w:id="1621164183" w:edGrp="everyone"/>
            <w:permEnd w:id="1621164183"/>
          </w:p>
          <w:p w14:paraId="60B94B84" w14:textId="77777777" w:rsidR="001C5782" w:rsidRPr="00BD4EA0" w:rsidRDefault="001C5782" w:rsidP="001C5782">
            <w:pPr>
              <w:tabs>
                <w:tab w:val="left" w:pos="300"/>
                <w:tab w:val="right" w:pos="9900"/>
              </w:tabs>
              <w:spacing w:before="60" w:after="60" w:line="240" w:lineRule="atLeast"/>
              <w:rPr>
                <w:bCs/>
                <w:spacing w:val="10"/>
                <w:sz w:val="20"/>
              </w:rPr>
            </w:pPr>
            <w:r w:rsidRPr="00BD4EA0">
              <w:rPr>
                <w:bCs/>
                <w:spacing w:val="10"/>
                <w:sz w:val="20"/>
              </w:rPr>
              <w:tab/>
            </w:r>
            <w:permStart w:id="1063401813" w:edGrp="everyone"/>
            <w:permEnd w:id="1063401813"/>
          </w:p>
          <w:p w14:paraId="3F92E344" w14:textId="77777777" w:rsidR="001C5782" w:rsidRPr="00BD4EA0" w:rsidRDefault="001C5782" w:rsidP="001C5782">
            <w:pPr>
              <w:tabs>
                <w:tab w:val="left" w:pos="300"/>
                <w:tab w:val="right" w:pos="9900"/>
              </w:tabs>
              <w:spacing w:before="60" w:after="60" w:line="240" w:lineRule="atLeast"/>
              <w:rPr>
                <w:bCs/>
                <w:spacing w:val="10"/>
                <w:sz w:val="20"/>
              </w:rPr>
            </w:pPr>
            <w:r w:rsidRPr="00BD4EA0">
              <w:rPr>
                <w:bCs/>
                <w:spacing w:val="10"/>
                <w:sz w:val="20"/>
              </w:rPr>
              <w:tab/>
            </w:r>
            <w:permStart w:id="1018455575" w:edGrp="everyone"/>
            <w:permEnd w:id="1018455575"/>
          </w:p>
          <w:permEnd w:id="671228937"/>
          <w:p w14:paraId="01257928" w14:textId="77777777" w:rsidR="00646433" w:rsidRPr="00BD4EA0" w:rsidRDefault="00646433" w:rsidP="00646433">
            <w:pPr>
              <w:tabs>
                <w:tab w:val="left" w:pos="315"/>
                <w:tab w:val="right" w:pos="9900"/>
              </w:tabs>
              <w:spacing w:before="60" w:after="60" w:line="240" w:lineRule="atLeast"/>
              <w:rPr>
                <w:bCs/>
                <w:spacing w:val="10"/>
                <w:sz w:val="20"/>
              </w:rPr>
            </w:pPr>
            <w:r w:rsidRPr="00BD4EA0">
              <w:rPr>
                <w:bCs/>
                <w:spacing w:val="10"/>
                <w:sz w:val="20"/>
              </w:rPr>
              <w:tab/>
            </w:r>
            <w:permStart w:id="1462309547" w:edGrp="everyone"/>
            <w:permEnd w:id="1462309547"/>
          </w:p>
        </w:tc>
      </w:tr>
    </w:tbl>
    <w:p w14:paraId="0BD18E43" w14:textId="77777777" w:rsidR="00E26C47" w:rsidRDefault="00E26C47">
      <w:pPr>
        <w:tabs>
          <w:tab w:val="right" w:pos="9900"/>
        </w:tabs>
        <w:spacing w:line="240" w:lineRule="atLeast"/>
        <w:rPr>
          <w:spacing w:val="10"/>
          <w:sz w:val="20"/>
        </w:rPr>
      </w:pPr>
    </w:p>
    <w:p w14:paraId="014B501C" w14:textId="77777777" w:rsidR="00F56055" w:rsidRPr="00BD4EA0" w:rsidRDefault="00E26C47">
      <w:pPr>
        <w:tabs>
          <w:tab w:val="right" w:pos="9900"/>
        </w:tabs>
        <w:spacing w:line="240" w:lineRule="atLeast"/>
        <w:rPr>
          <w:spacing w:val="10"/>
          <w:sz w:val="20"/>
        </w:rPr>
      </w:pPr>
      <w:r>
        <w:rPr>
          <w:spacing w:val="10"/>
          <w:sz w:val="20"/>
        </w:rPr>
        <w:br w:type="page"/>
      </w:r>
    </w:p>
    <w:p w14:paraId="414D0100" w14:textId="77777777" w:rsidR="00646433" w:rsidRPr="00BD4EA0" w:rsidRDefault="00646433" w:rsidP="00646433">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646433" w:rsidRPr="00BD4EA0" w14:paraId="3422B026" w14:textId="77777777" w:rsidTr="00646433">
        <w:trPr>
          <w:cantSplit/>
        </w:trPr>
        <w:tc>
          <w:tcPr>
            <w:tcW w:w="9779" w:type="dxa"/>
            <w:gridSpan w:val="2"/>
            <w:vAlign w:val="center"/>
          </w:tcPr>
          <w:p w14:paraId="422C2F63"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986069606" w:edGrp="everyone"/>
            <w:permEnd w:id="1986069606"/>
          </w:p>
        </w:tc>
      </w:tr>
      <w:tr w:rsidR="00646433" w:rsidRPr="00BD4EA0" w14:paraId="0A2697D8" w14:textId="77777777" w:rsidTr="00646433">
        <w:trPr>
          <w:cantSplit/>
        </w:trPr>
        <w:tc>
          <w:tcPr>
            <w:tcW w:w="9779" w:type="dxa"/>
            <w:gridSpan w:val="2"/>
            <w:vAlign w:val="center"/>
          </w:tcPr>
          <w:p w14:paraId="31CC6AB6"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588138948" w:edGrp="everyone"/>
            <w:permEnd w:id="588138948"/>
          </w:p>
        </w:tc>
      </w:tr>
      <w:tr w:rsidR="00646433" w:rsidRPr="00BD4EA0" w14:paraId="4B64BFFF" w14:textId="77777777" w:rsidTr="00646433">
        <w:trPr>
          <w:cantSplit/>
        </w:trPr>
        <w:tc>
          <w:tcPr>
            <w:tcW w:w="9779" w:type="dxa"/>
            <w:gridSpan w:val="2"/>
            <w:vAlign w:val="center"/>
          </w:tcPr>
          <w:p w14:paraId="059BF723"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74152230" w:edGrp="everyone"/>
            <w:permEnd w:id="74152230"/>
          </w:p>
        </w:tc>
      </w:tr>
      <w:tr w:rsidR="00646433" w:rsidRPr="00BD4EA0" w14:paraId="3DA88874" w14:textId="77777777" w:rsidTr="00646433">
        <w:trPr>
          <w:cantSplit/>
        </w:trPr>
        <w:tc>
          <w:tcPr>
            <w:tcW w:w="4776" w:type="dxa"/>
            <w:vAlign w:val="center"/>
          </w:tcPr>
          <w:p w14:paraId="73268202" w14:textId="77777777" w:rsidR="00646433" w:rsidRPr="00BD4EA0" w:rsidRDefault="00646433" w:rsidP="00646433">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141255899" w:edGrp="everyone"/>
            <w:permEnd w:id="1141255899"/>
          </w:p>
        </w:tc>
        <w:tc>
          <w:tcPr>
            <w:tcW w:w="5003" w:type="dxa"/>
          </w:tcPr>
          <w:p w14:paraId="275687E8" w14:textId="77777777" w:rsidR="00646433" w:rsidRPr="00BD4EA0" w:rsidRDefault="00646433" w:rsidP="00646433">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600276987" w:edGrp="everyone"/>
            <w:permEnd w:id="1600276987"/>
          </w:p>
        </w:tc>
      </w:tr>
      <w:tr w:rsidR="00646433" w:rsidRPr="00BD4EA0" w14:paraId="092D28CE" w14:textId="77777777" w:rsidTr="00646433">
        <w:trPr>
          <w:cantSplit/>
        </w:trPr>
        <w:tc>
          <w:tcPr>
            <w:tcW w:w="4776" w:type="dxa"/>
            <w:vAlign w:val="center"/>
          </w:tcPr>
          <w:p w14:paraId="05879453" w14:textId="77777777" w:rsidR="00646433" w:rsidRPr="00BD4EA0" w:rsidRDefault="00646433" w:rsidP="00646433">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648836975" w:edGrp="everyone"/>
            <w:permEnd w:id="648836975"/>
          </w:p>
        </w:tc>
        <w:tc>
          <w:tcPr>
            <w:tcW w:w="5003" w:type="dxa"/>
          </w:tcPr>
          <w:p w14:paraId="3D51E0E3" w14:textId="77777777" w:rsidR="00646433" w:rsidRPr="00BD4EA0" w:rsidRDefault="00646433" w:rsidP="00646433">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294339588" w:edGrp="everyone"/>
            <w:permEnd w:id="294339588"/>
          </w:p>
        </w:tc>
      </w:tr>
      <w:tr w:rsidR="00646433" w:rsidRPr="00BD4EA0" w14:paraId="125EE912" w14:textId="77777777" w:rsidTr="00646433">
        <w:trPr>
          <w:cantSplit/>
        </w:trPr>
        <w:tc>
          <w:tcPr>
            <w:tcW w:w="9779" w:type="dxa"/>
            <w:gridSpan w:val="2"/>
            <w:vAlign w:val="center"/>
          </w:tcPr>
          <w:p w14:paraId="24830D20" w14:textId="77777777" w:rsidR="00646433" w:rsidRPr="00BD4EA0" w:rsidRDefault="00646433" w:rsidP="00646433">
            <w:pPr>
              <w:tabs>
                <w:tab w:val="right" w:pos="9900"/>
              </w:tabs>
              <w:spacing w:before="120" w:line="240" w:lineRule="atLeast"/>
              <w:rPr>
                <w:bCs/>
                <w:spacing w:val="10"/>
                <w:sz w:val="20"/>
              </w:rPr>
            </w:pPr>
            <w:r w:rsidRPr="00BD4EA0">
              <w:rPr>
                <w:bCs/>
                <w:spacing w:val="10"/>
                <w:sz w:val="20"/>
              </w:rPr>
              <w:t>Projektbeschrieb:</w:t>
            </w:r>
          </w:p>
          <w:p w14:paraId="529B577F" w14:textId="77777777" w:rsidR="00646433" w:rsidRPr="00BD4EA0" w:rsidRDefault="00646433" w:rsidP="00646433">
            <w:pPr>
              <w:tabs>
                <w:tab w:val="left" w:pos="284"/>
                <w:tab w:val="right" w:pos="9900"/>
              </w:tabs>
              <w:spacing w:before="60" w:line="240" w:lineRule="atLeast"/>
              <w:rPr>
                <w:bCs/>
                <w:spacing w:val="10"/>
                <w:sz w:val="20"/>
              </w:rPr>
            </w:pPr>
            <w:r w:rsidRPr="00BD4EA0">
              <w:rPr>
                <w:bCs/>
                <w:spacing w:val="10"/>
                <w:sz w:val="20"/>
              </w:rPr>
              <w:tab/>
            </w:r>
            <w:permStart w:id="966863578" w:edGrp="everyone"/>
            <w:permEnd w:id="966863578"/>
          </w:p>
          <w:p w14:paraId="2C7878EE" w14:textId="77777777" w:rsidR="00646433" w:rsidRPr="00BD4EA0" w:rsidRDefault="00646433" w:rsidP="00646433">
            <w:pPr>
              <w:tabs>
                <w:tab w:val="left" w:pos="284"/>
                <w:tab w:val="right" w:pos="9900"/>
              </w:tabs>
              <w:spacing w:before="60" w:line="240" w:lineRule="atLeast"/>
              <w:rPr>
                <w:bCs/>
                <w:spacing w:val="10"/>
                <w:sz w:val="20"/>
              </w:rPr>
            </w:pPr>
            <w:r w:rsidRPr="00BD4EA0">
              <w:rPr>
                <w:bCs/>
                <w:spacing w:val="10"/>
                <w:sz w:val="20"/>
              </w:rPr>
              <w:tab/>
            </w:r>
            <w:permStart w:id="1313604989" w:edGrp="everyone"/>
            <w:permEnd w:id="1313604989"/>
            <w:r w:rsidRPr="00BD4EA0">
              <w:rPr>
                <w:bCs/>
                <w:spacing w:val="10"/>
                <w:sz w:val="20"/>
              </w:rPr>
              <w:tab/>
            </w:r>
            <w:permStart w:id="1113027933" w:edGrp="everyone"/>
            <w:permEnd w:id="1113027933"/>
          </w:p>
          <w:p w14:paraId="24C41B7A" w14:textId="77777777" w:rsidR="00646433" w:rsidRPr="00BD4EA0" w:rsidRDefault="00646433" w:rsidP="00646433">
            <w:pPr>
              <w:tabs>
                <w:tab w:val="left" w:pos="284"/>
                <w:tab w:val="right" w:pos="9900"/>
              </w:tabs>
              <w:spacing w:before="60" w:after="60" w:line="240" w:lineRule="atLeast"/>
              <w:rPr>
                <w:bCs/>
                <w:spacing w:val="10"/>
                <w:sz w:val="20"/>
              </w:rPr>
            </w:pPr>
            <w:r w:rsidRPr="00BD4EA0">
              <w:rPr>
                <w:bCs/>
                <w:spacing w:val="10"/>
                <w:sz w:val="20"/>
              </w:rPr>
              <w:tab/>
            </w:r>
            <w:permStart w:id="1219384193" w:edGrp="everyone"/>
            <w:permEnd w:id="1219384193"/>
          </w:p>
        </w:tc>
      </w:tr>
    </w:tbl>
    <w:p w14:paraId="5E201188" w14:textId="77777777" w:rsidR="00F56055" w:rsidRPr="00BD4EA0" w:rsidRDefault="00F56055">
      <w:pPr>
        <w:tabs>
          <w:tab w:val="right" w:pos="9900"/>
        </w:tabs>
        <w:spacing w:after="120" w:line="240" w:lineRule="atLeast"/>
        <w:rPr>
          <w:spacing w:val="10"/>
          <w:sz w:val="20"/>
        </w:rPr>
      </w:pPr>
    </w:p>
    <w:p w14:paraId="0F4D7EE0" w14:textId="77777777" w:rsidR="00646433" w:rsidRPr="00BD4EA0" w:rsidRDefault="00646433">
      <w:pPr>
        <w:tabs>
          <w:tab w:val="right" w:pos="9900"/>
        </w:tabs>
        <w:spacing w:after="120" w:line="240" w:lineRule="atLeast"/>
        <w:rPr>
          <w:spacing w:val="10"/>
          <w:sz w:val="20"/>
        </w:rPr>
      </w:pPr>
    </w:p>
    <w:p w14:paraId="2B092381" w14:textId="77777777" w:rsidR="00646433" w:rsidRPr="00BD4EA0" w:rsidRDefault="00646433" w:rsidP="00646433">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646433" w:rsidRPr="00BD4EA0" w14:paraId="60151A10" w14:textId="77777777" w:rsidTr="00646433">
        <w:trPr>
          <w:cantSplit/>
        </w:trPr>
        <w:tc>
          <w:tcPr>
            <w:tcW w:w="9779" w:type="dxa"/>
            <w:gridSpan w:val="2"/>
            <w:vAlign w:val="center"/>
          </w:tcPr>
          <w:p w14:paraId="18A3D452"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462897489" w:edGrp="everyone"/>
            <w:permEnd w:id="1462897489"/>
          </w:p>
        </w:tc>
      </w:tr>
      <w:tr w:rsidR="00646433" w:rsidRPr="00BD4EA0" w14:paraId="2308A913" w14:textId="77777777" w:rsidTr="00646433">
        <w:trPr>
          <w:cantSplit/>
        </w:trPr>
        <w:tc>
          <w:tcPr>
            <w:tcW w:w="9779" w:type="dxa"/>
            <w:gridSpan w:val="2"/>
            <w:vAlign w:val="center"/>
          </w:tcPr>
          <w:p w14:paraId="2495D492"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349275775" w:edGrp="everyone"/>
            <w:permEnd w:id="1349275775"/>
          </w:p>
        </w:tc>
      </w:tr>
      <w:tr w:rsidR="00646433" w:rsidRPr="00BD4EA0" w14:paraId="41732A5A" w14:textId="77777777" w:rsidTr="00646433">
        <w:trPr>
          <w:cantSplit/>
        </w:trPr>
        <w:tc>
          <w:tcPr>
            <w:tcW w:w="9779" w:type="dxa"/>
            <w:gridSpan w:val="2"/>
            <w:vAlign w:val="center"/>
          </w:tcPr>
          <w:p w14:paraId="1E4B150C"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624301908" w:edGrp="everyone"/>
            <w:permEnd w:id="624301908"/>
          </w:p>
        </w:tc>
      </w:tr>
      <w:tr w:rsidR="00646433" w:rsidRPr="00BD4EA0" w14:paraId="4A51D988" w14:textId="77777777" w:rsidTr="00646433">
        <w:trPr>
          <w:cantSplit/>
        </w:trPr>
        <w:tc>
          <w:tcPr>
            <w:tcW w:w="4776" w:type="dxa"/>
            <w:vAlign w:val="center"/>
          </w:tcPr>
          <w:p w14:paraId="7A2C92FD" w14:textId="77777777" w:rsidR="00646433" w:rsidRPr="00BD4EA0" w:rsidRDefault="00646433" w:rsidP="00646433">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347618214" w:edGrp="everyone"/>
            <w:permEnd w:id="347618214"/>
          </w:p>
        </w:tc>
        <w:tc>
          <w:tcPr>
            <w:tcW w:w="5003" w:type="dxa"/>
          </w:tcPr>
          <w:p w14:paraId="1B0FDB04" w14:textId="77777777" w:rsidR="00646433" w:rsidRPr="00BD4EA0" w:rsidRDefault="00646433" w:rsidP="00646433">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328274281" w:edGrp="everyone"/>
            <w:permEnd w:id="328274281"/>
          </w:p>
        </w:tc>
      </w:tr>
      <w:tr w:rsidR="00646433" w:rsidRPr="00BD4EA0" w14:paraId="413870C3" w14:textId="77777777" w:rsidTr="00646433">
        <w:trPr>
          <w:cantSplit/>
        </w:trPr>
        <w:tc>
          <w:tcPr>
            <w:tcW w:w="4776" w:type="dxa"/>
            <w:vAlign w:val="center"/>
          </w:tcPr>
          <w:p w14:paraId="41130F45" w14:textId="77777777" w:rsidR="00646433" w:rsidRPr="00BD4EA0" w:rsidRDefault="00646433" w:rsidP="00646433">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016023503" w:edGrp="everyone"/>
            <w:permEnd w:id="1016023503"/>
          </w:p>
        </w:tc>
        <w:tc>
          <w:tcPr>
            <w:tcW w:w="5003" w:type="dxa"/>
          </w:tcPr>
          <w:p w14:paraId="133DB43E" w14:textId="77777777" w:rsidR="00646433" w:rsidRPr="00BD4EA0" w:rsidRDefault="00646433" w:rsidP="00646433">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928608274" w:edGrp="everyone"/>
            <w:permEnd w:id="928608274"/>
          </w:p>
        </w:tc>
      </w:tr>
      <w:tr w:rsidR="00646433" w:rsidRPr="00BD4EA0" w14:paraId="79382B92" w14:textId="77777777" w:rsidTr="00646433">
        <w:trPr>
          <w:cantSplit/>
        </w:trPr>
        <w:tc>
          <w:tcPr>
            <w:tcW w:w="9779" w:type="dxa"/>
            <w:gridSpan w:val="2"/>
            <w:vAlign w:val="center"/>
          </w:tcPr>
          <w:p w14:paraId="2D4AB232" w14:textId="77777777" w:rsidR="00646433" w:rsidRPr="00BD4EA0" w:rsidRDefault="00646433" w:rsidP="00646433">
            <w:pPr>
              <w:tabs>
                <w:tab w:val="right" w:pos="9900"/>
              </w:tabs>
              <w:spacing w:before="120" w:line="240" w:lineRule="atLeast"/>
              <w:rPr>
                <w:bCs/>
                <w:spacing w:val="10"/>
                <w:sz w:val="20"/>
              </w:rPr>
            </w:pPr>
            <w:r w:rsidRPr="00BD4EA0">
              <w:rPr>
                <w:bCs/>
                <w:spacing w:val="10"/>
                <w:sz w:val="20"/>
              </w:rPr>
              <w:t>Projektbeschrieb:</w:t>
            </w:r>
          </w:p>
          <w:p w14:paraId="25A2FB56" w14:textId="77777777" w:rsidR="00646433" w:rsidRPr="00BD4EA0" w:rsidRDefault="00646433" w:rsidP="00646433">
            <w:pPr>
              <w:tabs>
                <w:tab w:val="left" w:pos="284"/>
                <w:tab w:val="right" w:pos="9900"/>
              </w:tabs>
              <w:spacing w:before="60" w:line="240" w:lineRule="atLeast"/>
              <w:rPr>
                <w:bCs/>
                <w:spacing w:val="10"/>
                <w:sz w:val="20"/>
              </w:rPr>
            </w:pPr>
            <w:r w:rsidRPr="00BD4EA0">
              <w:rPr>
                <w:bCs/>
                <w:spacing w:val="10"/>
                <w:sz w:val="20"/>
              </w:rPr>
              <w:tab/>
            </w:r>
            <w:permStart w:id="1512576823" w:edGrp="everyone"/>
            <w:permEnd w:id="1512576823"/>
          </w:p>
          <w:p w14:paraId="7890DD8B" w14:textId="77777777" w:rsidR="00646433" w:rsidRPr="00BD4EA0" w:rsidRDefault="00646433" w:rsidP="00646433">
            <w:pPr>
              <w:tabs>
                <w:tab w:val="left" w:pos="284"/>
                <w:tab w:val="right" w:pos="9900"/>
              </w:tabs>
              <w:spacing w:before="60" w:line="240" w:lineRule="atLeast"/>
              <w:rPr>
                <w:bCs/>
                <w:spacing w:val="10"/>
                <w:sz w:val="20"/>
              </w:rPr>
            </w:pPr>
            <w:r w:rsidRPr="00BD4EA0">
              <w:rPr>
                <w:bCs/>
                <w:spacing w:val="10"/>
                <w:sz w:val="20"/>
              </w:rPr>
              <w:tab/>
            </w:r>
            <w:permStart w:id="1688567732" w:edGrp="everyone"/>
            <w:permEnd w:id="1688567732"/>
          </w:p>
          <w:p w14:paraId="68900C63" w14:textId="77777777" w:rsidR="00646433" w:rsidRPr="00BD4EA0" w:rsidRDefault="00646433" w:rsidP="00646433">
            <w:pPr>
              <w:tabs>
                <w:tab w:val="left" w:pos="284"/>
                <w:tab w:val="right" w:pos="9900"/>
              </w:tabs>
              <w:spacing w:before="60" w:after="60" w:line="240" w:lineRule="atLeast"/>
              <w:rPr>
                <w:bCs/>
                <w:spacing w:val="10"/>
                <w:sz w:val="20"/>
              </w:rPr>
            </w:pPr>
            <w:r w:rsidRPr="00BD4EA0">
              <w:rPr>
                <w:bCs/>
                <w:spacing w:val="10"/>
                <w:sz w:val="20"/>
              </w:rPr>
              <w:tab/>
            </w:r>
            <w:permStart w:id="110583213" w:edGrp="everyone"/>
            <w:permEnd w:id="110583213"/>
          </w:p>
        </w:tc>
      </w:tr>
    </w:tbl>
    <w:p w14:paraId="7AEC78AC" w14:textId="77777777" w:rsidR="00F56055" w:rsidRPr="00BD4EA0" w:rsidRDefault="00F56055">
      <w:pPr>
        <w:tabs>
          <w:tab w:val="right" w:pos="9900"/>
        </w:tabs>
        <w:spacing w:after="120" w:line="240" w:lineRule="atLeast"/>
        <w:rPr>
          <w:spacing w:val="10"/>
          <w:sz w:val="20"/>
        </w:rPr>
      </w:pPr>
    </w:p>
    <w:p w14:paraId="5CDE4968" w14:textId="77777777" w:rsidR="00646433" w:rsidRPr="00BD4EA0" w:rsidRDefault="00646433">
      <w:pPr>
        <w:tabs>
          <w:tab w:val="right" w:pos="9900"/>
        </w:tabs>
        <w:spacing w:after="120" w:line="240" w:lineRule="atLeast"/>
        <w:rPr>
          <w:spacing w:val="10"/>
          <w:sz w:val="20"/>
        </w:rPr>
      </w:pPr>
    </w:p>
    <w:p w14:paraId="56B2FC69" w14:textId="77777777" w:rsidR="00646433" w:rsidRPr="00BD4EA0" w:rsidRDefault="00646433" w:rsidP="00646433">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646433" w:rsidRPr="00BD4EA0" w14:paraId="712C0557" w14:textId="77777777" w:rsidTr="00646433">
        <w:trPr>
          <w:cantSplit/>
        </w:trPr>
        <w:tc>
          <w:tcPr>
            <w:tcW w:w="9779" w:type="dxa"/>
            <w:gridSpan w:val="2"/>
            <w:vAlign w:val="center"/>
          </w:tcPr>
          <w:p w14:paraId="2B8A3BFC"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11243651" w:edGrp="everyone"/>
            <w:permEnd w:id="111243651"/>
          </w:p>
        </w:tc>
      </w:tr>
      <w:tr w:rsidR="00646433" w:rsidRPr="00BD4EA0" w14:paraId="65917BE1" w14:textId="77777777" w:rsidTr="00646433">
        <w:trPr>
          <w:cantSplit/>
        </w:trPr>
        <w:tc>
          <w:tcPr>
            <w:tcW w:w="9779" w:type="dxa"/>
            <w:gridSpan w:val="2"/>
            <w:vAlign w:val="center"/>
          </w:tcPr>
          <w:p w14:paraId="40D5CFCB"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281229001" w:edGrp="everyone"/>
            <w:permEnd w:id="1281229001"/>
          </w:p>
        </w:tc>
      </w:tr>
      <w:tr w:rsidR="00646433" w:rsidRPr="00BD4EA0" w14:paraId="55172BD6" w14:textId="77777777" w:rsidTr="00646433">
        <w:trPr>
          <w:cantSplit/>
        </w:trPr>
        <w:tc>
          <w:tcPr>
            <w:tcW w:w="9779" w:type="dxa"/>
            <w:gridSpan w:val="2"/>
            <w:vAlign w:val="center"/>
          </w:tcPr>
          <w:p w14:paraId="194A5E7A" w14:textId="77777777" w:rsidR="00646433" w:rsidRPr="00BD4EA0" w:rsidRDefault="00646433" w:rsidP="00646433">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1727660691" w:edGrp="everyone"/>
            <w:permEnd w:id="1727660691"/>
          </w:p>
        </w:tc>
      </w:tr>
      <w:tr w:rsidR="00646433" w:rsidRPr="00BD4EA0" w14:paraId="371E3FD5" w14:textId="77777777" w:rsidTr="00646433">
        <w:trPr>
          <w:cantSplit/>
        </w:trPr>
        <w:tc>
          <w:tcPr>
            <w:tcW w:w="4776" w:type="dxa"/>
            <w:vAlign w:val="center"/>
          </w:tcPr>
          <w:p w14:paraId="74F98F73" w14:textId="77777777" w:rsidR="00646433" w:rsidRPr="00BD4EA0" w:rsidRDefault="00646433" w:rsidP="00646433">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2072396723" w:edGrp="everyone"/>
            <w:permEnd w:id="2072396723"/>
          </w:p>
        </w:tc>
        <w:tc>
          <w:tcPr>
            <w:tcW w:w="5003" w:type="dxa"/>
          </w:tcPr>
          <w:p w14:paraId="25011F66" w14:textId="77777777" w:rsidR="00646433" w:rsidRPr="00BD4EA0" w:rsidRDefault="00646433" w:rsidP="00646433">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36376719" w:edGrp="everyone"/>
            <w:permEnd w:id="36376719"/>
          </w:p>
        </w:tc>
      </w:tr>
      <w:tr w:rsidR="00646433" w:rsidRPr="00BD4EA0" w14:paraId="55AFFA11" w14:textId="77777777" w:rsidTr="00646433">
        <w:trPr>
          <w:cantSplit/>
        </w:trPr>
        <w:tc>
          <w:tcPr>
            <w:tcW w:w="4776" w:type="dxa"/>
            <w:vAlign w:val="center"/>
          </w:tcPr>
          <w:p w14:paraId="1E839590" w14:textId="77777777" w:rsidR="00646433" w:rsidRPr="00BD4EA0" w:rsidRDefault="00646433" w:rsidP="00646433">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252273173" w:edGrp="everyone"/>
            <w:permEnd w:id="252273173"/>
          </w:p>
        </w:tc>
        <w:tc>
          <w:tcPr>
            <w:tcW w:w="5003" w:type="dxa"/>
          </w:tcPr>
          <w:p w14:paraId="390D7E38" w14:textId="77777777" w:rsidR="00646433" w:rsidRPr="00BD4EA0" w:rsidRDefault="00646433" w:rsidP="00646433">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933758693" w:edGrp="everyone"/>
            <w:permEnd w:id="933758693"/>
          </w:p>
        </w:tc>
      </w:tr>
      <w:tr w:rsidR="00646433" w:rsidRPr="00BD4EA0" w14:paraId="0D69F019" w14:textId="77777777" w:rsidTr="00646433">
        <w:trPr>
          <w:cantSplit/>
        </w:trPr>
        <w:tc>
          <w:tcPr>
            <w:tcW w:w="9779" w:type="dxa"/>
            <w:gridSpan w:val="2"/>
            <w:vAlign w:val="center"/>
          </w:tcPr>
          <w:p w14:paraId="5B194234" w14:textId="77777777" w:rsidR="00646433" w:rsidRPr="00BD4EA0" w:rsidRDefault="00646433" w:rsidP="00646433">
            <w:pPr>
              <w:tabs>
                <w:tab w:val="right" w:pos="9900"/>
              </w:tabs>
              <w:spacing w:before="120" w:line="240" w:lineRule="atLeast"/>
              <w:rPr>
                <w:bCs/>
                <w:spacing w:val="10"/>
                <w:sz w:val="20"/>
              </w:rPr>
            </w:pPr>
            <w:r w:rsidRPr="00BD4EA0">
              <w:rPr>
                <w:bCs/>
                <w:spacing w:val="10"/>
                <w:sz w:val="20"/>
              </w:rPr>
              <w:t>Projektbeschrieb</w:t>
            </w:r>
            <w:r w:rsidR="000E6F45" w:rsidRPr="00BD4EA0">
              <w:rPr>
                <w:bCs/>
                <w:spacing w:val="10"/>
                <w:sz w:val="20"/>
              </w:rPr>
              <w:t xml:space="preserve">:  </w:t>
            </w:r>
            <w:permStart w:id="232813999" w:edGrp="everyone"/>
          </w:p>
          <w:permEnd w:id="232813999"/>
          <w:p w14:paraId="730DB189" w14:textId="77777777" w:rsidR="00646433" w:rsidRPr="00BD4EA0" w:rsidRDefault="00646433" w:rsidP="00646433">
            <w:pPr>
              <w:tabs>
                <w:tab w:val="left" w:pos="284"/>
                <w:tab w:val="right" w:pos="9900"/>
              </w:tabs>
              <w:spacing w:before="60" w:line="240" w:lineRule="atLeast"/>
              <w:rPr>
                <w:bCs/>
                <w:spacing w:val="10"/>
                <w:sz w:val="20"/>
              </w:rPr>
            </w:pPr>
            <w:r w:rsidRPr="00BD4EA0">
              <w:rPr>
                <w:bCs/>
                <w:spacing w:val="10"/>
                <w:sz w:val="20"/>
              </w:rPr>
              <w:tab/>
            </w:r>
            <w:permStart w:id="81361431" w:edGrp="everyone"/>
            <w:permEnd w:id="81361431"/>
          </w:p>
          <w:p w14:paraId="6F60BD24" w14:textId="77777777" w:rsidR="00646433" w:rsidRPr="00BD4EA0" w:rsidRDefault="00646433" w:rsidP="00646433">
            <w:pPr>
              <w:tabs>
                <w:tab w:val="left" w:pos="284"/>
                <w:tab w:val="right" w:pos="9900"/>
              </w:tabs>
              <w:spacing w:before="60" w:line="240" w:lineRule="atLeast"/>
              <w:rPr>
                <w:bCs/>
                <w:spacing w:val="10"/>
                <w:sz w:val="20"/>
              </w:rPr>
            </w:pPr>
            <w:r w:rsidRPr="00BD4EA0">
              <w:rPr>
                <w:bCs/>
                <w:spacing w:val="10"/>
                <w:sz w:val="20"/>
              </w:rPr>
              <w:tab/>
            </w:r>
            <w:permStart w:id="275461864" w:edGrp="everyone"/>
            <w:permEnd w:id="275461864"/>
          </w:p>
          <w:p w14:paraId="6D450F54" w14:textId="77777777" w:rsidR="00646433" w:rsidRPr="00BD4EA0" w:rsidRDefault="00646433" w:rsidP="00646433">
            <w:pPr>
              <w:tabs>
                <w:tab w:val="left" w:pos="284"/>
                <w:tab w:val="right" w:pos="9900"/>
              </w:tabs>
              <w:spacing w:before="60" w:after="60" w:line="240" w:lineRule="atLeast"/>
              <w:rPr>
                <w:bCs/>
                <w:spacing w:val="10"/>
                <w:sz w:val="20"/>
              </w:rPr>
            </w:pPr>
            <w:r w:rsidRPr="00BD4EA0">
              <w:rPr>
                <w:bCs/>
                <w:spacing w:val="10"/>
                <w:sz w:val="20"/>
              </w:rPr>
              <w:tab/>
            </w:r>
            <w:permStart w:id="1512900183" w:edGrp="everyone"/>
            <w:permEnd w:id="1512900183"/>
          </w:p>
        </w:tc>
      </w:tr>
    </w:tbl>
    <w:p w14:paraId="342C95D2" w14:textId="77777777" w:rsidR="00E26C47" w:rsidRDefault="00E26C47">
      <w:pPr>
        <w:tabs>
          <w:tab w:val="right" w:pos="9900"/>
        </w:tabs>
        <w:spacing w:line="240" w:lineRule="atLeast"/>
        <w:rPr>
          <w:spacing w:val="10"/>
          <w:sz w:val="20"/>
        </w:rPr>
      </w:pPr>
    </w:p>
    <w:p w14:paraId="2D7C6F9C" w14:textId="77777777" w:rsidR="00272D82" w:rsidRPr="00BD4EA0" w:rsidRDefault="00E26C47" w:rsidP="00272D82">
      <w:pPr>
        <w:tabs>
          <w:tab w:val="right" w:pos="9639"/>
        </w:tabs>
        <w:spacing w:line="240" w:lineRule="atLeast"/>
        <w:rPr>
          <w:b/>
          <w:bCs/>
          <w:spacing w:val="10"/>
          <w:sz w:val="20"/>
          <w:u w:val="single"/>
        </w:rPr>
      </w:pPr>
      <w:r>
        <w:rPr>
          <w:spacing w:val="10"/>
          <w:sz w:val="20"/>
        </w:rPr>
        <w:br w:type="page"/>
      </w:r>
    </w:p>
    <w:p w14:paraId="19D270BE" w14:textId="77777777" w:rsidR="00272D82" w:rsidRPr="00BD4EA0" w:rsidRDefault="00272D82" w:rsidP="00272D82">
      <w:pPr>
        <w:tabs>
          <w:tab w:val="right" w:pos="9639"/>
        </w:tabs>
        <w:spacing w:line="240" w:lineRule="atLeast"/>
        <w:rPr>
          <w:b/>
          <w:bCs/>
          <w:spacing w:val="10"/>
          <w:u w:val="single"/>
        </w:rPr>
      </w:pPr>
      <w:r w:rsidRPr="007526E8">
        <w:rPr>
          <w:bCs/>
          <w:caps/>
          <w:spacing w:val="10"/>
          <w:u w:val="single"/>
        </w:rPr>
        <w:t>Frag</w:t>
      </w:r>
      <w:r>
        <w:rPr>
          <w:bCs/>
          <w:caps/>
          <w:spacing w:val="10"/>
          <w:u w:val="single"/>
        </w:rPr>
        <w:t>ebogen für Anbieter</w:t>
      </w:r>
    </w:p>
    <w:p w14:paraId="393BDDEC" w14:textId="77777777" w:rsidR="00272D82" w:rsidRPr="00BD4EA0" w:rsidRDefault="00272D82" w:rsidP="00272D82">
      <w:pPr>
        <w:tabs>
          <w:tab w:val="right" w:pos="9639"/>
        </w:tabs>
        <w:spacing w:line="240" w:lineRule="atLeast"/>
        <w:rPr>
          <w:b/>
          <w:bCs/>
          <w:spacing w:val="10"/>
        </w:rPr>
      </w:pPr>
    </w:p>
    <w:p w14:paraId="48BD89B7" w14:textId="77777777" w:rsidR="00272D82" w:rsidRPr="007526E8" w:rsidRDefault="00272D82" w:rsidP="00272D82">
      <w:pPr>
        <w:tabs>
          <w:tab w:val="right" w:pos="9639"/>
        </w:tabs>
        <w:spacing w:line="240" w:lineRule="atLeast"/>
        <w:rPr>
          <w:caps/>
          <w:spacing w:val="10"/>
          <w:sz w:val="22"/>
          <w:szCs w:val="22"/>
        </w:rPr>
      </w:pPr>
      <w:r w:rsidRPr="007526E8">
        <w:rPr>
          <w:bCs/>
          <w:caps/>
          <w:spacing w:val="10"/>
          <w:sz w:val="22"/>
          <w:szCs w:val="22"/>
        </w:rPr>
        <w:t>Fachplanerleistung</w:t>
      </w:r>
      <w:r>
        <w:rPr>
          <w:bCs/>
          <w:caps/>
          <w:spacing w:val="10"/>
          <w:sz w:val="22"/>
          <w:szCs w:val="22"/>
        </w:rPr>
        <w:t>en  Elektro-anlagen</w:t>
      </w:r>
    </w:p>
    <w:p w14:paraId="2A59094C" w14:textId="77777777" w:rsidR="00272D82" w:rsidRPr="00BD4EA0" w:rsidRDefault="00272D82" w:rsidP="00272D82">
      <w:pPr>
        <w:pBdr>
          <w:bottom w:val="single" w:sz="6" w:space="1" w:color="auto"/>
        </w:pBdr>
        <w:tabs>
          <w:tab w:val="left" w:pos="709"/>
        </w:tabs>
        <w:rPr>
          <w:spacing w:val="10"/>
          <w:sz w:val="12"/>
        </w:rPr>
      </w:pPr>
    </w:p>
    <w:p w14:paraId="34C67DF4" w14:textId="77777777" w:rsidR="00272D82" w:rsidRPr="00BD4EA0" w:rsidRDefault="00272D82" w:rsidP="00272D82">
      <w:pPr>
        <w:tabs>
          <w:tab w:val="right" w:pos="9356"/>
        </w:tabs>
        <w:spacing w:line="240" w:lineRule="atLeast"/>
        <w:ind w:left="567" w:hanging="567"/>
        <w:rPr>
          <w:spacing w:val="10"/>
          <w:sz w:val="12"/>
        </w:rPr>
      </w:pPr>
    </w:p>
    <w:p w14:paraId="3DDACF36" w14:textId="77777777" w:rsidR="00272D82" w:rsidRPr="00BD4EA0" w:rsidRDefault="00272D82" w:rsidP="00272D82">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0E4C0EBB" w14:textId="77777777" w:rsidR="00272D82" w:rsidRPr="00BD4EA0" w:rsidRDefault="00272D82" w:rsidP="00272D82">
      <w:pPr>
        <w:pBdr>
          <w:bottom w:val="single" w:sz="6" w:space="1" w:color="auto"/>
        </w:pBdr>
        <w:tabs>
          <w:tab w:val="left" w:pos="709"/>
        </w:tabs>
        <w:rPr>
          <w:spacing w:val="10"/>
          <w:sz w:val="12"/>
        </w:rPr>
      </w:pPr>
    </w:p>
    <w:p w14:paraId="16DDD3AF" w14:textId="77777777" w:rsidR="00272D82" w:rsidRPr="00BD4EA0" w:rsidRDefault="00272D82" w:rsidP="00272D82">
      <w:pPr>
        <w:tabs>
          <w:tab w:val="right" w:pos="9356"/>
        </w:tabs>
        <w:spacing w:line="240" w:lineRule="atLeast"/>
        <w:ind w:left="567" w:hanging="567"/>
        <w:rPr>
          <w:spacing w:val="10"/>
          <w:sz w:val="12"/>
        </w:rPr>
      </w:pPr>
    </w:p>
    <w:p w14:paraId="570E9972" w14:textId="77777777" w:rsidR="00272D82" w:rsidRPr="00BD4EA0" w:rsidRDefault="00272D82" w:rsidP="00272D82">
      <w:pPr>
        <w:tabs>
          <w:tab w:val="right" w:pos="9639"/>
        </w:tabs>
        <w:spacing w:line="240" w:lineRule="atLeast"/>
        <w:rPr>
          <w:spacing w:val="10"/>
          <w:sz w:val="20"/>
        </w:rPr>
      </w:pPr>
    </w:p>
    <w:p w14:paraId="66217F15"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272D82" w:rsidRPr="00BD4EA0" w14:paraId="2E28FAE1" w14:textId="77777777" w:rsidTr="00170086">
        <w:tc>
          <w:tcPr>
            <w:tcW w:w="3047" w:type="dxa"/>
          </w:tcPr>
          <w:p w14:paraId="2E152C36"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7D4DD673"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468791319" w:edGrp="everyone"/>
            <w:permEnd w:id="468791319"/>
          </w:p>
        </w:tc>
      </w:tr>
      <w:tr w:rsidR="00272D82" w:rsidRPr="00BD4EA0" w14:paraId="240161FA" w14:textId="77777777" w:rsidTr="00170086">
        <w:tc>
          <w:tcPr>
            <w:tcW w:w="3047" w:type="dxa"/>
          </w:tcPr>
          <w:p w14:paraId="752D6260"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6923F881"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412293488" w:edGrp="everyone"/>
            <w:permEnd w:id="412293488"/>
          </w:p>
        </w:tc>
      </w:tr>
      <w:tr w:rsidR="00272D82" w:rsidRPr="00BD4EA0" w14:paraId="704E46EC" w14:textId="77777777" w:rsidTr="00170086">
        <w:tc>
          <w:tcPr>
            <w:tcW w:w="3047" w:type="dxa"/>
          </w:tcPr>
          <w:p w14:paraId="641889FC"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1C728468"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437363969" w:edGrp="everyone"/>
            <w:permEnd w:id="1437363969"/>
          </w:p>
        </w:tc>
      </w:tr>
      <w:tr w:rsidR="00272D82" w:rsidRPr="00BD4EA0" w14:paraId="666D47EA" w14:textId="77777777" w:rsidTr="00170086">
        <w:tc>
          <w:tcPr>
            <w:tcW w:w="3047" w:type="dxa"/>
          </w:tcPr>
          <w:p w14:paraId="0603ADF8" w14:textId="77777777" w:rsidR="00272D82" w:rsidRPr="00BD4EA0" w:rsidRDefault="00272D82" w:rsidP="00170086">
            <w:pPr>
              <w:tabs>
                <w:tab w:val="right" w:pos="9900"/>
              </w:tabs>
              <w:spacing w:before="60" w:after="60" w:line="240" w:lineRule="atLeast"/>
              <w:rPr>
                <w:bCs/>
                <w:spacing w:val="10"/>
                <w:sz w:val="20"/>
              </w:rPr>
            </w:pPr>
            <w:r>
              <w:rPr>
                <w:bCs/>
                <w:spacing w:val="10"/>
                <w:sz w:val="20"/>
              </w:rPr>
              <w:t>UID</w:t>
            </w:r>
            <w:r w:rsidRPr="00BD4EA0">
              <w:rPr>
                <w:bCs/>
                <w:spacing w:val="10"/>
                <w:sz w:val="20"/>
              </w:rPr>
              <w:t xml:space="preserve"> Nr.</w:t>
            </w:r>
          </w:p>
        </w:tc>
        <w:tc>
          <w:tcPr>
            <w:tcW w:w="6732" w:type="dxa"/>
          </w:tcPr>
          <w:p w14:paraId="5635BBAA"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074032935" w:edGrp="everyone"/>
            <w:permEnd w:id="1074032935"/>
          </w:p>
        </w:tc>
      </w:tr>
    </w:tbl>
    <w:p w14:paraId="096CD013" w14:textId="77777777" w:rsidR="00272D82" w:rsidRPr="00BD4EA0" w:rsidRDefault="00272D82" w:rsidP="00272D82">
      <w:pPr>
        <w:tabs>
          <w:tab w:val="right" w:pos="9900"/>
        </w:tabs>
        <w:spacing w:after="120" w:line="240" w:lineRule="atLeast"/>
        <w:rPr>
          <w:bCs/>
          <w:spacing w:val="10"/>
          <w:sz w:val="20"/>
        </w:rPr>
      </w:pPr>
    </w:p>
    <w:p w14:paraId="2E772A3E"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272D82" w:rsidRPr="00BD4EA0" w14:paraId="1EC58702" w14:textId="77777777" w:rsidTr="00170086">
        <w:tc>
          <w:tcPr>
            <w:tcW w:w="4930" w:type="dxa"/>
          </w:tcPr>
          <w:p w14:paraId="2C9C4EFD" w14:textId="77777777" w:rsidR="00272D82" w:rsidRPr="00BD4EA0" w:rsidRDefault="00272D82" w:rsidP="00170086">
            <w:pPr>
              <w:tabs>
                <w:tab w:val="left" w:pos="1418"/>
                <w:tab w:val="right" w:pos="9900"/>
              </w:tabs>
              <w:spacing w:before="60" w:after="60" w:line="240" w:lineRule="atLeast"/>
              <w:rPr>
                <w:bCs/>
                <w:spacing w:val="10"/>
                <w:sz w:val="20"/>
              </w:rPr>
            </w:pPr>
            <w:r w:rsidRPr="00BD4EA0">
              <w:rPr>
                <w:bCs/>
                <w:spacing w:val="10"/>
                <w:sz w:val="20"/>
              </w:rPr>
              <w:t>Rechtsform:</w:t>
            </w:r>
            <w:r w:rsidRPr="00BD4EA0">
              <w:rPr>
                <w:bCs/>
                <w:spacing w:val="10"/>
                <w:sz w:val="20"/>
              </w:rPr>
              <w:tab/>
            </w:r>
            <w:permStart w:id="946217750" w:edGrp="everyone"/>
            <w:permEnd w:id="946217750"/>
          </w:p>
        </w:tc>
        <w:tc>
          <w:tcPr>
            <w:tcW w:w="5131" w:type="dxa"/>
          </w:tcPr>
          <w:p w14:paraId="038EF7D0" w14:textId="77777777" w:rsidR="00272D82" w:rsidRPr="00BD4EA0" w:rsidRDefault="00272D82" w:rsidP="00170086">
            <w:pPr>
              <w:tabs>
                <w:tab w:val="left" w:pos="723"/>
                <w:tab w:val="right" w:pos="9900"/>
              </w:tabs>
              <w:spacing w:before="60" w:after="60" w:line="240" w:lineRule="atLeast"/>
              <w:rPr>
                <w:bCs/>
                <w:spacing w:val="10"/>
                <w:sz w:val="20"/>
              </w:rPr>
            </w:pPr>
            <w:r w:rsidRPr="00BD4EA0">
              <w:rPr>
                <w:bCs/>
                <w:spacing w:val="10"/>
                <w:sz w:val="20"/>
              </w:rPr>
              <w:t>Sitz:</w:t>
            </w:r>
            <w:r w:rsidRPr="00BD4EA0">
              <w:rPr>
                <w:bCs/>
                <w:spacing w:val="10"/>
                <w:sz w:val="20"/>
              </w:rPr>
              <w:tab/>
            </w:r>
            <w:permStart w:id="1439850467" w:edGrp="everyone"/>
            <w:permEnd w:id="1439850467"/>
          </w:p>
        </w:tc>
      </w:tr>
      <w:tr w:rsidR="00272D82" w:rsidRPr="00BD4EA0" w14:paraId="174CD080" w14:textId="77777777" w:rsidTr="00170086">
        <w:trPr>
          <w:cantSplit/>
        </w:trPr>
        <w:tc>
          <w:tcPr>
            <w:tcW w:w="10061" w:type="dxa"/>
            <w:gridSpan w:val="2"/>
          </w:tcPr>
          <w:p w14:paraId="1AD92428" w14:textId="77777777" w:rsidR="00272D82" w:rsidRPr="00BD4EA0" w:rsidRDefault="00272D82" w:rsidP="00170086">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Pr="00BD4EA0">
              <w:rPr>
                <w:bCs/>
                <w:spacing w:val="10"/>
                <w:sz w:val="20"/>
              </w:rPr>
              <w:tab/>
            </w:r>
            <w:permStart w:id="1655511116" w:edGrp="everyone"/>
            <w:permEnd w:id="1655511116"/>
          </w:p>
        </w:tc>
      </w:tr>
      <w:tr w:rsidR="00272D82" w:rsidRPr="00BD4EA0" w14:paraId="634B6723" w14:textId="77777777" w:rsidTr="00170086">
        <w:trPr>
          <w:cantSplit/>
        </w:trPr>
        <w:tc>
          <w:tcPr>
            <w:tcW w:w="10061" w:type="dxa"/>
            <w:gridSpan w:val="2"/>
          </w:tcPr>
          <w:p w14:paraId="78E77A4A" w14:textId="77777777" w:rsidR="00272D82" w:rsidRPr="00BD4EA0" w:rsidRDefault="00272D82" w:rsidP="00170086">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Pr="00BD4EA0">
              <w:rPr>
                <w:bCs/>
                <w:spacing w:val="10"/>
                <w:sz w:val="20"/>
              </w:rPr>
              <w:tab/>
            </w:r>
            <w:permStart w:id="1076778371" w:edGrp="everyone"/>
            <w:permEnd w:id="1076778371"/>
          </w:p>
        </w:tc>
      </w:tr>
      <w:tr w:rsidR="00272D82" w:rsidRPr="00BD4EA0" w14:paraId="1AE56BDD" w14:textId="77777777" w:rsidTr="00170086">
        <w:trPr>
          <w:cantSplit/>
        </w:trPr>
        <w:tc>
          <w:tcPr>
            <w:tcW w:w="10061" w:type="dxa"/>
            <w:gridSpan w:val="2"/>
          </w:tcPr>
          <w:p w14:paraId="5EC0861A"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Gesellschaftskapital:</w:t>
            </w:r>
            <w:r w:rsidRPr="00BD4EA0">
              <w:rPr>
                <w:bCs/>
                <w:spacing w:val="10"/>
                <w:sz w:val="20"/>
              </w:rPr>
              <w:tab/>
            </w:r>
            <w:permStart w:id="335764446" w:edGrp="everyone"/>
            <w:permEnd w:id="335764446"/>
          </w:p>
        </w:tc>
      </w:tr>
      <w:tr w:rsidR="00272D82" w:rsidRPr="00BD4EA0" w14:paraId="0C50AA08" w14:textId="77777777" w:rsidTr="00170086">
        <w:trPr>
          <w:cantSplit/>
        </w:trPr>
        <w:tc>
          <w:tcPr>
            <w:tcW w:w="10061" w:type="dxa"/>
            <w:gridSpan w:val="2"/>
          </w:tcPr>
          <w:p w14:paraId="6E67BDA5"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Geschäftszweck:</w:t>
            </w:r>
            <w:r w:rsidRPr="00BD4EA0">
              <w:rPr>
                <w:bCs/>
                <w:spacing w:val="10"/>
                <w:sz w:val="20"/>
              </w:rPr>
              <w:tab/>
            </w:r>
            <w:permStart w:id="1098604902" w:edGrp="everyone"/>
            <w:permEnd w:id="1098604902"/>
          </w:p>
          <w:p w14:paraId="1CE36445"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Haupttätigkeit:</w:t>
            </w:r>
            <w:r w:rsidRPr="00BD4EA0">
              <w:rPr>
                <w:bCs/>
                <w:spacing w:val="10"/>
                <w:sz w:val="20"/>
              </w:rPr>
              <w:tab/>
            </w:r>
            <w:permStart w:id="755127182" w:edGrp="everyone"/>
            <w:permEnd w:id="755127182"/>
          </w:p>
          <w:p w14:paraId="5A8A7252"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Nebentätigkeiten:</w:t>
            </w:r>
            <w:r w:rsidRPr="00BD4EA0">
              <w:rPr>
                <w:bCs/>
                <w:spacing w:val="10"/>
                <w:sz w:val="20"/>
              </w:rPr>
              <w:tab/>
            </w:r>
            <w:permStart w:id="868831765" w:edGrp="everyone"/>
            <w:permEnd w:id="868831765"/>
          </w:p>
        </w:tc>
      </w:tr>
      <w:tr w:rsidR="00272D82" w:rsidRPr="00BD4EA0" w14:paraId="0C0161D9" w14:textId="77777777" w:rsidTr="00170086">
        <w:trPr>
          <w:cantSplit/>
        </w:trPr>
        <w:tc>
          <w:tcPr>
            <w:tcW w:w="10061" w:type="dxa"/>
            <w:gridSpan w:val="2"/>
          </w:tcPr>
          <w:p w14:paraId="0D979A26"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Zertifikate:</w:t>
            </w:r>
            <w:r w:rsidRPr="00BD4EA0">
              <w:rPr>
                <w:bCs/>
                <w:spacing w:val="10"/>
                <w:sz w:val="20"/>
              </w:rPr>
              <w:tab/>
            </w:r>
            <w:permStart w:id="2009752021" w:edGrp="everyone"/>
            <w:permEnd w:id="2009752021"/>
          </w:p>
        </w:tc>
      </w:tr>
      <w:tr w:rsidR="00272D82" w:rsidRPr="00BD4EA0" w14:paraId="03D28EFE" w14:textId="77777777" w:rsidTr="00170086">
        <w:trPr>
          <w:cantSplit/>
        </w:trPr>
        <w:tc>
          <w:tcPr>
            <w:tcW w:w="10061" w:type="dxa"/>
            <w:gridSpan w:val="2"/>
          </w:tcPr>
          <w:p w14:paraId="2C138498" w14:textId="77777777" w:rsidR="00272D82" w:rsidRPr="00BD4EA0" w:rsidRDefault="00272D82" w:rsidP="00170086">
            <w:pPr>
              <w:tabs>
                <w:tab w:val="left" w:pos="3686"/>
                <w:tab w:val="right" w:pos="9900"/>
              </w:tabs>
              <w:spacing w:before="60" w:after="60" w:line="240" w:lineRule="atLeast"/>
              <w:rPr>
                <w:bCs/>
                <w:spacing w:val="10"/>
                <w:sz w:val="20"/>
              </w:rPr>
            </w:pPr>
            <w:r w:rsidRPr="00BD4EA0">
              <w:rPr>
                <w:bCs/>
                <w:spacing w:val="10"/>
                <w:sz w:val="20"/>
              </w:rPr>
              <w:t>Mitgliedschaft in Berufsverbänden:</w:t>
            </w:r>
            <w:r w:rsidRPr="00BD4EA0">
              <w:rPr>
                <w:bCs/>
                <w:spacing w:val="10"/>
                <w:sz w:val="20"/>
              </w:rPr>
              <w:tab/>
            </w:r>
            <w:permStart w:id="957370014" w:edGrp="everyone"/>
            <w:permEnd w:id="957370014"/>
          </w:p>
        </w:tc>
      </w:tr>
    </w:tbl>
    <w:p w14:paraId="3FC45C99" w14:textId="77777777" w:rsidR="00272D82" w:rsidRPr="00BD4EA0" w:rsidRDefault="00272D82" w:rsidP="00272D82">
      <w:pPr>
        <w:tabs>
          <w:tab w:val="right" w:pos="9900"/>
        </w:tabs>
        <w:spacing w:after="120" w:line="240" w:lineRule="atLeast"/>
        <w:rPr>
          <w:bCs/>
          <w:spacing w:val="10"/>
          <w:sz w:val="20"/>
        </w:rPr>
      </w:pPr>
    </w:p>
    <w:p w14:paraId="6B212781"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272D82" w:rsidRPr="00BD4EA0" w14:paraId="71B4E421" w14:textId="77777777" w:rsidTr="00170086">
        <w:trPr>
          <w:cantSplit/>
        </w:trPr>
        <w:tc>
          <w:tcPr>
            <w:tcW w:w="9779" w:type="dxa"/>
            <w:gridSpan w:val="4"/>
          </w:tcPr>
          <w:p w14:paraId="71F57C77" w14:textId="77777777" w:rsidR="00272D82" w:rsidRPr="00BD4EA0" w:rsidRDefault="00272D82" w:rsidP="00170086">
            <w:pPr>
              <w:tabs>
                <w:tab w:val="right" w:pos="9900"/>
              </w:tabs>
              <w:spacing w:before="60" w:after="60" w:line="240" w:lineRule="atLeast"/>
              <w:rPr>
                <w:bCs/>
                <w:spacing w:val="10"/>
                <w:sz w:val="17"/>
              </w:rPr>
            </w:pPr>
            <w:r w:rsidRPr="00BD4EA0">
              <w:rPr>
                <w:bCs/>
                <w:spacing w:val="10"/>
                <w:sz w:val="20"/>
              </w:rPr>
              <w:t>Zahl der Beschäftigten</w:t>
            </w:r>
            <w:r w:rsidRPr="00BD4EA0">
              <w:rPr>
                <w:bCs/>
                <w:spacing w:val="10"/>
                <w:sz w:val="17"/>
              </w:rPr>
              <w:t xml:space="preserve">  </w:t>
            </w:r>
            <w:r w:rsidRPr="00BD4EA0">
              <w:rPr>
                <w:bCs/>
                <w:spacing w:val="10"/>
                <w:sz w:val="16"/>
              </w:rPr>
              <w:t>(im Bereich, welcher für die Bearbeitung des ausgeschriebenen Auftrages wesentlich ist)</w:t>
            </w:r>
          </w:p>
        </w:tc>
      </w:tr>
      <w:tr w:rsidR="00272D82" w:rsidRPr="00BD4EA0" w14:paraId="181EBCF9" w14:textId="77777777" w:rsidTr="00170086">
        <w:tc>
          <w:tcPr>
            <w:tcW w:w="2302" w:type="dxa"/>
          </w:tcPr>
          <w:p w14:paraId="43A0AC6A"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0603440A"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4655EBD4"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694506B2"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Auszubildende</w:t>
            </w:r>
          </w:p>
        </w:tc>
      </w:tr>
      <w:tr w:rsidR="00272D82" w:rsidRPr="00BD4EA0" w14:paraId="00B628A5" w14:textId="77777777" w:rsidTr="00170086">
        <w:tc>
          <w:tcPr>
            <w:tcW w:w="2302" w:type="dxa"/>
          </w:tcPr>
          <w:p w14:paraId="6E445BEB" w14:textId="77777777" w:rsidR="00272D82" w:rsidRPr="00BD4EA0" w:rsidRDefault="00272D82" w:rsidP="00170086">
            <w:pPr>
              <w:tabs>
                <w:tab w:val="right" w:pos="9900"/>
              </w:tabs>
              <w:spacing w:before="60" w:after="60" w:line="240" w:lineRule="atLeast"/>
              <w:jc w:val="center"/>
              <w:rPr>
                <w:bCs/>
                <w:spacing w:val="10"/>
                <w:sz w:val="20"/>
              </w:rPr>
            </w:pPr>
            <w:permStart w:id="2050574103" w:edGrp="everyone" w:colFirst="0" w:colLast="0"/>
            <w:permStart w:id="1058089641" w:edGrp="everyone" w:colFirst="1" w:colLast="1"/>
            <w:permStart w:id="401618377" w:edGrp="everyone" w:colFirst="2" w:colLast="2"/>
            <w:permStart w:id="925109870" w:edGrp="everyone" w:colFirst="3" w:colLast="3"/>
          </w:p>
        </w:tc>
        <w:tc>
          <w:tcPr>
            <w:tcW w:w="2506" w:type="dxa"/>
          </w:tcPr>
          <w:p w14:paraId="4F8740CE" w14:textId="77777777" w:rsidR="00272D82" w:rsidRPr="00BD4EA0" w:rsidRDefault="00272D82" w:rsidP="00170086">
            <w:pPr>
              <w:tabs>
                <w:tab w:val="right" w:pos="9900"/>
              </w:tabs>
              <w:spacing w:before="60" w:after="60" w:line="240" w:lineRule="atLeast"/>
              <w:jc w:val="center"/>
              <w:rPr>
                <w:bCs/>
                <w:spacing w:val="10"/>
                <w:sz w:val="20"/>
              </w:rPr>
            </w:pPr>
          </w:p>
        </w:tc>
        <w:tc>
          <w:tcPr>
            <w:tcW w:w="2472" w:type="dxa"/>
          </w:tcPr>
          <w:p w14:paraId="12CDF12F" w14:textId="77777777" w:rsidR="00272D82" w:rsidRPr="00BD4EA0" w:rsidRDefault="00272D82" w:rsidP="00170086">
            <w:pPr>
              <w:tabs>
                <w:tab w:val="right" w:pos="9900"/>
              </w:tabs>
              <w:spacing w:before="60" w:after="60" w:line="240" w:lineRule="atLeast"/>
              <w:jc w:val="center"/>
              <w:rPr>
                <w:bCs/>
                <w:spacing w:val="10"/>
                <w:sz w:val="20"/>
              </w:rPr>
            </w:pPr>
          </w:p>
        </w:tc>
        <w:tc>
          <w:tcPr>
            <w:tcW w:w="2499" w:type="dxa"/>
          </w:tcPr>
          <w:p w14:paraId="01AA6375" w14:textId="77777777" w:rsidR="00272D82" w:rsidRPr="00BD4EA0" w:rsidRDefault="00272D82" w:rsidP="00170086">
            <w:pPr>
              <w:tabs>
                <w:tab w:val="right" w:pos="9900"/>
              </w:tabs>
              <w:spacing w:before="60" w:after="60" w:line="240" w:lineRule="atLeast"/>
              <w:jc w:val="center"/>
              <w:rPr>
                <w:bCs/>
                <w:spacing w:val="10"/>
                <w:sz w:val="20"/>
              </w:rPr>
            </w:pPr>
          </w:p>
        </w:tc>
      </w:tr>
      <w:permEnd w:id="2050574103"/>
      <w:permEnd w:id="1058089641"/>
      <w:permEnd w:id="401618377"/>
      <w:permEnd w:id="925109870"/>
    </w:tbl>
    <w:p w14:paraId="6741EAB4" w14:textId="77777777" w:rsidR="00272D82" w:rsidRPr="00BD4EA0" w:rsidRDefault="00272D82" w:rsidP="00272D82">
      <w:pPr>
        <w:tabs>
          <w:tab w:val="right" w:pos="9900"/>
        </w:tabs>
        <w:spacing w:after="120" w:line="240" w:lineRule="atLeast"/>
        <w:rPr>
          <w:bCs/>
          <w:spacing w:val="10"/>
          <w:sz w:val="20"/>
        </w:rPr>
      </w:pPr>
    </w:p>
    <w:p w14:paraId="66D5E508"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0B971153" w14:textId="77777777" w:rsidTr="00170086">
        <w:trPr>
          <w:cantSplit/>
        </w:trPr>
        <w:tc>
          <w:tcPr>
            <w:tcW w:w="9779" w:type="dxa"/>
            <w:gridSpan w:val="2"/>
          </w:tcPr>
          <w:p w14:paraId="36C05559" w14:textId="77777777" w:rsidR="00272D82" w:rsidRPr="00BD4EA0" w:rsidRDefault="00272D82" w:rsidP="00170086">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285747986" w:edGrp="everyone"/>
            <w:permEnd w:id="285747986"/>
          </w:p>
        </w:tc>
      </w:tr>
      <w:tr w:rsidR="00272D82" w:rsidRPr="00BD4EA0" w14:paraId="5A19C9A2" w14:textId="77777777" w:rsidTr="00170086">
        <w:trPr>
          <w:cantSplit/>
        </w:trPr>
        <w:tc>
          <w:tcPr>
            <w:tcW w:w="4776" w:type="dxa"/>
            <w:vAlign w:val="center"/>
          </w:tcPr>
          <w:p w14:paraId="3D805666"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Verfügbare Summe pro Schadenfall:</w:t>
            </w:r>
          </w:p>
        </w:tc>
        <w:tc>
          <w:tcPr>
            <w:tcW w:w="5003" w:type="dxa"/>
          </w:tcPr>
          <w:p w14:paraId="7F7F5833"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Personenschäden:</w:t>
            </w:r>
            <w:r w:rsidRPr="00BD4EA0">
              <w:rPr>
                <w:bCs/>
                <w:spacing w:val="10"/>
                <w:sz w:val="20"/>
              </w:rPr>
              <w:tab/>
            </w:r>
            <w:permStart w:id="1547701380" w:edGrp="everyone"/>
            <w:permEnd w:id="1547701380"/>
          </w:p>
          <w:p w14:paraId="536791DD"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107106572" w:edGrp="everyone"/>
            <w:permEnd w:id="107106572"/>
          </w:p>
          <w:p w14:paraId="4753B682"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1998879715" w:edGrp="everyone"/>
            <w:permEnd w:id="1998879715"/>
          </w:p>
          <w:p w14:paraId="718D704A"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Vermögensschäden:</w:t>
            </w:r>
            <w:r w:rsidRPr="00BD4EA0">
              <w:rPr>
                <w:bCs/>
                <w:spacing w:val="10"/>
                <w:sz w:val="20"/>
              </w:rPr>
              <w:tab/>
            </w:r>
            <w:permStart w:id="914257418" w:edGrp="everyone"/>
            <w:permEnd w:id="914257418"/>
          </w:p>
        </w:tc>
      </w:tr>
    </w:tbl>
    <w:p w14:paraId="2A592458" w14:textId="77777777" w:rsidR="00272D82" w:rsidRPr="00BD4EA0" w:rsidRDefault="00272D82" w:rsidP="00272D82">
      <w:pPr>
        <w:tabs>
          <w:tab w:val="right" w:pos="9900"/>
        </w:tabs>
        <w:spacing w:after="120" w:line="240" w:lineRule="atLeast"/>
        <w:rPr>
          <w:bCs/>
          <w:spacing w:val="10"/>
          <w:sz w:val="20"/>
        </w:rPr>
      </w:pPr>
    </w:p>
    <w:p w14:paraId="38D40B4D"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70E29C68" w14:textId="77777777" w:rsidTr="00170086">
        <w:trPr>
          <w:cantSplit/>
        </w:trPr>
        <w:tc>
          <w:tcPr>
            <w:tcW w:w="10061" w:type="dxa"/>
          </w:tcPr>
          <w:p w14:paraId="39C25FD1"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Zuständiges Steueramt   </w:t>
            </w:r>
            <w:r w:rsidRPr="00BD4EA0">
              <w:rPr>
                <w:bCs/>
                <w:spacing w:val="10"/>
                <w:sz w:val="16"/>
              </w:rPr>
              <w:t>(genaue Adresse)</w:t>
            </w:r>
            <w:r w:rsidRPr="00BD4EA0">
              <w:rPr>
                <w:bCs/>
                <w:spacing w:val="10"/>
                <w:sz w:val="20"/>
              </w:rPr>
              <w:t>:</w:t>
            </w:r>
            <w:r w:rsidRPr="00BD4EA0">
              <w:rPr>
                <w:bCs/>
                <w:spacing w:val="10"/>
                <w:sz w:val="20"/>
              </w:rPr>
              <w:tab/>
            </w:r>
            <w:permStart w:id="660287928" w:edGrp="everyone"/>
            <w:permEnd w:id="660287928"/>
          </w:p>
        </w:tc>
      </w:tr>
      <w:tr w:rsidR="00272D82" w:rsidRPr="00BD4EA0" w14:paraId="01AF21A2" w14:textId="77777777" w:rsidTr="00170086">
        <w:trPr>
          <w:cantSplit/>
        </w:trPr>
        <w:tc>
          <w:tcPr>
            <w:tcW w:w="10061" w:type="dxa"/>
          </w:tcPr>
          <w:p w14:paraId="4097268F"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AHV-Ausgleichskasse   </w:t>
            </w:r>
            <w:r w:rsidRPr="00BD4EA0">
              <w:rPr>
                <w:bCs/>
                <w:spacing w:val="10"/>
                <w:sz w:val="16"/>
              </w:rPr>
              <w:t>(genaue Adresse)</w:t>
            </w:r>
            <w:r w:rsidRPr="00BD4EA0">
              <w:rPr>
                <w:bCs/>
                <w:spacing w:val="10"/>
                <w:sz w:val="20"/>
              </w:rPr>
              <w:t>:</w:t>
            </w:r>
            <w:r w:rsidRPr="00BD4EA0">
              <w:rPr>
                <w:bCs/>
                <w:spacing w:val="10"/>
                <w:sz w:val="20"/>
              </w:rPr>
              <w:tab/>
            </w:r>
            <w:permStart w:id="1751191945" w:edGrp="everyone"/>
            <w:permEnd w:id="1751191945"/>
          </w:p>
        </w:tc>
      </w:tr>
      <w:tr w:rsidR="00272D82" w:rsidRPr="00BD4EA0" w14:paraId="2E8E2534" w14:textId="77777777" w:rsidTr="00170086">
        <w:trPr>
          <w:cantSplit/>
        </w:trPr>
        <w:tc>
          <w:tcPr>
            <w:tcW w:w="10061" w:type="dxa"/>
            <w:vAlign w:val="center"/>
          </w:tcPr>
          <w:p w14:paraId="36A9E39F"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BVG-Vorsorgeeinrichtung   </w:t>
            </w:r>
            <w:r w:rsidRPr="00BD4EA0">
              <w:rPr>
                <w:bCs/>
                <w:spacing w:val="10"/>
                <w:sz w:val="16"/>
              </w:rPr>
              <w:t>(genaue Adresse):</w:t>
            </w:r>
            <w:r w:rsidRPr="00BD4EA0">
              <w:rPr>
                <w:bCs/>
                <w:spacing w:val="10"/>
                <w:sz w:val="16"/>
              </w:rPr>
              <w:tab/>
            </w:r>
            <w:permStart w:id="1135747899" w:edGrp="everyone"/>
            <w:permEnd w:id="1135747899"/>
          </w:p>
        </w:tc>
      </w:tr>
    </w:tbl>
    <w:p w14:paraId="1E360F97" w14:textId="77777777" w:rsidR="00272D82" w:rsidRDefault="00272D82" w:rsidP="00272D82">
      <w:pPr>
        <w:rPr>
          <w:spacing w:val="10"/>
          <w:sz w:val="20"/>
        </w:rPr>
      </w:pPr>
    </w:p>
    <w:p w14:paraId="1B00C336" w14:textId="77777777" w:rsidR="00272D82" w:rsidRPr="00BD4EA0" w:rsidRDefault="00272D82" w:rsidP="00272D82">
      <w:pPr>
        <w:rPr>
          <w:spacing w:val="10"/>
          <w:sz w:val="20"/>
        </w:rPr>
      </w:pPr>
      <w:r>
        <w:rPr>
          <w:spacing w:val="10"/>
          <w:sz w:val="20"/>
        </w:rPr>
        <w:br w:type="page"/>
      </w:r>
    </w:p>
    <w:p w14:paraId="074DC0AB"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72448AD7" w14:textId="77777777" w:rsidTr="00170086">
        <w:trPr>
          <w:cantSplit/>
        </w:trPr>
        <w:tc>
          <w:tcPr>
            <w:tcW w:w="9779" w:type="dxa"/>
            <w:vAlign w:val="center"/>
          </w:tcPr>
          <w:p w14:paraId="4CE50FA0" w14:textId="77777777" w:rsidR="00272D82" w:rsidRPr="00BD4EA0" w:rsidRDefault="00272D82" w:rsidP="00170086">
            <w:pPr>
              <w:pStyle w:val="Textkrper3"/>
              <w:rPr>
                <w:spacing w:val="10"/>
              </w:rPr>
            </w:pPr>
            <w:r w:rsidRPr="00BD4EA0">
              <w:rPr>
                <w:spacing w:val="10"/>
              </w:rPr>
              <w:t>Ist das Planungsbüro mit EDV-Anlagen (CAD) und einem Datensicherungssystem ausgerüstet, welche die Sicherstellung des Datenaustausches zwischen Planungsbüro, Fachplaner und Auftraggeberin garanieren und die Datenverfügbarkeit jederzeit sicherstellt?</w:t>
            </w:r>
          </w:p>
          <w:p w14:paraId="0A954D1D" w14:textId="77777777" w:rsidR="00272D82" w:rsidRPr="00BD4EA0" w:rsidRDefault="00463F87" w:rsidP="00170086">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4B97092C">
                <v:rect id="_x0000_s1125" style="position:absolute;margin-left:93.4pt;margin-top:2.9pt;width:12.8pt;height:12pt;z-index:16" filled="f"/>
              </w:pict>
            </w:r>
            <w:r>
              <w:rPr>
                <w:noProof/>
                <w:spacing w:val="10"/>
                <w:lang w:eastAsia="de-CH"/>
              </w:rPr>
              <w:pict w14:anchorId="7C47ADE7">
                <v:rect id="_x0000_s1124" style="position:absolute;margin-left:21.05pt;margin-top:2.8pt;width:12.8pt;height:12pt;z-index:15" filled="f"/>
              </w:pict>
            </w:r>
            <w:r w:rsidR="00272D82" w:rsidRPr="00BD4EA0">
              <w:rPr>
                <w:bCs/>
                <w:spacing w:val="10"/>
                <w:sz w:val="20"/>
              </w:rPr>
              <w:t>ja</w:t>
            </w:r>
            <w:r w:rsidR="00272D82" w:rsidRPr="00BD4EA0">
              <w:rPr>
                <w:bCs/>
                <w:spacing w:val="10"/>
                <w:sz w:val="20"/>
              </w:rPr>
              <w:tab/>
            </w:r>
            <w:permStart w:id="1571639536" w:edGrp="everyone"/>
            <w:permEnd w:id="1571639536"/>
            <w:r w:rsidR="00272D82" w:rsidRPr="00BD4EA0">
              <w:rPr>
                <w:bCs/>
                <w:spacing w:val="10"/>
                <w:sz w:val="20"/>
              </w:rPr>
              <w:tab/>
              <w:t>nein</w:t>
            </w:r>
            <w:r w:rsidR="00272D82" w:rsidRPr="00BD4EA0">
              <w:rPr>
                <w:bCs/>
                <w:spacing w:val="10"/>
                <w:sz w:val="20"/>
              </w:rPr>
              <w:tab/>
            </w:r>
            <w:permStart w:id="1757023488" w:edGrp="everyone"/>
            <w:permEnd w:id="1757023488"/>
          </w:p>
          <w:p w14:paraId="1CBBF8CD" w14:textId="77777777" w:rsidR="00272D82" w:rsidRPr="00BD4EA0" w:rsidRDefault="00272D82" w:rsidP="00170086">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2008377777" w:edGrp="everyone"/>
            <w:permEnd w:id="2008377777"/>
          </w:p>
        </w:tc>
      </w:tr>
    </w:tbl>
    <w:p w14:paraId="4A8F470D" w14:textId="77777777" w:rsidR="00272D82" w:rsidRPr="00BD4EA0" w:rsidRDefault="00272D82" w:rsidP="00272D82">
      <w:pPr>
        <w:tabs>
          <w:tab w:val="right" w:pos="9900"/>
        </w:tabs>
        <w:spacing w:after="120" w:line="240" w:lineRule="atLeast"/>
        <w:rPr>
          <w:spacing w:val="10"/>
          <w:sz w:val="20"/>
        </w:rPr>
      </w:pPr>
    </w:p>
    <w:p w14:paraId="75A59BC1" w14:textId="77777777" w:rsidR="00272D82" w:rsidRPr="00BD4EA0" w:rsidRDefault="00272D82" w:rsidP="00272D82">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0"/>
        <w:gridCol w:w="1139"/>
      </w:tblGrid>
      <w:tr w:rsidR="00272D82" w:rsidRPr="00BD4EA0" w14:paraId="6538FC95" w14:textId="77777777" w:rsidTr="00170086">
        <w:trPr>
          <w:cantSplit/>
        </w:trPr>
        <w:tc>
          <w:tcPr>
            <w:tcW w:w="8640" w:type="dxa"/>
            <w:vAlign w:val="center"/>
          </w:tcPr>
          <w:p w14:paraId="6D5539BD" w14:textId="77777777" w:rsidR="00272D82" w:rsidRPr="00BD4EA0" w:rsidRDefault="00272D82" w:rsidP="00170086">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139" w:type="dxa"/>
          </w:tcPr>
          <w:p w14:paraId="799506F6" w14:textId="77777777" w:rsidR="00272D82" w:rsidRPr="00BD4EA0" w:rsidRDefault="00272D82" w:rsidP="00170086">
            <w:pPr>
              <w:tabs>
                <w:tab w:val="right" w:pos="9900"/>
              </w:tabs>
              <w:spacing w:before="60" w:after="60" w:line="240" w:lineRule="atLeast"/>
              <w:jc w:val="center"/>
              <w:rPr>
                <w:b/>
                <w:spacing w:val="10"/>
                <w:sz w:val="20"/>
              </w:rPr>
            </w:pPr>
            <w:r w:rsidRPr="00BD4EA0">
              <w:rPr>
                <w:b/>
                <w:spacing w:val="10"/>
                <w:sz w:val="20"/>
              </w:rPr>
              <w:t>Antwort Ja / Nein</w:t>
            </w:r>
          </w:p>
        </w:tc>
      </w:tr>
      <w:tr w:rsidR="00272D82" w:rsidRPr="00BD4EA0" w14:paraId="1D5246CB" w14:textId="77777777" w:rsidTr="00170086">
        <w:trPr>
          <w:cantSplit/>
        </w:trPr>
        <w:tc>
          <w:tcPr>
            <w:tcW w:w="8640" w:type="dxa"/>
            <w:vAlign w:val="center"/>
          </w:tcPr>
          <w:p w14:paraId="563ECBA6" w14:textId="77777777" w:rsidR="00272D82" w:rsidRPr="00BD4EA0" w:rsidRDefault="00272D82" w:rsidP="00170086">
            <w:pPr>
              <w:tabs>
                <w:tab w:val="right" w:pos="9900"/>
              </w:tabs>
              <w:spacing w:before="60" w:after="60" w:line="240" w:lineRule="atLeast"/>
              <w:rPr>
                <w:bCs/>
                <w:spacing w:val="10"/>
                <w:sz w:val="20"/>
              </w:rPr>
            </w:pPr>
            <w:permStart w:id="2138187074" w:edGrp="everyone" w:colFirst="1" w:colLast="1"/>
            <w:r w:rsidRPr="00BD4EA0">
              <w:rPr>
                <w:bCs/>
                <w:spacing w:val="10"/>
                <w:sz w:val="20"/>
              </w:rPr>
              <w:t>Halten Sie die geltenden Arbeitschutzbestimmungen ein?</w:t>
            </w:r>
          </w:p>
        </w:tc>
        <w:tc>
          <w:tcPr>
            <w:tcW w:w="1139" w:type="dxa"/>
            <w:vAlign w:val="center"/>
          </w:tcPr>
          <w:p w14:paraId="4217923F"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62D5ED97" w14:textId="77777777" w:rsidTr="00170086">
        <w:trPr>
          <w:cantSplit/>
        </w:trPr>
        <w:tc>
          <w:tcPr>
            <w:tcW w:w="8640" w:type="dxa"/>
            <w:vAlign w:val="center"/>
          </w:tcPr>
          <w:p w14:paraId="78728D4B" w14:textId="77777777" w:rsidR="00272D82" w:rsidRPr="00BD4EA0" w:rsidRDefault="00272D82" w:rsidP="00170086">
            <w:pPr>
              <w:tabs>
                <w:tab w:val="right" w:pos="9900"/>
              </w:tabs>
              <w:spacing w:before="60" w:after="60" w:line="240" w:lineRule="atLeast"/>
              <w:rPr>
                <w:bCs/>
                <w:spacing w:val="10"/>
                <w:sz w:val="20"/>
              </w:rPr>
            </w:pPr>
            <w:permStart w:id="575802902" w:edGrp="everyone" w:colFirst="1" w:colLast="1"/>
            <w:permEnd w:id="2138187074"/>
            <w:r w:rsidRPr="00BD4EA0">
              <w:rPr>
                <w:bCs/>
                <w:spacing w:val="10"/>
                <w:sz w:val="20"/>
              </w:rPr>
              <w:t>Halten Sie den Normalarbeitsvertrag ein?</w:t>
            </w:r>
          </w:p>
        </w:tc>
        <w:tc>
          <w:tcPr>
            <w:tcW w:w="1139" w:type="dxa"/>
            <w:vAlign w:val="center"/>
          </w:tcPr>
          <w:p w14:paraId="5DA37540"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408F21E2" w14:textId="77777777" w:rsidTr="00170086">
        <w:trPr>
          <w:cantSplit/>
        </w:trPr>
        <w:tc>
          <w:tcPr>
            <w:tcW w:w="8640" w:type="dxa"/>
            <w:vAlign w:val="center"/>
          </w:tcPr>
          <w:p w14:paraId="4408B5C9" w14:textId="77777777" w:rsidR="00272D82" w:rsidRPr="00BD4EA0" w:rsidRDefault="00272D82" w:rsidP="00170086">
            <w:pPr>
              <w:tabs>
                <w:tab w:val="right" w:pos="9900"/>
              </w:tabs>
              <w:spacing w:before="60" w:after="60" w:line="240" w:lineRule="atLeast"/>
              <w:rPr>
                <w:bCs/>
                <w:spacing w:val="10"/>
                <w:sz w:val="20"/>
              </w:rPr>
            </w:pPr>
            <w:permStart w:id="1564174104" w:edGrp="everyone" w:colFirst="1" w:colLast="1"/>
            <w:permEnd w:id="575802902"/>
            <w:r w:rsidRPr="00BD4EA0">
              <w:rPr>
                <w:bCs/>
                <w:spacing w:val="10"/>
                <w:sz w:val="20"/>
              </w:rPr>
              <w:t>Halten Sie die am Ort branchenüblichen Vorschriften ein?</w:t>
            </w:r>
          </w:p>
        </w:tc>
        <w:tc>
          <w:tcPr>
            <w:tcW w:w="1139" w:type="dxa"/>
            <w:vAlign w:val="center"/>
          </w:tcPr>
          <w:p w14:paraId="1D32CA7F"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68805339" w14:textId="77777777" w:rsidTr="00170086">
        <w:trPr>
          <w:cantSplit/>
        </w:trPr>
        <w:tc>
          <w:tcPr>
            <w:tcW w:w="8640" w:type="dxa"/>
            <w:vAlign w:val="center"/>
          </w:tcPr>
          <w:p w14:paraId="4E13BA56" w14:textId="77777777" w:rsidR="00272D82" w:rsidRPr="00BD4EA0" w:rsidRDefault="00272D82" w:rsidP="00170086">
            <w:pPr>
              <w:tabs>
                <w:tab w:val="right" w:pos="9900"/>
              </w:tabs>
              <w:spacing w:before="60" w:after="60" w:line="240" w:lineRule="atLeast"/>
              <w:rPr>
                <w:bCs/>
                <w:spacing w:val="10"/>
                <w:sz w:val="20"/>
              </w:rPr>
            </w:pPr>
            <w:permStart w:id="1211982746" w:edGrp="everyone" w:colFirst="1" w:colLast="1"/>
            <w:permEnd w:id="1564174104"/>
            <w:r w:rsidRPr="00BD4EA0">
              <w:rPr>
                <w:bCs/>
                <w:spacing w:val="10"/>
                <w:sz w:val="20"/>
              </w:rPr>
              <w:t>Halten Sie den Grundsatz der Gleichbehandlung von Frau und Mann ein?</w:t>
            </w:r>
          </w:p>
        </w:tc>
        <w:tc>
          <w:tcPr>
            <w:tcW w:w="1139" w:type="dxa"/>
            <w:vAlign w:val="center"/>
          </w:tcPr>
          <w:p w14:paraId="65E049E9"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280C4562" w14:textId="77777777" w:rsidTr="00170086">
        <w:trPr>
          <w:cantSplit/>
        </w:trPr>
        <w:tc>
          <w:tcPr>
            <w:tcW w:w="8640" w:type="dxa"/>
            <w:vAlign w:val="center"/>
          </w:tcPr>
          <w:p w14:paraId="1E059AE9" w14:textId="77777777" w:rsidR="00272D82" w:rsidRPr="00BD4EA0" w:rsidRDefault="00272D82" w:rsidP="00170086">
            <w:pPr>
              <w:tabs>
                <w:tab w:val="right" w:pos="9900"/>
              </w:tabs>
              <w:spacing w:before="60" w:after="60" w:line="240" w:lineRule="atLeast"/>
              <w:jc w:val="both"/>
              <w:rPr>
                <w:bCs/>
                <w:spacing w:val="10"/>
                <w:sz w:val="20"/>
              </w:rPr>
            </w:pPr>
            <w:permStart w:id="694427597" w:edGrp="everyone" w:colFirst="1" w:colLast="1"/>
            <w:permEnd w:id="1211982746"/>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139" w:type="dxa"/>
            <w:vAlign w:val="center"/>
          </w:tcPr>
          <w:p w14:paraId="58149105"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A048970" w14:textId="77777777" w:rsidTr="00170086">
        <w:trPr>
          <w:cantSplit/>
        </w:trPr>
        <w:tc>
          <w:tcPr>
            <w:tcW w:w="8640" w:type="dxa"/>
            <w:vAlign w:val="center"/>
          </w:tcPr>
          <w:p w14:paraId="79CE8EE6" w14:textId="77777777" w:rsidR="00272D82" w:rsidRPr="00BD4EA0" w:rsidRDefault="00272D82" w:rsidP="00170086">
            <w:pPr>
              <w:tabs>
                <w:tab w:val="right" w:pos="9900"/>
              </w:tabs>
              <w:spacing w:before="60" w:after="60" w:line="240" w:lineRule="atLeast"/>
              <w:rPr>
                <w:bCs/>
                <w:spacing w:val="10"/>
                <w:sz w:val="20"/>
              </w:rPr>
            </w:pPr>
            <w:permStart w:id="1185614726" w:edGrp="everyone" w:colFirst="1" w:colLast="1"/>
            <w:permEnd w:id="694427597"/>
            <w:r w:rsidRPr="00BD4EA0">
              <w:rPr>
                <w:bCs/>
                <w:spacing w:val="10"/>
                <w:sz w:val="20"/>
              </w:rPr>
              <w:t>Haben Sie die fälligen Staats-, Gemeinde- und direkten Bundessteuern (inkl. Nachsteuern etc.) vollumfänglich bezahlt?</w:t>
            </w:r>
          </w:p>
        </w:tc>
        <w:tc>
          <w:tcPr>
            <w:tcW w:w="1139" w:type="dxa"/>
            <w:vAlign w:val="center"/>
          </w:tcPr>
          <w:p w14:paraId="044D06A5"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755AC06" w14:textId="77777777" w:rsidTr="00170086">
        <w:trPr>
          <w:cantSplit/>
        </w:trPr>
        <w:tc>
          <w:tcPr>
            <w:tcW w:w="8640" w:type="dxa"/>
            <w:vAlign w:val="center"/>
          </w:tcPr>
          <w:p w14:paraId="3B194895" w14:textId="77777777" w:rsidR="00272D82" w:rsidRPr="00BD4EA0" w:rsidRDefault="00272D82" w:rsidP="00170086">
            <w:pPr>
              <w:tabs>
                <w:tab w:val="right" w:pos="9900"/>
              </w:tabs>
              <w:spacing w:before="60" w:after="60" w:line="240" w:lineRule="atLeast"/>
              <w:rPr>
                <w:bCs/>
                <w:spacing w:val="10"/>
                <w:sz w:val="20"/>
              </w:rPr>
            </w:pPr>
            <w:permStart w:id="2098808078" w:edGrp="everyone" w:colFirst="1" w:colLast="1"/>
            <w:permEnd w:id="1185614726"/>
            <w:r w:rsidRPr="00BD4EA0">
              <w:rPr>
                <w:bCs/>
                <w:spacing w:val="10"/>
                <w:sz w:val="20"/>
              </w:rPr>
              <w:t>Haben Sie die fällige Mehrwertsteuer vollumfänglich bezahlt?</w:t>
            </w:r>
          </w:p>
        </w:tc>
        <w:tc>
          <w:tcPr>
            <w:tcW w:w="1139" w:type="dxa"/>
            <w:vAlign w:val="center"/>
          </w:tcPr>
          <w:p w14:paraId="54024D20"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3B2E080" w14:textId="77777777" w:rsidTr="00170086">
        <w:trPr>
          <w:cantSplit/>
        </w:trPr>
        <w:tc>
          <w:tcPr>
            <w:tcW w:w="8640" w:type="dxa"/>
            <w:vAlign w:val="center"/>
          </w:tcPr>
          <w:p w14:paraId="2CB5557F" w14:textId="77777777" w:rsidR="00272D82" w:rsidRPr="00BD4EA0" w:rsidRDefault="00272D82" w:rsidP="00170086">
            <w:pPr>
              <w:tabs>
                <w:tab w:val="right" w:pos="9900"/>
              </w:tabs>
              <w:spacing w:before="60" w:after="60" w:line="240" w:lineRule="atLeast"/>
              <w:rPr>
                <w:bCs/>
                <w:spacing w:val="10"/>
                <w:sz w:val="20"/>
              </w:rPr>
            </w:pPr>
            <w:permStart w:id="1260420910" w:edGrp="everyone" w:colFirst="1" w:colLast="1"/>
            <w:permEnd w:id="2098808078"/>
            <w:r w:rsidRPr="00BD4EA0">
              <w:rPr>
                <w:bCs/>
                <w:spacing w:val="10"/>
                <w:sz w:val="20"/>
              </w:rPr>
              <w:t>Haben Sie die fälligen Sozialversicherungsbeiträge (AHV, IV, EO, FAK, ALV, BVG und UVG) einschliesslich der vom Lohn abgezogenen Arbeitnehmeranteile vollumfänglich bezahlt?</w:t>
            </w:r>
          </w:p>
        </w:tc>
        <w:tc>
          <w:tcPr>
            <w:tcW w:w="1139" w:type="dxa"/>
            <w:vAlign w:val="center"/>
          </w:tcPr>
          <w:p w14:paraId="439DB198"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80FE532" w14:textId="77777777" w:rsidTr="00170086">
        <w:trPr>
          <w:cantSplit/>
        </w:trPr>
        <w:tc>
          <w:tcPr>
            <w:tcW w:w="8640" w:type="dxa"/>
            <w:vAlign w:val="center"/>
          </w:tcPr>
          <w:p w14:paraId="505B3E87" w14:textId="77777777" w:rsidR="00272D82" w:rsidRPr="00BD4EA0" w:rsidRDefault="00272D82" w:rsidP="00170086">
            <w:pPr>
              <w:tabs>
                <w:tab w:val="right" w:pos="9900"/>
              </w:tabs>
              <w:spacing w:before="60" w:after="60" w:line="240" w:lineRule="atLeast"/>
              <w:rPr>
                <w:bCs/>
                <w:spacing w:val="10"/>
                <w:sz w:val="20"/>
              </w:rPr>
            </w:pPr>
            <w:permStart w:id="1842107039" w:edGrp="everyone" w:colFirst="1" w:colLast="1"/>
            <w:permEnd w:id="1260420910"/>
            <w:r w:rsidRPr="00BD4EA0">
              <w:rPr>
                <w:bCs/>
                <w:spacing w:val="10"/>
                <w:sz w:val="20"/>
              </w:rPr>
              <w:t>Haben Sie die fälligen Beiträge, die sich aus allgemeinverbindlich erklärten Gesamtarbeitsverträgen ergeben, einschliesslich der vom Lohn abgezogenen Arbeitnehmeranteile, vollumfänglich bezahlt?</w:t>
            </w:r>
          </w:p>
        </w:tc>
        <w:tc>
          <w:tcPr>
            <w:tcW w:w="1139" w:type="dxa"/>
            <w:vAlign w:val="center"/>
          </w:tcPr>
          <w:p w14:paraId="577AAB71"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5D79BC2" w14:textId="77777777" w:rsidTr="00170086">
        <w:trPr>
          <w:cantSplit/>
        </w:trPr>
        <w:tc>
          <w:tcPr>
            <w:tcW w:w="8640" w:type="dxa"/>
            <w:vAlign w:val="center"/>
          </w:tcPr>
          <w:p w14:paraId="34D86C28" w14:textId="77777777" w:rsidR="00272D82" w:rsidRPr="00BD4EA0" w:rsidRDefault="00272D82" w:rsidP="00170086">
            <w:pPr>
              <w:tabs>
                <w:tab w:val="right" w:pos="9900"/>
              </w:tabs>
              <w:spacing w:before="60" w:after="60" w:line="240" w:lineRule="atLeast"/>
              <w:rPr>
                <w:bCs/>
                <w:spacing w:val="10"/>
                <w:sz w:val="20"/>
              </w:rPr>
            </w:pPr>
            <w:permStart w:id="900098486" w:edGrp="everyone" w:colFirst="1" w:colLast="1"/>
            <w:permEnd w:id="1842107039"/>
            <w:r w:rsidRPr="00BD4EA0">
              <w:rPr>
                <w:bCs/>
                <w:spacing w:val="10"/>
                <w:sz w:val="20"/>
              </w:rPr>
              <w:t>Befinden Sie sich in einem Schuldbetreibungs- oder Konkursverfahren?</w:t>
            </w:r>
          </w:p>
        </w:tc>
        <w:tc>
          <w:tcPr>
            <w:tcW w:w="1139" w:type="dxa"/>
            <w:vAlign w:val="center"/>
          </w:tcPr>
          <w:p w14:paraId="6DBA0ED3"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4C52E7F3" w14:textId="77777777" w:rsidTr="00170086">
        <w:trPr>
          <w:cantSplit/>
        </w:trPr>
        <w:tc>
          <w:tcPr>
            <w:tcW w:w="8640" w:type="dxa"/>
            <w:vAlign w:val="center"/>
          </w:tcPr>
          <w:p w14:paraId="0B7F128F" w14:textId="77777777" w:rsidR="00272D82" w:rsidRPr="00BD4EA0" w:rsidRDefault="00272D82" w:rsidP="00170086">
            <w:pPr>
              <w:tabs>
                <w:tab w:val="right" w:pos="9900"/>
              </w:tabs>
              <w:spacing w:before="60" w:after="60" w:line="240" w:lineRule="atLeast"/>
              <w:rPr>
                <w:bCs/>
                <w:spacing w:val="10"/>
                <w:sz w:val="20"/>
              </w:rPr>
            </w:pPr>
            <w:permStart w:id="320757900" w:edGrp="everyone" w:colFirst="1" w:colLast="1"/>
            <w:permEnd w:id="900098486"/>
            <w:r w:rsidRPr="00BD4EA0">
              <w:rPr>
                <w:bCs/>
                <w:spacing w:val="10"/>
                <w:sz w:val="20"/>
              </w:rPr>
              <w:t>Wurden bei Ihnen in den vergangenen zwölf Monaten Pfändungen vollzogen?</w:t>
            </w:r>
          </w:p>
        </w:tc>
        <w:tc>
          <w:tcPr>
            <w:tcW w:w="1139" w:type="dxa"/>
            <w:vAlign w:val="center"/>
          </w:tcPr>
          <w:p w14:paraId="24F7AA74"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A752DE3" w14:textId="77777777" w:rsidTr="00170086">
        <w:trPr>
          <w:cantSplit/>
        </w:trPr>
        <w:tc>
          <w:tcPr>
            <w:tcW w:w="8640" w:type="dxa"/>
            <w:vAlign w:val="center"/>
          </w:tcPr>
          <w:p w14:paraId="23993DE1" w14:textId="77777777" w:rsidR="00272D82" w:rsidRPr="00BD4EA0" w:rsidRDefault="00272D82" w:rsidP="00170086">
            <w:pPr>
              <w:tabs>
                <w:tab w:val="right" w:pos="9900"/>
              </w:tabs>
              <w:spacing w:before="60" w:after="60" w:line="240" w:lineRule="atLeast"/>
              <w:rPr>
                <w:bCs/>
                <w:spacing w:val="10"/>
                <w:sz w:val="20"/>
              </w:rPr>
            </w:pPr>
            <w:permStart w:id="1260396717" w:edGrp="everyone" w:colFirst="1" w:colLast="1"/>
            <w:permEnd w:id="320757900"/>
            <w:r w:rsidRPr="00BD4EA0">
              <w:rPr>
                <w:bCs/>
                <w:spacing w:val="10"/>
                <w:sz w:val="20"/>
              </w:rPr>
              <w:t>Wenn Ja: Auf welchen Betrag beliefen sich die entsprechenden Forderungen?</w:t>
            </w:r>
          </w:p>
        </w:tc>
        <w:tc>
          <w:tcPr>
            <w:tcW w:w="1139" w:type="dxa"/>
            <w:vAlign w:val="center"/>
          </w:tcPr>
          <w:p w14:paraId="48E7AA18"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2BDEF84B" w14:textId="77777777" w:rsidTr="00170086">
        <w:trPr>
          <w:cantSplit/>
        </w:trPr>
        <w:tc>
          <w:tcPr>
            <w:tcW w:w="8640" w:type="dxa"/>
            <w:vAlign w:val="center"/>
          </w:tcPr>
          <w:p w14:paraId="7C6E4F21" w14:textId="77777777" w:rsidR="00272D82" w:rsidRPr="00BD4EA0" w:rsidRDefault="00272D82" w:rsidP="00170086">
            <w:pPr>
              <w:tabs>
                <w:tab w:val="right" w:pos="9900"/>
              </w:tabs>
              <w:spacing w:before="60" w:after="60" w:line="240" w:lineRule="atLeast"/>
              <w:rPr>
                <w:bCs/>
                <w:spacing w:val="10"/>
                <w:sz w:val="20"/>
              </w:rPr>
            </w:pPr>
            <w:permStart w:id="674517144" w:edGrp="everyone" w:colFirst="1" w:colLast="1"/>
            <w:permEnd w:id="1260396717"/>
            <w:r w:rsidRPr="00BD4EA0">
              <w:rPr>
                <w:bCs/>
                <w:spacing w:val="10"/>
                <w:sz w:val="20"/>
              </w:rPr>
              <w:t>Haben Sie Absprachen oder andere wettbewerbsbeeinträchtigende Massnahmen getroffen?</w:t>
            </w:r>
          </w:p>
        </w:tc>
        <w:tc>
          <w:tcPr>
            <w:tcW w:w="1139" w:type="dxa"/>
            <w:vAlign w:val="center"/>
          </w:tcPr>
          <w:p w14:paraId="2EDE93F5" w14:textId="77777777" w:rsidR="00272D82" w:rsidRPr="00BD4EA0" w:rsidRDefault="00272D82" w:rsidP="00170086">
            <w:pPr>
              <w:tabs>
                <w:tab w:val="right" w:pos="9900"/>
              </w:tabs>
              <w:spacing w:before="60" w:after="60" w:line="240" w:lineRule="atLeast"/>
              <w:jc w:val="center"/>
              <w:rPr>
                <w:bCs/>
                <w:spacing w:val="10"/>
                <w:sz w:val="20"/>
              </w:rPr>
            </w:pPr>
          </w:p>
        </w:tc>
      </w:tr>
      <w:permEnd w:id="674517144"/>
      <w:tr w:rsidR="00272D82" w:rsidRPr="00BD4EA0" w14:paraId="0AA8460F" w14:textId="77777777" w:rsidTr="00170086">
        <w:trPr>
          <w:cantSplit/>
        </w:trPr>
        <w:tc>
          <w:tcPr>
            <w:tcW w:w="9779" w:type="dxa"/>
            <w:gridSpan w:val="2"/>
            <w:vAlign w:val="center"/>
          </w:tcPr>
          <w:p w14:paraId="23E82A5E"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Bemerkungen zur Selbs</w:t>
            </w:r>
            <w:r>
              <w:rPr>
                <w:bCs/>
                <w:spacing w:val="10"/>
                <w:sz w:val="20"/>
              </w:rPr>
              <w:t>t</w:t>
            </w:r>
            <w:r w:rsidRPr="00BD4EA0">
              <w:rPr>
                <w:bCs/>
                <w:spacing w:val="10"/>
                <w:sz w:val="20"/>
              </w:rPr>
              <w:t>deklaration</w:t>
            </w:r>
          </w:p>
          <w:p w14:paraId="1CAE18D0"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476976703" w:edGrp="everyone"/>
            <w:permEnd w:id="476976703"/>
          </w:p>
          <w:p w14:paraId="5DFAB409" w14:textId="77777777" w:rsidR="00272D82"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220570284" w:edGrp="everyone"/>
          </w:p>
          <w:p w14:paraId="75D99A41"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780740511" w:edGrp="everyone"/>
            <w:permEnd w:id="780740511"/>
          </w:p>
          <w:p w14:paraId="37FF996A"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419562022" w:edGrp="everyone"/>
            <w:permEnd w:id="419562022"/>
          </w:p>
          <w:p w14:paraId="63AD3D44"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638264252" w:edGrp="everyone"/>
            <w:permEnd w:id="638264252"/>
          </w:p>
          <w:permEnd w:id="1220570284"/>
          <w:p w14:paraId="081437AB" w14:textId="77777777" w:rsidR="00272D82" w:rsidRPr="00BD4EA0" w:rsidRDefault="00272D82" w:rsidP="00170086">
            <w:pPr>
              <w:tabs>
                <w:tab w:val="left" w:pos="315"/>
                <w:tab w:val="right" w:pos="9900"/>
              </w:tabs>
              <w:spacing w:before="60" w:after="60" w:line="240" w:lineRule="atLeast"/>
              <w:rPr>
                <w:bCs/>
                <w:spacing w:val="10"/>
                <w:sz w:val="20"/>
              </w:rPr>
            </w:pPr>
            <w:r w:rsidRPr="00BD4EA0">
              <w:rPr>
                <w:bCs/>
                <w:spacing w:val="10"/>
                <w:sz w:val="20"/>
              </w:rPr>
              <w:tab/>
            </w:r>
            <w:permStart w:id="236266685" w:edGrp="everyone"/>
            <w:permEnd w:id="236266685"/>
          </w:p>
        </w:tc>
      </w:tr>
    </w:tbl>
    <w:p w14:paraId="749463FE" w14:textId="77777777" w:rsidR="00272D82" w:rsidRDefault="00272D82" w:rsidP="00272D82">
      <w:pPr>
        <w:tabs>
          <w:tab w:val="right" w:pos="9900"/>
        </w:tabs>
        <w:spacing w:line="240" w:lineRule="atLeast"/>
        <w:rPr>
          <w:spacing w:val="10"/>
          <w:sz w:val="20"/>
        </w:rPr>
      </w:pPr>
    </w:p>
    <w:p w14:paraId="7BCD1077" w14:textId="77777777" w:rsidR="00272D82" w:rsidRPr="00BD4EA0" w:rsidRDefault="00272D82" w:rsidP="00272D82">
      <w:pPr>
        <w:tabs>
          <w:tab w:val="right" w:pos="9900"/>
        </w:tabs>
        <w:spacing w:line="240" w:lineRule="atLeast"/>
        <w:rPr>
          <w:spacing w:val="10"/>
          <w:sz w:val="20"/>
        </w:rPr>
      </w:pPr>
      <w:r>
        <w:rPr>
          <w:spacing w:val="10"/>
          <w:sz w:val="20"/>
        </w:rPr>
        <w:br w:type="page"/>
      </w:r>
    </w:p>
    <w:p w14:paraId="04FD958D"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4AA29313" w14:textId="77777777" w:rsidTr="00170086">
        <w:trPr>
          <w:cantSplit/>
        </w:trPr>
        <w:tc>
          <w:tcPr>
            <w:tcW w:w="9779" w:type="dxa"/>
            <w:gridSpan w:val="2"/>
            <w:vAlign w:val="center"/>
          </w:tcPr>
          <w:p w14:paraId="0F5F007E"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994732303" w:edGrp="everyone"/>
            <w:permEnd w:id="994732303"/>
          </w:p>
        </w:tc>
      </w:tr>
      <w:tr w:rsidR="00272D82" w:rsidRPr="00BD4EA0" w14:paraId="1471FD4C" w14:textId="77777777" w:rsidTr="00170086">
        <w:trPr>
          <w:cantSplit/>
        </w:trPr>
        <w:tc>
          <w:tcPr>
            <w:tcW w:w="9779" w:type="dxa"/>
            <w:gridSpan w:val="2"/>
            <w:vAlign w:val="center"/>
          </w:tcPr>
          <w:p w14:paraId="59F12DAC"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737047376" w:edGrp="everyone"/>
            <w:permEnd w:id="1737047376"/>
          </w:p>
        </w:tc>
      </w:tr>
      <w:tr w:rsidR="00272D82" w:rsidRPr="00BD4EA0" w14:paraId="00E48240" w14:textId="77777777" w:rsidTr="00170086">
        <w:trPr>
          <w:cantSplit/>
        </w:trPr>
        <w:tc>
          <w:tcPr>
            <w:tcW w:w="9779" w:type="dxa"/>
            <w:gridSpan w:val="2"/>
            <w:vAlign w:val="center"/>
          </w:tcPr>
          <w:p w14:paraId="740F0FF8"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2042703991" w:edGrp="everyone"/>
            <w:permEnd w:id="2042703991"/>
          </w:p>
        </w:tc>
      </w:tr>
      <w:tr w:rsidR="00272D82" w:rsidRPr="00BD4EA0" w14:paraId="611B7421" w14:textId="77777777" w:rsidTr="00170086">
        <w:trPr>
          <w:cantSplit/>
        </w:trPr>
        <w:tc>
          <w:tcPr>
            <w:tcW w:w="4776" w:type="dxa"/>
            <w:vAlign w:val="center"/>
          </w:tcPr>
          <w:p w14:paraId="59658D1E"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905213153" w:edGrp="everyone"/>
            <w:permEnd w:id="1905213153"/>
          </w:p>
        </w:tc>
        <w:tc>
          <w:tcPr>
            <w:tcW w:w="5003" w:type="dxa"/>
          </w:tcPr>
          <w:p w14:paraId="27E396C3"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2045263915" w:edGrp="everyone"/>
            <w:permEnd w:id="2045263915"/>
          </w:p>
        </w:tc>
      </w:tr>
      <w:tr w:rsidR="00272D82" w:rsidRPr="00BD4EA0" w14:paraId="4395A1BF" w14:textId="77777777" w:rsidTr="00170086">
        <w:trPr>
          <w:cantSplit/>
        </w:trPr>
        <w:tc>
          <w:tcPr>
            <w:tcW w:w="4776" w:type="dxa"/>
            <w:vAlign w:val="center"/>
          </w:tcPr>
          <w:p w14:paraId="75430627"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352891879" w:edGrp="everyone"/>
            <w:permEnd w:id="1352891879"/>
          </w:p>
        </w:tc>
        <w:tc>
          <w:tcPr>
            <w:tcW w:w="5003" w:type="dxa"/>
          </w:tcPr>
          <w:p w14:paraId="27500326"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05796993" w:edGrp="everyone"/>
            <w:permEnd w:id="105796993"/>
          </w:p>
        </w:tc>
      </w:tr>
      <w:tr w:rsidR="00272D82" w:rsidRPr="00BD4EA0" w14:paraId="5EAF90E1" w14:textId="77777777" w:rsidTr="00170086">
        <w:trPr>
          <w:cantSplit/>
        </w:trPr>
        <w:tc>
          <w:tcPr>
            <w:tcW w:w="9779" w:type="dxa"/>
            <w:gridSpan w:val="2"/>
            <w:vAlign w:val="center"/>
          </w:tcPr>
          <w:p w14:paraId="5E6AE72A"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46331ABD"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871957558" w:edGrp="everyone"/>
            <w:permEnd w:id="871957558"/>
          </w:p>
          <w:p w14:paraId="31958E64"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191642850" w:edGrp="everyone"/>
            <w:permEnd w:id="1191642850"/>
            <w:r w:rsidRPr="00BD4EA0">
              <w:rPr>
                <w:bCs/>
                <w:spacing w:val="10"/>
                <w:sz w:val="20"/>
              </w:rPr>
              <w:tab/>
            </w:r>
            <w:permStart w:id="440018893" w:edGrp="everyone"/>
            <w:permEnd w:id="440018893"/>
          </w:p>
          <w:p w14:paraId="518461FA"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866011889" w:edGrp="everyone"/>
            <w:permEnd w:id="866011889"/>
          </w:p>
        </w:tc>
      </w:tr>
    </w:tbl>
    <w:p w14:paraId="1055F882" w14:textId="77777777" w:rsidR="00272D82" w:rsidRPr="00BD4EA0" w:rsidRDefault="00272D82" w:rsidP="00272D82">
      <w:pPr>
        <w:tabs>
          <w:tab w:val="right" w:pos="9900"/>
        </w:tabs>
        <w:spacing w:after="120" w:line="240" w:lineRule="atLeast"/>
        <w:rPr>
          <w:spacing w:val="10"/>
          <w:sz w:val="20"/>
        </w:rPr>
      </w:pPr>
    </w:p>
    <w:p w14:paraId="4D2B54DD" w14:textId="77777777" w:rsidR="00272D82" w:rsidRPr="00BD4EA0" w:rsidRDefault="00272D82" w:rsidP="00272D82">
      <w:pPr>
        <w:tabs>
          <w:tab w:val="right" w:pos="9900"/>
        </w:tabs>
        <w:spacing w:after="120" w:line="240" w:lineRule="atLeast"/>
        <w:rPr>
          <w:spacing w:val="10"/>
          <w:sz w:val="20"/>
        </w:rPr>
      </w:pPr>
    </w:p>
    <w:p w14:paraId="1263809F"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4CF57370" w14:textId="77777777" w:rsidTr="00170086">
        <w:trPr>
          <w:cantSplit/>
        </w:trPr>
        <w:tc>
          <w:tcPr>
            <w:tcW w:w="9779" w:type="dxa"/>
            <w:gridSpan w:val="2"/>
            <w:vAlign w:val="center"/>
          </w:tcPr>
          <w:p w14:paraId="0E4A218A"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2101149745" w:edGrp="everyone"/>
            <w:permEnd w:id="2101149745"/>
          </w:p>
        </w:tc>
      </w:tr>
      <w:tr w:rsidR="00272D82" w:rsidRPr="00BD4EA0" w14:paraId="4C2FFEF6" w14:textId="77777777" w:rsidTr="00170086">
        <w:trPr>
          <w:cantSplit/>
        </w:trPr>
        <w:tc>
          <w:tcPr>
            <w:tcW w:w="9779" w:type="dxa"/>
            <w:gridSpan w:val="2"/>
            <w:vAlign w:val="center"/>
          </w:tcPr>
          <w:p w14:paraId="7F5A7463"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479157991" w:edGrp="everyone"/>
            <w:permEnd w:id="479157991"/>
          </w:p>
        </w:tc>
      </w:tr>
      <w:tr w:rsidR="00272D82" w:rsidRPr="00BD4EA0" w14:paraId="21E41083" w14:textId="77777777" w:rsidTr="00170086">
        <w:trPr>
          <w:cantSplit/>
        </w:trPr>
        <w:tc>
          <w:tcPr>
            <w:tcW w:w="9779" w:type="dxa"/>
            <w:gridSpan w:val="2"/>
            <w:vAlign w:val="center"/>
          </w:tcPr>
          <w:p w14:paraId="68550D17"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276971040" w:edGrp="everyone"/>
            <w:permEnd w:id="276971040"/>
          </w:p>
        </w:tc>
      </w:tr>
      <w:tr w:rsidR="00272D82" w:rsidRPr="00BD4EA0" w14:paraId="35E9B432" w14:textId="77777777" w:rsidTr="00170086">
        <w:trPr>
          <w:cantSplit/>
        </w:trPr>
        <w:tc>
          <w:tcPr>
            <w:tcW w:w="4776" w:type="dxa"/>
            <w:vAlign w:val="center"/>
          </w:tcPr>
          <w:p w14:paraId="455A2D4F"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694447609" w:edGrp="everyone"/>
            <w:permEnd w:id="694447609"/>
          </w:p>
        </w:tc>
        <w:tc>
          <w:tcPr>
            <w:tcW w:w="5003" w:type="dxa"/>
          </w:tcPr>
          <w:p w14:paraId="2F8900A0"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745214994" w:edGrp="everyone"/>
            <w:permEnd w:id="745214994"/>
          </w:p>
        </w:tc>
      </w:tr>
      <w:tr w:rsidR="00272D82" w:rsidRPr="00BD4EA0" w14:paraId="63878173" w14:textId="77777777" w:rsidTr="00170086">
        <w:trPr>
          <w:cantSplit/>
        </w:trPr>
        <w:tc>
          <w:tcPr>
            <w:tcW w:w="4776" w:type="dxa"/>
            <w:vAlign w:val="center"/>
          </w:tcPr>
          <w:p w14:paraId="61B2B33C"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859337335" w:edGrp="everyone"/>
            <w:permEnd w:id="1859337335"/>
          </w:p>
        </w:tc>
        <w:tc>
          <w:tcPr>
            <w:tcW w:w="5003" w:type="dxa"/>
          </w:tcPr>
          <w:p w14:paraId="1F92F32B"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971928187" w:edGrp="everyone"/>
            <w:permEnd w:id="971928187"/>
          </w:p>
        </w:tc>
      </w:tr>
      <w:tr w:rsidR="00272D82" w:rsidRPr="00BD4EA0" w14:paraId="60F3E07C" w14:textId="77777777" w:rsidTr="00170086">
        <w:trPr>
          <w:cantSplit/>
        </w:trPr>
        <w:tc>
          <w:tcPr>
            <w:tcW w:w="9779" w:type="dxa"/>
            <w:gridSpan w:val="2"/>
            <w:vAlign w:val="center"/>
          </w:tcPr>
          <w:p w14:paraId="607E07E5"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5E01C457"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479268911" w:edGrp="everyone"/>
            <w:permEnd w:id="479268911"/>
          </w:p>
          <w:p w14:paraId="04D629E1"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559950447" w:edGrp="everyone"/>
            <w:permEnd w:id="559950447"/>
          </w:p>
          <w:p w14:paraId="27116246"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944515669" w:edGrp="everyone"/>
            <w:permEnd w:id="944515669"/>
          </w:p>
        </w:tc>
      </w:tr>
    </w:tbl>
    <w:p w14:paraId="06F7D2B6" w14:textId="77777777" w:rsidR="00272D82" w:rsidRPr="00BD4EA0" w:rsidRDefault="00272D82" w:rsidP="00272D82">
      <w:pPr>
        <w:tabs>
          <w:tab w:val="right" w:pos="9900"/>
        </w:tabs>
        <w:spacing w:after="120" w:line="240" w:lineRule="atLeast"/>
        <w:rPr>
          <w:spacing w:val="10"/>
          <w:sz w:val="20"/>
        </w:rPr>
      </w:pPr>
    </w:p>
    <w:p w14:paraId="6C5B458A" w14:textId="77777777" w:rsidR="00272D82" w:rsidRPr="00BD4EA0" w:rsidRDefault="00272D82" w:rsidP="00272D82">
      <w:pPr>
        <w:tabs>
          <w:tab w:val="right" w:pos="9900"/>
        </w:tabs>
        <w:spacing w:after="120" w:line="240" w:lineRule="atLeast"/>
        <w:rPr>
          <w:spacing w:val="10"/>
          <w:sz w:val="20"/>
        </w:rPr>
      </w:pPr>
    </w:p>
    <w:p w14:paraId="0487AC88"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6CCC72D7" w14:textId="77777777" w:rsidTr="00170086">
        <w:trPr>
          <w:cantSplit/>
        </w:trPr>
        <w:tc>
          <w:tcPr>
            <w:tcW w:w="9779" w:type="dxa"/>
            <w:gridSpan w:val="2"/>
            <w:vAlign w:val="center"/>
          </w:tcPr>
          <w:p w14:paraId="63F2985F"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2024505242" w:edGrp="everyone"/>
            <w:permEnd w:id="2024505242"/>
          </w:p>
        </w:tc>
      </w:tr>
      <w:tr w:rsidR="00272D82" w:rsidRPr="00BD4EA0" w14:paraId="172FF45E" w14:textId="77777777" w:rsidTr="00170086">
        <w:trPr>
          <w:cantSplit/>
        </w:trPr>
        <w:tc>
          <w:tcPr>
            <w:tcW w:w="9779" w:type="dxa"/>
            <w:gridSpan w:val="2"/>
            <w:vAlign w:val="center"/>
          </w:tcPr>
          <w:p w14:paraId="7A5E8562"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980332089" w:edGrp="everyone"/>
            <w:permEnd w:id="1980332089"/>
          </w:p>
        </w:tc>
      </w:tr>
      <w:tr w:rsidR="00272D82" w:rsidRPr="00BD4EA0" w14:paraId="19297AA4" w14:textId="77777777" w:rsidTr="00170086">
        <w:trPr>
          <w:cantSplit/>
        </w:trPr>
        <w:tc>
          <w:tcPr>
            <w:tcW w:w="9779" w:type="dxa"/>
            <w:gridSpan w:val="2"/>
            <w:vAlign w:val="center"/>
          </w:tcPr>
          <w:p w14:paraId="25BE860D"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834959685" w:edGrp="everyone"/>
            <w:permEnd w:id="834959685"/>
          </w:p>
        </w:tc>
      </w:tr>
      <w:tr w:rsidR="00272D82" w:rsidRPr="00BD4EA0" w14:paraId="03B9709F" w14:textId="77777777" w:rsidTr="00170086">
        <w:trPr>
          <w:cantSplit/>
        </w:trPr>
        <w:tc>
          <w:tcPr>
            <w:tcW w:w="4776" w:type="dxa"/>
            <w:vAlign w:val="center"/>
          </w:tcPr>
          <w:p w14:paraId="675297DA"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347568957" w:edGrp="everyone"/>
            <w:permEnd w:id="347568957"/>
          </w:p>
        </w:tc>
        <w:tc>
          <w:tcPr>
            <w:tcW w:w="5003" w:type="dxa"/>
          </w:tcPr>
          <w:p w14:paraId="669881D3"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68712287" w:edGrp="everyone"/>
            <w:permEnd w:id="168712287"/>
          </w:p>
        </w:tc>
      </w:tr>
      <w:tr w:rsidR="00272D82" w:rsidRPr="00BD4EA0" w14:paraId="3C59C08A" w14:textId="77777777" w:rsidTr="00170086">
        <w:trPr>
          <w:cantSplit/>
        </w:trPr>
        <w:tc>
          <w:tcPr>
            <w:tcW w:w="4776" w:type="dxa"/>
            <w:vAlign w:val="center"/>
          </w:tcPr>
          <w:p w14:paraId="7C2225A0"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163418444" w:edGrp="everyone"/>
            <w:permEnd w:id="1163418444"/>
          </w:p>
        </w:tc>
        <w:tc>
          <w:tcPr>
            <w:tcW w:w="5003" w:type="dxa"/>
          </w:tcPr>
          <w:p w14:paraId="450A6F39"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904152209" w:edGrp="everyone"/>
            <w:permEnd w:id="1904152209"/>
          </w:p>
        </w:tc>
      </w:tr>
      <w:tr w:rsidR="00272D82" w:rsidRPr="00BD4EA0" w14:paraId="5C4D0E76" w14:textId="77777777" w:rsidTr="00170086">
        <w:trPr>
          <w:cantSplit/>
        </w:trPr>
        <w:tc>
          <w:tcPr>
            <w:tcW w:w="9779" w:type="dxa"/>
            <w:gridSpan w:val="2"/>
            <w:vAlign w:val="center"/>
          </w:tcPr>
          <w:p w14:paraId="5A3C3803"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 xml:space="preserve">Projektbeschrieb:  </w:t>
            </w:r>
            <w:permStart w:id="1519998346" w:edGrp="everyone"/>
          </w:p>
          <w:permEnd w:id="1519998346"/>
          <w:p w14:paraId="533DA8AD"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734764886" w:edGrp="everyone"/>
            <w:permEnd w:id="1734764886"/>
          </w:p>
          <w:p w14:paraId="7F7CC9AA"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760429495" w:edGrp="everyone"/>
            <w:permEnd w:id="1760429495"/>
          </w:p>
          <w:p w14:paraId="71517046"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1695364902" w:edGrp="everyone"/>
            <w:permEnd w:id="1695364902"/>
          </w:p>
        </w:tc>
      </w:tr>
    </w:tbl>
    <w:p w14:paraId="1330A767" w14:textId="77777777" w:rsidR="00272D82" w:rsidRDefault="00272D82" w:rsidP="00272D82">
      <w:pPr>
        <w:tabs>
          <w:tab w:val="right" w:pos="9900"/>
        </w:tabs>
        <w:spacing w:line="240" w:lineRule="atLeast"/>
        <w:rPr>
          <w:spacing w:val="10"/>
          <w:sz w:val="20"/>
        </w:rPr>
      </w:pPr>
    </w:p>
    <w:p w14:paraId="4C92C86C" w14:textId="77777777" w:rsidR="00272D82" w:rsidRPr="00BD4EA0" w:rsidRDefault="00272D82" w:rsidP="00272D82">
      <w:pPr>
        <w:tabs>
          <w:tab w:val="right" w:pos="9639"/>
        </w:tabs>
        <w:spacing w:line="240" w:lineRule="atLeast"/>
        <w:rPr>
          <w:b/>
          <w:bCs/>
          <w:spacing w:val="10"/>
          <w:sz w:val="20"/>
          <w:u w:val="single"/>
        </w:rPr>
      </w:pPr>
      <w:r>
        <w:rPr>
          <w:spacing w:val="10"/>
          <w:sz w:val="20"/>
        </w:rPr>
        <w:br w:type="page"/>
      </w:r>
    </w:p>
    <w:p w14:paraId="361FC54E" w14:textId="77777777" w:rsidR="00272D82" w:rsidRPr="00BD4EA0" w:rsidRDefault="00272D82" w:rsidP="00272D82">
      <w:pPr>
        <w:tabs>
          <w:tab w:val="right" w:pos="9639"/>
        </w:tabs>
        <w:spacing w:line="240" w:lineRule="atLeast"/>
        <w:rPr>
          <w:b/>
          <w:bCs/>
          <w:spacing w:val="10"/>
          <w:u w:val="single"/>
        </w:rPr>
      </w:pPr>
      <w:r w:rsidRPr="007526E8">
        <w:rPr>
          <w:bCs/>
          <w:caps/>
          <w:spacing w:val="10"/>
          <w:u w:val="single"/>
        </w:rPr>
        <w:t>Frag</w:t>
      </w:r>
      <w:r>
        <w:rPr>
          <w:bCs/>
          <w:caps/>
          <w:spacing w:val="10"/>
          <w:u w:val="single"/>
        </w:rPr>
        <w:t>ebogen für Anbieter</w:t>
      </w:r>
    </w:p>
    <w:p w14:paraId="7BE114A7" w14:textId="77777777" w:rsidR="00272D82" w:rsidRPr="00BD4EA0" w:rsidRDefault="00272D82" w:rsidP="00272D82">
      <w:pPr>
        <w:tabs>
          <w:tab w:val="right" w:pos="9639"/>
        </w:tabs>
        <w:spacing w:line="240" w:lineRule="atLeast"/>
        <w:rPr>
          <w:b/>
          <w:bCs/>
          <w:spacing w:val="10"/>
        </w:rPr>
      </w:pPr>
    </w:p>
    <w:p w14:paraId="04E24A46" w14:textId="77777777" w:rsidR="00272D82" w:rsidRPr="007526E8" w:rsidRDefault="00272D82" w:rsidP="00272D82">
      <w:pPr>
        <w:tabs>
          <w:tab w:val="right" w:pos="9639"/>
        </w:tabs>
        <w:spacing w:line="240" w:lineRule="atLeast"/>
        <w:rPr>
          <w:caps/>
          <w:spacing w:val="10"/>
          <w:sz w:val="22"/>
          <w:szCs w:val="22"/>
        </w:rPr>
      </w:pPr>
      <w:r w:rsidRPr="007526E8">
        <w:rPr>
          <w:bCs/>
          <w:caps/>
          <w:spacing w:val="10"/>
          <w:sz w:val="22"/>
          <w:szCs w:val="22"/>
        </w:rPr>
        <w:t>Fachplanerleistung</w:t>
      </w:r>
      <w:r>
        <w:rPr>
          <w:bCs/>
          <w:caps/>
          <w:spacing w:val="10"/>
          <w:sz w:val="22"/>
          <w:szCs w:val="22"/>
        </w:rPr>
        <w:t xml:space="preserve">en </w:t>
      </w:r>
      <w:r w:rsidRPr="007526E8">
        <w:rPr>
          <w:bCs/>
          <w:caps/>
          <w:spacing w:val="10"/>
          <w:sz w:val="22"/>
          <w:szCs w:val="22"/>
        </w:rPr>
        <w:t xml:space="preserve"> Heizung</w:t>
      </w:r>
      <w:r>
        <w:rPr>
          <w:bCs/>
          <w:caps/>
          <w:spacing w:val="10"/>
          <w:sz w:val="22"/>
          <w:szCs w:val="22"/>
        </w:rPr>
        <w:t>s-</w:t>
      </w:r>
      <w:r w:rsidRPr="007526E8">
        <w:rPr>
          <w:bCs/>
          <w:caps/>
          <w:spacing w:val="10"/>
          <w:sz w:val="22"/>
          <w:szCs w:val="22"/>
        </w:rPr>
        <w:t>/Lüftung</w:t>
      </w:r>
      <w:r>
        <w:rPr>
          <w:bCs/>
          <w:caps/>
          <w:spacing w:val="10"/>
          <w:sz w:val="22"/>
          <w:szCs w:val="22"/>
        </w:rPr>
        <w:t>s</w:t>
      </w:r>
      <w:r w:rsidR="00A40E8A">
        <w:rPr>
          <w:bCs/>
          <w:caps/>
          <w:spacing w:val="10"/>
          <w:sz w:val="22"/>
          <w:szCs w:val="22"/>
        </w:rPr>
        <w:t>anlagen</w:t>
      </w:r>
    </w:p>
    <w:p w14:paraId="78481FCA" w14:textId="77777777" w:rsidR="00272D82" w:rsidRPr="00BD4EA0" w:rsidRDefault="00272D82" w:rsidP="00272D82">
      <w:pPr>
        <w:pBdr>
          <w:bottom w:val="single" w:sz="6" w:space="1" w:color="auto"/>
        </w:pBdr>
        <w:tabs>
          <w:tab w:val="left" w:pos="709"/>
        </w:tabs>
        <w:rPr>
          <w:spacing w:val="10"/>
          <w:sz w:val="12"/>
        </w:rPr>
      </w:pPr>
    </w:p>
    <w:p w14:paraId="01F889B7" w14:textId="77777777" w:rsidR="00272D82" w:rsidRPr="00BD4EA0" w:rsidRDefault="00272D82" w:rsidP="00272D82">
      <w:pPr>
        <w:tabs>
          <w:tab w:val="right" w:pos="9356"/>
        </w:tabs>
        <w:spacing w:line="240" w:lineRule="atLeast"/>
        <w:ind w:left="567" w:hanging="567"/>
        <w:rPr>
          <w:spacing w:val="10"/>
          <w:sz w:val="12"/>
        </w:rPr>
      </w:pPr>
    </w:p>
    <w:p w14:paraId="36C7D260" w14:textId="77777777" w:rsidR="00272D82" w:rsidRPr="00BD4EA0" w:rsidRDefault="00272D82" w:rsidP="00272D82">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2ADE7CC1" w14:textId="77777777" w:rsidR="00272D82" w:rsidRPr="00BD4EA0" w:rsidRDefault="00272D82" w:rsidP="00272D82">
      <w:pPr>
        <w:pBdr>
          <w:bottom w:val="single" w:sz="6" w:space="1" w:color="auto"/>
        </w:pBdr>
        <w:tabs>
          <w:tab w:val="left" w:pos="709"/>
        </w:tabs>
        <w:rPr>
          <w:spacing w:val="10"/>
          <w:sz w:val="12"/>
        </w:rPr>
      </w:pPr>
    </w:p>
    <w:p w14:paraId="3464B45B" w14:textId="77777777" w:rsidR="00272D82" w:rsidRPr="00BD4EA0" w:rsidRDefault="00272D82" w:rsidP="00272D82">
      <w:pPr>
        <w:tabs>
          <w:tab w:val="right" w:pos="9356"/>
        </w:tabs>
        <w:spacing w:line="240" w:lineRule="atLeast"/>
        <w:ind w:left="567" w:hanging="567"/>
        <w:rPr>
          <w:spacing w:val="10"/>
          <w:sz w:val="12"/>
        </w:rPr>
      </w:pPr>
    </w:p>
    <w:p w14:paraId="1667E266" w14:textId="77777777" w:rsidR="00272D82" w:rsidRPr="00BD4EA0" w:rsidRDefault="00272D82" w:rsidP="00272D82">
      <w:pPr>
        <w:tabs>
          <w:tab w:val="right" w:pos="9639"/>
        </w:tabs>
        <w:spacing w:line="240" w:lineRule="atLeast"/>
        <w:rPr>
          <w:spacing w:val="10"/>
          <w:sz w:val="20"/>
        </w:rPr>
      </w:pPr>
    </w:p>
    <w:p w14:paraId="2A6526A4"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272D82" w:rsidRPr="00BD4EA0" w14:paraId="5AF047DA" w14:textId="77777777" w:rsidTr="00170086">
        <w:tc>
          <w:tcPr>
            <w:tcW w:w="3047" w:type="dxa"/>
          </w:tcPr>
          <w:p w14:paraId="05883547"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55709426"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945661506" w:edGrp="everyone"/>
            <w:permEnd w:id="1945661506"/>
          </w:p>
        </w:tc>
      </w:tr>
      <w:tr w:rsidR="00272D82" w:rsidRPr="00BD4EA0" w14:paraId="65161CBC" w14:textId="77777777" w:rsidTr="00170086">
        <w:tc>
          <w:tcPr>
            <w:tcW w:w="3047" w:type="dxa"/>
          </w:tcPr>
          <w:p w14:paraId="4F014C10"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7FCFE1CB"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2127318631" w:edGrp="everyone"/>
            <w:permEnd w:id="2127318631"/>
          </w:p>
        </w:tc>
      </w:tr>
      <w:tr w:rsidR="00272D82" w:rsidRPr="00BD4EA0" w14:paraId="2A4BCF4C" w14:textId="77777777" w:rsidTr="00170086">
        <w:tc>
          <w:tcPr>
            <w:tcW w:w="3047" w:type="dxa"/>
          </w:tcPr>
          <w:p w14:paraId="1C593908"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25EDAE7E"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007235856" w:edGrp="everyone"/>
            <w:permEnd w:id="1007235856"/>
          </w:p>
        </w:tc>
      </w:tr>
      <w:tr w:rsidR="00272D82" w:rsidRPr="00BD4EA0" w14:paraId="184B1ECD" w14:textId="77777777" w:rsidTr="00170086">
        <w:tc>
          <w:tcPr>
            <w:tcW w:w="3047" w:type="dxa"/>
          </w:tcPr>
          <w:p w14:paraId="395C60F0" w14:textId="77777777" w:rsidR="00272D82" w:rsidRPr="00BD4EA0" w:rsidRDefault="00272D82" w:rsidP="00170086">
            <w:pPr>
              <w:tabs>
                <w:tab w:val="right" w:pos="9900"/>
              </w:tabs>
              <w:spacing w:before="60" w:after="60" w:line="240" w:lineRule="atLeast"/>
              <w:rPr>
                <w:bCs/>
                <w:spacing w:val="10"/>
                <w:sz w:val="20"/>
              </w:rPr>
            </w:pPr>
            <w:r>
              <w:rPr>
                <w:bCs/>
                <w:spacing w:val="10"/>
                <w:sz w:val="20"/>
              </w:rPr>
              <w:t>UID</w:t>
            </w:r>
            <w:r w:rsidRPr="00BD4EA0">
              <w:rPr>
                <w:bCs/>
                <w:spacing w:val="10"/>
                <w:sz w:val="20"/>
              </w:rPr>
              <w:t xml:space="preserve"> Nr.</w:t>
            </w:r>
          </w:p>
        </w:tc>
        <w:tc>
          <w:tcPr>
            <w:tcW w:w="6732" w:type="dxa"/>
          </w:tcPr>
          <w:p w14:paraId="27FFB839"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736726192" w:edGrp="everyone"/>
            <w:permEnd w:id="1736726192"/>
          </w:p>
        </w:tc>
      </w:tr>
    </w:tbl>
    <w:p w14:paraId="14E96BE0" w14:textId="77777777" w:rsidR="00272D82" w:rsidRPr="00BD4EA0" w:rsidRDefault="00272D82" w:rsidP="00272D82">
      <w:pPr>
        <w:tabs>
          <w:tab w:val="right" w:pos="9900"/>
        </w:tabs>
        <w:spacing w:after="120" w:line="240" w:lineRule="atLeast"/>
        <w:rPr>
          <w:bCs/>
          <w:spacing w:val="10"/>
          <w:sz w:val="20"/>
        </w:rPr>
      </w:pPr>
    </w:p>
    <w:p w14:paraId="59DC3C34"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272D82" w:rsidRPr="00BD4EA0" w14:paraId="080C10E9" w14:textId="77777777" w:rsidTr="00170086">
        <w:tc>
          <w:tcPr>
            <w:tcW w:w="4930" w:type="dxa"/>
          </w:tcPr>
          <w:p w14:paraId="70FE69D5" w14:textId="77777777" w:rsidR="00272D82" w:rsidRPr="00BD4EA0" w:rsidRDefault="00272D82" w:rsidP="00170086">
            <w:pPr>
              <w:tabs>
                <w:tab w:val="left" w:pos="1418"/>
                <w:tab w:val="right" w:pos="9900"/>
              </w:tabs>
              <w:spacing w:before="60" w:after="60" w:line="240" w:lineRule="atLeast"/>
              <w:rPr>
                <w:bCs/>
                <w:spacing w:val="10"/>
                <w:sz w:val="20"/>
              </w:rPr>
            </w:pPr>
            <w:r w:rsidRPr="00BD4EA0">
              <w:rPr>
                <w:bCs/>
                <w:spacing w:val="10"/>
                <w:sz w:val="20"/>
              </w:rPr>
              <w:t>Rechtsform:</w:t>
            </w:r>
            <w:r w:rsidRPr="00BD4EA0">
              <w:rPr>
                <w:bCs/>
                <w:spacing w:val="10"/>
                <w:sz w:val="20"/>
              </w:rPr>
              <w:tab/>
            </w:r>
            <w:permStart w:id="2018670596" w:edGrp="everyone"/>
            <w:permEnd w:id="2018670596"/>
          </w:p>
        </w:tc>
        <w:tc>
          <w:tcPr>
            <w:tcW w:w="5131" w:type="dxa"/>
          </w:tcPr>
          <w:p w14:paraId="6B2F1380" w14:textId="77777777" w:rsidR="00272D82" w:rsidRPr="00BD4EA0" w:rsidRDefault="00272D82" w:rsidP="00170086">
            <w:pPr>
              <w:tabs>
                <w:tab w:val="left" w:pos="723"/>
                <w:tab w:val="right" w:pos="9900"/>
              </w:tabs>
              <w:spacing w:before="60" w:after="60" w:line="240" w:lineRule="atLeast"/>
              <w:rPr>
                <w:bCs/>
                <w:spacing w:val="10"/>
                <w:sz w:val="20"/>
              </w:rPr>
            </w:pPr>
            <w:r w:rsidRPr="00BD4EA0">
              <w:rPr>
                <w:bCs/>
                <w:spacing w:val="10"/>
                <w:sz w:val="20"/>
              </w:rPr>
              <w:t>Sitz:</w:t>
            </w:r>
            <w:r w:rsidRPr="00BD4EA0">
              <w:rPr>
                <w:bCs/>
                <w:spacing w:val="10"/>
                <w:sz w:val="20"/>
              </w:rPr>
              <w:tab/>
            </w:r>
            <w:permStart w:id="154158881" w:edGrp="everyone"/>
            <w:permEnd w:id="154158881"/>
          </w:p>
        </w:tc>
      </w:tr>
      <w:tr w:rsidR="00272D82" w:rsidRPr="00BD4EA0" w14:paraId="370BE212" w14:textId="77777777" w:rsidTr="00170086">
        <w:trPr>
          <w:cantSplit/>
        </w:trPr>
        <w:tc>
          <w:tcPr>
            <w:tcW w:w="10061" w:type="dxa"/>
            <w:gridSpan w:val="2"/>
          </w:tcPr>
          <w:p w14:paraId="51F1746A" w14:textId="77777777" w:rsidR="00272D82" w:rsidRPr="00BD4EA0" w:rsidRDefault="00272D82" w:rsidP="00170086">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Pr="00BD4EA0">
              <w:rPr>
                <w:bCs/>
                <w:spacing w:val="10"/>
                <w:sz w:val="20"/>
              </w:rPr>
              <w:tab/>
            </w:r>
            <w:permStart w:id="17965494" w:edGrp="everyone"/>
            <w:permEnd w:id="17965494"/>
          </w:p>
        </w:tc>
      </w:tr>
      <w:tr w:rsidR="00272D82" w:rsidRPr="00BD4EA0" w14:paraId="5A83EB3D" w14:textId="77777777" w:rsidTr="00170086">
        <w:trPr>
          <w:cantSplit/>
        </w:trPr>
        <w:tc>
          <w:tcPr>
            <w:tcW w:w="10061" w:type="dxa"/>
            <w:gridSpan w:val="2"/>
          </w:tcPr>
          <w:p w14:paraId="5DECA507" w14:textId="77777777" w:rsidR="00272D82" w:rsidRPr="00BD4EA0" w:rsidRDefault="00272D82" w:rsidP="00170086">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Pr="00BD4EA0">
              <w:rPr>
                <w:bCs/>
                <w:spacing w:val="10"/>
                <w:sz w:val="20"/>
              </w:rPr>
              <w:tab/>
            </w:r>
            <w:permStart w:id="2036608709" w:edGrp="everyone"/>
            <w:permEnd w:id="2036608709"/>
          </w:p>
        </w:tc>
      </w:tr>
      <w:tr w:rsidR="00272D82" w:rsidRPr="00BD4EA0" w14:paraId="005D9FD9" w14:textId="77777777" w:rsidTr="00170086">
        <w:trPr>
          <w:cantSplit/>
        </w:trPr>
        <w:tc>
          <w:tcPr>
            <w:tcW w:w="10061" w:type="dxa"/>
            <w:gridSpan w:val="2"/>
          </w:tcPr>
          <w:p w14:paraId="11E45A01"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Gesellschaftskapital:</w:t>
            </w:r>
            <w:r w:rsidRPr="00BD4EA0">
              <w:rPr>
                <w:bCs/>
                <w:spacing w:val="10"/>
                <w:sz w:val="20"/>
              </w:rPr>
              <w:tab/>
            </w:r>
            <w:permStart w:id="129775332" w:edGrp="everyone"/>
            <w:permEnd w:id="129775332"/>
          </w:p>
        </w:tc>
      </w:tr>
      <w:tr w:rsidR="00272D82" w:rsidRPr="00BD4EA0" w14:paraId="0A3F80EC" w14:textId="77777777" w:rsidTr="00170086">
        <w:trPr>
          <w:cantSplit/>
        </w:trPr>
        <w:tc>
          <w:tcPr>
            <w:tcW w:w="10061" w:type="dxa"/>
            <w:gridSpan w:val="2"/>
          </w:tcPr>
          <w:p w14:paraId="22CA0640"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Geschäftszweck:</w:t>
            </w:r>
            <w:r w:rsidRPr="00BD4EA0">
              <w:rPr>
                <w:bCs/>
                <w:spacing w:val="10"/>
                <w:sz w:val="20"/>
              </w:rPr>
              <w:tab/>
            </w:r>
            <w:permStart w:id="960394759" w:edGrp="everyone"/>
            <w:permEnd w:id="960394759"/>
          </w:p>
          <w:p w14:paraId="3B5E847E"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Haupttätigkeit:</w:t>
            </w:r>
            <w:r w:rsidRPr="00BD4EA0">
              <w:rPr>
                <w:bCs/>
                <w:spacing w:val="10"/>
                <w:sz w:val="20"/>
              </w:rPr>
              <w:tab/>
            </w:r>
            <w:permStart w:id="929971705" w:edGrp="everyone"/>
            <w:permEnd w:id="929971705"/>
          </w:p>
          <w:p w14:paraId="340DA353"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Nebentätigkeiten:</w:t>
            </w:r>
            <w:r w:rsidRPr="00BD4EA0">
              <w:rPr>
                <w:bCs/>
                <w:spacing w:val="10"/>
                <w:sz w:val="20"/>
              </w:rPr>
              <w:tab/>
            </w:r>
            <w:permStart w:id="177350645" w:edGrp="everyone"/>
            <w:permEnd w:id="177350645"/>
          </w:p>
        </w:tc>
      </w:tr>
      <w:tr w:rsidR="00272D82" w:rsidRPr="00BD4EA0" w14:paraId="0927F06B" w14:textId="77777777" w:rsidTr="00170086">
        <w:trPr>
          <w:cantSplit/>
        </w:trPr>
        <w:tc>
          <w:tcPr>
            <w:tcW w:w="10061" w:type="dxa"/>
            <w:gridSpan w:val="2"/>
          </w:tcPr>
          <w:p w14:paraId="41418213"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Zertifikate:</w:t>
            </w:r>
            <w:r w:rsidRPr="00BD4EA0">
              <w:rPr>
                <w:bCs/>
                <w:spacing w:val="10"/>
                <w:sz w:val="20"/>
              </w:rPr>
              <w:tab/>
            </w:r>
            <w:permStart w:id="687879579" w:edGrp="everyone"/>
            <w:permEnd w:id="687879579"/>
          </w:p>
        </w:tc>
      </w:tr>
      <w:tr w:rsidR="00272D82" w:rsidRPr="00BD4EA0" w14:paraId="7331F8B1" w14:textId="77777777" w:rsidTr="00170086">
        <w:trPr>
          <w:cantSplit/>
        </w:trPr>
        <w:tc>
          <w:tcPr>
            <w:tcW w:w="10061" w:type="dxa"/>
            <w:gridSpan w:val="2"/>
          </w:tcPr>
          <w:p w14:paraId="5C3EE05B" w14:textId="77777777" w:rsidR="00272D82" w:rsidRPr="00BD4EA0" w:rsidRDefault="00272D82" w:rsidP="00170086">
            <w:pPr>
              <w:tabs>
                <w:tab w:val="left" w:pos="3686"/>
                <w:tab w:val="right" w:pos="9900"/>
              </w:tabs>
              <w:spacing w:before="60" w:after="60" w:line="240" w:lineRule="atLeast"/>
              <w:rPr>
                <w:bCs/>
                <w:spacing w:val="10"/>
                <w:sz w:val="20"/>
              </w:rPr>
            </w:pPr>
            <w:r w:rsidRPr="00BD4EA0">
              <w:rPr>
                <w:bCs/>
                <w:spacing w:val="10"/>
                <w:sz w:val="20"/>
              </w:rPr>
              <w:t>Mitgliedschaft in Berufsverbänden:</w:t>
            </w:r>
            <w:r w:rsidRPr="00BD4EA0">
              <w:rPr>
                <w:bCs/>
                <w:spacing w:val="10"/>
                <w:sz w:val="20"/>
              </w:rPr>
              <w:tab/>
            </w:r>
            <w:permStart w:id="575025469" w:edGrp="everyone"/>
            <w:permEnd w:id="575025469"/>
          </w:p>
        </w:tc>
      </w:tr>
    </w:tbl>
    <w:p w14:paraId="5F1EA53F" w14:textId="77777777" w:rsidR="00272D82" w:rsidRPr="00BD4EA0" w:rsidRDefault="00272D82" w:rsidP="00272D82">
      <w:pPr>
        <w:tabs>
          <w:tab w:val="right" w:pos="9900"/>
        </w:tabs>
        <w:spacing w:after="120" w:line="240" w:lineRule="atLeast"/>
        <w:rPr>
          <w:bCs/>
          <w:spacing w:val="10"/>
          <w:sz w:val="20"/>
        </w:rPr>
      </w:pPr>
    </w:p>
    <w:p w14:paraId="35B640F9"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272D82" w:rsidRPr="00BD4EA0" w14:paraId="6508B842" w14:textId="77777777" w:rsidTr="00170086">
        <w:trPr>
          <w:cantSplit/>
        </w:trPr>
        <w:tc>
          <w:tcPr>
            <w:tcW w:w="9779" w:type="dxa"/>
            <w:gridSpan w:val="4"/>
          </w:tcPr>
          <w:p w14:paraId="2BE75731" w14:textId="77777777" w:rsidR="00272D82" w:rsidRPr="00BD4EA0" w:rsidRDefault="00272D82" w:rsidP="00170086">
            <w:pPr>
              <w:tabs>
                <w:tab w:val="right" w:pos="9900"/>
              </w:tabs>
              <w:spacing w:before="60" w:after="60" w:line="240" w:lineRule="atLeast"/>
              <w:rPr>
                <w:bCs/>
                <w:spacing w:val="10"/>
                <w:sz w:val="17"/>
              </w:rPr>
            </w:pPr>
            <w:r w:rsidRPr="00BD4EA0">
              <w:rPr>
                <w:bCs/>
                <w:spacing w:val="10"/>
                <w:sz w:val="20"/>
              </w:rPr>
              <w:t>Zahl der Beschäftigten</w:t>
            </w:r>
            <w:r w:rsidRPr="00BD4EA0">
              <w:rPr>
                <w:bCs/>
                <w:spacing w:val="10"/>
                <w:sz w:val="17"/>
              </w:rPr>
              <w:t xml:space="preserve">  </w:t>
            </w:r>
            <w:r w:rsidRPr="00BD4EA0">
              <w:rPr>
                <w:bCs/>
                <w:spacing w:val="10"/>
                <w:sz w:val="16"/>
              </w:rPr>
              <w:t>(im Bereich, welcher für die Bearbeitung des ausgeschriebenen Auftrages wesentlich ist)</w:t>
            </w:r>
          </w:p>
        </w:tc>
      </w:tr>
      <w:tr w:rsidR="00272D82" w:rsidRPr="00BD4EA0" w14:paraId="2B9AC248" w14:textId="77777777" w:rsidTr="00170086">
        <w:tc>
          <w:tcPr>
            <w:tcW w:w="2302" w:type="dxa"/>
          </w:tcPr>
          <w:p w14:paraId="1A91A46E"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605DCB61"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095023A8"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62748838"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Auszubildende</w:t>
            </w:r>
          </w:p>
        </w:tc>
      </w:tr>
      <w:tr w:rsidR="00272D82" w:rsidRPr="00BD4EA0" w14:paraId="3E50546F" w14:textId="77777777" w:rsidTr="00170086">
        <w:tc>
          <w:tcPr>
            <w:tcW w:w="2302" w:type="dxa"/>
          </w:tcPr>
          <w:p w14:paraId="6B1C1A3F" w14:textId="77777777" w:rsidR="00272D82" w:rsidRPr="00BD4EA0" w:rsidRDefault="00272D82" w:rsidP="00170086">
            <w:pPr>
              <w:tabs>
                <w:tab w:val="right" w:pos="9900"/>
              </w:tabs>
              <w:spacing w:before="60" w:after="60" w:line="240" w:lineRule="atLeast"/>
              <w:jc w:val="center"/>
              <w:rPr>
                <w:bCs/>
                <w:spacing w:val="10"/>
                <w:sz w:val="20"/>
              </w:rPr>
            </w:pPr>
            <w:permStart w:id="749669100" w:edGrp="everyone" w:colFirst="0" w:colLast="0"/>
            <w:permStart w:id="88698260" w:edGrp="everyone" w:colFirst="1" w:colLast="1"/>
            <w:permStart w:id="1106535385" w:edGrp="everyone" w:colFirst="2" w:colLast="2"/>
            <w:permStart w:id="1666938019" w:edGrp="everyone" w:colFirst="3" w:colLast="3"/>
          </w:p>
        </w:tc>
        <w:tc>
          <w:tcPr>
            <w:tcW w:w="2506" w:type="dxa"/>
          </w:tcPr>
          <w:p w14:paraId="3027D7C7" w14:textId="77777777" w:rsidR="00272D82" w:rsidRPr="00BD4EA0" w:rsidRDefault="00272D82" w:rsidP="00170086">
            <w:pPr>
              <w:tabs>
                <w:tab w:val="right" w:pos="9900"/>
              </w:tabs>
              <w:spacing w:before="60" w:after="60" w:line="240" w:lineRule="atLeast"/>
              <w:jc w:val="center"/>
              <w:rPr>
                <w:bCs/>
                <w:spacing w:val="10"/>
                <w:sz w:val="20"/>
              </w:rPr>
            </w:pPr>
          </w:p>
        </w:tc>
        <w:tc>
          <w:tcPr>
            <w:tcW w:w="2472" w:type="dxa"/>
          </w:tcPr>
          <w:p w14:paraId="038DAE8F" w14:textId="77777777" w:rsidR="00272D82" w:rsidRPr="00BD4EA0" w:rsidRDefault="00272D82" w:rsidP="00170086">
            <w:pPr>
              <w:tabs>
                <w:tab w:val="right" w:pos="9900"/>
              </w:tabs>
              <w:spacing w:before="60" w:after="60" w:line="240" w:lineRule="atLeast"/>
              <w:jc w:val="center"/>
              <w:rPr>
                <w:bCs/>
                <w:spacing w:val="10"/>
                <w:sz w:val="20"/>
              </w:rPr>
            </w:pPr>
          </w:p>
        </w:tc>
        <w:tc>
          <w:tcPr>
            <w:tcW w:w="2499" w:type="dxa"/>
          </w:tcPr>
          <w:p w14:paraId="6D6E5F71" w14:textId="77777777" w:rsidR="00272D82" w:rsidRPr="00BD4EA0" w:rsidRDefault="00272D82" w:rsidP="00170086">
            <w:pPr>
              <w:tabs>
                <w:tab w:val="right" w:pos="9900"/>
              </w:tabs>
              <w:spacing w:before="60" w:after="60" w:line="240" w:lineRule="atLeast"/>
              <w:jc w:val="center"/>
              <w:rPr>
                <w:bCs/>
                <w:spacing w:val="10"/>
                <w:sz w:val="20"/>
              </w:rPr>
            </w:pPr>
          </w:p>
        </w:tc>
      </w:tr>
      <w:permEnd w:id="749669100"/>
      <w:permEnd w:id="88698260"/>
      <w:permEnd w:id="1106535385"/>
      <w:permEnd w:id="1666938019"/>
    </w:tbl>
    <w:p w14:paraId="2AC3ECD5" w14:textId="77777777" w:rsidR="00272D82" w:rsidRPr="00BD4EA0" w:rsidRDefault="00272D82" w:rsidP="00272D82">
      <w:pPr>
        <w:tabs>
          <w:tab w:val="right" w:pos="9900"/>
        </w:tabs>
        <w:spacing w:after="120" w:line="240" w:lineRule="atLeast"/>
        <w:rPr>
          <w:bCs/>
          <w:spacing w:val="10"/>
          <w:sz w:val="20"/>
        </w:rPr>
      </w:pPr>
    </w:p>
    <w:p w14:paraId="39617E4C"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13D7381C" w14:textId="77777777" w:rsidTr="00170086">
        <w:trPr>
          <w:cantSplit/>
        </w:trPr>
        <w:tc>
          <w:tcPr>
            <w:tcW w:w="9779" w:type="dxa"/>
            <w:gridSpan w:val="2"/>
          </w:tcPr>
          <w:p w14:paraId="6C36F80F" w14:textId="77777777" w:rsidR="00272D82" w:rsidRPr="00BD4EA0" w:rsidRDefault="00272D82" w:rsidP="00170086">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648571961" w:edGrp="everyone"/>
            <w:permEnd w:id="648571961"/>
          </w:p>
        </w:tc>
      </w:tr>
      <w:tr w:rsidR="00272D82" w:rsidRPr="00BD4EA0" w14:paraId="5881CC57" w14:textId="77777777" w:rsidTr="00170086">
        <w:trPr>
          <w:cantSplit/>
        </w:trPr>
        <w:tc>
          <w:tcPr>
            <w:tcW w:w="4776" w:type="dxa"/>
            <w:vAlign w:val="center"/>
          </w:tcPr>
          <w:p w14:paraId="429049F0"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Verfügbare Summe pro Schadenfall:</w:t>
            </w:r>
          </w:p>
        </w:tc>
        <w:tc>
          <w:tcPr>
            <w:tcW w:w="5003" w:type="dxa"/>
          </w:tcPr>
          <w:p w14:paraId="347145C5"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Personenschäden:</w:t>
            </w:r>
            <w:r w:rsidRPr="00BD4EA0">
              <w:rPr>
                <w:bCs/>
                <w:spacing w:val="10"/>
                <w:sz w:val="20"/>
              </w:rPr>
              <w:tab/>
            </w:r>
            <w:permStart w:id="274610773" w:edGrp="everyone"/>
            <w:permEnd w:id="274610773"/>
          </w:p>
          <w:p w14:paraId="788E5847"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856693252" w:edGrp="everyone"/>
            <w:permEnd w:id="856693252"/>
          </w:p>
          <w:p w14:paraId="07DD811A"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161029361" w:edGrp="everyone"/>
            <w:permEnd w:id="161029361"/>
          </w:p>
          <w:p w14:paraId="57AE65BC"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Vermögensschäden:</w:t>
            </w:r>
            <w:r w:rsidRPr="00BD4EA0">
              <w:rPr>
                <w:bCs/>
                <w:spacing w:val="10"/>
                <w:sz w:val="20"/>
              </w:rPr>
              <w:tab/>
            </w:r>
            <w:permStart w:id="2061089" w:edGrp="everyone"/>
            <w:permEnd w:id="2061089"/>
          </w:p>
        </w:tc>
      </w:tr>
    </w:tbl>
    <w:p w14:paraId="068906CB" w14:textId="77777777" w:rsidR="00272D82" w:rsidRPr="00BD4EA0" w:rsidRDefault="00272D82" w:rsidP="00272D82">
      <w:pPr>
        <w:tabs>
          <w:tab w:val="right" w:pos="9900"/>
        </w:tabs>
        <w:spacing w:after="120" w:line="240" w:lineRule="atLeast"/>
        <w:rPr>
          <w:bCs/>
          <w:spacing w:val="10"/>
          <w:sz w:val="20"/>
        </w:rPr>
      </w:pPr>
    </w:p>
    <w:p w14:paraId="51D63D69"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2497FCB3" w14:textId="77777777" w:rsidTr="00170086">
        <w:trPr>
          <w:cantSplit/>
        </w:trPr>
        <w:tc>
          <w:tcPr>
            <w:tcW w:w="10061" w:type="dxa"/>
          </w:tcPr>
          <w:p w14:paraId="22FED0AB"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Zuständiges Steueramt   </w:t>
            </w:r>
            <w:r w:rsidRPr="00BD4EA0">
              <w:rPr>
                <w:bCs/>
                <w:spacing w:val="10"/>
                <w:sz w:val="16"/>
              </w:rPr>
              <w:t>(genaue Adresse)</w:t>
            </w:r>
            <w:r w:rsidRPr="00BD4EA0">
              <w:rPr>
                <w:bCs/>
                <w:spacing w:val="10"/>
                <w:sz w:val="20"/>
              </w:rPr>
              <w:t>:</w:t>
            </w:r>
            <w:r w:rsidRPr="00BD4EA0">
              <w:rPr>
                <w:bCs/>
                <w:spacing w:val="10"/>
                <w:sz w:val="20"/>
              </w:rPr>
              <w:tab/>
            </w:r>
            <w:permStart w:id="1093026368" w:edGrp="everyone"/>
            <w:permEnd w:id="1093026368"/>
          </w:p>
        </w:tc>
      </w:tr>
      <w:tr w:rsidR="00272D82" w:rsidRPr="00BD4EA0" w14:paraId="4E69C660" w14:textId="77777777" w:rsidTr="00170086">
        <w:trPr>
          <w:cantSplit/>
        </w:trPr>
        <w:tc>
          <w:tcPr>
            <w:tcW w:w="10061" w:type="dxa"/>
          </w:tcPr>
          <w:p w14:paraId="75C62AED"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AHV-Ausgleichskasse   </w:t>
            </w:r>
            <w:r w:rsidRPr="00BD4EA0">
              <w:rPr>
                <w:bCs/>
                <w:spacing w:val="10"/>
                <w:sz w:val="16"/>
              </w:rPr>
              <w:t>(genaue Adresse)</w:t>
            </w:r>
            <w:r w:rsidRPr="00BD4EA0">
              <w:rPr>
                <w:bCs/>
                <w:spacing w:val="10"/>
                <w:sz w:val="20"/>
              </w:rPr>
              <w:t>:</w:t>
            </w:r>
            <w:r w:rsidRPr="00BD4EA0">
              <w:rPr>
                <w:bCs/>
                <w:spacing w:val="10"/>
                <w:sz w:val="20"/>
              </w:rPr>
              <w:tab/>
            </w:r>
            <w:permStart w:id="1710293030" w:edGrp="everyone"/>
            <w:permEnd w:id="1710293030"/>
          </w:p>
        </w:tc>
      </w:tr>
      <w:tr w:rsidR="00272D82" w:rsidRPr="00BD4EA0" w14:paraId="61018238" w14:textId="77777777" w:rsidTr="00170086">
        <w:trPr>
          <w:cantSplit/>
        </w:trPr>
        <w:tc>
          <w:tcPr>
            <w:tcW w:w="10061" w:type="dxa"/>
            <w:vAlign w:val="center"/>
          </w:tcPr>
          <w:p w14:paraId="4AEC2984"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BVG-Vorsorgeeinrichtung   </w:t>
            </w:r>
            <w:r w:rsidRPr="00BD4EA0">
              <w:rPr>
                <w:bCs/>
                <w:spacing w:val="10"/>
                <w:sz w:val="16"/>
              </w:rPr>
              <w:t>(genaue Adresse):</w:t>
            </w:r>
            <w:r w:rsidRPr="00BD4EA0">
              <w:rPr>
                <w:bCs/>
                <w:spacing w:val="10"/>
                <w:sz w:val="16"/>
              </w:rPr>
              <w:tab/>
            </w:r>
            <w:permStart w:id="1686900518" w:edGrp="everyone"/>
            <w:permEnd w:id="1686900518"/>
          </w:p>
        </w:tc>
      </w:tr>
    </w:tbl>
    <w:p w14:paraId="11ED934F" w14:textId="77777777" w:rsidR="00272D82" w:rsidRDefault="00272D82" w:rsidP="00272D82">
      <w:pPr>
        <w:rPr>
          <w:spacing w:val="10"/>
          <w:sz w:val="20"/>
        </w:rPr>
      </w:pPr>
    </w:p>
    <w:p w14:paraId="623905EE" w14:textId="77777777" w:rsidR="00272D82" w:rsidRPr="00BD4EA0" w:rsidRDefault="00272D82" w:rsidP="00272D82">
      <w:pPr>
        <w:rPr>
          <w:spacing w:val="10"/>
          <w:sz w:val="20"/>
        </w:rPr>
      </w:pPr>
      <w:r>
        <w:rPr>
          <w:spacing w:val="10"/>
          <w:sz w:val="20"/>
        </w:rPr>
        <w:br w:type="page"/>
      </w:r>
    </w:p>
    <w:p w14:paraId="40A55932"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4D6CACC0" w14:textId="77777777" w:rsidTr="00170086">
        <w:trPr>
          <w:cantSplit/>
        </w:trPr>
        <w:tc>
          <w:tcPr>
            <w:tcW w:w="9779" w:type="dxa"/>
            <w:vAlign w:val="center"/>
          </w:tcPr>
          <w:p w14:paraId="225BB5EC" w14:textId="77777777" w:rsidR="00272D82" w:rsidRPr="00BD4EA0" w:rsidRDefault="00272D82" w:rsidP="00170086">
            <w:pPr>
              <w:pStyle w:val="Textkrper3"/>
              <w:rPr>
                <w:spacing w:val="10"/>
              </w:rPr>
            </w:pPr>
            <w:r w:rsidRPr="00BD4EA0">
              <w:rPr>
                <w:spacing w:val="10"/>
              </w:rPr>
              <w:t>Ist das Planungsbüro mit EDV-Anlagen (CAD) und einem Datensicherungssystem ausgerüstet, welche die Sicherstellung des Datenaustausches zwischen Planungsbüro, Fachplaner und Auftraggeberin garanieren und die Datenverfügbarkeit jederzeit sicherstellt?</w:t>
            </w:r>
          </w:p>
          <w:p w14:paraId="335EE1A5" w14:textId="77777777" w:rsidR="00272D82" w:rsidRPr="00BD4EA0" w:rsidRDefault="00463F87" w:rsidP="00170086">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64E77DB6">
                <v:rect id="_x0000_s1127" style="position:absolute;margin-left:93.4pt;margin-top:2.9pt;width:12.8pt;height:12pt;z-index:18" filled="f"/>
              </w:pict>
            </w:r>
            <w:r>
              <w:rPr>
                <w:noProof/>
                <w:spacing w:val="10"/>
                <w:lang w:eastAsia="de-CH"/>
              </w:rPr>
              <w:pict w14:anchorId="1FCEA6A1">
                <v:rect id="_x0000_s1126" style="position:absolute;margin-left:21.05pt;margin-top:2.8pt;width:12.8pt;height:12pt;z-index:17" filled="f"/>
              </w:pict>
            </w:r>
            <w:r w:rsidR="00272D82" w:rsidRPr="00BD4EA0">
              <w:rPr>
                <w:bCs/>
                <w:spacing w:val="10"/>
                <w:sz w:val="20"/>
              </w:rPr>
              <w:t>ja</w:t>
            </w:r>
            <w:r w:rsidR="00272D82" w:rsidRPr="00BD4EA0">
              <w:rPr>
                <w:bCs/>
                <w:spacing w:val="10"/>
                <w:sz w:val="20"/>
              </w:rPr>
              <w:tab/>
            </w:r>
            <w:permStart w:id="203240" w:edGrp="everyone"/>
            <w:permEnd w:id="203240"/>
            <w:r w:rsidR="00272D82" w:rsidRPr="00BD4EA0">
              <w:rPr>
                <w:bCs/>
                <w:spacing w:val="10"/>
                <w:sz w:val="20"/>
              </w:rPr>
              <w:tab/>
              <w:t>nein</w:t>
            </w:r>
            <w:r w:rsidR="00272D82" w:rsidRPr="00BD4EA0">
              <w:rPr>
                <w:bCs/>
                <w:spacing w:val="10"/>
                <w:sz w:val="20"/>
              </w:rPr>
              <w:tab/>
            </w:r>
            <w:permStart w:id="411242343" w:edGrp="everyone"/>
            <w:permEnd w:id="411242343"/>
          </w:p>
          <w:p w14:paraId="5A0358A6" w14:textId="77777777" w:rsidR="00272D82" w:rsidRPr="00BD4EA0" w:rsidRDefault="00272D82" w:rsidP="00170086">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1102190374" w:edGrp="everyone"/>
            <w:permEnd w:id="1102190374"/>
          </w:p>
        </w:tc>
      </w:tr>
    </w:tbl>
    <w:p w14:paraId="5D2C106C" w14:textId="77777777" w:rsidR="00272D82" w:rsidRPr="00BD4EA0" w:rsidRDefault="00272D82" w:rsidP="00272D82">
      <w:pPr>
        <w:tabs>
          <w:tab w:val="right" w:pos="9900"/>
        </w:tabs>
        <w:spacing w:after="120" w:line="240" w:lineRule="atLeast"/>
        <w:rPr>
          <w:spacing w:val="10"/>
          <w:sz w:val="20"/>
        </w:rPr>
      </w:pPr>
    </w:p>
    <w:p w14:paraId="7E7EF4CB" w14:textId="77777777" w:rsidR="00272D82" w:rsidRPr="00BD4EA0" w:rsidRDefault="00272D82" w:rsidP="00272D82">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0"/>
        <w:gridCol w:w="1139"/>
      </w:tblGrid>
      <w:tr w:rsidR="00272D82" w:rsidRPr="00BD4EA0" w14:paraId="7B333BFE" w14:textId="77777777" w:rsidTr="00170086">
        <w:trPr>
          <w:cantSplit/>
        </w:trPr>
        <w:tc>
          <w:tcPr>
            <w:tcW w:w="8640" w:type="dxa"/>
            <w:vAlign w:val="center"/>
          </w:tcPr>
          <w:p w14:paraId="67820FB9" w14:textId="77777777" w:rsidR="00272D82" w:rsidRPr="00BD4EA0" w:rsidRDefault="00272D82" w:rsidP="00170086">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139" w:type="dxa"/>
          </w:tcPr>
          <w:p w14:paraId="03A20F57" w14:textId="77777777" w:rsidR="00272D82" w:rsidRPr="00BD4EA0" w:rsidRDefault="00272D82" w:rsidP="00170086">
            <w:pPr>
              <w:tabs>
                <w:tab w:val="right" w:pos="9900"/>
              </w:tabs>
              <w:spacing w:before="60" w:after="60" w:line="240" w:lineRule="atLeast"/>
              <w:jc w:val="center"/>
              <w:rPr>
                <w:b/>
                <w:spacing w:val="10"/>
                <w:sz w:val="20"/>
              </w:rPr>
            </w:pPr>
            <w:r w:rsidRPr="00BD4EA0">
              <w:rPr>
                <w:b/>
                <w:spacing w:val="10"/>
                <w:sz w:val="20"/>
              </w:rPr>
              <w:t>Antwort Ja / Nein</w:t>
            </w:r>
          </w:p>
        </w:tc>
      </w:tr>
      <w:tr w:rsidR="00272D82" w:rsidRPr="00BD4EA0" w14:paraId="65754432" w14:textId="77777777" w:rsidTr="00170086">
        <w:trPr>
          <w:cantSplit/>
        </w:trPr>
        <w:tc>
          <w:tcPr>
            <w:tcW w:w="8640" w:type="dxa"/>
            <w:vAlign w:val="center"/>
          </w:tcPr>
          <w:p w14:paraId="779172BC" w14:textId="77777777" w:rsidR="00272D82" w:rsidRPr="00BD4EA0" w:rsidRDefault="00272D82" w:rsidP="00170086">
            <w:pPr>
              <w:tabs>
                <w:tab w:val="right" w:pos="9900"/>
              </w:tabs>
              <w:spacing w:before="60" w:after="60" w:line="240" w:lineRule="atLeast"/>
              <w:rPr>
                <w:bCs/>
                <w:spacing w:val="10"/>
                <w:sz w:val="20"/>
              </w:rPr>
            </w:pPr>
            <w:permStart w:id="417731215" w:edGrp="everyone" w:colFirst="1" w:colLast="1"/>
            <w:r w:rsidRPr="00BD4EA0">
              <w:rPr>
                <w:bCs/>
                <w:spacing w:val="10"/>
                <w:sz w:val="20"/>
              </w:rPr>
              <w:t>Halten Sie die geltenden Arbeitschutzbestimmungen ein?</w:t>
            </w:r>
          </w:p>
        </w:tc>
        <w:tc>
          <w:tcPr>
            <w:tcW w:w="1139" w:type="dxa"/>
            <w:vAlign w:val="center"/>
          </w:tcPr>
          <w:p w14:paraId="21EB930E"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D9D4A6C" w14:textId="77777777" w:rsidTr="00170086">
        <w:trPr>
          <w:cantSplit/>
        </w:trPr>
        <w:tc>
          <w:tcPr>
            <w:tcW w:w="8640" w:type="dxa"/>
            <w:vAlign w:val="center"/>
          </w:tcPr>
          <w:p w14:paraId="5EC61046" w14:textId="77777777" w:rsidR="00272D82" w:rsidRPr="00BD4EA0" w:rsidRDefault="00272D82" w:rsidP="00170086">
            <w:pPr>
              <w:tabs>
                <w:tab w:val="right" w:pos="9900"/>
              </w:tabs>
              <w:spacing w:before="60" w:after="60" w:line="240" w:lineRule="atLeast"/>
              <w:rPr>
                <w:bCs/>
                <w:spacing w:val="10"/>
                <w:sz w:val="20"/>
              </w:rPr>
            </w:pPr>
            <w:permStart w:id="478698989" w:edGrp="everyone" w:colFirst="1" w:colLast="1"/>
            <w:permEnd w:id="417731215"/>
            <w:r w:rsidRPr="00BD4EA0">
              <w:rPr>
                <w:bCs/>
                <w:spacing w:val="10"/>
                <w:sz w:val="20"/>
              </w:rPr>
              <w:t>Halten Sie den Normalarbeitsvertrag ein?</w:t>
            </w:r>
          </w:p>
        </w:tc>
        <w:tc>
          <w:tcPr>
            <w:tcW w:w="1139" w:type="dxa"/>
            <w:vAlign w:val="center"/>
          </w:tcPr>
          <w:p w14:paraId="6F6B2CA9"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088673F" w14:textId="77777777" w:rsidTr="00170086">
        <w:trPr>
          <w:cantSplit/>
        </w:trPr>
        <w:tc>
          <w:tcPr>
            <w:tcW w:w="8640" w:type="dxa"/>
            <w:vAlign w:val="center"/>
          </w:tcPr>
          <w:p w14:paraId="163D1B55" w14:textId="77777777" w:rsidR="00272D82" w:rsidRPr="00BD4EA0" w:rsidRDefault="00272D82" w:rsidP="00170086">
            <w:pPr>
              <w:tabs>
                <w:tab w:val="right" w:pos="9900"/>
              </w:tabs>
              <w:spacing w:before="60" w:after="60" w:line="240" w:lineRule="atLeast"/>
              <w:rPr>
                <w:bCs/>
                <w:spacing w:val="10"/>
                <w:sz w:val="20"/>
              </w:rPr>
            </w:pPr>
            <w:permStart w:id="1547975422" w:edGrp="everyone" w:colFirst="1" w:colLast="1"/>
            <w:permEnd w:id="478698989"/>
            <w:r w:rsidRPr="00BD4EA0">
              <w:rPr>
                <w:bCs/>
                <w:spacing w:val="10"/>
                <w:sz w:val="20"/>
              </w:rPr>
              <w:t>Halten Sie die am Ort branchenüblichen Vorschriften ein?</w:t>
            </w:r>
          </w:p>
        </w:tc>
        <w:tc>
          <w:tcPr>
            <w:tcW w:w="1139" w:type="dxa"/>
            <w:vAlign w:val="center"/>
          </w:tcPr>
          <w:p w14:paraId="414E365D"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2319094" w14:textId="77777777" w:rsidTr="00170086">
        <w:trPr>
          <w:cantSplit/>
        </w:trPr>
        <w:tc>
          <w:tcPr>
            <w:tcW w:w="8640" w:type="dxa"/>
            <w:vAlign w:val="center"/>
          </w:tcPr>
          <w:p w14:paraId="3BEDD772" w14:textId="77777777" w:rsidR="00272D82" w:rsidRPr="00BD4EA0" w:rsidRDefault="00272D82" w:rsidP="00170086">
            <w:pPr>
              <w:tabs>
                <w:tab w:val="right" w:pos="9900"/>
              </w:tabs>
              <w:spacing w:before="60" w:after="60" w:line="240" w:lineRule="atLeast"/>
              <w:rPr>
                <w:bCs/>
                <w:spacing w:val="10"/>
                <w:sz w:val="20"/>
              </w:rPr>
            </w:pPr>
            <w:permStart w:id="184246995" w:edGrp="everyone" w:colFirst="1" w:colLast="1"/>
            <w:permEnd w:id="1547975422"/>
            <w:r w:rsidRPr="00BD4EA0">
              <w:rPr>
                <w:bCs/>
                <w:spacing w:val="10"/>
                <w:sz w:val="20"/>
              </w:rPr>
              <w:t>Halten Sie den Grundsatz der Gleichbehandlung von Frau und Mann ein?</w:t>
            </w:r>
          </w:p>
        </w:tc>
        <w:tc>
          <w:tcPr>
            <w:tcW w:w="1139" w:type="dxa"/>
            <w:vAlign w:val="center"/>
          </w:tcPr>
          <w:p w14:paraId="2E6EF81F"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2B31D69" w14:textId="77777777" w:rsidTr="00170086">
        <w:trPr>
          <w:cantSplit/>
        </w:trPr>
        <w:tc>
          <w:tcPr>
            <w:tcW w:w="8640" w:type="dxa"/>
            <w:vAlign w:val="center"/>
          </w:tcPr>
          <w:p w14:paraId="72847D5E" w14:textId="77777777" w:rsidR="00272D82" w:rsidRPr="00BD4EA0" w:rsidRDefault="00272D82" w:rsidP="00170086">
            <w:pPr>
              <w:tabs>
                <w:tab w:val="right" w:pos="9900"/>
              </w:tabs>
              <w:spacing w:before="60" w:after="60" w:line="240" w:lineRule="atLeast"/>
              <w:jc w:val="both"/>
              <w:rPr>
                <w:bCs/>
                <w:spacing w:val="10"/>
                <w:sz w:val="20"/>
              </w:rPr>
            </w:pPr>
            <w:permStart w:id="1214085369" w:edGrp="everyone" w:colFirst="1" w:colLast="1"/>
            <w:permEnd w:id="184246995"/>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139" w:type="dxa"/>
            <w:vAlign w:val="center"/>
          </w:tcPr>
          <w:p w14:paraId="5FCA65E0"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0BD783AA" w14:textId="77777777" w:rsidTr="00170086">
        <w:trPr>
          <w:cantSplit/>
        </w:trPr>
        <w:tc>
          <w:tcPr>
            <w:tcW w:w="8640" w:type="dxa"/>
            <w:vAlign w:val="center"/>
          </w:tcPr>
          <w:p w14:paraId="5C7C3995" w14:textId="77777777" w:rsidR="00272D82" w:rsidRPr="00BD4EA0" w:rsidRDefault="00272D82" w:rsidP="00170086">
            <w:pPr>
              <w:tabs>
                <w:tab w:val="right" w:pos="9900"/>
              </w:tabs>
              <w:spacing w:before="60" w:after="60" w:line="240" w:lineRule="atLeast"/>
              <w:rPr>
                <w:bCs/>
                <w:spacing w:val="10"/>
                <w:sz w:val="20"/>
              </w:rPr>
            </w:pPr>
            <w:permStart w:id="1205228968" w:edGrp="everyone" w:colFirst="1" w:colLast="1"/>
            <w:permEnd w:id="1214085369"/>
            <w:r w:rsidRPr="00BD4EA0">
              <w:rPr>
                <w:bCs/>
                <w:spacing w:val="10"/>
                <w:sz w:val="20"/>
              </w:rPr>
              <w:t>Haben Sie die fälligen Staats-, Gemeinde- und direkten Bundessteuern (inkl. Nachsteuern etc.) vollumfänglich bezahlt?</w:t>
            </w:r>
          </w:p>
        </w:tc>
        <w:tc>
          <w:tcPr>
            <w:tcW w:w="1139" w:type="dxa"/>
            <w:vAlign w:val="center"/>
          </w:tcPr>
          <w:p w14:paraId="24B9ED76"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215E2AD4" w14:textId="77777777" w:rsidTr="00170086">
        <w:trPr>
          <w:cantSplit/>
        </w:trPr>
        <w:tc>
          <w:tcPr>
            <w:tcW w:w="8640" w:type="dxa"/>
            <w:vAlign w:val="center"/>
          </w:tcPr>
          <w:p w14:paraId="65E2C249" w14:textId="77777777" w:rsidR="00272D82" w:rsidRPr="00BD4EA0" w:rsidRDefault="00272D82" w:rsidP="00170086">
            <w:pPr>
              <w:tabs>
                <w:tab w:val="right" w:pos="9900"/>
              </w:tabs>
              <w:spacing w:before="60" w:after="60" w:line="240" w:lineRule="atLeast"/>
              <w:rPr>
                <w:bCs/>
                <w:spacing w:val="10"/>
                <w:sz w:val="20"/>
              </w:rPr>
            </w:pPr>
            <w:permStart w:id="428479209" w:edGrp="everyone" w:colFirst="1" w:colLast="1"/>
            <w:permEnd w:id="1205228968"/>
            <w:r w:rsidRPr="00BD4EA0">
              <w:rPr>
                <w:bCs/>
                <w:spacing w:val="10"/>
                <w:sz w:val="20"/>
              </w:rPr>
              <w:t>Haben Sie die fällige Mehrwertsteuer vollumfänglich bezahlt?</w:t>
            </w:r>
          </w:p>
        </w:tc>
        <w:tc>
          <w:tcPr>
            <w:tcW w:w="1139" w:type="dxa"/>
            <w:vAlign w:val="center"/>
          </w:tcPr>
          <w:p w14:paraId="474446D5"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ACCE4FB" w14:textId="77777777" w:rsidTr="00170086">
        <w:trPr>
          <w:cantSplit/>
        </w:trPr>
        <w:tc>
          <w:tcPr>
            <w:tcW w:w="8640" w:type="dxa"/>
            <w:vAlign w:val="center"/>
          </w:tcPr>
          <w:p w14:paraId="349DCB80" w14:textId="77777777" w:rsidR="00272D82" w:rsidRPr="00BD4EA0" w:rsidRDefault="00272D82" w:rsidP="00170086">
            <w:pPr>
              <w:tabs>
                <w:tab w:val="right" w:pos="9900"/>
              </w:tabs>
              <w:spacing w:before="60" w:after="60" w:line="240" w:lineRule="atLeast"/>
              <w:rPr>
                <w:bCs/>
                <w:spacing w:val="10"/>
                <w:sz w:val="20"/>
              </w:rPr>
            </w:pPr>
            <w:permStart w:id="1508050652" w:edGrp="everyone" w:colFirst="1" w:colLast="1"/>
            <w:permEnd w:id="428479209"/>
            <w:r w:rsidRPr="00BD4EA0">
              <w:rPr>
                <w:bCs/>
                <w:spacing w:val="10"/>
                <w:sz w:val="20"/>
              </w:rPr>
              <w:t>Haben Sie die fälligen Sozialversicherungsbeiträge (AHV, IV, EO, FAK, ALV, BVG und UVG) einschliesslich der vom Lohn abgezogenen Arbeitnehmeranteile vollumfänglich bezahlt?</w:t>
            </w:r>
          </w:p>
        </w:tc>
        <w:tc>
          <w:tcPr>
            <w:tcW w:w="1139" w:type="dxa"/>
            <w:vAlign w:val="center"/>
          </w:tcPr>
          <w:p w14:paraId="2494C817"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5AAA5749" w14:textId="77777777" w:rsidTr="00170086">
        <w:trPr>
          <w:cantSplit/>
        </w:trPr>
        <w:tc>
          <w:tcPr>
            <w:tcW w:w="8640" w:type="dxa"/>
            <w:vAlign w:val="center"/>
          </w:tcPr>
          <w:p w14:paraId="21796E17" w14:textId="77777777" w:rsidR="00272D82" w:rsidRPr="00BD4EA0" w:rsidRDefault="00272D82" w:rsidP="00170086">
            <w:pPr>
              <w:tabs>
                <w:tab w:val="right" w:pos="9900"/>
              </w:tabs>
              <w:spacing w:before="60" w:after="60" w:line="240" w:lineRule="atLeast"/>
              <w:rPr>
                <w:bCs/>
                <w:spacing w:val="10"/>
                <w:sz w:val="20"/>
              </w:rPr>
            </w:pPr>
            <w:permStart w:id="1601970853" w:edGrp="everyone" w:colFirst="1" w:colLast="1"/>
            <w:permEnd w:id="1508050652"/>
            <w:r w:rsidRPr="00BD4EA0">
              <w:rPr>
                <w:bCs/>
                <w:spacing w:val="10"/>
                <w:sz w:val="20"/>
              </w:rPr>
              <w:t>Haben Sie die fälligen Beiträge, die sich aus allgemeinverbindlich erklärten Gesamtarbeitsverträgen ergeben, einschliesslich der vom Lohn abgezogenen Arbeitnehmeranteile, vollumfänglich bezahlt?</w:t>
            </w:r>
          </w:p>
        </w:tc>
        <w:tc>
          <w:tcPr>
            <w:tcW w:w="1139" w:type="dxa"/>
            <w:vAlign w:val="center"/>
          </w:tcPr>
          <w:p w14:paraId="4A813A67"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5365F924" w14:textId="77777777" w:rsidTr="00170086">
        <w:trPr>
          <w:cantSplit/>
        </w:trPr>
        <w:tc>
          <w:tcPr>
            <w:tcW w:w="8640" w:type="dxa"/>
            <w:vAlign w:val="center"/>
          </w:tcPr>
          <w:p w14:paraId="53E36B80" w14:textId="77777777" w:rsidR="00272D82" w:rsidRPr="00BD4EA0" w:rsidRDefault="00272D82" w:rsidP="00170086">
            <w:pPr>
              <w:tabs>
                <w:tab w:val="right" w:pos="9900"/>
              </w:tabs>
              <w:spacing w:before="60" w:after="60" w:line="240" w:lineRule="atLeast"/>
              <w:rPr>
                <w:bCs/>
                <w:spacing w:val="10"/>
                <w:sz w:val="20"/>
              </w:rPr>
            </w:pPr>
            <w:permStart w:id="594372835" w:edGrp="everyone" w:colFirst="1" w:colLast="1"/>
            <w:permEnd w:id="1601970853"/>
            <w:r w:rsidRPr="00BD4EA0">
              <w:rPr>
                <w:bCs/>
                <w:spacing w:val="10"/>
                <w:sz w:val="20"/>
              </w:rPr>
              <w:t>Befinden Sie sich in einem Schuldbetreibungs- oder Konkursverfahren?</w:t>
            </w:r>
          </w:p>
        </w:tc>
        <w:tc>
          <w:tcPr>
            <w:tcW w:w="1139" w:type="dxa"/>
            <w:vAlign w:val="center"/>
          </w:tcPr>
          <w:p w14:paraId="56A0017D"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699C980" w14:textId="77777777" w:rsidTr="00170086">
        <w:trPr>
          <w:cantSplit/>
        </w:trPr>
        <w:tc>
          <w:tcPr>
            <w:tcW w:w="8640" w:type="dxa"/>
            <w:vAlign w:val="center"/>
          </w:tcPr>
          <w:p w14:paraId="0A13C707" w14:textId="77777777" w:rsidR="00272D82" w:rsidRPr="00BD4EA0" w:rsidRDefault="00272D82" w:rsidP="00170086">
            <w:pPr>
              <w:tabs>
                <w:tab w:val="right" w:pos="9900"/>
              </w:tabs>
              <w:spacing w:before="60" w:after="60" w:line="240" w:lineRule="atLeast"/>
              <w:rPr>
                <w:bCs/>
                <w:spacing w:val="10"/>
                <w:sz w:val="20"/>
              </w:rPr>
            </w:pPr>
            <w:permStart w:id="829377675" w:edGrp="everyone" w:colFirst="1" w:colLast="1"/>
            <w:permEnd w:id="594372835"/>
            <w:r w:rsidRPr="00BD4EA0">
              <w:rPr>
                <w:bCs/>
                <w:spacing w:val="10"/>
                <w:sz w:val="20"/>
              </w:rPr>
              <w:t>Wurden bei Ihnen in den vergangenen zwölf Monaten Pfändungen vollzogen?</w:t>
            </w:r>
          </w:p>
        </w:tc>
        <w:tc>
          <w:tcPr>
            <w:tcW w:w="1139" w:type="dxa"/>
            <w:vAlign w:val="center"/>
          </w:tcPr>
          <w:p w14:paraId="33C70F11"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3C539E94" w14:textId="77777777" w:rsidTr="00170086">
        <w:trPr>
          <w:cantSplit/>
        </w:trPr>
        <w:tc>
          <w:tcPr>
            <w:tcW w:w="8640" w:type="dxa"/>
            <w:vAlign w:val="center"/>
          </w:tcPr>
          <w:p w14:paraId="04D43AE6" w14:textId="77777777" w:rsidR="00272D82" w:rsidRPr="00BD4EA0" w:rsidRDefault="00272D82" w:rsidP="00170086">
            <w:pPr>
              <w:tabs>
                <w:tab w:val="right" w:pos="9900"/>
              </w:tabs>
              <w:spacing w:before="60" w:after="60" w:line="240" w:lineRule="atLeast"/>
              <w:rPr>
                <w:bCs/>
                <w:spacing w:val="10"/>
                <w:sz w:val="20"/>
              </w:rPr>
            </w:pPr>
            <w:permStart w:id="1949573795" w:edGrp="everyone" w:colFirst="1" w:colLast="1"/>
            <w:permEnd w:id="829377675"/>
            <w:r w:rsidRPr="00BD4EA0">
              <w:rPr>
                <w:bCs/>
                <w:spacing w:val="10"/>
                <w:sz w:val="20"/>
              </w:rPr>
              <w:t>Wenn Ja: Auf welchen Betrag beliefen sich die entsprechenden Forderungen?</w:t>
            </w:r>
          </w:p>
        </w:tc>
        <w:tc>
          <w:tcPr>
            <w:tcW w:w="1139" w:type="dxa"/>
            <w:vAlign w:val="center"/>
          </w:tcPr>
          <w:p w14:paraId="5CE445B8"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3119F109" w14:textId="77777777" w:rsidTr="00170086">
        <w:trPr>
          <w:cantSplit/>
        </w:trPr>
        <w:tc>
          <w:tcPr>
            <w:tcW w:w="8640" w:type="dxa"/>
            <w:vAlign w:val="center"/>
          </w:tcPr>
          <w:p w14:paraId="6EF75B78" w14:textId="77777777" w:rsidR="00272D82" w:rsidRPr="00BD4EA0" w:rsidRDefault="00272D82" w:rsidP="00170086">
            <w:pPr>
              <w:tabs>
                <w:tab w:val="right" w:pos="9900"/>
              </w:tabs>
              <w:spacing w:before="60" w:after="60" w:line="240" w:lineRule="atLeast"/>
              <w:rPr>
                <w:bCs/>
                <w:spacing w:val="10"/>
                <w:sz w:val="20"/>
              </w:rPr>
            </w:pPr>
            <w:permStart w:id="730609154" w:edGrp="everyone" w:colFirst="1" w:colLast="1"/>
            <w:permEnd w:id="1949573795"/>
            <w:r w:rsidRPr="00BD4EA0">
              <w:rPr>
                <w:bCs/>
                <w:spacing w:val="10"/>
                <w:sz w:val="20"/>
              </w:rPr>
              <w:t>Haben Sie Absprachen oder andere wettbewerbsbeeinträchtigende Massnahmen getroffen?</w:t>
            </w:r>
          </w:p>
        </w:tc>
        <w:tc>
          <w:tcPr>
            <w:tcW w:w="1139" w:type="dxa"/>
            <w:vAlign w:val="center"/>
          </w:tcPr>
          <w:p w14:paraId="227D0448" w14:textId="77777777" w:rsidR="00272D82" w:rsidRPr="00BD4EA0" w:rsidRDefault="00272D82" w:rsidP="00170086">
            <w:pPr>
              <w:tabs>
                <w:tab w:val="right" w:pos="9900"/>
              </w:tabs>
              <w:spacing w:before="60" w:after="60" w:line="240" w:lineRule="atLeast"/>
              <w:jc w:val="center"/>
              <w:rPr>
                <w:bCs/>
                <w:spacing w:val="10"/>
                <w:sz w:val="20"/>
              </w:rPr>
            </w:pPr>
          </w:p>
        </w:tc>
      </w:tr>
      <w:permEnd w:id="730609154"/>
      <w:tr w:rsidR="00272D82" w:rsidRPr="00BD4EA0" w14:paraId="0FAA1CCC" w14:textId="77777777" w:rsidTr="00170086">
        <w:trPr>
          <w:cantSplit/>
        </w:trPr>
        <w:tc>
          <w:tcPr>
            <w:tcW w:w="9779" w:type="dxa"/>
            <w:gridSpan w:val="2"/>
            <w:vAlign w:val="center"/>
          </w:tcPr>
          <w:p w14:paraId="4B40A68F"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Bemerkungen zur Selbs</w:t>
            </w:r>
            <w:r>
              <w:rPr>
                <w:bCs/>
                <w:spacing w:val="10"/>
                <w:sz w:val="20"/>
              </w:rPr>
              <w:t>t</w:t>
            </w:r>
            <w:r w:rsidRPr="00BD4EA0">
              <w:rPr>
                <w:bCs/>
                <w:spacing w:val="10"/>
                <w:sz w:val="20"/>
              </w:rPr>
              <w:t>deklaration</w:t>
            </w:r>
          </w:p>
          <w:p w14:paraId="0A428FF3"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5923672" w:edGrp="everyone"/>
            <w:permEnd w:id="5923672"/>
          </w:p>
          <w:p w14:paraId="36990225" w14:textId="77777777" w:rsidR="00272D82"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2071863904" w:edGrp="everyone"/>
          </w:p>
          <w:p w14:paraId="26F40701"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994681650" w:edGrp="everyone"/>
            <w:permEnd w:id="1994681650"/>
          </w:p>
          <w:p w14:paraId="7ABD88BA"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256535415" w:edGrp="everyone"/>
            <w:permEnd w:id="256535415"/>
          </w:p>
          <w:p w14:paraId="54333FD4"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93805722" w:edGrp="everyone"/>
            <w:permEnd w:id="193805722"/>
          </w:p>
          <w:permEnd w:id="2071863904"/>
          <w:p w14:paraId="4D249662" w14:textId="77777777" w:rsidR="00272D82" w:rsidRPr="00BD4EA0" w:rsidRDefault="00272D82" w:rsidP="00170086">
            <w:pPr>
              <w:tabs>
                <w:tab w:val="left" w:pos="315"/>
                <w:tab w:val="right" w:pos="9900"/>
              </w:tabs>
              <w:spacing w:before="60" w:after="60" w:line="240" w:lineRule="atLeast"/>
              <w:rPr>
                <w:bCs/>
                <w:spacing w:val="10"/>
                <w:sz w:val="20"/>
              </w:rPr>
            </w:pPr>
            <w:r w:rsidRPr="00BD4EA0">
              <w:rPr>
                <w:bCs/>
                <w:spacing w:val="10"/>
                <w:sz w:val="20"/>
              </w:rPr>
              <w:tab/>
            </w:r>
            <w:permStart w:id="924467295" w:edGrp="everyone"/>
            <w:permEnd w:id="924467295"/>
          </w:p>
        </w:tc>
      </w:tr>
    </w:tbl>
    <w:p w14:paraId="0C1F86DE" w14:textId="77777777" w:rsidR="00272D82" w:rsidRDefault="00272D82" w:rsidP="00272D82">
      <w:pPr>
        <w:tabs>
          <w:tab w:val="right" w:pos="9900"/>
        </w:tabs>
        <w:spacing w:line="240" w:lineRule="atLeast"/>
        <w:rPr>
          <w:spacing w:val="10"/>
          <w:sz w:val="20"/>
        </w:rPr>
      </w:pPr>
    </w:p>
    <w:p w14:paraId="3085B470" w14:textId="77777777" w:rsidR="00272D82" w:rsidRPr="00BD4EA0" w:rsidRDefault="00272D82" w:rsidP="00272D82">
      <w:pPr>
        <w:tabs>
          <w:tab w:val="right" w:pos="9900"/>
        </w:tabs>
        <w:spacing w:line="240" w:lineRule="atLeast"/>
        <w:rPr>
          <w:spacing w:val="10"/>
          <w:sz w:val="20"/>
        </w:rPr>
      </w:pPr>
      <w:r>
        <w:rPr>
          <w:spacing w:val="10"/>
          <w:sz w:val="20"/>
        </w:rPr>
        <w:br w:type="page"/>
      </w:r>
    </w:p>
    <w:p w14:paraId="1467F299"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14E250F5" w14:textId="77777777" w:rsidTr="00170086">
        <w:trPr>
          <w:cantSplit/>
        </w:trPr>
        <w:tc>
          <w:tcPr>
            <w:tcW w:w="9779" w:type="dxa"/>
            <w:gridSpan w:val="2"/>
            <w:vAlign w:val="center"/>
          </w:tcPr>
          <w:p w14:paraId="72D29D1D"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248207518" w:edGrp="everyone"/>
            <w:permEnd w:id="1248207518"/>
          </w:p>
        </w:tc>
      </w:tr>
      <w:tr w:rsidR="00272D82" w:rsidRPr="00BD4EA0" w14:paraId="7D250BA1" w14:textId="77777777" w:rsidTr="00170086">
        <w:trPr>
          <w:cantSplit/>
        </w:trPr>
        <w:tc>
          <w:tcPr>
            <w:tcW w:w="9779" w:type="dxa"/>
            <w:gridSpan w:val="2"/>
            <w:vAlign w:val="center"/>
          </w:tcPr>
          <w:p w14:paraId="49487E60"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40536678" w:edGrp="everyone"/>
            <w:permEnd w:id="140536678"/>
          </w:p>
        </w:tc>
      </w:tr>
      <w:tr w:rsidR="00272D82" w:rsidRPr="00BD4EA0" w14:paraId="4729029F" w14:textId="77777777" w:rsidTr="00170086">
        <w:trPr>
          <w:cantSplit/>
        </w:trPr>
        <w:tc>
          <w:tcPr>
            <w:tcW w:w="9779" w:type="dxa"/>
            <w:gridSpan w:val="2"/>
            <w:vAlign w:val="center"/>
          </w:tcPr>
          <w:p w14:paraId="113C08C4"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721775720" w:edGrp="everyone"/>
            <w:permEnd w:id="721775720"/>
          </w:p>
        </w:tc>
      </w:tr>
      <w:tr w:rsidR="00272D82" w:rsidRPr="00BD4EA0" w14:paraId="60D5467D" w14:textId="77777777" w:rsidTr="00170086">
        <w:trPr>
          <w:cantSplit/>
        </w:trPr>
        <w:tc>
          <w:tcPr>
            <w:tcW w:w="4776" w:type="dxa"/>
            <w:vAlign w:val="center"/>
          </w:tcPr>
          <w:p w14:paraId="0B56692E"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785718261" w:edGrp="everyone"/>
            <w:permEnd w:id="785718261"/>
          </w:p>
        </w:tc>
        <w:tc>
          <w:tcPr>
            <w:tcW w:w="5003" w:type="dxa"/>
          </w:tcPr>
          <w:p w14:paraId="0D0DADE8"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561343405" w:edGrp="everyone"/>
            <w:permEnd w:id="561343405"/>
          </w:p>
        </w:tc>
      </w:tr>
      <w:tr w:rsidR="00272D82" w:rsidRPr="00BD4EA0" w14:paraId="457E739C" w14:textId="77777777" w:rsidTr="00170086">
        <w:trPr>
          <w:cantSplit/>
        </w:trPr>
        <w:tc>
          <w:tcPr>
            <w:tcW w:w="4776" w:type="dxa"/>
            <w:vAlign w:val="center"/>
          </w:tcPr>
          <w:p w14:paraId="70FE25DD"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817643471" w:edGrp="everyone"/>
            <w:permEnd w:id="817643471"/>
          </w:p>
        </w:tc>
        <w:tc>
          <w:tcPr>
            <w:tcW w:w="5003" w:type="dxa"/>
          </w:tcPr>
          <w:p w14:paraId="60FF842C"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486042675" w:edGrp="everyone"/>
            <w:permEnd w:id="486042675"/>
          </w:p>
        </w:tc>
      </w:tr>
      <w:tr w:rsidR="00272D82" w:rsidRPr="00BD4EA0" w14:paraId="58114421" w14:textId="77777777" w:rsidTr="00170086">
        <w:trPr>
          <w:cantSplit/>
        </w:trPr>
        <w:tc>
          <w:tcPr>
            <w:tcW w:w="9779" w:type="dxa"/>
            <w:gridSpan w:val="2"/>
            <w:vAlign w:val="center"/>
          </w:tcPr>
          <w:p w14:paraId="1F260988"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1148626D"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414793688" w:edGrp="everyone"/>
            <w:permEnd w:id="1414793688"/>
          </w:p>
          <w:p w14:paraId="20F4B608"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718444591" w:edGrp="everyone"/>
            <w:permEnd w:id="1718444591"/>
            <w:r w:rsidRPr="00BD4EA0">
              <w:rPr>
                <w:bCs/>
                <w:spacing w:val="10"/>
                <w:sz w:val="20"/>
              </w:rPr>
              <w:tab/>
            </w:r>
            <w:permStart w:id="1688154450" w:edGrp="everyone"/>
            <w:permEnd w:id="1688154450"/>
          </w:p>
          <w:p w14:paraId="66F820DA"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2118283644" w:edGrp="everyone"/>
            <w:permEnd w:id="2118283644"/>
          </w:p>
        </w:tc>
      </w:tr>
    </w:tbl>
    <w:p w14:paraId="296F8646" w14:textId="77777777" w:rsidR="00272D82" w:rsidRPr="00BD4EA0" w:rsidRDefault="00272D82" w:rsidP="00272D82">
      <w:pPr>
        <w:tabs>
          <w:tab w:val="right" w:pos="9900"/>
        </w:tabs>
        <w:spacing w:after="120" w:line="240" w:lineRule="atLeast"/>
        <w:rPr>
          <w:spacing w:val="10"/>
          <w:sz w:val="20"/>
        </w:rPr>
      </w:pPr>
    </w:p>
    <w:p w14:paraId="367EEE91" w14:textId="77777777" w:rsidR="00272D82" w:rsidRPr="00BD4EA0" w:rsidRDefault="00272D82" w:rsidP="00272D82">
      <w:pPr>
        <w:tabs>
          <w:tab w:val="right" w:pos="9900"/>
        </w:tabs>
        <w:spacing w:after="120" w:line="240" w:lineRule="atLeast"/>
        <w:rPr>
          <w:spacing w:val="10"/>
          <w:sz w:val="20"/>
        </w:rPr>
      </w:pPr>
    </w:p>
    <w:p w14:paraId="3E9300ED"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4F525082" w14:textId="77777777" w:rsidTr="00170086">
        <w:trPr>
          <w:cantSplit/>
        </w:trPr>
        <w:tc>
          <w:tcPr>
            <w:tcW w:w="9779" w:type="dxa"/>
            <w:gridSpan w:val="2"/>
            <w:vAlign w:val="center"/>
          </w:tcPr>
          <w:p w14:paraId="28974C2E"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2127169469" w:edGrp="everyone"/>
            <w:permEnd w:id="2127169469"/>
          </w:p>
        </w:tc>
      </w:tr>
      <w:tr w:rsidR="00272D82" w:rsidRPr="00BD4EA0" w14:paraId="01AF513C" w14:textId="77777777" w:rsidTr="00170086">
        <w:trPr>
          <w:cantSplit/>
        </w:trPr>
        <w:tc>
          <w:tcPr>
            <w:tcW w:w="9779" w:type="dxa"/>
            <w:gridSpan w:val="2"/>
            <w:vAlign w:val="center"/>
          </w:tcPr>
          <w:p w14:paraId="23E7763A"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15108647" w:edGrp="everyone"/>
            <w:permEnd w:id="115108647"/>
          </w:p>
        </w:tc>
      </w:tr>
      <w:tr w:rsidR="00272D82" w:rsidRPr="00BD4EA0" w14:paraId="5CEE3B5E" w14:textId="77777777" w:rsidTr="00170086">
        <w:trPr>
          <w:cantSplit/>
        </w:trPr>
        <w:tc>
          <w:tcPr>
            <w:tcW w:w="9779" w:type="dxa"/>
            <w:gridSpan w:val="2"/>
            <w:vAlign w:val="center"/>
          </w:tcPr>
          <w:p w14:paraId="3DCC2D2F"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574315086" w:edGrp="everyone"/>
            <w:permEnd w:id="574315086"/>
          </w:p>
        </w:tc>
      </w:tr>
      <w:tr w:rsidR="00272D82" w:rsidRPr="00BD4EA0" w14:paraId="155F96B7" w14:textId="77777777" w:rsidTr="00170086">
        <w:trPr>
          <w:cantSplit/>
        </w:trPr>
        <w:tc>
          <w:tcPr>
            <w:tcW w:w="4776" w:type="dxa"/>
            <w:vAlign w:val="center"/>
          </w:tcPr>
          <w:p w14:paraId="3A686715"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86735331" w:edGrp="everyone"/>
            <w:permEnd w:id="186735331"/>
          </w:p>
        </w:tc>
        <w:tc>
          <w:tcPr>
            <w:tcW w:w="5003" w:type="dxa"/>
          </w:tcPr>
          <w:p w14:paraId="5247539D"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446308407" w:edGrp="everyone"/>
            <w:permEnd w:id="446308407"/>
          </w:p>
        </w:tc>
      </w:tr>
      <w:tr w:rsidR="00272D82" w:rsidRPr="00BD4EA0" w14:paraId="6DD7EB1F" w14:textId="77777777" w:rsidTr="00170086">
        <w:trPr>
          <w:cantSplit/>
        </w:trPr>
        <w:tc>
          <w:tcPr>
            <w:tcW w:w="4776" w:type="dxa"/>
            <w:vAlign w:val="center"/>
          </w:tcPr>
          <w:p w14:paraId="0F259472"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880239593" w:edGrp="everyone"/>
            <w:permEnd w:id="1880239593"/>
          </w:p>
        </w:tc>
        <w:tc>
          <w:tcPr>
            <w:tcW w:w="5003" w:type="dxa"/>
          </w:tcPr>
          <w:p w14:paraId="2FBC821A"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241841368" w:edGrp="everyone"/>
            <w:permEnd w:id="241841368"/>
          </w:p>
        </w:tc>
      </w:tr>
      <w:tr w:rsidR="00272D82" w:rsidRPr="00BD4EA0" w14:paraId="31CA4479" w14:textId="77777777" w:rsidTr="00170086">
        <w:trPr>
          <w:cantSplit/>
        </w:trPr>
        <w:tc>
          <w:tcPr>
            <w:tcW w:w="9779" w:type="dxa"/>
            <w:gridSpan w:val="2"/>
            <w:vAlign w:val="center"/>
          </w:tcPr>
          <w:p w14:paraId="0F63EFA3"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07ECFEEF"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660483782" w:edGrp="everyone"/>
            <w:permEnd w:id="660483782"/>
          </w:p>
          <w:p w14:paraId="29FCCB93"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169647751" w:edGrp="everyone"/>
            <w:permEnd w:id="1169647751"/>
          </w:p>
          <w:p w14:paraId="621A9B72"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1498365314" w:edGrp="everyone"/>
            <w:permEnd w:id="1498365314"/>
          </w:p>
        </w:tc>
      </w:tr>
    </w:tbl>
    <w:p w14:paraId="37B1AA8D" w14:textId="77777777" w:rsidR="00272D82" w:rsidRPr="00BD4EA0" w:rsidRDefault="00272D82" w:rsidP="00272D82">
      <w:pPr>
        <w:tabs>
          <w:tab w:val="right" w:pos="9900"/>
        </w:tabs>
        <w:spacing w:after="120" w:line="240" w:lineRule="atLeast"/>
        <w:rPr>
          <w:spacing w:val="10"/>
          <w:sz w:val="20"/>
        </w:rPr>
      </w:pPr>
    </w:p>
    <w:p w14:paraId="35E8BFD6" w14:textId="77777777" w:rsidR="00272D82" w:rsidRPr="00BD4EA0" w:rsidRDefault="00272D82" w:rsidP="00272D82">
      <w:pPr>
        <w:tabs>
          <w:tab w:val="right" w:pos="9900"/>
        </w:tabs>
        <w:spacing w:after="120" w:line="240" w:lineRule="atLeast"/>
        <w:rPr>
          <w:spacing w:val="10"/>
          <w:sz w:val="20"/>
        </w:rPr>
      </w:pPr>
    </w:p>
    <w:p w14:paraId="3D143BB3"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45A5046A" w14:textId="77777777" w:rsidTr="00170086">
        <w:trPr>
          <w:cantSplit/>
        </w:trPr>
        <w:tc>
          <w:tcPr>
            <w:tcW w:w="9779" w:type="dxa"/>
            <w:gridSpan w:val="2"/>
            <w:vAlign w:val="center"/>
          </w:tcPr>
          <w:p w14:paraId="4C431C64"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2031974507" w:edGrp="everyone"/>
            <w:permEnd w:id="2031974507"/>
          </w:p>
        </w:tc>
      </w:tr>
      <w:tr w:rsidR="00272D82" w:rsidRPr="00BD4EA0" w14:paraId="3852685B" w14:textId="77777777" w:rsidTr="00170086">
        <w:trPr>
          <w:cantSplit/>
        </w:trPr>
        <w:tc>
          <w:tcPr>
            <w:tcW w:w="9779" w:type="dxa"/>
            <w:gridSpan w:val="2"/>
            <w:vAlign w:val="center"/>
          </w:tcPr>
          <w:p w14:paraId="66A73969"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538468341" w:edGrp="everyone"/>
            <w:permEnd w:id="1538468341"/>
          </w:p>
        </w:tc>
      </w:tr>
      <w:tr w:rsidR="00272D82" w:rsidRPr="00BD4EA0" w14:paraId="09A39DE0" w14:textId="77777777" w:rsidTr="00170086">
        <w:trPr>
          <w:cantSplit/>
        </w:trPr>
        <w:tc>
          <w:tcPr>
            <w:tcW w:w="9779" w:type="dxa"/>
            <w:gridSpan w:val="2"/>
            <w:vAlign w:val="center"/>
          </w:tcPr>
          <w:p w14:paraId="4C7A4486"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1138893020" w:edGrp="everyone"/>
            <w:permEnd w:id="1138893020"/>
          </w:p>
        </w:tc>
      </w:tr>
      <w:tr w:rsidR="00272D82" w:rsidRPr="00BD4EA0" w14:paraId="407AE3A0" w14:textId="77777777" w:rsidTr="00170086">
        <w:trPr>
          <w:cantSplit/>
        </w:trPr>
        <w:tc>
          <w:tcPr>
            <w:tcW w:w="4776" w:type="dxa"/>
            <w:vAlign w:val="center"/>
          </w:tcPr>
          <w:p w14:paraId="64EC6201"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964101201" w:edGrp="everyone"/>
            <w:permEnd w:id="964101201"/>
          </w:p>
        </w:tc>
        <w:tc>
          <w:tcPr>
            <w:tcW w:w="5003" w:type="dxa"/>
          </w:tcPr>
          <w:p w14:paraId="5B78B314"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53035355" w:edGrp="everyone"/>
            <w:permEnd w:id="53035355"/>
          </w:p>
        </w:tc>
      </w:tr>
      <w:tr w:rsidR="00272D82" w:rsidRPr="00BD4EA0" w14:paraId="2CEC6DA9" w14:textId="77777777" w:rsidTr="00170086">
        <w:trPr>
          <w:cantSplit/>
        </w:trPr>
        <w:tc>
          <w:tcPr>
            <w:tcW w:w="4776" w:type="dxa"/>
            <w:vAlign w:val="center"/>
          </w:tcPr>
          <w:p w14:paraId="457B5767"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652369640" w:edGrp="everyone"/>
            <w:permEnd w:id="652369640"/>
          </w:p>
        </w:tc>
        <w:tc>
          <w:tcPr>
            <w:tcW w:w="5003" w:type="dxa"/>
          </w:tcPr>
          <w:p w14:paraId="27D4E1F0"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269257853" w:edGrp="everyone"/>
            <w:permEnd w:id="1269257853"/>
          </w:p>
        </w:tc>
      </w:tr>
      <w:tr w:rsidR="00272D82" w:rsidRPr="00BD4EA0" w14:paraId="4FD9ADE7" w14:textId="77777777" w:rsidTr="00170086">
        <w:trPr>
          <w:cantSplit/>
        </w:trPr>
        <w:tc>
          <w:tcPr>
            <w:tcW w:w="9779" w:type="dxa"/>
            <w:gridSpan w:val="2"/>
            <w:vAlign w:val="center"/>
          </w:tcPr>
          <w:p w14:paraId="0537AC16"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 xml:space="preserve">Projektbeschrieb:  </w:t>
            </w:r>
            <w:permStart w:id="1367149506" w:edGrp="everyone"/>
          </w:p>
          <w:permEnd w:id="1367149506"/>
          <w:p w14:paraId="43D18A9B"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728931652" w:edGrp="everyone"/>
            <w:permEnd w:id="1728931652"/>
          </w:p>
          <w:p w14:paraId="58BF2224"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184316064" w:edGrp="everyone"/>
            <w:permEnd w:id="1184316064"/>
          </w:p>
          <w:p w14:paraId="378DA402"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893733707" w:edGrp="everyone"/>
            <w:permEnd w:id="893733707"/>
          </w:p>
        </w:tc>
      </w:tr>
    </w:tbl>
    <w:p w14:paraId="6CF15434" w14:textId="77777777" w:rsidR="00272D82" w:rsidRDefault="00272D82" w:rsidP="00272D82">
      <w:pPr>
        <w:tabs>
          <w:tab w:val="right" w:pos="9900"/>
        </w:tabs>
        <w:spacing w:line="240" w:lineRule="atLeast"/>
        <w:rPr>
          <w:spacing w:val="10"/>
          <w:sz w:val="20"/>
        </w:rPr>
      </w:pPr>
    </w:p>
    <w:p w14:paraId="01382E34" w14:textId="77777777" w:rsidR="00272D82" w:rsidRPr="00BD4EA0" w:rsidRDefault="00272D82" w:rsidP="00272D82">
      <w:pPr>
        <w:tabs>
          <w:tab w:val="right" w:pos="9639"/>
        </w:tabs>
        <w:spacing w:line="240" w:lineRule="atLeast"/>
        <w:rPr>
          <w:b/>
          <w:bCs/>
          <w:spacing w:val="10"/>
          <w:sz w:val="20"/>
          <w:u w:val="single"/>
        </w:rPr>
      </w:pPr>
      <w:r>
        <w:rPr>
          <w:spacing w:val="10"/>
          <w:sz w:val="20"/>
        </w:rPr>
        <w:br w:type="page"/>
      </w:r>
    </w:p>
    <w:p w14:paraId="6351362A" w14:textId="77777777" w:rsidR="00272D82" w:rsidRPr="00BD4EA0" w:rsidRDefault="00272D82" w:rsidP="00272D82">
      <w:pPr>
        <w:tabs>
          <w:tab w:val="right" w:pos="9639"/>
        </w:tabs>
        <w:spacing w:line="240" w:lineRule="atLeast"/>
        <w:rPr>
          <w:b/>
          <w:bCs/>
          <w:spacing w:val="10"/>
          <w:u w:val="single"/>
        </w:rPr>
      </w:pPr>
      <w:r w:rsidRPr="007526E8">
        <w:rPr>
          <w:bCs/>
          <w:caps/>
          <w:spacing w:val="10"/>
          <w:u w:val="single"/>
        </w:rPr>
        <w:t>Frag</w:t>
      </w:r>
      <w:r>
        <w:rPr>
          <w:bCs/>
          <w:caps/>
          <w:spacing w:val="10"/>
          <w:u w:val="single"/>
        </w:rPr>
        <w:t>ebogen für Anbieter</w:t>
      </w:r>
    </w:p>
    <w:p w14:paraId="3D97C8B8" w14:textId="77777777" w:rsidR="00272D82" w:rsidRPr="00BD4EA0" w:rsidRDefault="00272D82" w:rsidP="00272D82">
      <w:pPr>
        <w:tabs>
          <w:tab w:val="right" w:pos="9639"/>
        </w:tabs>
        <w:spacing w:line="240" w:lineRule="atLeast"/>
        <w:rPr>
          <w:b/>
          <w:bCs/>
          <w:spacing w:val="10"/>
        </w:rPr>
      </w:pPr>
    </w:p>
    <w:p w14:paraId="02FC0986" w14:textId="77777777" w:rsidR="00272D82" w:rsidRPr="007526E8" w:rsidRDefault="00272D82" w:rsidP="00272D82">
      <w:pPr>
        <w:tabs>
          <w:tab w:val="right" w:pos="9639"/>
        </w:tabs>
        <w:spacing w:line="240" w:lineRule="atLeast"/>
        <w:rPr>
          <w:caps/>
          <w:spacing w:val="10"/>
          <w:sz w:val="22"/>
          <w:szCs w:val="22"/>
        </w:rPr>
      </w:pPr>
      <w:r w:rsidRPr="007526E8">
        <w:rPr>
          <w:bCs/>
          <w:caps/>
          <w:spacing w:val="10"/>
          <w:sz w:val="22"/>
          <w:szCs w:val="22"/>
        </w:rPr>
        <w:t>Fachplanerleistung</w:t>
      </w:r>
      <w:r>
        <w:rPr>
          <w:bCs/>
          <w:caps/>
          <w:spacing w:val="10"/>
          <w:sz w:val="22"/>
          <w:szCs w:val="22"/>
        </w:rPr>
        <w:t xml:space="preserve">en </w:t>
      </w:r>
      <w:r w:rsidRPr="007526E8">
        <w:rPr>
          <w:bCs/>
          <w:caps/>
          <w:spacing w:val="10"/>
          <w:sz w:val="22"/>
          <w:szCs w:val="22"/>
        </w:rPr>
        <w:t xml:space="preserve"> Sanitär</w:t>
      </w:r>
      <w:r>
        <w:rPr>
          <w:bCs/>
          <w:caps/>
          <w:spacing w:val="10"/>
          <w:sz w:val="22"/>
          <w:szCs w:val="22"/>
        </w:rPr>
        <w:t>-Anlagen</w:t>
      </w:r>
    </w:p>
    <w:p w14:paraId="1A060285" w14:textId="77777777" w:rsidR="00272D82" w:rsidRPr="00BD4EA0" w:rsidRDefault="00272D82" w:rsidP="00272D82">
      <w:pPr>
        <w:pBdr>
          <w:bottom w:val="single" w:sz="6" w:space="1" w:color="auto"/>
        </w:pBdr>
        <w:tabs>
          <w:tab w:val="left" w:pos="709"/>
        </w:tabs>
        <w:rPr>
          <w:spacing w:val="10"/>
          <w:sz w:val="12"/>
        </w:rPr>
      </w:pPr>
    </w:p>
    <w:p w14:paraId="739B5B91" w14:textId="77777777" w:rsidR="00272D82" w:rsidRPr="00BD4EA0" w:rsidRDefault="00272D82" w:rsidP="00272D82">
      <w:pPr>
        <w:tabs>
          <w:tab w:val="right" w:pos="9356"/>
        </w:tabs>
        <w:spacing w:line="240" w:lineRule="atLeast"/>
        <w:ind w:left="567" w:hanging="567"/>
        <w:rPr>
          <w:spacing w:val="10"/>
          <w:sz w:val="12"/>
        </w:rPr>
      </w:pPr>
    </w:p>
    <w:p w14:paraId="2A14C3D0" w14:textId="77777777" w:rsidR="00272D82" w:rsidRPr="00BD4EA0" w:rsidRDefault="00272D82" w:rsidP="00272D82">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79A8B908" w14:textId="77777777" w:rsidR="00272D82" w:rsidRPr="00BD4EA0" w:rsidRDefault="00272D82" w:rsidP="00272D82">
      <w:pPr>
        <w:pBdr>
          <w:bottom w:val="single" w:sz="6" w:space="1" w:color="auto"/>
        </w:pBdr>
        <w:tabs>
          <w:tab w:val="left" w:pos="709"/>
        </w:tabs>
        <w:rPr>
          <w:spacing w:val="10"/>
          <w:sz w:val="12"/>
        </w:rPr>
      </w:pPr>
    </w:p>
    <w:p w14:paraId="58CF6A21" w14:textId="77777777" w:rsidR="00272D82" w:rsidRPr="00BD4EA0" w:rsidRDefault="00272D82" w:rsidP="00272D82">
      <w:pPr>
        <w:tabs>
          <w:tab w:val="right" w:pos="9356"/>
        </w:tabs>
        <w:spacing w:line="240" w:lineRule="atLeast"/>
        <w:ind w:left="567" w:hanging="567"/>
        <w:rPr>
          <w:spacing w:val="10"/>
          <w:sz w:val="12"/>
        </w:rPr>
      </w:pPr>
    </w:p>
    <w:p w14:paraId="28276881" w14:textId="77777777" w:rsidR="00272D82" w:rsidRPr="00BD4EA0" w:rsidRDefault="00272D82" w:rsidP="00272D82">
      <w:pPr>
        <w:tabs>
          <w:tab w:val="right" w:pos="9639"/>
        </w:tabs>
        <w:spacing w:line="240" w:lineRule="atLeast"/>
        <w:rPr>
          <w:spacing w:val="10"/>
          <w:sz w:val="20"/>
        </w:rPr>
      </w:pPr>
    </w:p>
    <w:p w14:paraId="0AE0E1A7"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272D82" w:rsidRPr="00BD4EA0" w14:paraId="74E6A423" w14:textId="77777777" w:rsidTr="00170086">
        <w:tc>
          <w:tcPr>
            <w:tcW w:w="3047" w:type="dxa"/>
          </w:tcPr>
          <w:p w14:paraId="703D6D67"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7F9AE8EC"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918059443" w:edGrp="everyone"/>
            <w:permEnd w:id="1918059443"/>
          </w:p>
        </w:tc>
      </w:tr>
      <w:tr w:rsidR="00272D82" w:rsidRPr="00BD4EA0" w14:paraId="7443BE2E" w14:textId="77777777" w:rsidTr="00170086">
        <w:tc>
          <w:tcPr>
            <w:tcW w:w="3047" w:type="dxa"/>
          </w:tcPr>
          <w:p w14:paraId="4F33BD0A"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0EE7F8E2"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407334258" w:edGrp="everyone"/>
            <w:permEnd w:id="1407334258"/>
          </w:p>
        </w:tc>
      </w:tr>
      <w:tr w:rsidR="00272D82" w:rsidRPr="00BD4EA0" w14:paraId="37F4331F" w14:textId="77777777" w:rsidTr="00170086">
        <w:tc>
          <w:tcPr>
            <w:tcW w:w="3047" w:type="dxa"/>
          </w:tcPr>
          <w:p w14:paraId="65E3E0DF"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7236B615"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53758710" w:edGrp="everyone"/>
            <w:permEnd w:id="53758710"/>
          </w:p>
        </w:tc>
      </w:tr>
      <w:tr w:rsidR="00272D82" w:rsidRPr="00BD4EA0" w14:paraId="4806198B" w14:textId="77777777" w:rsidTr="00170086">
        <w:tc>
          <w:tcPr>
            <w:tcW w:w="3047" w:type="dxa"/>
          </w:tcPr>
          <w:p w14:paraId="2E5A10E4" w14:textId="77777777" w:rsidR="00272D82" w:rsidRPr="00BD4EA0" w:rsidRDefault="00272D82" w:rsidP="00170086">
            <w:pPr>
              <w:tabs>
                <w:tab w:val="right" w:pos="9900"/>
              </w:tabs>
              <w:spacing w:before="60" w:after="60" w:line="240" w:lineRule="atLeast"/>
              <w:rPr>
                <w:bCs/>
                <w:spacing w:val="10"/>
                <w:sz w:val="20"/>
              </w:rPr>
            </w:pPr>
            <w:r>
              <w:rPr>
                <w:bCs/>
                <w:spacing w:val="10"/>
                <w:sz w:val="20"/>
              </w:rPr>
              <w:t>UID</w:t>
            </w:r>
            <w:r w:rsidRPr="00BD4EA0">
              <w:rPr>
                <w:bCs/>
                <w:spacing w:val="10"/>
                <w:sz w:val="20"/>
              </w:rPr>
              <w:t xml:space="preserve"> Nr.</w:t>
            </w:r>
          </w:p>
        </w:tc>
        <w:tc>
          <w:tcPr>
            <w:tcW w:w="6732" w:type="dxa"/>
          </w:tcPr>
          <w:p w14:paraId="5046D27E"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109266170" w:edGrp="everyone"/>
            <w:permEnd w:id="1109266170"/>
          </w:p>
        </w:tc>
      </w:tr>
    </w:tbl>
    <w:p w14:paraId="2D0EC74F" w14:textId="77777777" w:rsidR="00272D82" w:rsidRPr="00BD4EA0" w:rsidRDefault="00272D82" w:rsidP="00272D82">
      <w:pPr>
        <w:tabs>
          <w:tab w:val="right" w:pos="9900"/>
        </w:tabs>
        <w:spacing w:after="120" w:line="240" w:lineRule="atLeast"/>
        <w:rPr>
          <w:bCs/>
          <w:spacing w:val="10"/>
          <w:sz w:val="20"/>
        </w:rPr>
      </w:pPr>
    </w:p>
    <w:p w14:paraId="2B00E510"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272D82" w:rsidRPr="00BD4EA0" w14:paraId="5F05F877" w14:textId="77777777" w:rsidTr="00170086">
        <w:tc>
          <w:tcPr>
            <w:tcW w:w="4930" w:type="dxa"/>
          </w:tcPr>
          <w:p w14:paraId="5C60559A" w14:textId="77777777" w:rsidR="00272D82" w:rsidRPr="00BD4EA0" w:rsidRDefault="00272D82" w:rsidP="00170086">
            <w:pPr>
              <w:tabs>
                <w:tab w:val="left" w:pos="1418"/>
                <w:tab w:val="right" w:pos="9900"/>
              </w:tabs>
              <w:spacing w:before="60" w:after="60" w:line="240" w:lineRule="atLeast"/>
              <w:rPr>
                <w:bCs/>
                <w:spacing w:val="10"/>
                <w:sz w:val="20"/>
              </w:rPr>
            </w:pPr>
            <w:r w:rsidRPr="00BD4EA0">
              <w:rPr>
                <w:bCs/>
                <w:spacing w:val="10"/>
                <w:sz w:val="20"/>
              </w:rPr>
              <w:t>Rechtsform:</w:t>
            </w:r>
            <w:r w:rsidRPr="00BD4EA0">
              <w:rPr>
                <w:bCs/>
                <w:spacing w:val="10"/>
                <w:sz w:val="20"/>
              </w:rPr>
              <w:tab/>
            </w:r>
            <w:permStart w:id="221265804" w:edGrp="everyone"/>
            <w:permEnd w:id="221265804"/>
          </w:p>
        </w:tc>
        <w:tc>
          <w:tcPr>
            <w:tcW w:w="5131" w:type="dxa"/>
          </w:tcPr>
          <w:p w14:paraId="76C0D706" w14:textId="77777777" w:rsidR="00272D82" w:rsidRPr="00BD4EA0" w:rsidRDefault="00272D82" w:rsidP="00170086">
            <w:pPr>
              <w:tabs>
                <w:tab w:val="left" w:pos="723"/>
                <w:tab w:val="right" w:pos="9900"/>
              </w:tabs>
              <w:spacing w:before="60" w:after="60" w:line="240" w:lineRule="atLeast"/>
              <w:rPr>
                <w:bCs/>
                <w:spacing w:val="10"/>
                <w:sz w:val="20"/>
              </w:rPr>
            </w:pPr>
            <w:r w:rsidRPr="00BD4EA0">
              <w:rPr>
                <w:bCs/>
                <w:spacing w:val="10"/>
                <w:sz w:val="20"/>
              </w:rPr>
              <w:t>Sitz:</w:t>
            </w:r>
            <w:r w:rsidRPr="00BD4EA0">
              <w:rPr>
                <w:bCs/>
                <w:spacing w:val="10"/>
                <w:sz w:val="20"/>
              </w:rPr>
              <w:tab/>
            </w:r>
            <w:permStart w:id="1066280636" w:edGrp="everyone"/>
            <w:permEnd w:id="1066280636"/>
          </w:p>
        </w:tc>
      </w:tr>
      <w:tr w:rsidR="00272D82" w:rsidRPr="00BD4EA0" w14:paraId="0FF3C3D5" w14:textId="77777777" w:rsidTr="00170086">
        <w:trPr>
          <w:cantSplit/>
        </w:trPr>
        <w:tc>
          <w:tcPr>
            <w:tcW w:w="10061" w:type="dxa"/>
            <w:gridSpan w:val="2"/>
          </w:tcPr>
          <w:p w14:paraId="0319CDAB" w14:textId="77777777" w:rsidR="00272D82" w:rsidRPr="00BD4EA0" w:rsidRDefault="00272D82" w:rsidP="00170086">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Pr="00BD4EA0">
              <w:rPr>
                <w:bCs/>
                <w:spacing w:val="10"/>
                <w:sz w:val="20"/>
              </w:rPr>
              <w:tab/>
            </w:r>
            <w:permStart w:id="329013631" w:edGrp="everyone"/>
            <w:permEnd w:id="329013631"/>
          </w:p>
        </w:tc>
      </w:tr>
      <w:tr w:rsidR="00272D82" w:rsidRPr="00BD4EA0" w14:paraId="1745D7CD" w14:textId="77777777" w:rsidTr="00170086">
        <w:trPr>
          <w:cantSplit/>
        </w:trPr>
        <w:tc>
          <w:tcPr>
            <w:tcW w:w="10061" w:type="dxa"/>
            <w:gridSpan w:val="2"/>
          </w:tcPr>
          <w:p w14:paraId="15AC8A64" w14:textId="77777777" w:rsidR="00272D82" w:rsidRPr="00BD4EA0" w:rsidRDefault="00272D82" w:rsidP="00170086">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Pr="00BD4EA0">
              <w:rPr>
                <w:bCs/>
                <w:spacing w:val="10"/>
                <w:sz w:val="20"/>
              </w:rPr>
              <w:tab/>
            </w:r>
            <w:permStart w:id="799409656" w:edGrp="everyone"/>
            <w:permEnd w:id="799409656"/>
          </w:p>
        </w:tc>
      </w:tr>
      <w:tr w:rsidR="00272D82" w:rsidRPr="00BD4EA0" w14:paraId="2C3E74DF" w14:textId="77777777" w:rsidTr="00170086">
        <w:trPr>
          <w:cantSplit/>
        </w:trPr>
        <w:tc>
          <w:tcPr>
            <w:tcW w:w="10061" w:type="dxa"/>
            <w:gridSpan w:val="2"/>
          </w:tcPr>
          <w:p w14:paraId="6D749329"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Gesellschaftskapital:</w:t>
            </w:r>
            <w:r w:rsidRPr="00BD4EA0">
              <w:rPr>
                <w:bCs/>
                <w:spacing w:val="10"/>
                <w:sz w:val="20"/>
              </w:rPr>
              <w:tab/>
            </w:r>
            <w:permStart w:id="779106048" w:edGrp="everyone"/>
            <w:permEnd w:id="779106048"/>
          </w:p>
        </w:tc>
      </w:tr>
      <w:tr w:rsidR="00272D82" w:rsidRPr="00BD4EA0" w14:paraId="4DEA41EC" w14:textId="77777777" w:rsidTr="00170086">
        <w:trPr>
          <w:cantSplit/>
        </w:trPr>
        <w:tc>
          <w:tcPr>
            <w:tcW w:w="10061" w:type="dxa"/>
            <w:gridSpan w:val="2"/>
          </w:tcPr>
          <w:p w14:paraId="731654EB"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Geschäftszweck:</w:t>
            </w:r>
            <w:r w:rsidRPr="00BD4EA0">
              <w:rPr>
                <w:bCs/>
                <w:spacing w:val="10"/>
                <w:sz w:val="20"/>
              </w:rPr>
              <w:tab/>
            </w:r>
            <w:permStart w:id="1919299132" w:edGrp="everyone"/>
            <w:permEnd w:id="1919299132"/>
          </w:p>
          <w:p w14:paraId="3AC4A745"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Haupttätigkeit:</w:t>
            </w:r>
            <w:r w:rsidRPr="00BD4EA0">
              <w:rPr>
                <w:bCs/>
                <w:spacing w:val="10"/>
                <w:sz w:val="20"/>
              </w:rPr>
              <w:tab/>
            </w:r>
            <w:permStart w:id="855443030" w:edGrp="everyone"/>
            <w:permEnd w:id="855443030"/>
          </w:p>
          <w:p w14:paraId="2551CB20"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Nebentätigkeiten:</w:t>
            </w:r>
            <w:r w:rsidRPr="00BD4EA0">
              <w:rPr>
                <w:bCs/>
                <w:spacing w:val="10"/>
                <w:sz w:val="20"/>
              </w:rPr>
              <w:tab/>
            </w:r>
            <w:permStart w:id="516381058" w:edGrp="everyone"/>
            <w:permEnd w:id="516381058"/>
          </w:p>
        </w:tc>
      </w:tr>
      <w:tr w:rsidR="00272D82" w:rsidRPr="00BD4EA0" w14:paraId="420599B6" w14:textId="77777777" w:rsidTr="00170086">
        <w:trPr>
          <w:cantSplit/>
        </w:trPr>
        <w:tc>
          <w:tcPr>
            <w:tcW w:w="10061" w:type="dxa"/>
            <w:gridSpan w:val="2"/>
          </w:tcPr>
          <w:p w14:paraId="2EEFD686"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Zertifikate:</w:t>
            </w:r>
            <w:r w:rsidRPr="00BD4EA0">
              <w:rPr>
                <w:bCs/>
                <w:spacing w:val="10"/>
                <w:sz w:val="20"/>
              </w:rPr>
              <w:tab/>
            </w:r>
            <w:permStart w:id="1881629161" w:edGrp="everyone"/>
            <w:permEnd w:id="1881629161"/>
          </w:p>
        </w:tc>
      </w:tr>
      <w:tr w:rsidR="00272D82" w:rsidRPr="00BD4EA0" w14:paraId="0DD85FBF" w14:textId="77777777" w:rsidTr="00170086">
        <w:trPr>
          <w:cantSplit/>
        </w:trPr>
        <w:tc>
          <w:tcPr>
            <w:tcW w:w="10061" w:type="dxa"/>
            <w:gridSpan w:val="2"/>
          </w:tcPr>
          <w:p w14:paraId="6BE6BC72" w14:textId="77777777" w:rsidR="00272D82" w:rsidRPr="00BD4EA0" w:rsidRDefault="00272D82" w:rsidP="00170086">
            <w:pPr>
              <w:tabs>
                <w:tab w:val="left" w:pos="3686"/>
                <w:tab w:val="right" w:pos="9900"/>
              </w:tabs>
              <w:spacing w:before="60" w:after="60" w:line="240" w:lineRule="atLeast"/>
              <w:rPr>
                <w:bCs/>
                <w:spacing w:val="10"/>
                <w:sz w:val="20"/>
              </w:rPr>
            </w:pPr>
            <w:r w:rsidRPr="00BD4EA0">
              <w:rPr>
                <w:bCs/>
                <w:spacing w:val="10"/>
                <w:sz w:val="20"/>
              </w:rPr>
              <w:t>Mitgliedschaft in Berufsverbänden:</w:t>
            </w:r>
            <w:r w:rsidRPr="00BD4EA0">
              <w:rPr>
                <w:bCs/>
                <w:spacing w:val="10"/>
                <w:sz w:val="20"/>
              </w:rPr>
              <w:tab/>
            </w:r>
            <w:permStart w:id="1604543656" w:edGrp="everyone"/>
            <w:permEnd w:id="1604543656"/>
          </w:p>
        </w:tc>
      </w:tr>
    </w:tbl>
    <w:p w14:paraId="40DDDF74" w14:textId="77777777" w:rsidR="00272D82" w:rsidRPr="00BD4EA0" w:rsidRDefault="00272D82" w:rsidP="00272D82">
      <w:pPr>
        <w:tabs>
          <w:tab w:val="right" w:pos="9900"/>
        </w:tabs>
        <w:spacing w:after="120" w:line="240" w:lineRule="atLeast"/>
        <w:rPr>
          <w:bCs/>
          <w:spacing w:val="10"/>
          <w:sz w:val="20"/>
        </w:rPr>
      </w:pPr>
    </w:p>
    <w:p w14:paraId="1AD24068"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272D82" w:rsidRPr="00BD4EA0" w14:paraId="30E62ADF" w14:textId="77777777" w:rsidTr="00170086">
        <w:trPr>
          <w:cantSplit/>
        </w:trPr>
        <w:tc>
          <w:tcPr>
            <w:tcW w:w="9779" w:type="dxa"/>
            <w:gridSpan w:val="4"/>
          </w:tcPr>
          <w:p w14:paraId="0EFD9267" w14:textId="77777777" w:rsidR="00272D82" w:rsidRPr="00BD4EA0" w:rsidRDefault="00272D82" w:rsidP="00170086">
            <w:pPr>
              <w:tabs>
                <w:tab w:val="right" w:pos="9900"/>
              </w:tabs>
              <w:spacing w:before="60" w:after="60" w:line="240" w:lineRule="atLeast"/>
              <w:rPr>
                <w:bCs/>
                <w:spacing w:val="10"/>
                <w:sz w:val="17"/>
              </w:rPr>
            </w:pPr>
            <w:r w:rsidRPr="00BD4EA0">
              <w:rPr>
                <w:bCs/>
                <w:spacing w:val="10"/>
                <w:sz w:val="20"/>
              </w:rPr>
              <w:t>Zahl der Beschäftigten</w:t>
            </w:r>
            <w:r w:rsidRPr="00BD4EA0">
              <w:rPr>
                <w:bCs/>
                <w:spacing w:val="10"/>
                <w:sz w:val="17"/>
              </w:rPr>
              <w:t xml:space="preserve">  </w:t>
            </w:r>
            <w:r w:rsidRPr="00BD4EA0">
              <w:rPr>
                <w:bCs/>
                <w:spacing w:val="10"/>
                <w:sz w:val="16"/>
              </w:rPr>
              <w:t>(im Bereich, welcher für die Bearbeitung des ausgeschriebenen Auftrages wesentlich ist)</w:t>
            </w:r>
          </w:p>
        </w:tc>
      </w:tr>
      <w:tr w:rsidR="00272D82" w:rsidRPr="00BD4EA0" w14:paraId="3148B0E9" w14:textId="77777777" w:rsidTr="00170086">
        <w:tc>
          <w:tcPr>
            <w:tcW w:w="2302" w:type="dxa"/>
          </w:tcPr>
          <w:p w14:paraId="0907825C"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0020B2A2"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01718E9A"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7C7861B1"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Auszubildende</w:t>
            </w:r>
          </w:p>
        </w:tc>
      </w:tr>
      <w:tr w:rsidR="00272D82" w:rsidRPr="00BD4EA0" w14:paraId="3EFD9F23" w14:textId="77777777" w:rsidTr="00170086">
        <w:tc>
          <w:tcPr>
            <w:tcW w:w="2302" w:type="dxa"/>
          </w:tcPr>
          <w:p w14:paraId="4CB79F34" w14:textId="77777777" w:rsidR="00272D82" w:rsidRPr="00BD4EA0" w:rsidRDefault="00272D82" w:rsidP="00170086">
            <w:pPr>
              <w:tabs>
                <w:tab w:val="right" w:pos="9900"/>
              </w:tabs>
              <w:spacing w:before="60" w:after="60" w:line="240" w:lineRule="atLeast"/>
              <w:jc w:val="center"/>
              <w:rPr>
                <w:bCs/>
                <w:spacing w:val="10"/>
                <w:sz w:val="20"/>
              </w:rPr>
            </w:pPr>
            <w:permStart w:id="657074926" w:edGrp="everyone" w:colFirst="0" w:colLast="0"/>
            <w:permStart w:id="1159672746" w:edGrp="everyone" w:colFirst="1" w:colLast="1"/>
            <w:permStart w:id="429488046" w:edGrp="everyone" w:colFirst="2" w:colLast="2"/>
            <w:permStart w:id="1637563838" w:edGrp="everyone" w:colFirst="3" w:colLast="3"/>
          </w:p>
        </w:tc>
        <w:tc>
          <w:tcPr>
            <w:tcW w:w="2506" w:type="dxa"/>
          </w:tcPr>
          <w:p w14:paraId="3B636F73" w14:textId="77777777" w:rsidR="00272D82" w:rsidRPr="00BD4EA0" w:rsidRDefault="00272D82" w:rsidP="00170086">
            <w:pPr>
              <w:tabs>
                <w:tab w:val="right" w:pos="9900"/>
              </w:tabs>
              <w:spacing w:before="60" w:after="60" w:line="240" w:lineRule="atLeast"/>
              <w:jc w:val="center"/>
              <w:rPr>
                <w:bCs/>
                <w:spacing w:val="10"/>
                <w:sz w:val="20"/>
              </w:rPr>
            </w:pPr>
          </w:p>
        </w:tc>
        <w:tc>
          <w:tcPr>
            <w:tcW w:w="2472" w:type="dxa"/>
          </w:tcPr>
          <w:p w14:paraId="70B75548" w14:textId="77777777" w:rsidR="00272D82" w:rsidRPr="00BD4EA0" w:rsidRDefault="00272D82" w:rsidP="00170086">
            <w:pPr>
              <w:tabs>
                <w:tab w:val="right" w:pos="9900"/>
              </w:tabs>
              <w:spacing w:before="60" w:after="60" w:line="240" w:lineRule="atLeast"/>
              <w:jc w:val="center"/>
              <w:rPr>
                <w:bCs/>
                <w:spacing w:val="10"/>
                <w:sz w:val="20"/>
              </w:rPr>
            </w:pPr>
          </w:p>
        </w:tc>
        <w:tc>
          <w:tcPr>
            <w:tcW w:w="2499" w:type="dxa"/>
          </w:tcPr>
          <w:p w14:paraId="444FA870" w14:textId="77777777" w:rsidR="00272D82" w:rsidRPr="00BD4EA0" w:rsidRDefault="00272D82" w:rsidP="00170086">
            <w:pPr>
              <w:tabs>
                <w:tab w:val="right" w:pos="9900"/>
              </w:tabs>
              <w:spacing w:before="60" w:after="60" w:line="240" w:lineRule="atLeast"/>
              <w:jc w:val="center"/>
              <w:rPr>
                <w:bCs/>
                <w:spacing w:val="10"/>
                <w:sz w:val="20"/>
              </w:rPr>
            </w:pPr>
          </w:p>
        </w:tc>
      </w:tr>
      <w:permEnd w:id="657074926"/>
      <w:permEnd w:id="1159672746"/>
      <w:permEnd w:id="429488046"/>
      <w:permEnd w:id="1637563838"/>
    </w:tbl>
    <w:p w14:paraId="22CEE260" w14:textId="77777777" w:rsidR="00272D82" w:rsidRPr="00BD4EA0" w:rsidRDefault="00272D82" w:rsidP="00272D82">
      <w:pPr>
        <w:tabs>
          <w:tab w:val="right" w:pos="9900"/>
        </w:tabs>
        <w:spacing w:after="120" w:line="240" w:lineRule="atLeast"/>
        <w:rPr>
          <w:bCs/>
          <w:spacing w:val="10"/>
          <w:sz w:val="20"/>
        </w:rPr>
      </w:pPr>
    </w:p>
    <w:p w14:paraId="75CF3C7C"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69E8F7D3" w14:textId="77777777" w:rsidTr="00170086">
        <w:trPr>
          <w:cantSplit/>
        </w:trPr>
        <w:tc>
          <w:tcPr>
            <w:tcW w:w="9779" w:type="dxa"/>
            <w:gridSpan w:val="2"/>
          </w:tcPr>
          <w:p w14:paraId="2A50696B" w14:textId="77777777" w:rsidR="00272D82" w:rsidRPr="00BD4EA0" w:rsidRDefault="00272D82" w:rsidP="00170086">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314194474" w:edGrp="everyone"/>
            <w:permEnd w:id="314194474"/>
          </w:p>
        </w:tc>
      </w:tr>
      <w:tr w:rsidR="00272D82" w:rsidRPr="00BD4EA0" w14:paraId="76378845" w14:textId="77777777" w:rsidTr="00170086">
        <w:trPr>
          <w:cantSplit/>
        </w:trPr>
        <w:tc>
          <w:tcPr>
            <w:tcW w:w="4776" w:type="dxa"/>
            <w:vAlign w:val="center"/>
          </w:tcPr>
          <w:p w14:paraId="29783E35"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Verfügbare Summe pro Schadenfall:</w:t>
            </w:r>
          </w:p>
        </w:tc>
        <w:tc>
          <w:tcPr>
            <w:tcW w:w="5003" w:type="dxa"/>
          </w:tcPr>
          <w:p w14:paraId="04F747F5"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Personenschäden:</w:t>
            </w:r>
            <w:r w:rsidRPr="00BD4EA0">
              <w:rPr>
                <w:bCs/>
                <w:spacing w:val="10"/>
                <w:sz w:val="20"/>
              </w:rPr>
              <w:tab/>
            </w:r>
            <w:permStart w:id="171846708" w:edGrp="everyone"/>
            <w:permEnd w:id="171846708"/>
          </w:p>
          <w:p w14:paraId="1D90272C"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376708161" w:edGrp="everyone"/>
            <w:permEnd w:id="376708161"/>
          </w:p>
          <w:p w14:paraId="3E3B7A0F"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1866992199" w:edGrp="everyone"/>
            <w:permEnd w:id="1866992199"/>
          </w:p>
          <w:p w14:paraId="0AC65856"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Vermögensschäden:</w:t>
            </w:r>
            <w:r w:rsidRPr="00BD4EA0">
              <w:rPr>
                <w:bCs/>
                <w:spacing w:val="10"/>
                <w:sz w:val="20"/>
              </w:rPr>
              <w:tab/>
            </w:r>
            <w:permStart w:id="1353997176" w:edGrp="everyone"/>
            <w:permEnd w:id="1353997176"/>
          </w:p>
        </w:tc>
      </w:tr>
    </w:tbl>
    <w:p w14:paraId="4B73C5A3" w14:textId="77777777" w:rsidR="00272D82" w:rsidRPr="00BD4EA0" w:rsidRDefault="00272D82" w:rsidP="00272D82">
      <w:pPr>
        <w:tabs>
          <w:tab w:val="right" w:pos="9900"/>
        </w:tabs>
        <w:spacing w:after="120" w:line="240" w:lineRule="atLeast"/>
        <w:rPr>
          <w:bCs/>
          <w:spacing w:val="10"/>
          <w:sz w:val="20"/>
        </w:rPr>
      </w:pPr>
    </w:p>
    <w:p w14:paraId="3371E0BF"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3713812F" w14:textId="77777777" w:rsidTr="00170086">
        <w:trPr>
          <w:cantSplit/>
        </w:trPr>
        <w:tc>
          <w:tcPr>
            <w:tcW w:w="10061" w:type="dxa"/>
          </w:tcPr>
          <w:p w14:paraId="32C7D3C2"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Zuständiges Steueramt   </w:t>
            </w:r>
            <w:r w:rsidRPr="00BD4EA0">
              <w:rPr>
                <w:bCs/>
                <w:spacing w:val="10"/>
                <w:sz w:val="16"/>
              </w:rPr>
              <w:t>(genaue Adresse)</w:t>
            </w:r>
            <w:r w:rsidRPr="00BD4EA0">
              <w:rPr>
                <w:bCs/>
                <w:spacing w:val="10"/>
                <w:sz w:val="20"/>
              </w:rPr>
              <w:t>:</w:t>
            </w:r>
            <w:r w:rsidRPr="00BD4EA0">
              <w:rPr>
                <w:bCs/>
                <w:spacing w:val="10"/>
                <w:sz w:val="20"/>
              </w:rPr>
              <w:tab/>
            </w:r>
            <w:permStart w:id="1580032622" w:edGrp="everyone"/>
            <w:permEnd w:id="1580032622"/>
          </w:p>
        </w:tc>
      </w:tr>
      <w:tr w:rsidR="00272D82" w:rsidRPr="00BD4EA0" w14:paraId="47D4EAEE" w14:textId="77777777" w:rsidTr="00170086">
        <w:trPr>
          <w:cantSplit/>
        </w:trPr>
        <w:tc>
          <w:tcPr>
            <w:tcW w:w="10061" w:type="dxa"/>
          </w:tcPr>
          <w:p w14:paraId="024FBB66"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AHV-Ausgleichskasse   </w:t>
            </w:r>
            <w:r w:rsidRPr="00BD4EA0">
              <w:rPr>
                <w:bCs/>
                <w:spacing w:val="10"/>
                <w:sz w:val="16"/>
              </w:rPr>
              <w:t>(genaue Adresse)</w:t>
            </w:r>
            <w:r w:rsidRPr="00BD4EA0">
              <w:rPr>
                <w:bCs/>
                <w:spacing w:val="10"/>
                <w:sz w:val="20"/>
              </w:rPr>
              <w:t>:</w:t>
            </w:r>
            <w:r w:rsidRPr="00BD4EA0">
              <w:rPr>
                <w:bCs/>
                <w:spacing w:val="10"/>
                <w:sz w:val="20"/>
              </w:rPr>
              <w:tab/>
            </w:r>
            <w:permStart w:id="1620259985" w:edGrp="everyone"/>
            <w:permEnd w:id="1620259985"/>
          </w:p>
        </w:tc>
      </w:tr>
      <w:tr w:rsidR="00272D82" w:rsidRPr="00BD4EA0" w14:paraId="5E29AA88" w14:textId="77777777" w:rsidTr="00170086">
        <w:trPr>
          <w:cantSplit/>
        </w:trPr>
        <w:tc>
          <w:tcPr>
            <w:tcW w:w="10061" w:type="dxa"/>
            <w:vAlign w:val="center"/>
          </w:tcPr>
          <w:p w14:paraId="4E45931D"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BVG-Vorsorgeeinrichtung   </w:t>
            </w:r>
            <w:r w:rsidRPr="00BD4EA0">
              <w:rPr>
                <w:bCs/>
                <w:spacing w:val="10"/>
                <w:sz w:val="16"/>
              </w:rPr>
              <w:t>(genaue Adresse):</w:t>
            </w:r>
            <w:r w:rsidRPr="00BD4EA0">
              <w:rPr>
                <w:bCs/>
                <w:spacing w:val="10"/>
                <w:sz w:val="16"/>
              </w:rPr>
              <w:tab/>
            </w:r>
            <w:permStart w:id="63980631" w:edGrp="everyone"/>
            <w:permEnd w:id="63980631"/>
          </w:p>
        </w:tc>
      </w:tr>
    </w:tbl>
    <w:p w14:paraId="7F800BED" w14:textId="77777777" w:rsidR="00272D82" w:rsidRDefault="00272D82" w:rsidP="00272D82">
      <w:pPr>
        <w:rPr>
          <w:spacing w:val="10"/>
          <w:sz w:val="20"/>
        </w:rPr>
      </w:pPr>
    </w:p>
    <w:p w14:paraId="6E569235" w14:textId="77777777" w:rsidR="00272D82" w:rsidRPr="00BD4EA0" w:rsidRDefault="00272D82" w:rsidP="00272D82">
      <w:pPr>
        <w:rPr>
          <w:spacing w:val="10"/>
          <w:sz w:val="20"/>
        </w:rPr>
      </w:pPr>
      <w:r>
        <w:rPr>
          <w:spacing w:val="10"/>
          <w:sz w:val="20"/>
        </w:rPr>
        <w:br w:type="page"/>
      </w:r>
    </w:p>
    <w:p w14:paraId="0A33F910"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2F42109D" w14:textId="77777777" w:rsidTr="00170086">
        <w:trPr>
          <w:cantSplit/>
        </w:trPr>
        <w:tc>
          <w:tcPr>
            <w:tcW w:w="9779" w:type="dxa"/>
            <w:vAlign w:val="center"/>
          </w:tcPr>
          <w:p w14:paraId="06E68D65" w14:textId="77777777" w:rsidR="00272D82" w:rsidRPr="00BD4EA0" w:rsidRDefault="00272D82" w:rsidP="00170086">
            <w:pPr>
              <w:pStyle w:val="Textkrper3"/>
              <w:rPr>
                <w:spacing w:val="10"/>
              </w:rPr>
            </w:pPr>
            <w:r w:rsidRPr="00BD4EA0">
              <w:rPr>
                <w:spacing w:val="10"/>
              </w:rPr>
              <w:t>Ist das Planungsbüro mit EDV-Anlagen (CAD) und einem Datensicherungssystem ausgerüstet, welche die Sicherstellung des Datenaustausches zwischen Planungsbüro, Fachplaner und Auftraggeberin garanieren und die Datenverfügbarkeit jederzeit sicherstellt?</w:t>
            </w:r>
          </w:p>
          <w:p w14:paraId="55CB001B" w14:textId="77777777" w:rsidR="00272D82" w:rsidRPr="00BD4EA0" w:rsidRDefault="00463F87" w:rsidP="00170086">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55DB3D76">
                <v:rect id="_x0000_s1129" style="position:absolute;margin-left:93.4pt;margin-top:2.9pt;width:12.8pt;height:12pt;z-index:20" filled="f"/>
              </w:pict>
            </w:r>
            <w:r>
              <w:rPr>
                <w:noProof/>
                <w:spacing w:val="10"/>
                <w:lang w:eastAsia="de-CH"/>
              </w:rPr>
              <w:pict w14:anchorId="56D1C2F0">
                <v:rect id="_x0000_s1128" style="position:absolute;margin-left:21.05pt;margin-top:2.8pt;width:12.8pt;height:12pt;z-index:19" filled="f"/>
              </w:pict>
            </w:r>
            <w:r w:rsidR="00272D82" w:rsidRPr="00BD4EA0">
              <w:rPr>
                <w:bCs/>
                <w:spacing w:val="10"/>
                <w:sz w:val="20"/>
              </w:rPr>
              <w:t>ja</w:t>
            </w:r>
            <w:r w:rsidR="00272D82" w:rsidRPr="00BD4EA0">
              <w:rPr>
                <w:bCs/>
                <w:spacing w:val="10"/>
                <w:sz w:val="20"/>
              </w:rPr>
              <w:tab/>
            </w:r>
            <w:permStart w:id="1958178362" w:edGrp="everyone"/>
            <w:permEnd w:id="1958178362"/>
            <w:r w:rsidR="00272D82" w:rsidRPr="00BD4EA0">
              <w:rPr>
                <w:bCs/>
                <w:spacing w:val="10"/>
                <w:sz w:val="20"/>
              </w:rPr>
              <w:tab/>
              <w:t>nein</w:t>
            </w:r>
            <w:r w:rsidR="00272D82" w:rsidRPr="00BD4EA0">
              <w:rPr>
                <w:bCs/>
                <w:spacing w:val="10"/>
                <w:sz w:val="20"/>
              </w:rPr>
              <w:tab/>
            </w:r>
            <w:permStart w:id="624256798" w:edGrp="everyone"/>
            <w:permEnd w:id="624256798"/>
          </w:p>
          <w:p w14:paraId="67CFF049" w14:textId="77777777" w:rsidR="00272D82" w:rsidRPr="00BD4EA0" w:rsidRDefault="00272D82" w:rsidP="00170086">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1318914543" w:edGrp="everyone"/>
            <w:permEnd w:id="1318914543"/>
          </w:p>
        </w:tc>
      </w:tr>
    </w:tbl>
    <w:p w14:paraId="148426B0" w14:textId="77777777" w:rsidR="00272D82" w:rsidRPr="00BD4EA0" w:rsidRDefault="00272D82" w:rsidP="00272D82">
      <w:pPr>
        <w:tabs>
          <w:tab w:val="right" w:pos="9900"/>
        </w:tabs>
        <w:spacing w:after="120" w:line="240" w:lineRule="atLeast"/>
        <w:rPr>
          <w:spacing w:val="10"/>
          <w:sz w:val="20"/>
        </w:rPr>
      </w:pPr>
    </w:p>
    <w:p w14:paraId="2CCCE4A3" w14:textId="77777777" w:rsidR="00272D82" w:rsidRPr="00BD4EA0" w:rsidRDefault="00272D82" w:rsidP="00272D82">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0"/>
        <w:gridCol w:w="1139"/>
      </w:tblGrid>
      <w:tr w:rsidR="00272D82" w:rsidRPr="00BD4EA0" w14:paraId="1677EB64" w14:textId="77777777" w:rsidTr="00170086">
        <w:trPr>
          <w:cantSplit/>
        </w:trPr>
        <w:tc>
          <w:tcPr>
            <w:tcW w:w="8640" w:type="dxa"/>
            <w:vAlign w:val="center"/>
          </w:tcPr>
          <w:p w14:paraId="4B6C0B9E" w14:textId="77777777" w:rsidR="00272D82" w:rsidRPr="00BD4EA0" w:rsidRDefault="00272D82" w:rsidP="00170086">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139" w:type="dxa"/>
          </w:tcPr>
          <w:p w14:paraId="0B069467" w14:textId="77777777" w:rsidR="00272D82" w:rsidRPr="00BD4EA0" w:rsidRDefault="00272D82" w:rsidP="00170086">
            <w:pPr>
              <w:tabs>
                <w:tab w:val="right" w:pos="9900"/>
              </w:tabs>
              <w:spacing w:before="60" w:after="60" w:line="240" w:lineRule="atLeast"/>
              <w:jc w:val="center"/>
              <w:rPr>
                <w:b/>
                <w:spacing w:val="10"/>
                <w:sz w:val="20"/>
              </w:rPr>
            </w:pPr>
            <w:r w:rsidRPr="00BD4EA0">
              <w:rPr>
                <w:b/>
                <w:spacing w:val="10"/>
                <w:sz w:val="20"/>
              </w:rPr>
              <w:t>Antwort Ja / Nein</w:t>
            </w:r>
          </w:p>
        </w:tc>
      </w:tr>
      <w:tr w:rsidR="00272D82" w:rsidRPr="00BD4EA0" w14:paraId="4389723D" w14:textId="77777777" w:rsidTr="00170086">
        <w:trPr>
          <w:cantSplit/>
        </w:trPr>
        <w:tc>
          <w:tcPr>
            <w:tcW w:w="8640" w:type="dxa"/>
            <w:vAlign w:val="center"/>
          </w:tcPr>
          <w:p w14:paraId="118E291B" w14:textId="77777777" w:rsidR="00272D82" w:rsidRPr="00BD4EA0" w:rsidRDefault="00272D82" w:rsidP="00170086">
            <w:pPr>
              <w:tabs>
                <w:tab w:val="right" w:pos="9900"/>
              </w:tabs>
              <w:spacing w:before="60" w:after="60" w:line="240" w:lineRule="atLeast"/>
              <w:rPr>
                <w:bCs/>
                <w:spacing w:val="10"/>
                <w:sz w:val="20"/>
              </w:rPr>
            </w:pPr>
            <w:permStart w:id="163517727" w:edGrp="everyone" w:colFirst="1" w:colLast="1"/>
            <w:r w:rsidRPr="00BD4EA0">
              <w:rPr>
                <w:bCs/>
                <w:spacing w:val="10"/>
                <w:sz w:val="20"/>
              </w:rPr>
              <w:t>Halten Sie die geltenden Arbeitschutzbestimmungen ein?</w:t>
            </w:r>
          </w:p>
        </w:tc>
        <w:tc>
          <w:tcPr>
            <w:tcW w:w="1139" w:type="dxa"/>
            <w:vAlign w:val="center"/>
          </w:tcPr>
          <w:p w14:paraId="15CBB91E"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2F8ADE1" w14:textId="77777777" w:rsidTr="00170086">
        <w:trPr>
          <w:cantSplit/>
        </w:trPr>
        <w:tc>
          <w:tcPr>
            <w:tcW w:w="8640" w:type="dxa"/>
            <w:vAlign w:val="center"/>
          </w:tcPr>
          <w:p w14:paraId="0AF06CCC" w14:textId="77777777" w:rsidR="00272D82" w:rsidRPr="00BD4EA0" w:rsidRDefault="00272D82" w:rsidP="00170086">
            <w:pPr>
              <w:tabs>
                <w:tab w:val="right" w:pos="9900"/>
              </w:tabs>
              <w:spacing w:before="60" w:after="60" w:line="240" w:lineRule="atLeast"/>
              <w:rPr>
                <w:bCs/>
                <w:spacing w:val="10"/>
                <w:sz w:val="20"/>
              </w:rPr>
            </w:pPr>
            <w:permStart w:id="1146036190" w:edGrp="everyone" w:colFirst="1" w:colLast="1"/>
            <w:permEnd w:id="163517727"/>
            <w:r w:rsidRPr="00BD4EA0">
              <w:rPr>
                <w:bCs/>
                <w:spacing w:val="10"/>
                <w:sz w:val="20"/>
              </w:rPr>
              <w:t>Halten Sie den Normalarbeitsvertrag ein?</w:t>
            </w:r>
          </w:p>
        </w:tc>
        <w:tc>
          <w:tcPr>
            <w:tcW w:w="1139" w:type="dxa"/>
            <w:vAlign w:val="center"/>
          </w:tcPr>
          <w:p w14:paraId="448A9165"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53DCF704" w14:textId="77777777" w:rsidTr="00170086">
        <w:trPr>
          <w:cantSplit/>
        </w:trPr>
        <w:tc>
          <w:tcPr>
            <w:tcW w:w="8640" w:type="dxa"/>
            <w:vAlign w:val="center"/>
          </w:tcPr>
          <w:p w14:paraId="69335093" w14:textId="77777777" w:rsidR="00272D82" w:rsidRPr="00BD4EA0" w:rsidRDefault="00272D82" w:rsidP="00170086">
            <w:pPr>
              <w:tabs>
                <w:tab w:val="right" w:pos="9900"/>
              </w:tabs>
              <w:spacing w:before="60" w:after="60" w:line="240" w:lineRule="atLeast"/>
              <w:rPr>
                <w:bCs/>
                <w:spacing w:val="10"/>
                <w:sz w:val="20"/>
              </w:rPr>
            </w:pPr>
            <w:permStart w:id="1894141079" w:edGrp="everyone" w:colFirst="1" w:colLast="1"/>
            <w:permEnd w:id="1146036190"/>
            <w:r w:rsidRPr="00BD4EA0">
              <w:rPr>
                <w:bCs/>
                <w:spacing w:val="10"/>
                <w:sz w:val="20"/>
              </w:rPr>
              <w:t>Halten Sie die am Ort branchenüblichen Vorschriften ein?</w:t>
            </w:r>
          </w:p>
        </w:tc>
        <w:tc>
          <w:tcPr>
            <w:tcW w:w="1139" w:type="dxa"/>
            <w:vAlign w:val="center"/>
          </w:tcPr>
          <w:p w14:paraId="70A70E50"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42C27344" w14:textId="77777777" w:rsidTr="00170086">
        <w:trPr>
          <w:cantSplit/>
        </w:trPr>
        <w:tc>
          <w:tcPr>
            <w:tcW w:w="8640" w:type="dxa"/>
            <w:vAlign w:val="center"/>
          </w:tcPr>
          <w:p w14:paraId="5EFD3A47" w14:textId="77777777" w:rsidR="00272D82" w:rsidRPr="00BD4EA0" w:rsidRDefault="00272D82" w:rsidP="00170086">
            <w:pPr>
              <w:tabs>
                <w:tab w:val="right" w:pos="9900"/>
              </w:tabs>
              <w:spacing w:before="60" w:after="60" w:line="240" w:lineRule="atLeast"/>
              <w:rPr>
                <w:bCs/>
                <w:spacing w:val="10"/>
                <w:sz w:val="20"/>
              </w:rPr>
            </w:pPr>
            <w:permStart w:id="1187186519" w:edGrp="everyone" w:colFirst="1" w:colLast="1"/>
            <w:permEnd w:id="1894141079"/>
            <w:r w:rsidRPr="00BD4EA0">
              <w:rPr>
                <w:bCs/>
                <w:spacing w:val="10"/>
                <w:sz w:val="20"/>
              </w:rPr>
              <w:t>Halten Sie den Grundsatz der Gleichbehandlung von Frau und Mann ein?</w:t>
            </w:r>
          </w:p>
        </w:tc>
        <w:tc>
          <w:tcPr>
            <w:tcW w:w="1139" w:type="dxa"/>
            <w:vAlign w:val="center"/>
          </w:tcPr>
          <w:p w14:paraId="33B1B03A"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DA2B577" w14:textId="77777777" w:rsidTr="00170086">
        <w:trPr>
          <w:cantSplit/>
        </w:trPr>
        <w:tc>
          <w:tcPr>
            <w:tcW w:w="8640" w:type="dxa"/>
            <w:vAlign w:val="center"/>
          </w:tcPr>
          <w:p w14:paraId="38CCDB82" w14:textId="77777777" w:rsidR="00272D82" w:rsidRPr="00BD4EA0" w:rsidRDefault="00272D82" w:rsidP="00170086">
            <w:pPr>
              <w:tabs>
                <w:tab w:val="right" w:pos="9900"/>
              </w:tabs>
              <w:spacing w:before="60" w:after="60" w:line="240" w:lineRule="atLeast"/>
              <w:jc w:val="both"/>
              <w:rPr>
                <w:bCs/>
                <w:spacing w:val="10"/>
                <w:sz w:val="20"/>
              </w:rPr>
            </w:pPr>
            <w:permStart w:id="1021663319" w:edGrp="everyone" w:colFirst="1" w:colLast="1"/>
            <w:permEnd w:id="1187186519"/>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139" w:type="dxa"/>
            <w:vAlign w:val="center"/>
          </w:tcPr>
          <w:p w14:paraId="260DE1F8"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3179A91E" w14:textId="77777777" w:rsidTr="00170086">
        <w:trPr>
          <w:cantSplit/>
        </w:trPr>
        <w:tc>
          <w:tcPr>
            <w:tcW w:w="8640" w:type="dxa"/>
            <w:vAlign w:val="center"/>
          </w:tcPr>
          <w:p w14:paraId="66189648" w14:textId="77777777" w:rsidR="00272D82" w:rsidRPr="00BD4EA0" w:rsidRDefault="00272D82" w:rsidP="00170086">
            <w:pPr>
              <w:tabs>
                <w:tab w:val="right" w:pos="9900"/>
              </w:tabs>
              <w:spacing w:before="60" w:after="60" w:line="240" w:lineRule="atLeast"/>
              <w:rPr>
                <w:bCs/>
                <w:spacing w:val="10"/>
                <w:sz w:val="20"/>
              </w:rPr>
            </w:pPr>
            <w:permStart w:id="83713613" w:edGrp="everyone" w:colFirst="1" w:colLast="1"/>
            <w:permEnd w:id="1021663319"/>
            <w:r w:rsidRPr="00BD4EA0">
              <w:rPr>
                <w:bCs/>
                <w:spacing w:val="10"/>
                <w:sz w:val="20"/>
              </w:rPr>
              <w:t>Haben Sie die fälligen Staats-, Gemeinde- und direkten Bundessteuern (inkl. Nachsteuern etc.) vollumfänglich bezahlt?</w:t>
            </w:r>
          </w:p>
        </w:tc>
        <w:tc>
          <w:tcPr>
            <w:tcW w:w="1139" w:type="dxa"/>
            <w:vAlign w:val="center"/>
          </w:tcPr>
          <w:p w14:paraId="584A3254"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54DF0F52" w14:textId="77777777" w:rsidTr="00170086">
        <w:trPr>
          <w:cantSplit/>
        </w:trPr>
        <w:tc>
          <w:tcPr>
            <w:tcW w:w="8640" w:type="dxa"/>
            <w:vAlign w:val="center"/>
          </w:tcPr>
          <w:p w14:paraId="2359AD41" w14:textId="77777777" w:rsidR="00272D82" w:rsidRPr="00BD4EA0" w:rsidRDefault="00272D82" w:rsidP="00170086">
            <w:pPr>
              <w:tabs>
                <w:tab w:val="right" w:pos="9900"/>
              </w:tabs>
              <w:spacing w:before="60" w:after="60" w:line="240" w:lineRule="atLeast"/>
              <w:rPr>
                <w:bCs/>
                <w:spacing w:val="10"/>
                <w:sz w:val="20"/>
              </w:rPr>
            </w:pPr>
            <w:permStart w:id="227675246" w:edGrp="everyone" w:colFirst="1" w:colLast="1"/>
            <w:permEnd w:id="83713613"/>
            <w:r w:rsidRPr="00BD4EA0">
              <w:rPr>
                <w:bCs/>
                <w:spacing w:val="10"/>
                <w:sz w:val="20"/>
              </w:rPr>
              <w:t>Haben Sie die fällige Mehrwertsteuer vollumfänglich bezahlt?</w:t>
            </w:r>
          </w:p>
        </w:tc>
        <w:tc>
          <w:tcPr>
            <w:tcW w:w="1139" w:type="dxa"/>
            <w:vAlign w:val="center"/>
          </w:tcPr>
          <w:p w14:paraId="425869C9"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3A5BE990" w14:textId="77777777" w:rsidTr="00170086">
        <w:trPr>
          <w:cantSplit/>
        </w:trPr>
        <w:tc>
          <w:tcPr>
            <w:tcW w:w="8640" w:type="dxa"/>
            <w:vAlign w:val="center"/>
          </w:tcPr>
          <w:p w14:paraId="0C5BABB0" w14:textId="77777777" w:rsidR="00272D82" w:rsidRPr="00BD4EA0" w:rsidRDefault="00272D82" w:rsidP="00170086">
            <w:pPr>
              <w:tabs>
                <w:tab w:val="right" w:pos="9900"/>
              </w:tabs>
              <w:spacing w:before="60" w:after="60" w:line="240" w:lineRule="atLeast"/>
              <w:rPr>
                <w:bCs/>
                <w:spacing w:val="10"/>
                <w:sz w:val="20"/>
              </w:rPr>
            </w:pPr>
            <w:permStart w:id="1575046978" w:edGrp="everyone" w:colFirst="1" w:colLast="1"/>
            <w:permEnd w:id="227675246"/>
            <w:r w:rsidRPr="00BD4EA0">
              <w:rPr>
                <w:bCs/>
                <w:spacing w:val="10"/>
                <w:sz w:val="20"/>
              </w:rPr>
              <w:t>Haben Sie die fälligen Sozialversicherungsbeiträge (AHV, IV, EO, FAK, ALV, BVG und UVG) einschliesslich der vom Lohn abgezogenen Arbeitnehmeranteile vollumfänglich bezahlt?</w:t>
            </w:r>
          </w:p>
        </w:tc>
        <w:tc>
          <w:tcPr>
            <w:tcW w:w="1139" w:type="dxa"/>
            <w:vAlign w:val="center"/>
          </w:tcPr>
          <w:p w14:paraId="33D62BD2"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4B7214C4" w14:textId="77777777" w:rsidTr="00170086">
        <w:trPr>
          <w:cantSplit/>
        </w:trPr>
        <w:tc>
          <w:tcPr>
            <w:tcW w:w="8640" w:type="dxa"/>
            <w:vAlign w:val="center"/>
          </w:tcPr>
          <w:p w14:paraId="731BFDB8" w14:textId="77777777" w:rsidR="00272D82" w:rsidRPr="00BD4EA0" w:rsidRDefault="00272D82" w:rsidP="00170086">
            <w:pPr>
              <w:tabs>
                <w:tab w:val="right" w:pos="9900"/>
              </w:tabs>
              <w:spacing w:before="60" w:after="60" w:line="240" w:lineRule="atLeast"/>
              <w:rPr>
                <w:bCs/>
                <w:spacing w:val="10"/>
                <w:sz w:val="20"/>
              </w:rPr>
            </w:pPr>
            <w:permStart w:id="1619941400" w:edGrp="everyone" w:colFirst="1" w:colLast="1"/>
            <w:permEnd w:id="1575046978"/>
            <w:r w:rsidRPr="00BD4EA0">
              <w:rPr>
                <w:bCs/>
                <w:spacing w:val="10"/>
                <w:sz w:val="20"/>
              </w:rPr>
              <w:t>Haben Sie die fälligen Beiträge, die sich aus allgemeinverbindlich erklärten Gesamtarbeitsverträgen ergeben, einschliesslich der vom Lohn abgezogenen Arbeitnehmeranteile, vollumfänglich bezahlt?</w:t>
            </w:r>
          </w:p>
        </w:tc>
        <w:tc>
          <w:tcPr>
            <w:tcW w:w="1139" w:type="dxa"/>
            <w:vAlign w:val="center"/>
          </w:tcPr>
          <w:p w14:paraId="13E175D4"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5AD94F2" w14:textId="77777777" w:rsidTr="00170086">
        <w:trPr>
          <w:cantSplit/>
        </w:trPr>
        <w:tc>
          <w:tcPr>
            <w:tcW w:w="8640" w:type="dxa"/>
            <w:vAlign w:val="center"/>
          </w:tcPr>
          <w:p w14:paraId="7293795E" w14:textId="77777777" w:rsidR="00272D82" w:rsidRPr="00BD4EA0" w:rsidRDefault="00272D82" w:rsidP="00170086">
            <w:pPr>
              <w:tabs>
                <w:tab w:val="right" w:pos="9900"/>
              </w:tabs>
              <w:spacing w:before="60" w:after="60" w:line="240" w:lineRule="atLeast"/>
              <w:rPr>
                <w:bCs/>
                <w:spacing w:val="10"/>
                <w:sz w:val="20"/>
              </w:rPr>
            </w:pPr>
            <w:permStart w:id="1155168806" w:edGrp="everyone" w:colFirst="1" w:colLast="1"/>
            <w:permEnd w:id="1619941400"/>
            <w:r w:rsidRPr="00BD4EA0">
              <w:rPr>
                <w:bCs/>
                <w:spacing w:val="10"/>
                <w:sz w:val="20"/>
              </w:rPr>
              <w:t>Befinden Sie sich in einem Schuldbetreibungs- oder Konkursverfahren?</w:t>
            </w:r>
          </w:p>
        </w:tc>
        <w:tc>
          <w:tcPr>
            <w:tcW w:w="1139" w:type="dxa"/>
            <w:vAlign w:val="center"/>
          </w:tcPr>
          <w:p w14:paraId="1EA40702"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2FEE4DFA" w14:textId="77777777" w:rsidTr="00170086">
        <w:trPr>
          <w:cantSplit/>
        </w:trPr>
        <w:tc>
          <w:tcPr>
            <w:tcW w:w="8640" w:type="dxa"/>
            <w:vAlign w:val="center"/>
          </w:tcPr>
          <w:p w14:paraId="3F37CAC0" w14:textId="77777777" w:rsidR="00272D82" w:rsidRPr="00BD4EA0" w:rsidRDefault="00272D82" w:rsidP="00170086">
            <w:pPr>
              <w:tabs>
                <w:tab w:val="right" w:pos="9900"/>
              </w:tabs>
              <w:spacing w:before="60" w:after="60" w:line="240" w:lineRule="atLeast"/>
              <w:rPr>
                <w:bCs/>
                <w:spacing w:val="10"/>
                <w:sz w:val="20"/>
              </w:rPr>
            </w:pPr>
            <w:permStart w:id="200807301" w:edGrp="everyone" w:colFirst="1" w:colLast="1"/>
            <w:permEnd w:id="1155168806"/>
            <w:r w:rsidRPr="00BD4EA0">
              <w:rPr>
                <w:bCs/>
                <w:spacing w:val="10"/>
                <w:sz w:val="20"/>
              </w:rPr>
              <w:t>Wurden bei Ihnen in den vergangenen zwölf Monaten Pfändungen vollzogen?</w:t>
            </w:r>
          </w:p>
        </w:tc>
        <w:tc>
          <w:tcPr>
            <w:tcW w:w="1139" w:type="dxa"/>
            <w:vAlign w:val="center"/>
          </w:tcPr>
          <w:p w14:paraId="5A6A027D"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0D6D7468" w14:textId="77777777" w:rsidTr="00170086">
        <w:trPr>
          <w:cantSplit/>
        </w:trPr>
        <w:tc>
          <w:tcPr>
            <w:tcW w:w="8640" w:type="dxa"/>
            <w:vAlign w:val="center"/>
          </w:tcPr>
          <w:p w14:paraId="64323E1E" w14:textId="77777777" w:rsidR="00272D82" w:rsidRPr="00BD4EA0" w:rsidRDefault="00272D82" w:rsidP="00170086">
            <w:pPr>
              <w:tabs>
                <w:tab w:val="right" w:pos="9900"/>
              </w:tabs>
              <w:spacing w:before="60" w:after="60" w:line="240" w:lineRule="atLeast"/>
              <w:rPr>
                <w:bCs/>
                <w:spacing w:val="10"/>
                <w:sz w:val="20"/>
              </w:rPr>
            </w:pPr>
            <w:permStart w:id="2128895558" w:edGrp="everyone" w:colFirst="1" w:colLast="1"/>
            <w:permEnd w:id="200807301"/>
            <w:r w:rsidRPr="00BD4EA0">
              <w:rPr>
                <w:bCs/>
                <w:spacing w:val="10"/>
                <w:sz w:val="20"/>
              </w:rPr>
              <w:t>Wenn Ja: Auf welchen Betrag beliefen sich die entsprechenden Forderungen?</w:t>
            </w:r>
          </w:p>
        </w:tc>
        <w:tc>
          <w:tcPr>
            <w:tcW w:w="1139" w:type="dxa"/>
            <w:vAlign w:val="center"/>
          </w:tcPr>
          <w:p w14:paraId="7685FDFB"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68A26CC2" w14:textId="77777777" w:rsidTr="00170086">
        <w:trPr>
          <w:cantSplit/>
        </w:trPr>
        <w:tc>
          <w:tcPr>
            <w:tcW w:w="8640" w:type="dxa"/>
            <w:vAlign w:val="center"/>
          </w:tcPr>
          <w:p w14:paraId="3B1774C0" w14:textId="77777777" w:rsidR="00272D82" w:rsidRPr="00BD4EA0" w:rsidRDefault="00272D82" w:rsidP="00170086">
            <w:pPr>
              <w:tabs>
                <w:tab w:val="right" w:pos="9900"/>
              </w:tabs>
              <w:spacing w:before="60" w:after="60" w:line="240" w:lineRule="atLeast"/>
              <w:rPr>
                <w:bCs/>
                <w:spacing w:val="10"/>
                <w:sz w:val="20"/>
              </w:rPr>
            </w:pPr>
            <w:permStart w:id="131027005" w:edGrp="everyone" w:colFirst="1" w:colLast="1"/>
            <w:permEnd w:id="2128895558"/>
            <w:r w:rsidRPr="00BD4EA0">
              <w:rPr>
                <w:bCs/>
                <w:spacing w:val="10"/>
                <w:sz w:val="20"/>
              </w:rPr>
              <w:t>Haben Sie Absprachen oder andere wettbewerbsbeeinträchtigende Massnahmen getroffen?</w:t>
            </w:r>
          </w:p>
        </w:tc>
        <w:tc>
          <w:tcPr>
            <w:tcW w:w="1139" w:type="dxa"/>
            <w:vAlign w:val="center"/>
          </w:tcPr>
          <w:p w14:paraId="0DE6C1B8" w14:textId="77777777" w:rsidR="00272D82" w:rsidRPr="00BD4EA0" w:rsidRDefault="00272D82" w:rsidP="00170086">
            <w:pPr>
              <w:tabs>
                <w:tab w:val="right" w:pos="9900"/>
              </w:tabs>
              <w:spacing w:before="60" w:after="60" w:line="240" w:lineRule="atLeast"/>
              <w:jc w:val="center"/>
              <w:rPr>
                <w:bCs/>
                <w:spacing w:val="10"/>
                <w:sz w:val="20"/>
              </w:rPr>
            </w:pPr>
          </w:p>
        </w:tc>
      </w:tr>
      <w:permEnd w:id="131027005"/>
      <w:tr w:rsidR="00272D82" w:rsidRPr="00BD4EA0" w14:paraId="33366565" w14:textId="77777777" w:rsidTr="00170086">
        <w:trPr>
          <w:cantSplit/>
        </w:trPr>
        <w:tc>
          <w:tcPr>
            <w:tcW w:w="9779" w:type="dxa"/>
            <w:gridSpan w:val="2"/>
            <w:vAlign w:val="center"/>
          </w:tcPr>
          <w:p w14:paraId="3A33422B"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Bemerkungen zur Selbs</w:t>
            </w:r>
            <w:r>
              <w:rPr>
                <w:bCs/>
                <w:spacing w:val="10"/>
                <w:sz w:val="20"/>
              </w:rPr>
              <w:t>t</w:t>
            </w:r>
            <w:r w:rsidRPr="00BD4EA0">
              <w:rPr>
                <w:bCs/>
                <w:spacing w:val="10"/>
                <w:sz w:val="20"/>
              </w:rPr>
              <w:t>deklaration</w:t>
            </w:r>
          </w:p>
          <w:p w14:paraId="5B7E307B"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050226932" w:edGrp="everyone"/>
            <w:permEnd w:id="1050226932"/>
          </w:p>
          <w:p w14:paraId="1316B5C1" w14:textId="77777777" w:rsidR="00272D82"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070153012" w:edGrp="everyone"/>
          </w:p>
          <w:p w14:paraId="69476322"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628127855" w:edGrp="everyone"/>
            <w:permEnd w:id="1628127855"/>
          </w:p>
          <w:p w14:paraId="72B30E21"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2028285123" w:edGrp="everyone"/>
            <w:permEnd w:id="2028285123"/>
          </w:p>
          <w:p w14:paraId="5A31EEB7"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2112301378" w:edGrp="everyone"/>
            <w:permEnd w:id="2112301378"/>
          </w:p>
          <w:permEnd w:id="1070153012"/>
          <w:p w14:paraId="489FBD85" w14:textId="77777777" w:rsidR="00272D82" w:rsidRPr="00BD4EA0" w:rsidRDefault="00272D82" w:rsidP="00170086">
            <w:pPr>
              <w:tabs>
                <w:tab w:val="left" w:pos="315"/>
                <w:tab w:val="right" w:pos="9900"/>
              </w:tabs>
              <w:spacing w:before="60" w:after="60" w:line="240" w:lineRule="atLeast"/>
              <w:rPr>
                <w:bCs/>
                <w:spacing w:val="10"/>
                <w:sz w:val="20"/>
              </w:rPr>
            </w:pPr>
            <w:r w:rsidRPr="00BD4EA0">
              <w:rPr>
                <w:bCs/>
                <w:spacing w:val="10"/>
                <w:sz w:val="20"/>
              </w:rPr>
              <w:tab/>
            </w:r>
            <w:permStart w:id="484723190" w:edGrp="everyone"/>
            <w:permEnd w:id="484723190"/>
          </w:p>
        </w:tc>
      </w:tr>
    </w:tbl>
    <w:p w14:paraId="48DC9182" w14:textId="77777777" w:rsidR="00272D82" w:rsidRDefault="00272D82" w:rsidP="00272D82">
      <w:pPr>
        <w:tabs>
          <w:tab w:val="right" w:pos="9900"/>
        </w:tabs>
        <w:spacing w:line="240" w:lineRule="atLeast"/>
        <w:rPr>
          <w:spacing w:val="10"/>
          <w:sz w:val="20"/>
        </w:rPr>
      </w:pPr>
    </w:p>
    <w:p w14:paraId="50C6FC72" w14:textId="77777777" w:rsidR="00272D82" w:rsidRPr="00BD4EA0" w:rsidRDefault="00272D82" w:rsidP="00272D82">
      <w:pPr>
        <w:tabs>
          <w:tab w:val="right" w:pos="9900"/>
        </w:tabs>
        <w:spacing w:line="240" w:lineRule="atLeast"/>
        <w:rPr>
          <w:spacing w:val="10"/>
          <w:sz w:val="20"/>
        </w:rPr>
      </w:pPr>
      <w:r>
        <w:rPr>
          <w:spacing w:val="10"/>
          <w:sz w:val="20"/>
        </w:rPr>
        <w:br w:type="page"/>
      </w:r>
    </w:p>
    <w:p w14:paraId="7CCF818B"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6C550EDF" w14:textId="77777777" w:rsidTr="00170086">
        <w:trPr>
          <w:cantSplit/>
        </w:trPr>
        <w:tc>
          <w:tcPr>
            <w:tcW w:w="9779" w:type="dxa"/>
            <w:gridSpan w:val="2"/>
            <w:vAlign w:val="center"/>
          </w:tcPr>
          <w:p w14:paraId="3FA9B36C"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793385829" w:edGrp="everyone"/>
            <w:permEnd w:id="793385829"/>
          </w:p>
        </w:tc>
      </w:tr>
      <w:tr w:rsidR="00272D82" w:rsidRPr="00BD4EA0" w14:paraId="2A4294B1" w14:textId="77777777" w:rsidTr="00170086">
        <w:trPr>
          <w:cantSplit/>
        </w:trPr>
        <w:tc>
          <w:tcPr>
            <w:tcW w:w="9779" w:type="dxa"/>
            <w:gridSpan w:val="2"/>
            <w:vAlign w:val="center"/>
          </w:tcPr>
          <w:p w14:paraId="16287CA5"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2027779839" w:edGrp="everyone"/>
            <w:permEnd w:id="2027779839"/>
          </w:p>
        </w:tc>
      </w:tr>
      <w:tr w:rsidR="00272D82" w:rsidRPr="00BD4EA0" w14:paraId="119D7117" w14:textId="77777777" w:rsidTr="00170086">
        <w:trPr>
          <w:cantSplit/>
        </w:trPr>
        <w:tc>
          <w:tcPr>
            <w:tcW w:w="9779" w:type="dxa"/>
            <w:gridSpan w:val="2"/>
            <w:vAlign w:val="center"/>
          </w:tcPr>
          <w:p w14:paraId="574F2078"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2075793382" w:edGrp="everyone"/>
            <w:permEnd w:id="2075793382"/>
          </w:p>
        </w:tc>
      </w:tr>
      <w:tr w:rsidR="00272D82" w:rsidRPr="00BD4EA0" w14:paraId="71321301" w14:textId="77777777" w:rsidTr="00170086">
        <w:trPr>
          <w:cantSplit/>
        </w:trPr>
        <w:tc>
          <w:tcPr>
            <w:tcW w:w="4776" w:type="dxa"/>
            <w:vAlign w:val="center"/>
          </w:tcPr>
          <w:p w14:paraId="60083C7F"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931615680" w:edGrp="everyone"/>
            <w:permEnd w:id="931615680"/>
          </w:p>
        </w:tc>
        <w:tc>
          <w:tcPr>
            <w:tcW w:w="5003" w:type="dxa"/>
          </w:tcPr>
          <w:p w14:paraId="3705B65E"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471072854" w:edGrp="everyone"/>
            <w:permEnd w:id="471072854"/>
          </w:p>
        </w:tc>
      </w:tr>
      <w:tr w:rsidR="00272D82" w:rsidRPr="00BD4EA0" w14:paraId="679806FF" w14:textId="77777777" w:rsidTr="00170086">
        <w:trPr>
          <w:cantSplit/>
        </w:trPr>
        <w:tc>
          <w:tcPr>
            <w:tcW w:w="4776" w:type="dxa"/>
            <w:vAlign w:val="center"/>
          </w:tcPr>
          <w:p w14:paraId="29100BEB"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622766782" w:edGrp="everyone"/>
            <w:permEnd w:id="1622766782"/>
          </w:p>
        </w:tc>
        <w:tc>
          <w:tcPr>
            <w:tcW w:w="5003" w:type="dxa"/>
          </w:tcPr>
          <w:p w14:paraId="67A60844"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590650014" w:edGrp="everyone"/>
            <w:permEnd w:id="1590650014"/>
          </w:p>
        </w:tc>
      </w:tr>
      <w:tr w:rsidR="00272D82" w:rsidRPr="00BD4EA0" w14:paraId="35ACED26" w14:textId="77777777" w:rsidTr="00170086">
        <w:trPr>
          <w:cantSplit/>
        </w:trPr>
        <w:tc>
          <w:tcPr>
            <w:tcW w:w="9779" w:type="dxa"/>
            <w:gridSpan w:val="2"/>
            <w:vAlign w:val="center"/>
          </w:tcPr>
          <w:p w14:paraId="4E514CDD"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1FFE872A"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628993616" w:edGrp="everyone"/>
            <w:permEnd w:id="1628993616"/>
          </w:p>
          <w:p w14:paraId="029417AD"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15745473" w:edGrp="everyone"/>
            <w:permEnd w:id="115745473"/>
            <w:r w:rsidRPr="00BD4EA0">
              <w:rPr>
                <w:bCs/>
                <w:spacing w:val="10"/>
                <w:sz w:val="20"/>
              </w:rPr>
              <w:tab/>
            </w:r>
            <w:permStart w:id="85803939" w:edGrp="everyone"/>
            <w:permEnd w:id="85803939"/>
          </w:p>
          <w:p w14:paraId="065CEAEB"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774983582" w:edGrp="everyone"/>
            <w:permEnd w:id="774983582"/>
          </w:p>
        </w:tc>
      </w:tr>
    </w:tbl>
    <w:p w14:paraId="4612A8FB" w14:textId="77777777" w:rsidR="00272D82" w:rsidRPr="00BD4EA0" w:rsidRDefault="00272D82" w:rsidP="00272D82">
      <w:pPr>
        <w:tabs>
          <w:tab w:val="right" w:pos="9900"/>
        </w:tabs>
        <w:spacing w:after="120" w:line="240" w:lineRule="atLeast"/>
        <w:rPr>
          <w:spacing w:val="10"/>
          <w:sz w:val="20"/>
        </w:rPr>
      </w:pPr>
    </w:p>
    <w:p w14:paraId="54E97C19" w14:textId="77777777" w:rsidR="00272D82" w:rsidRPr="00BD4EA0" w:rsidRDefault="00272D82" w:rsidP="00272D82">
      <w:pPr>
        <w:tabs>
          <w:tab w:val="right" w:pos="9900"/>
        </w:tabs>
        <w:spacing w:after="120" w:line="240" w:lineRule="atLeast"/>
        <w:rPr>
          <w:spacing w:val="10"/>
          <w:sz w:val="20"/>
        </w:rPr>
      </w:pPr>
    </w:p>
    <w:p w14:paraId="1C4ABFE6"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634B2ECF" w14:textId="77777777" w:rsidTr="00170086">
        <w:trPr>
          <w:cantSplit/>
        </w:trPr>
        <w:tc>
          <w:tcPr>
            <w:tcW w:w="9779" w:type="dxa"/>
            <w:gridSpan w:val="2"/>
            <w:vAlign w:val="center"/>
          </w:tcPr>
          <w:p w14:paraId="7AB094D8"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855799449" w:edGrp="everyone"/>
            <w:permEnd w:id="1855799449"/>
          </w:p>
        </w:tc>
      </w:tr>
      <w:tr w:rsidR="00272D82" w:rsidRPr="00BD4EA0" w14:paraId="4751A414" w14:textId="77777777" w:rsidTr="00170086">
        <w:trPr>
          <w:cantSplit/>
        </w:trPr>
        <w:tc>
          <w:tcPr>
            <w:tcW w:w="9779" w:type="dxa"/>
            <w:gridSpan w:val="2"/>
            <w:vAlign w:val="center"/>
          </w:tcPr>
          <w:p w14:paraId="564F9D48"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579769400" w:edGrp="everyone"/>
            <w:permEnd w:id="1579769400"/>
          </w:p>
        </w:tc>
      </w:tr>
      <w:tr w:rsidR="00272D82" w:rsidRPr="00BD4EA0" w14:paraId="6C336B19" w14:textId="77777777" w:rsidTr="00170086">
        <w:trPr>
          <w:cantSplit/>
        </w:trPr>
        <w:tc>
          <w:tcPr>
            <w:tcW w:w="9779" w:type="dxa"/>
            <w:gridSpan w:val="2"/>
            <w:vAlign w:val="center"/>
          </w:tcPr>
          <w:p w14:paraId="221073B3"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808329469" w:edGrp="everyone"/>
            <w:permEnd w:id="808329469"/>
          </w:p>
        </w:tc>
      </w:tr>
      <w:tr w:rsidR="00272D82" w:rsidRPr="00BD4EA0" w14:paraId="0BD02716" w14:textId="77777777" w:rsidTr="00170086">
        <w:trPr>
          <w:cantSplit/>
        </w:trPr>
        <w:tc>
          <w:tcPr>
            <w:tcW w:w="4776" w:type="dxa"/>
            <w:vAlign w:val="center"/>
          </w:tcPr>
          <w:p w14:paraId="0BA08C74"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569722107" w:edGrp="everyone"/>
            <w:permEnd w:id="1569722107"/>
          </w:p>
        </w:tc>
        <w:tc>
          <w:tcPr>
            <w:tcW w:w="5003" w:type="dxa"/>
          </w:tcPr>
          <w:p w14:paraId="2939070C"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360148328" w:edGrp="everyone"/>
            <w:permEnd w:id="1360148328"/>
          </w:p>
        </w:tc>
      </w:tr>
      <w:tr w:rsidR="00272D82" w:rsidRPr="00BD4EA0" w14:paraId="6B78BE38" w14:textId="77777777" w:rsidTr="00170086">
        <w:trPr>
          <w:cantSplit/>
        </w:trPr>
        <w:tc>
          <w:tcPr>
            <w:tcW w:w="4776" w:type="dxa"/>
            <w:vAlign w:val="center"/>
          </w:tcPr>
          <w:p w14:paraId="4B7834A8"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350653532" w:edGrp="everyone"/>
            <w:permEnd w:id="1350653532"/>
          </w:p>
        </w:tc>
        <w:tc>
          <w:tcPr>
            <w:tcW w:w="5003" w:type="dxa"/>
          </w:tcPr>
          <w:p w14:paraId="5D88FDAD"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484267320" w:edGrp="everyone"/>
            <w:permEnd w:id="1484267320"/>
          </w:p>
        </w:tc>
      </w:tr>
      <w:tr w:rsidR="00272D82" w:rsidRPr="00BD4EA0" w14:paraId="743A8ECA" w14:textId="77777777" w:rsidTr="00170086">
        <w:trPr>
          <w:cantSplit/>
        </w:trPr>
        <w:tc>
          <w:tcPr>
            <w:tcW w:w="9779" w:type="dxa"/>
            <w:gridSpan w:val="2"/>
            <w:vAlign w:val="center"/>
          </w:tcPr>
          <w:p w14:paraId="12266B86"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66F7ACD9"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899042486" w:edGrp="everyone"/>
            <w:permEnd w:id="899042486"/>
          </w:p>
          <w:p w14:paraId="46AEF160"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375301104" w:edGrp="everyone"/>
            <w:permEnd w:id="1375301104"/>
          </w:p>
          <w:p w14:paraId="406EC2F9"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1711477349" w:edGrp="everyone"/>
            <w:permEnd w:id="1711477349"/>
          </w:p>
        </w:tc>
      </w:tr>
    </w:tbl>
    <w:p w14:paraId="0584CE67" w14:textId="77777777" w:rsidR="00272D82" w:rsidRPr="00BD4EA0" w:rsidRDefault="00272D82" w:rsidP="00272D82">
      <w:pPr>
        <w:tabs>
          <w:tab w:val="right" w:pos="9900"/>
        </w:tabs>
        <w:spacing w:after="120" w:line="240" w:lineRule="atLeast"/>
        <w:rPr>
          <w:spacing w:val="10"/>
          <w:sz w:val="20"/>
        </w:rPr>
      </w:pPr>
    </w:p>
    <w:p w14:paraId="52EEF200" w14:textId="77777777" w:rsidR="00272D82" w:rsidRPr="00BD4EA0" w:rsidRDefault="00272D82" w:rsidP="00272D82">
      <w:pPr>
        <w:tabs>
          <w:tab w:val="right" w:pos="9900"/>
        </w:tabs>
        <w:spacing w:after="120" w:line="240" w:lineRule="atLeast"/>
        <w:rPr>
          <w:spacing w:val="10"/>
          <w:sz w:val="20"/>
        </w:rPr>
      </w:pPr>
    </w:p>
    <w:p w14:paraId="33C6C6C3"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589D2D6B" w14:textId="77777777" w:rsidTr="00170086">
        <w:trPr>
          <w:cantSplit/>
        </w:trPr>
        <w:tc>
          <w:tcPr>
            <w:tcW w:w="9779" w:type="dxa"/>
            <w:gridSpan w:val="2"/>
            <w:vAlign w:val="center"/>
          </w:tcPr>
          <w:p w14:paraId="6BC3FBBB"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29639063" w:edGrp="everyone"/>
            <w:permEnd w:id="29639063"/>
          </w:p>
        </w:tc>
      </w:tr>
      <w:tr w:rsidR="00272D82" w:rsidRPr="00BD4EA0" w14:paraId="6F46819D" w14:textId="77777777" w:rsidTr="00170086">
        <w:trPr>
          <w:cantSplit/>
        </w:trPr>
        <w:tc>
          <w:tcPr>
            <w:tcW w:w="9779" w:type="dxa"/>
            <w:gridSpan w:val="2"/>
            <w:vAlign w:val="center"/>
          </w:tcPr>
          <w:p w14:paraId="20E43EB6"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952542840" w:edGrp="everyone"/>
            <w:permEnd w:id="1952542840"/>
          </w:p>
        </w:tc>
      </w:tr>
      <w:tr w:rsidR="00272D82" w:rsidRPr="00BD4EA0" w14:paraId="0C371E58" w14:textId="77777777" w:rsidTr="00170086">
        <w:trPr>
          <w:cantSplit/>
        </w:trPr>
        <w:tc>
          <w:tcPr>
            <w:tcW w:w="9779" w:type="dxa"/>
            <w:gridSpan w:val="2"/>
            <w:vAlign w:val="center"/>
          </w:tcPr>
          <w:p w14:paraId="7EE75865"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1905159898" w:edGrp="everyone"/>
            <w:permEnd w:id="1905159898"/>
          </w:p>
        </w:tc>
      </w:tr>
      <w:tr w:rsidR="00272D82" w:rsidRPr="00BD4EA0" w14:paraId="0CFF7D4B" w14:textId="77777777" w:rsidTr="00170086">
        <w:trPr>
          <w:cantSplit/>
        </w:trPr>
        <w:tc>
          <w:tcPr>
            <w:tcW w:w="4776" w:type="dxa"/>
            <w:vAlign w:val="center"/>
          </w:tcPr>
          <w:p w14:paraId="3993CEFD"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2114526526" w:edGrp="everyone"/>
            <w:permEnd w:id="2114526526"/>
          </w:p>
        </w:tc>
        <w:tc>
          <w:tcPr>
            <w:tcW w:w="5003" w:type="dxa"/>
          </w:tcPr>
          <w:p w14:paraId="7678A283"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226755597" w:edGrp="everyone"/>
            <w:permEnd w:id="226755597"/>
          </w:p>
        </w:tc>
      </w:tr>
      <w:tr w:rsidR="00272D82" w:rsidRPr="00BD4EA0" w14:paraId="6C6EEC82" w14:textId="77777777" w:rsidTr="00170086">
        <w:trPr>
          <w:cantSplit/>
        </w:trPr>
        <w:tc>
          <w:tcPr>
            <w:tcW w:w="4776" w:type="dxa"/>
            <w:vAlign w:val="center"/>
          </w:tcPr>
          <w:p w14:paraId="407669E8"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802781752" w:edGrp="everyone"/>
            <w:permEnd w:id="1802781752"/>
          </w:p>
        </w:tc>
        <w:tc>
          <w:tcPr>
            <w:tcW w:w="5003" w:type="dxa"/>
          </w:tcPr>
          <w:p w14:paraId="19C9C3F2"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733106004" w:edGrp="everyone"/>
            <w:permEnd w:id="1733106004"/>
          </w:p>
        </w:tc>
      </w:tr>
      <w:tr w:rsidR="00272D82" w:rsidRPr="00BD4EA0" w14:paraId="6A55F203" w14:textId="77777777" w:rsidTr="00170086">
        <w:trPr>
          <w:cantSplit/>
        </w:trPr>
        <w:tc>
          <w:tcPr>
            <w:tcW w:w="9779" w:type="dxa"/>
            <w:gridSpan w:val="2"/>
            <w:vAlign w:val="center"/>
          </w:tcPr>
          <w:p w14:paraId="76743002"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 xml:space="preserve">Projektbeschrieb:  </w:t>
            </w:r>
            <w:permStart w:id="229586160" w:edGrp="everyone"/>
          </w:p>
          <w:permEnd w:id="229586160"/>
          <w:p w14:paraId="6262B56F"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36058375" w:edGrp="everyone"/>
            <w:permEnd w:id="36058375"/>
          </w:p>
          <w:p w14:paraId="7FD75523"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521160044" w:edGrp="everyone"/>
            <w:permEnd w:id="1521160044"/>
          </w:p>
          <w:p w14:paraId="02EA1C8D"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330239020" w:edGrp="everyone"/>
            <w:permEnd w:id="330239020"/>
          </w:p>
        </w:tc>
      </w:tr>
    </w:tbl>
    <w:p w14:paraId="7E323E0C" w14:textId="77777777" w:rsidR="00272D82" w:rsidRDefault="00272D82" w:rsidP="00272D82">
      <w:pPr>
        <w:tabs>
          <w:tab w:val="right" w:pos="9900"/>
        </w:tabs>
        <w:spacing w:line="240" w:lineRule="atLeast"/>
        <w:rPr>
          <w:spacing w:val="10"/>
          <w:sz w:val="20"/>
        </w:rPr>
      </w:pPr>
    </w:p>
    <w:p w14:paraId="688344D9" w14:textId="77777777" w:rsidR="000A3743" w:rsidRPr="00BD4EA0" w:rsidRDefault="00272D82" w:rsidP="000A3743">
      <w:pPr>
        <w:tabs>
          <w:tab w:val="right" w:pos="9639"/>
        </w:tabs>
        <w:spacing w:line="240" w:lineRule="atLeast"/>
        <w:rPr>
          <w:b/>
          <w:bCs/>
          <w:spacing w:val="10"/>
          <w:sz w:val="20"/>
          <w:u w:val="single"/>
        </w:rPr>
      </w:pPr>
      <w:r>
        <w:rPr>
          <w:spacing w:val="10"/>
          <w:sz w:val="20"/>
        </w:rPr>
        <w:br w:type="page"/>
      </w:r>
    </w:p>
    <w:p w14:paraId="0EF527A7" w14:textId="77777777" w:rsidR="000A3743" w:rsidRPr="00BD4EA0" w:rsidRDefault="000A3743" w:rsidP="000A3743">
      <w:pPr>
        <w:tabs>
          <w:tab w:val="right" w:pos="9639"/>
        </w:tabs>
        <w:spacing w:line="240" w:lineRule="atLeast"/>
        <w:rPr>
          <w:b/>
          <w:bCs/>
          <w:spacing w:val="10"/>
          <w:u w:val="single"/>
        </w:rPr>
      </w:pPr>
      <w:r w:rsidRPr="007526E8">
        <w:rPr>
          <w:bCs/>
          <w:caps/>
          <w:spacing w:val="10"/>
          <w:u w:val="single"/>
        </w:rPr>
        <w:t>Frag</w:t>
      </w:r>
      <w:r>
        <w:rPr>
          <w:bCs/>
          <w:caps/>
          <w:spacing w:val="10"/>
          <w:u w:val="single"/>
        </w:rPr>
        <w:t>ebogen für Anbieter</w:t>
      </w:r>
    </w:p>
    <w:p w14:paraId="6DFEFDF1" w14:textId="77777777" w:rsidR="000A3743" w:rsidRPr="00BD4EA0" w:rsidRDefault="000A3743" w:rsidP="000A3743">
      <w:pPr>
        <w:tabs>
          <w:tab w:val="right" w:pos="9639"/>
        </w:tabs>
        <w:spacing w:line="240" w:lineRule="atLeast"/>
        <w:rPr>
          <w:b/>
          <w:bCs/>
          <w:spacing w:val="10"/>
        </w:rPr>
      </w:pPr>
    </w:p>
    <w:p w14:paraId="6A61034E" w14:textId="77777777" w:rsidR="000A3743" w:rsidRPr="007526E8" w:rsidRDefault="000A3743" w:rsidP="000A3743">
      <w:pPr>
        <w:tabs>
          <w:tab w:val="right" w:pos="9639"/>
        </w:tabs>
        <w:spacing w:line="240" w:lineRule="atLeast"/>
        <w:rPr>
          <w:caps/>
          <w:spacing w:val="10"/>
          <w:sz w:val="22"/>
          <w:szCs w:val="22"/>
        </w:rPr>
      </w:pPr>
      <w:r w:rsidRPr="007526E8">
        <w:rPr>
          <w:bCs/>
          <w:caps/>
          <w:spacing w:val="10"/>
          <w:sz w:val="22"/>
          <w:szCs w:val="22"/>
        </w:rPr>
        <w:t>Fachplanerleistung</w:t>
      </w:r>
      <w:r>
        <w:rPr>
          <w:bCs/>
          <w:caps/>
          <w:spacing w:val="10"/>
          <w:sz w:val="22"/>
          <w:szCs w:val="22"/>
        </w:rPr>
        <w:t xml:space="preserve">en </w:t>
      </w:r>
      <w:r w:rsidRPr="007526E8">
        <w:rPr>
          <w:bCs/>
          <w:caps/>
          <w:spacing w:val="10"/>
          <w:sz w:val="22"/>
          <w:szCs w:val="22"/>
        </w:rPr>
        <w:t xml:space="preserve"> </w:t>
      </w:r>
      <w:r>
        <w:rPr>
          <w:bCs/>
          <w:caps/>
          <w:spacing w:val="10"/>
          <w:sz w:val="22"/>
          <w:szCs w:val="22"/>
        </w:rPr>
        <w:t>Schwimmbadtechnik</w:t>
      </w:r>
    </w:p>
    <w:p w14:paraId="26C8B1D0" w14:textId="77777777" w:rsidR="000A3743" w:rsidRPr="00BD4EA0" w:rsidRDefault="000A3743" w:rsidP="000A3743">
      <w:pPr>
        <w:pBdr>
          <w:bottom w:val="single" w:sz="6" w:space="1" w:color="auto"/>
        </w:pBdr>
        <w:tabs>
          <w:tab w:val="left" w:pos="709"/>
        </w:tabs>
        <w:rPr>
          <w:spacing w:val="10"/>
          <w:sz w:val="12"/>
        </w:rPr>
      </w:pPr>
    </w:p>
    <w:p w14:paraId="7C5A304E" w14:textId="77777777" w:rsidR="000A3743" w:rsidRPr="00BD4EA0" w:rsidRDefault="000A3743" w:rsidP="000A3743">
      <w:pPr>
        <w:tabs>
          <w:tab w:val="right" w:pos="9356"/>
        </w:tabs>
        <w:spacing w:line="240" w:lineRule="atLeast"/>
        <w:ind w:left="567" w:hanging="567"/>
        <w:rPr>
          <w:spacing w:val="10"/>
          <w:sz w:val="12"/>
        </w:rPr>
      </w:pPr>
    </w:p>
    <w:p w14:paraId="2AFC25EF" w14:textId="77777777" w:rsidR="000A3743" w:rsidRPr="00BD4EA0" w:rsidRDefault="000A3743" w:rsidP="000A3743">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26481692" w14:textId="77777777" w:rsidR="000A3743" w:rsidRPr="00BD4EA0" w:rsidRDefault="000A3743" w:rsidP="000A3743">
      <w:pPr>
        <w:pBdr>
          <w:bottom w:val="single" w:sz="6" w:space="1" w:color="auto"/>
        </w:pBdr>
        <w:tabs>
          <w:tab w:val="left" w:pos="709"/>
        </w:tabs>
        <w:rPr>
          <w:spacing w:val="10"/>
          <w:sz w:val="12"/>
        </w:rPr>
      </w:pPr>
    </w:p>
    <w:p w14:paraId="3696A33A" w14:textId="77777777" w:rsidR="000A3743" w:rsidRPr="00BD4EA0" w:rsidRDefault="000A3743" w:rsidP="000A3743">
      <w:pPr>
        <w:tabs>
          <w:tab w:val="right" w:pos="9356"/>
        </w:tabs>
        <w:spacing w:line="240" w:lineRule="atLeast"/>
        <w:ind w:left="567" w:hanging="567"/>
        <w:rPr>
          <w:spacing w:val="10"/>
          <w:sz w:val="12"/>
        </w:rPr>
      </w:pPr>
    </w:p>
    <w:p w14:paraId="4C00A6C9" w14:textId="77777777" w:rsidR="000A3743" w:rsidRPr="00BD4EA0" w:rsidRDefault="000A3743" w:rsidP="000A3743">
      <w:pPr>
        <w:tabs>
          <w:tab w:val="right" w:pos="9639"/>
        </w:tabs>
        <w:spacing w:line="240" w:lineRule="atLeast"/>
        <w:rPr>
          <w:spacing w:val="10"/>
          <w:sz w:val="20"/>
        </w:rPr>
      </w:pPr>
    </w:p>
    <w:p w14:paraId="500B4822"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0A3743" w:rsidRPr="00BD4EA0" w14:paraId="2526D159" w14:textId="77777777" w:rsidTr="0029485D">
        <w:tc>
          <w:tcPr>
            <w:tcW w:w="3047" w:type="dxa"/>
          </w:tcPr>
          <w:p w14:paraId="5BDB1565" w14:textId="77777777" w:rsidR="000A3743" w:rsidRPr="00BD4EA0" w:rsidRDefault="000A3743" w:rsidP="0029485D">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7ED0A3BF" w14:textId="77777777" w:rsidR="000A3743" w:rsidRPr="00BD4EA0" w:rsidRDefault="000A3743" w:rsidP="0029485D">
            <w:pPr>
              <w:tabs>
                <w:tab w:val="left" w:pos="214"/>
                <w:tab w:val="right" w:pos="9900"/>
              </w:tabs>
              <w:spacing w:before="60" w:after="60" w:line="240" w:lineRule="atLeast"/>
              <w:rPr>
                <w:bCs/>
                <w:spacing w:val="10"/>
                <w:sz w:val="20"/>
              </w:rPr>
            </w:pPr>
            <w:r w:rsidRPr="00BD4EA0">
              <w:rPr>
                <w:bCs/>
                <w:spacing w:val="10"/>
                <w:sz w:val="20"/>
              </w:rPr>
              <w:tab/>
            </w:r>
            <w:permStart w:id="442719829" w:edGrp="everyone"/>
            <w:permEnd w:id="442719829"/>
          </w:p>
        </w:tc>
      </w:tr>
      <w:tr w:rsidR="000A3743" w:rsidRPr="00BD4EA0" w14:paraId="6172E03F" w14:textId="77777777" w:rsidTr="0029485D">
        <w:tc>
          <w:tcPr>
            <w:tcW w:w="3047" w:type="dxa"/>
          </w:tcPr>
          <w:p w14:paraId="5D39F9A7" w14:textId="77777777" w:rsidR="000A3743" w:rsidRPr="00BD4EA0" w:rsidRDefault="000A3743" w:rsidP="0029485D">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142B6FF6" w14:textId="77777777" w:rsidR="000A3743" w:rsidRPr="00BD4EA0" w:rsidRDefault="000A3743" w:rsidP="0029485D">
            <w:pPr>
              <w:tabs>
                <w:tab w:val="left" w:pos="214"/>
                <w:tab w:val="right" w:pos="9900"/>
              </w:tabs>
              <w:spacing w:before="60" w:after="60" w:line="240" w:lineRule="atLeast"/>
              <w:rPr>
                <w:bCs/>
                <w:spacing w:val="10"/>
                <w:sz w:val="20"/>
              </w:rPr>
            </w:pPr>
            <w:r w:rsidRPr="00BD4EA0">
              <w:rPr>
                <w:bCs/>
                <w:spacing w:val="10"/>
                <w:sz w:val="20"/>
              </w:rPr>
              <w:tab/>
            </w:r>
            <w:permStart w:id="1987213970" w:edGrp="everyone"/>
            <w:permEnd w:id="1987213970"/>
          </w:p>
        </w:tc>
      </w:tr>
      <w:tr w:rsidR="000A3743" w:rsidRPr="00BD4EA0" w14:paraId="4C256516" w14:textId="77777777" w:rsidTr="0029485D">
        <w:tc>
          <w:tcPr>
            <w:tcW w:w="3047" w:type="dxa"/>
          </w:tcPr>
          <w:p w14:paraId="0F11AD5A" w14:textId="77777777" w:rsidR="000A3743" w:rsidRPr="00BD4EA0" w:rsidRDefault="000A3743" w:rsidP="0029485D">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34340EB7" w14:textId="77777777" w:rsidR="000A3743" w:rsidRPr="00BD4EA0" w:rsidRDefault="000A3743" w:rsidP="0029485D">
            <w:pPr>
              <w:tabs>
                <w:tab w:val="left" w:pos="214"/>
                <w:tab w:val="right" w:pos="9900"/>
              </w:tabs>
              <w:spacing w:before="60" w:after="60" w:line="240" w:lineRule="atLeast"/>
              <w:rPr>
                <w:bCs/>
                <w:spacing w:val="10"/>
                <w:sz w:val="20"/>
              </w:rPr>
            </w:pPr>
            <w:r w:rsidRPr="00BD4EA0">
              <w:rPr>
                <w:bCs/>
                <w:spacing w:val="10"/>
                <w:sz w:val="20"/>
              </w:rPr>
              <w:tab/>
            </w:r>
            <w:permStart w:id="944392638" w:edGrp="everyone"/>
            <w:permEnd w:id="944392638"/>
          </w:p>
        </w:tc>
      </w:tr>
      <w:tr w:rsidR="000A3743" w:rsidRPr="00BD4EA0" w14:paraId="747EC0EC" w14:textId="77777777" w:rsidTr="0029485D">
        <w:tc>
          <w:tcPr>
            <w:tcW w:w="3047" w:type="dxa"/>
          </w:tcPr>
          <w:p w14:paraId="51A3D854" w14:textId="77777777" w:rsidR="000A3743" w:rsidRPr="00BD4EA0" w:rsidRDefault="000A3743" w:rsidP="0029485D">
            <w:pPr>
              <w:tabs>
                <w:tab w:val="right" w:pos="9900"/>
              </w:tabs>
              <w:spacing w:before="60" w:after="60" w:line="240" w:lineRule="atLeast"/>
              <w:rPr>
                <w:bCs/>
                <w:spacing w:val="10"/>
                <w:sz w:val="20"/>
              </w:rPr>
            </w:pPr>
            <w:r>
              <w:rPr>
                <w:bCs/>
                <w:spacing w:val="10"/>
                <w:sz w:val="20"/>
              </w:rPr>
              <w:t>UID</w:t>
            </w:r>
            <w:r w:rsidRPr="00BD4EA0">
              <w:rPr>
                <w:bCs/>
                <w:spacing w:val="10"/>
                <w:sz w:val="20"/>
              </w:rPr>
              <w:t xml:space="preserve"> Nr.</w:t>
            </w:r>
          </w:p>
        </w:tc>
        <w:tc>
          <w:tcPr>
            <w:tcW w:w="6732" w:type="dxa"/>
          </w:tcPr>
          <w:p w14:paraId="15AEF878" w14:textId="77777777" w:rsidR="000A3743" w:rsidRPr="00BD4EA0" w:rsidRDefault="000A3743" w:rsidP="0029485D">
            <w:pPr>
              <w:tabs>
                <w:tab w:val="left" w:pos="214"/>
                <w:tab w:val="right" w:pos="9900"/>
              </w:tabs>
              <w:spacing w:before="60" w:after="60" w:line="240" w:lineRule="atLeast"/>
              <w:rPr>
                <w:bCs/>
                <w:spacing w:val="10"/>
                <w:sz w:val="20"/>
              </w:rPr>
            </w:pPr>
            <w:r w:rsidRPr="00BD4EA0">
              <w:rPr>
                <w:bCs/>
                <w:spacing w:val="10"/>
                <w:sz w:val="20"/>
              </w:rPr>
              <w:tab/>
            </w:r>
            <w:permStart w:id="1902721307" w:edGrp="everyone"/>
            <w:permEnd w:id="1902721307"/>
          </w:p>
        </w:tc>
      </w:tr>
    </w:tbl>
    <w:p w14:paraId="3DBC19D1" w14:textId="77777777" w:rsidR="000A3743" w:rsidRPr="00BD4EA0" w:rsidRDefault="000A3743" w:rsidP="000A3743">
      <w:pPr>
        <w:tabs>
          <w:tab w:val="right" w:pos="9900"/>
        </w:tabs>
        <w:spacing w:after="120" w:line="240" w:lineRule="atLeast"/>
        <w:rPr>
          <w:bCs/>
          <w:spacing w:val="10"/>
          <w:sz w:val="20"/>
        </w:rPr>
      </w:pPr>
    </w:p>
    <w:p w14:paraId="743738F8"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0A3743" w:rsidRPr="00BD4EA0" w14:paraId="006BCA16" w14:textId="77777777" w:rsidTr="0029485D">
        <w:tc>
          <w:tcPr>
            <w:tcW w:w="4930" w:type="dxa"/>
          </w:tcPr>
          <w:p w14:paraId="05917E54" w14:textId="77777777" w:rsidR="000A3743" w:rsidRPr="00BD4EA0" w:rsidRDefault="000A3743" w:rsidP="0029485D">
            <w:pPr>
              <w:tabs>
                <w:tab w:val="left" w:pos="1418"/>
                <w:tab w:val="right" w:pos="9900"/>
              </w:tabs>
              <w:spacing w:before="60" w:after="60" w:line="240" w:lineRule="atLeast"/>
              <w:rPr>
                <w:bCs/>
                <w:spacing w:val="10"/>
                <w:sz w:val="20"/>
              </w:rPr>
            </w:pPr>
            <w:r w:rsidRPr="00BD4EA0">
              <w:rPr>
                <w:bCs/>
                <w:spacing w:val="10"/>
                <w:sz w:val="20"/>
              </w:rPr>
              <w:t>Rechtsform:</w:t>
            </w:r>
            <w:r w:rsidRPr="00BD4EA0">
              <w:rPr>
                <w:bCs/>
                <w:spacing w:val="10"/>
                <w:sz w:val="20"/>
              </w:rPr>
              <w:tab/>
            </w:r>
            <w:permStart w:id="899883888" w:edGrp="everyone"/>
            <w:permEnd w:id="899883888"/>
          </w:p>
        </w:tc>
        <w:tc>
          <w:tcPr>
            <w:tcW w:w="5131" w:type="dxa"/>
          </w:tcPr>
          <w:p w14:paraId="39A81649" w14:textId="77777777" w:rsidR="000A3743" w:rsidRPr="00BD4EA0" w:rsidRDefault="000A3743" w:rsidP="0029485D">
            <w:pPr>
              <w:tabs>
                <w:tab w:val="left" w:pos="723"/>
                <w:tab w:val="right" w:pos="9900"/>
              </w:tabs>
              <w:spacing w:before="60" w:after="60" w:line="240" w:lineRule="atLeast"/>
              <w:rPr>
                <w:bCs/>
                <w:spacing w:val="10"/>
                <w:sz w:val="20"/>
              </w:rPr>
            </w:pPr>
            <w:r w:rsidRPr="00BD4EA0">
              <w:rPr>
                <w:bCs/>
                <w:spacing w:val="10"/>
                <w:sz w:val="20"/>
              </w:rPr>
              <w:t>Sitz:</w:t>
            </w:r>
            <w:r w:rsidRPr="00BD4EA0">
              <w:rPr>
                <w:bCs/>
                <w:spacing w:val="10"/>
                <w:sz w:val="20"/>
              </w:rPr>
              <w:tab/>
            </w:r>
            <w:permStart w:id="1374650234" w:edGrp="everyone"/>
            <w:permEnd w:id="1374650234"/>
          </w:p>
        </w:tc>
      </w:tr>
      <w:tr w:rsidR="000A3743" w:rsidRPr="00BD4EA0" w14:paraId="6E584C98" w14:textId="77777777" w:rsidTr="0029485D">
        <w:trPr>
          <w:cantSplit/>
        </w:trPr>
        <w:tc>
          <w:tcPr>
            <w:tcW w:w="10061" w:type="dxa"/>
            <w:gridSpan w:val="2"/>
          </w:tcPr>
          <w:p w14:paraId="4234601F" w14:textId="77777777" w:rsidR="000A3743" w:rsidRPr="00BD4EA0" w:rsidRDefault="000A3743" w:rsidP="0029485D">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Pr="00BD4EA0">
              <w:rPr>
                <w:bCs/>
                <w:spacing w:val="10"/>
                <w:sz w:val="20"/>
              </w:rPr>
              <w:tab/>
            </w:r>
            <w:permStart w:id="2100498806" w:edGrp="everyone"/>
            <w:permEnd w:id="2100498806"/>
          </w:p>
        </w:tc>
      </w:tr>
      <w:tr w:rsidR="000A3743" w:rsidRPr="00BD4EA0" w14:paraId="499B0B82" w14:textId="77777777" w:rsidTr="0029485D">
        <w:trPr>
          <w:cantSplit/>
        </w:trPr>
        <w:tc>
          <w:tcPr>
            <w:tcW w:w="10061" w:type="dxa"/>
            <w:gridSpan w:val="2"/>
          </w:tcPr>
          <w:p w14:paraId="4C7F4586" w14:textId="77777777" w:rsidR="000A3743" w:rsidRPr="00BD4EA0" w:rsidRDefault="000A3743" w:rsidP="0029485D">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Pr="00BD4EA0">
              <w:rPr>
                <w:bCs/>
                <w:spacing w:val="10"/>
                <w:sz w:val="20"/>
              </w:rPr>
              <w:tab/>
            </w:r>
            <w:permStart w:id="1535340053" w:edGrp="everyone"/>
            <w:permEnd w:id="1535340053"/>
          </w:p>
        </w:tc>
      </w:tr>
      <w:tr w:rsidR="000A3743" w:rsidRPr="00BD4EA0" w14:paraId="38698BCE" w14:textId="77777777" w:rsidTr="0029485D">
        <w:trPr>
          <w:cantSplit/>
        </w:trPr>
        <w:tc>
          <w:tcPr>
            <w:tcW w:w="10061" w:type="dxa"/>
            <w:gridSpan w:val="2"/>
          </w:tcPr>
          <w:p w14:paraId="5C154E4B" w14:textId="77777777" w:rsidR="000A3743" w:rsidRPr="00BD4EA0" w:rsidRDefault="000A3743" w:rsidP="0029485D">
            <w:pPr>
              <w:tabs>
                <w:tab w:val="left" w:pos="2410"/>
                <w:tab w:val="right" w:pos="9900"/>
              </w:tabs>
              <w:spacing w:before="60" w:after="60" w:line="240" w:lineRule="atLeast"/>
              <w:rPr>
                <w:bCs/>
                <w:spacing w:val="10"/>
                <w:sz w:val="20"/>
              </w:rPr>
            </w:pPr>
            <w:r w:rsidRPr="00BD4EA0">
              <w:rPr>
                <w:bCs/>
                <w:spacing w:val="10"/>
                <w:sz w:val="20"/>
              </w:rPr>
              <w:t>Gesellschaftskapital:</w:t>
            </w:r>
            <w:r w:rsidRPr="00BD4EA0">
              <w:rPr>
                <w:bCs/>
                <w:spacing w:val="10"/>
                <w:sz w:val="20"/>
              </w:rPr>
              <w:tab/>
            </w:r>
            <w:permStart w:id="1634565714" w:edGrp="everyone"/>
            <w:permEnd w:id="1634565714"/>
          </w:p>
        </w:tc>
      </w:tr>
      <w:tr w:rsidR="000A3743" w:rsidRPr="00BD4EA0" w14:paraId="74A324F2" w14:textId="77777777" w:rsidTr="0029485D">
        <w:trPr>
          <w:cantSplit/>
        </w:trPr>
        <w:tc>
          <w:tcPr>
            <w:tcW w:w="10061" w:type="dxa"/>
            <w:gridSpan w:val="2"/>
          </w:tcPr>
          <w:p w14:paraId="442541A4" w14:textId="77777777" w:rsidR="000A3743" w:rsidRPr="00BD4EA0" w:rsidRDefault="000A3743" w:rsidP="0029485D">
            <w:pPr>
              <w:tabs>
                <w:tab w:val="left" w:pos="2410"/>
                <w:tab w:val="right" w:pos="9900"/>
              </w:tabs>
              <w:spacing w:before="60" w:after="60" w:line="240" w:lineRule="atLeast"/>
              <w:rPr>
                <w:bCs/>
                <w:spacing w:val="10"/>
                <w:sz w:val="20"/>
              </w:rPr>
            </w:pPr>
            <w:r w:rsidRPr="00BD4EA0">
              <w:rPr>
                <w:bCs/>
                <w:spacing w:val="10"/>
                <w:sz w:val="20"/>
              </w:rPr>
              <w:t>Geschäftszweck:</w:t>
            </w:r>
            <w:r w:rsidRPr="00BD4EA0">
              <w:rPr>
                <w:bCs/>
                <w:spacing w:val="10"/>
                <w:sz w:val="20"/>
              </w:rPr>
              <w:tab/>
            </w:r>
            <w:permStart w:id="1429559193" w:edGrp="everyone"/>
            <w:permEnd w:id="1429559193"/>
          </w:p>
          <w:p w14:paraId="64540851" w14:textId="77777777" w:rsidR="000A3743" w:rsidRPr="00BD4EA0" w:rsidRDefault="000A3743" w:rsidP="0029485D">
            <w:pPr>
              <w:tabs>
                <w:tab w:val="left" w:pos="2410"/>
                <w:tab w:val="right" w:pos="9900"/>
              </w:tabs>
              <w:spacing w:before="60" w:after="60" w:line="240" w:lineRule="atLeast"/>
              <w:rPr>
                <w:bCs/>
                <w:spacing w:val="10"/>
                <w:sz w:val="20"/>
              </w:rPr>
            </w:pPr>
            <w:r w:rsidRPr="00BD4EA0">
              <w:rPr>
                <w:bCs/>
                <w:spacing w:val="10"/>
                <w:sz w:val="20"/>
              </w:rPr>
              <w:t>Haupttätigkeit:</w:t>
            </w:r>
            <w:r w:rsidRPr="00BD4EA0">
              <w:rPr>
                <w:bCs/>
                <w:spacing w:val="10"/>
                <w:sz w:val="20"/>
              </w:rPr>
              <w:tab/>
            </w:r>
            <w:permStart w:id="628368313" w:edGrp="everyone"/>
            <w:permEnd w:id="628368313"/>
          </w:p>
          <w:p w14:paraId="06D0002B" w14:textId="77777777" w:rsidR="000A3743" w:rsidRPr="00BD4EA0" w:rsidRDefault="000A3743" w:rsidP="0029485D">
            <w:pPr>
              <w:tabs>
                <w:tab w:val="left" w:pos="2410"/>
                <w:tab w:val="right" w:pos="9900"/>
              </w:tabs>
              <w:spacing w:before="60" w:after="60" w:line="240" w:lineRule="atLeast"/>
              <w:rPr>
                <w:bCs/>
                <w:spacing w:val="10"/>
                <w:sz w:val="20"/>
              </w:rPr>
            </w:pPr>
            <w:r w:rsidRPr="00BD4EA0">
              <w:rPr>
                <w:bCs/>
                <w:spacing w:val="10"/>
                <w:sz w:val="20"/>
              </w:rPr>
              <w:t>Nebentätigkeiten:</w:t>
            </w:r>
            <w:r w:rsidRPr="00BD4EA0">
              <w:rPr>
                <w:bCs/>
                <w:spacing w:val="10"/>
                <w:sz w:val="20"/>
              </w:rPr>
              <w:tab/>
            </w:r>
            <w:permStart w:id="1063259788" w:edGrp="everyone"/>
            <w:permEnd w:id="1063259788"/>
          </w:p>
        </w:tc>
      </w:tr>
      <w:tr w:rsidR="000A3743" w:rsidRPr="00BD4EA0" w14:paraId="2A6A4EB9" w14:textId="77777777" w:rsidTr="0029485D">
        <w:trPr>
          <w:cantSplit/>
        </w:trPr>
        <w:tc>
          <w:tcPr>
            <w:tcW w:w="10061" w:type="dxa"/>
            <w:gridSpan w:val="2"/>
          </w:tcPr>
          <w:p w14:paraId="31CD4204" w14:textId="77777777" w:rsidR="000A3743" w:rsidRPr="00BD4EA0" w:rsidRDefault="000A3743" w:rsidP="0029485D">
            <w:pPr>
              <w:tabs>
                <w:tab w:val="left" w:pos="2410"/>
                <w:tab w:val="right" w:pos="9900"/>
              </w:tabs>
              <w:spacing w:before="60" w:after="60" w:line="240" w:lineRule="atLeast"/>
              <w:rPr>
                <w:bCs/>
                <w:spacing w:val="10"/>
                <w:sz w:val="20"/>
              </w:rPr>
            </w:pPr>
            <w:r w:rsidRPr="00BD4EA0">
              <w:rPr>
                <w:bCs/>
                <w:spacing w:val="10"/>
                <w:sz w:val="20"/>
              </w:rPr>
              <w:t>Zertifikate:</w:t>
            </w:r>
            <w:r w:rsidRPr="00BD4EA0">
              <w:rPr>
                <w:bCs/>
                <w:spacing w:val="10"/>
                <w:sz w:val="20"/>
              </w:rPr>
              <w:tab/>
            </w:r>
            <w:permStart w:id="1459360634" w:edGrp="everyone"/>
            <w:permEnd w:id="1459360634"/>
          </w:p>
        </w:tc>
      </w:tr>
      <w:tr w:rsidR="000A3743" w:rsidRPr="00BD4EA0" w14:paraId="77D0F85E" w14:textId="77777777" w:rsidTr="0029485D">
        <w:trPr>
          <w:cantSplit/>
        </w:trPr>
        <w:tc>
          <w:tcPr>
            <w:tcW w:w="10061" w:type="dxa"/>
            <w:gridSpan w:val="2"/>
          </w:tcPr>
          <w:p w14:paraId="4B5ADCAF" w14:textId="77777777" w:rsidR="000A3743" w:rsidRPr="00BD4EA0" w:rsidRDefault="000A3743" w:rsidP="0029485D">
            <w:pPr>
              <w:tabs>
                <w:tab w:val="left" w:pos="3686"/>
                <w:tab w:val="right" w:pos="9900"/>
              </w:tabs>
              <w:spacing w:before="60" w:after="60" w:line="240" w:lineRule="atLeast"/>
              <w:rPr>
                <w:bCs/>
                <w:spacing w:val="10"/>
                <w:sz w:val="20"/>
              </w:rPr>
            </w:pPr>
            <w:r w:rsidRPr="00BD4EA0">
              <w:rPr>
                <w:bCs/>
                <w:spacing w:val="10"/>
                <w:sz w:val="20"/>
              </w:rPr>
              <w:t>Mitgliedschaft in Berufsverbänden:</w:t>
            </w:r>
            <w:r w:rsidRPr="00BD4EA0">
              <w:rPr>
                <w:bCs/>
                <w:spacing w:val="10"/>
                <w:sz w:val="20"/>
              </w:rPr>
              <w:tab/>
            </w:r>
            <w:permStart w:id="289879824" w:edGrp="everyone"/>
            <w:permEnd w:id="289879824"/>
          </w:p>
        </w:tc>
      </w:tr>
    </w:tbl>
    <w:p w14:paraId="26D52357" w14:textId="77777777" w:rsidR="000A3743" w:rsidRPr="00BD4EA0" w:rsidRDefault="000A3743" w:rsidP="000A3743">
      <w:pPr>
        <w:tabs>
          <w:tab w:val="right" w:pos="9900"/>
        </w:tabs>
        <w:spacing w:after="120" w:line="240" w:lineRule="atLeast"/>
        <w:rPr>
          <w:bCs/>
          <w:spacing w:val="10"/>
          <w:sz w:val="20"/>
        </w:rPr>
      </w:pPr>
    </w:p>
    <w:p w14:paraId="59B97760"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0A3743" w:rsidRPr="00BD4EA0" w14:paraId="2BE9658E" w14:textId="77777777" w:rsidTr="0029485D">
        <w:trPr>
          <w:cantSplit/>
        </w:trPr>
        <w:tc>
          <w:tcPr>
            <w:tcW w:w="9779" w:type="dxa"/>
            <w:gridSpan w:val="4"/>
          </w:tcPr>
          <w:p w14:paraId="3B25959C" w14:textId="77777777" w:rsidR="000A3743" w:rsidRPr="00BD4EA0" w:rsidRDefault="000A3743" w:rsidP="0029485D">
            <w:pPr>
              <w:tabs>
                <w:tab w:val="right" w:pos="9900"/>
              </w:tabs>
              <w:spacing w:before="60" w:after="60" w:line="240" w:lineRule="atLeast"/>
              <w:rPr>
                <w:bCs/>
                <w:spacing w:val="10"/>
                <w:sz w:val="17"/>
              </w:rPr>
            </w:pPr>
            <w:r w:rsidRPr="00BD4EA0">
              <w:rPr>
                <w:bCs/>
                <w:spacing w:val="10"/>
                <w:sz w:val="20"/>
              </w:rPr>
              <w:t>Zahl der Beschäftigten</w:t>
            </w:r>
            <w:r w:rsidRPr="00BD4EA0">
              <w:rPr>
                <w:bCs/>
                <w:spacing w:val="10"/>
                <w:sz w:val="17"/>
              </w:rPr>
              <w:t xml:space="preserve">  </w:t>
            </w:r>
            <w:r w:rsidRPr="00BD4EA0">
              <w:rPr>
                <w:bCs/>
                <w:spacing w:val="10"/>
                <w:sz w:val="16"/>
              </w:rPr>
              <w:t>(im Bereich, welcher für die Bearbeitung des ausgeschriebenen Auftrages wesentlich ist)</w:t>
            </w:r>
          </w:p>
        </w:tc>
      </w:tr>
      <w:tr w:rsidR="000A3743" w:rsidRPr="00BD4EA0" w14:paraId="3F2AE6BF" w14:textId="77777777" w:rsidTr="0029485D">
        <w:tc>
          <w:tcPr>
            <w:tcW w:w="2302" w:type="dxa"/>
          </w:tcPr>
          <w:p w14:paraId="33E9B0EF" w14:textId="77777777" w:rsidR="000A3743" w:rsidRPr="00BD4EA0" w:rsidRDefault="000A3743" w:rsidP="0029485D">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27358B14" w14:textId="77777777" w:rsidR="000A3743" w:rsidRPr="00BD4EA0" w:rsidRDefault="000A3743" w:rsidP="0029485D">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4C255854" w14:textId="77777777" w:rsidR="000A3743" w:rsidRPr="00BD4EA0" w:rsidRDefault="000A3743" w:rsidP="0029485D">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4FBA7518" w14:textId="77777777" w:rsidR="000A3743" w:rsidRPr="00BD4EA0" w:rsidRDefault="000A3743" w:rsidP="0029485D">
            <w:pPr>
              <w:tabs>
                <w:tab w:val="right" w:pos="9900"/>
              </w:tabs>
              <w:spacing w:before="60" w:after="60" w:line="240" w:lineRule="atLeast"/>
              <w:jc w:val="center"/>
              <w:rPr>
                <w:bCs/>
                <w:spacing w:val="10"/>
                <w:sz w:val="20"/>
              </w:rPr>
            </w:pPr>
            <w:r w:rsidRPr="00BD4EA0">
              <w:rPr>
                <w:bCs/>
                <w:spacing w:val="10"/>
                <w:sz w:val="20"/>
              </w:rPr>
              <w:t>Auszubildende</w:t>
            </w:r>
          </w:p>
        </w:tc>
      </w:tr>
      <w:tr w:rsidR="000A3743" w:rsidRPr="00BD4EA0" w14:paraId="3D6F770B" w14:textId="77777777" w:rsidTr="0029485D">
        <w:tc>
          <w:tcPr>
            <w:tcW w:w="2302" w:type="dxa"/>
          </w:tcPr>
          <w:p w14:paraId="6BE2FCBC" w14:textId="77777777" w:rsidR="000A3743" w:rsidRPr="00BD4EA0" w:rsidRDefault="000A3743" w:rsidP="0029485D">
            <w:pPr>
              <w:tabs>
                <w:tab w:val="right" w:pos="9900"/>
              </w:tabs>
              <w:spacing w:before="60" w:after="60" w:line="240" w:lineRule="atLeast"/>
              <w:jc w:val="center"/>
              <w:rPr>
                <w:bCs/>
                <w:spacing w:val="10"/>
                <w:sz w:val="20"/>
              </w:rPr>
            </w:pPr>
            <w:permStart w:id="2082471991" w:edGrp="everyone" w:colFirst="0" w:colLast="0"/>
            <w:permStart w:id="1440424296" w:edGrp="everyone" w:colFirst="1" w:colLast="1"/>
            <w:permStart w:id="553937864" w:edGrp="everyone" w:colFirst="2" w:colLast="2"/>
            <w:permStart w:id="1021860457" w:edGrp="everyone" w:colFirst="3" w:colLast="3"/>
          </w:p>
        </w:tc>
        <w:tc>
          <w:tcPr>
            <w:tcW w:w="2506" w:type="dxa"/>
          </w:tcPr>
          <w:p w14:paraId="7E069FD8" w14:textId="77777777" w:rsidR="000A3743" w:rsidRPr="00BD4EA0" w:rsidRDefault="000A3743" w:rsidP="0029485D">
            <w:pPr>
              <w:tabs>
                <w:tab w:val="right" w:pos="9900"/>
              </w:tabs>
              <w:spacing w:before="60" w:after="60" w:line="240" w:lineRule="atLeast"/>
              <w:jc w:val="center"/>
              <w:rPr>
                <w:bCs/>
                <w:spacing w:val="10"/>
                <w:sz w:val="20"/>
              </w:rPr>
            </w:pPr>
          </w:p>
        </w:tc>
        <w:tc>
          <w:tcPr>
            <w:tcW w:w="2472" w:type="dxa"/>
          </w:tcPr>
          <w:p w14:paraId="5F2F22DE" w14:textId="77777777" w:rsidR="000A3743" w:rsidRPr="00BD4EA0" w:rsidRDefault="000A3743" w:rsidP="0029485D">
            <w:pPr>
              <w:tabs>
                <w:tab w:val="right" w:pos="9900"/>
              </w:tabs>
              <w:spacing w:before="60" w:after="60" w:line="240" w:lineRule="atLeast"/>
              <w:jc w:val="center"/>
              <w:rPr>
                <w:bCs/>
                <w:spacing w:val="10"/>
                <w:sz w:val="20"/>
              </w:rPr>
            </w:pPr>
          </w:p>
        </w:tc>
        <w:tc>
          <w:tcPr>
            <w:tcW w:w="2499" w:type="dxa"/>
          </w:tcPr>
          <w:p w14:paraId="2E59932A" w14:textId="77777777" w:rsidR="000A3743" w:rsidRPr="00BD4EA0" w:rsidRDefault="000A3743" w:rsidP="0029485D">
            <w:pPr>
              <w:tabs>
                <w:tab w:val="right" w:pos="9900"/>
              </w:tabs>
              <w:spacing w:before="60" w:after="60" w:line="240" w:lineRule="atLeast"/>
              <w:jc w:val="center"/>
              <w:rPr>
                <w:bCs/>
                <w:spacing w:val="10"/>
                <w:sz w:val="20"/>
              </w:rPr>
            </w:pPr>
          </w:p>
        </w:tc>
      </w:tr>
      <w:permEnd w:id="2082471991"/>
      <w:permEnd w:id="1440424296"/>
      <w:permEnd w:id="553937864"/>
      <w:permEnd w:id="1021860457"/>
    </w:tbl>
    <w:p w14:paraId="7836B117" w14:textId="77777777" w:rsidR="000A3743" w:rsidRPr="00BD4EA0" w:rsidRDefault="000A3743" w:rsidP="000A3743">
      <w:pPr>
        <w:tabs>
          <w:tab w:val="right" w:pos="9900"/>
        </w:tabs>
        <w:spacing w:after="120" w:line="240" w:lineRule="atLeast"/>
        <w:rPr>
          <w:bCs/>
          <w:spacing w:val="10"/>
          <w:sz w:val="20"/>
        </w:rPr>
      </w:pPr>
    </w:p>
    <w:p w14:paraId="6534C639"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0A3743" w:rsidRPr="00BD4EA0" w14:paraId="4AD7576B" w14:textId="77777777" w:rsidTr="0029485D">
        <w:trPr>
          <w:cantSplit/>
        </w:trPr>
        <w:tc>
          <w:tcPr>
            <w:tcW w:w="9779" w:type="dxa"/>
            <w:gridSpan w:val="2"/>
          </w:tcPr>
          <w:p w14:paraId="34A5771D" w14:textId="77777777" w:rsidR="000A3743" w:rsidRPr="00BD4EA0" w:rsidRDefault="000A3743" w:rsidP="0029485D">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1276862859" w:edGrp="everyone"/>
            <w:permEnd w:id="1276862859"/>
          </w:p>
        </w:tc>
      </w:tr>
      <w:tr w:rsidR="000A3743" w:rsidRPr="00BD4EA0" w14:paraId="77E0891A" w14:textId="77777777" w:rsidTr="0029485D">
        <w:trPr>
          <w:cantSplit/>
        </w:trPr>
        <w:tc>
          <w:tcPr>
            <w:tcW w:w="4776" w:type="dxa"/>
            <w:vAlign w:val="center"/>
          </w:tcPr>
          <w:p w14:paraId="42419371" w14:textId="77777777" w:rsidR="000A3743" w:rsidRPr="00BD4EA0" w:rsidRDefault="000A3743" w:rsidP="0029485D">
            <w:pPr>
              <w:tabs>
                <w:tab w:val="right" w:pos="9900"/>
              </w:tabs>
              <w:spacing w:before="60" w:after="60" w:line="240" w:lineRule="atLeast"/>
              <w:rPr>
                <w:bCs/>
                <w:spacing w:val="10"/>
                <w:sz w:val="20"/>
              </w:rPr>
            </w:pPr>
            <w:r w:rsidRPr="00BD4EA0">
              <w:rPr>
                <w:bCs/>
                <w:spacing w:val="10"/>
                <w:sz w:val="20"/>
              </w:rPr>
              <w:t>Verfügbare Summe pro Schadenfall:</w:t>
            </w:r>
          </w:p>
        </w:tc>
        <w:tc>
          <w:tcPr>
            <w:tcW w:w="5003" w:type="dxa"/>
          </w:tcPr>
          <w:p w14:paraId="68C21B48" w14:textId="77777777" w:rsidR="000A3743" w:rsidRPr="00BD4EA0" w:rsidRDefault="000A3743" w:rsidP="0029485D">
            <w:pPr>
              <w:tabs>
                <w:tab w:val="left" w:pos="2312"/>
                <w:tab w:val="right" w:pos="9900"/>
              </w:tabs>
              <w:spacing w:before="60" w:after="60" w:line="240" w:lineRule="atLeast"/>
              <w:rPr>
                <w:bCs/>
                <w:spacing w:val="10"/>
                <w:sz w:val="20"/>
              </w:rPr>
            </w:pPr>
            <w:r w:rsidRPr="00BD4EA0">
              <w:rPr>
                <w:bCs/>
                <w:spacing w:val="10"/>
                <w:sz w:val="20"/>
              </w:rPr>
              <w:t>Personenschäden:</w:t>
            </w:r>
            <w:r w:rsidRPr="00BD4EA0">
              <w:rPr>
                <w:bCs/>
                <w:spacing w:val="10"/>
                <w:sz w:val="20"/>
              </w:rPr>
              <w:tab/>
            </w:r>
            <w:permStart w:id="843478495" w:edGrp="everyone"/>
            <w:permEnd w:id="843478495"/>
          </w:p>
          <w:p w14:paraId="799D9310" w14:textId="77777777" w:rsidR="000A3743" w:rsidRPr="00BD4EA0" w:rsidRDefault="000A3743" w:rsidP="0029485D">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1215983214" w:edGrp="everyone"/>
            <w:permEnd w:id="1215983214"/>
          </w:p>
          <w:p w14:paraId="2D1FBAF5" w14:textId="77777777" w:rsidR="000A3743" w:rsidRPr="00BD4EA0" w:rsidRDefault="000A3743" w:rsidP="0029485D">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1613768878" w:edGrp="everyone"/>
            <w:permEnd w:id="1613768878"/>
          </w:p>
          <w:p w14:paraId="35542371" w14:textId="77777777" w:rsidR="000A3743" w:rsidRPr="00BD4EA0" w:rsidRDefault="000A3743" w:rsidP="0029485D">
            <w:pPr>
              <w:tabs>
                <w:tab w:val="left" w:pos="2312"/>
                <w:tab w:val="right" w:pos="9900"/>
              </w:tabs>
              <w:spacing w:before="60" w:after="60" w:line="240" w:lineRule="atLeast"/>
              <w:rPr>
                <w:bCs/>
                <w:spacing w:val="10"/>
                <w:sz w:val="20"/>
              </w:rPr>
            </w:pPr>
            <w:r w:rsidRPr="00BD4EA0">
              <w:rPr>
                <w:bCs/>
                <w:spacing w:val="10"/>
                <w:sz w:val="20"/>
              </w:rPr>
              <w:t>Vermögensschäden:</w:t>
            </w:r>
            <w:r w:rsidRPr="00BD4EA0">
              <w:rPr>
                <w:bCs/>
                <w:spacing w:val="10"/>
                <w:sz w:val="20"/>
              </w:rPr>
              <w:tab/>
            </w:r>
            <w:permStart w:id="256529934" w:edGrp="everyone"/>
            <w:permEnd w:id="256529934"/>
          </w:p>
        </w:tc>
      </w:tr>
    </w:tbl>
    <w:p w14:paraId="7BF8AF97" w14:textId="77777777" w:rsidR="000A3743" w:rsidRPr="00BD4EA0" w:rsidRDefault="000A3743" w:rsidP="000A3743">
      <w:pPr>
        <w:tabs>
          <w:tab w:val="right" w:pos="9900"/>
        </w:tabs>
        <w:spacing w:after="120" w:line="240" w:lineRule="atLeast"/>
        <w:rPr>
          <w:bCs/>
          <w:spacing w:val="10"/>
          <w:sz w:val="20"/>
        </w:rPr>
      </w:pPr>
    </w:p>
    <w:p w14:paraId="0E752B85"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0A3743" w:rsidRPr="00BD4EA0" w14:paraId="3E2237FD" w14:textId="77777777" w:rsidTr="0029485D">
        <w:trPr>
          <w:cantSplit/>
        </w:trPr>
        <w:tc>
          <w:tcPr>
            <w:tcW w:w="10061" w:type="dxa"/>
          </w:tcPr>
          <w:p w14:paraId="401343F1" w14:textId="77777777" w:rsidR="000A3743" w:rsidRPr="00BD4EA0" w:rsidRDefault="000A3743" w:rsidP="0029485D">
            <w:pPr>
              <w:tabs>
                <w:tab w:val="left" w:pos="4500"/>
                <w:tab w:val="right" w:pos="9900"/>
              </w:tabs>
              <w:spacing w:before="60" w:after="60" w:line="240" w:lineRule="atLeast"/>
              <w:rPr>
                <w:bCs/>
                <w:spacing w:val="10"/>
                <w:sz w:val="20"/>
              </w:rPr>
            </w:pPr>
            <w:r w:rsidRPr="00BD4EA0">
              <w:rPr>
                <w:bCs/>
                <w:spacing w:val="10"/>
                <w:sz w:val="20"/>
              </w:rPr>
              <w:t xml:space="preserve">Zuständiges Steueramt   </w:t>
            </w:r>
            <w:r w:rsidRPr="00BD4EA0">
              <w:rPr>
                <w:bCs/>
                <w:spacing w:val="10"/>
                <w:sz w:val="16"/>
              </w:rPr>
              <w:t>(genaue Adresse)</w:t>
            </w:r>
            <w:r w:rsidRPr="00BD4EA0">
              <w:rPr>
                <w:bCs/>
                <w:spacing w:val="10"/>
                <w:sz w:val="20"/>
              </w:rPr>
              <w:t>:</w:t>
            </w:r>
            <w:r w:rsidRPr="00BD4EA0">
              <w:rPr>
                <w:bCs/>
                <w:spacing w:val="10"/>
                <w:sz w:val="20"/>
              </w:rPr>
              <w:tab/>
            </w:r>
            <w:permStart w:id="65220083" w:edGrp="everyone"/>
            <w:permEnd w:id="65220083"/>
          </w:p>
        </w:tc>
      </w:tr>
      <w:tr w:rsidR="000A3743" w:rsidRPr="00BD4EA0" w14:paraId="17024016" w14:textId="77777777" w:rsidTr="0029485D">
        <w:trPr>
          <w:cantSplit/>
        </w:trPr>
        <w:tc>
          <w:tcPr>
            <w:tcW w:w="10061" w:type="dxa"/>
          </w:tcPr>
          <w:p w14:paraId="41CAAAAB" w14:textId="77777777" w:rsidR="000A3743" w:rsidRPr="00BD4EA0" w:rsidRDefault="000A3743" w:rsidP="0029485D">
            <w:pPr>
              <w:tabs>
                <w:tab w:val="left" w:pos="4500"/>
                <w:tab w:val="right" w:pos="9900"/>
              </w:tabs>
              <w:spacing w:before="60" w:after="60" w:line="240" w:lineRule="atLeast"/>
              <w:rPr>
                <w:bCs/>
                <w:spacing w:val="10"/>
                <w:sz w:val="20"/>
              </w:rPr>
            </w:pPr>
            <w:r w:rsidRPr="00BD4EA0">
              <w:rPr>
                <w:bCs/>
                <w:spacing w:val="10"/>
                <w:sz w:val="20"/>
              </w:rPr>
              <w:t xml:space="preserve">AHV-Ausgleichskasse   </w:t>
            </w:r>
            <w:r w:rsidRPr="00BD4EA0">
              <w:rPr>
                <w:bCs/>
                <w:spacing w:val="10"/>
                <w:sz w:val="16"/>
              </w:rPr>
              <w:t>(genaue Adresse)</w:t>
            </w:r>
            <w:r w:rsidRPr="00BD4EA0">
              <w:rPr>
                <w:bCs/>
                <w:spacing w:val="10"/>
                <w:sz w:val="20"/>
              </w:rPr>
              <w:t>:</w:t>
            </w:r>
            <w:r w:rsidRPr="00BD4EA0">
              <w:rPr>
                <w:bCs/>
                <w:spacing w:val="10"/>
                <w:sz w:val="20"/>
              </w:rPr>
              <w:tab/>
            </w:r>
            <w:permStart w:id="341328643" w:edGrp="everyone"/>
            <w:permEnd w:id="341328643"/>
          </w:p>
        </w:tc>
      </w:tr>
      <w:tr w:rsidR="000A3743" w:rsidRPr="00BD4EA0" w14:paraId="4884FF02" w14:textId="77777777" w:rsidTr="0029485D">
        <w:trPr>
          <w:cantSplit/>
        </w:trPr>
        <w:tc>
          <w:tcPr>
            <w:tcW w:w="10061" w:type="dxa"/>
            <w:vAlign w:val="center"/>
          </w:tcPr>
          <w:p w14:paraId="4C6136ED" w14:textId="77777777" w:rsidR="000A3743" w:rsidRPr="00BD4EA0" w:rsidRDefault="000A3743" w:rsidP="0029485D">
            <w:pPr>
              <w:tabs>
                <w:tab w:val="left" w:pos="4500"/>
                <w:tab w:val="right" w:pos="9900"/>
              </w:tabs>
              <w:spacing w:before="60" w:after="60" w:line="240" w:lineRule="atLeast"/>
              <w:rPr>
                <w:bCs/>
                <w:spacing w:val="10"/>
                <w:sz w:val="20"/>
              </w:rPr>
            </w:pPr>
            <w:r w:rsidRPr="00BD4EA0">
              <w:rPr>
                <w:bCs/>
                <w:spacing w:val="10"/>
                <w:sz w:val="20"/>
              </w:rPr>
              <w:t xml:space="preserve">BVG-Vorsorgeeinrichtung   </w:t>
            </w:r>
            <w:r w:rsidRPr="00BD4EA0">
              <w:rPr>
                <w:bCs/>
                <w:spacing w:val="10"/>
                <w:sz w:val="16"/>
              </w:rPr>
              <w:t>(genaue Adresse):</w:t>
            </w:r>
            <w:r w:rsidRPr="00BD4EA0">
              <w:rPr>
                <w:bCs/>
                <w:spacing w:val="10"/>
                <w:sz w:val="16"/>
              </w:rPr>
              <w:tab/>
            </w:r>
            <w:permStart w:id="1342123249" w:edGrp="everyone"/>
            <w:permEnd w:id="1342123249"/>
          </w:p>
        </w:tc>
      </w:tr>
    </w:tbl>
    <w:p w14:paraId="3137D28F" w14:textId="77777777" w:rsidR="000A3743" w:rsidRDefault="000A3743" w:rsidP="000A3743">
      <w:pPr>
        <w:rPr>
          <w:spacing w:val="10"/>
          <w:sz w:val="20"/>
        </w:rPr>
      </w:pPr>
    </w:p>
    <w:p w14:paraId="459581D4" w14:textId="77777777" w:rsidR="000A3743" w:rsidRPr="00BD4EA0" w:rsidRDefault="000A3743" w:rsidP="000A3743">
      <w:pPr>
        <w:rPr>
          <w:spacing w:val="10"/>
          <w:sz w:val="20"/>
        </w:rPr>
      </w:pPr>
      <w:r>
        <w:rPr>
          <w:spacing w:val="10"/>
          <w:sz w:val="20"/>
        </w:rPr>
        <w:br w:type="page"/>
      </w:r>
    </w:p>
    <w:p w14:paraId="13A27F9B"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0A3743" w:rsidRPr="00BD4EA0" w14:paraId="441A9A17" w14:textId="77777777" w:rsidTr="0029485D">
        <w:trPr>
          <w:cantSplit/>
        </w:trPr>
        <w:tc>
          <w:tcPr>
            <w:tcW w:w="9779" w:type="dxa"/>
            <w:vAlign w:val="center"/>
          </w:tcPr>
          <w:p w14:paraId="5C060BC3" w14:textId="77777777" w:rsidR="000A3743" w:rsidRPr="00BD4EA0" w:rsidRDefault="000A3743" w:rsidP="0029485D">
            <w:pPr>
              <w:pStyle w:val="Textkrper3"/>
              <w:rPr>
                <w:spacing w:val="10"/>
              </w:rPr>
            </w:pPr>
            <w:r w:rsidRPr="00BD4EA0">
              <w:rPr>
                <w:spacing w:val="10"/>
              </w:rPr>
              <w:t>Ist das Planungsbüro mit EDV-Anlagen (CAD) und einem Datensicherungssystem ausgerüstet, welche die Sicherstellung des Datenaustausches zwischen Planungsbüro, Fachplaner und Auftraggeberin garanieren und die Datenverfügbarkeit jederzeit sicherstellt?</w:t>
            </w:r>
          </w:p>
          <w:p w14:paraId="6EFE295B" w14:textId="77777777" w:rsidR="000A3743" w:rsidRPr="00BD4EA0" w:rsidRDefault="00463F87" w:rsidP="0029485D">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483060AE">
                <v:rect id="_x0000_s1137" style="position:absolute;margin-left:93.4pt;margin-top:2.9pt;width:12.8pt;height:12pt;z-index:26" filled="f"/>
              </w:pict>
            </w:r>
            <w:r>
              <w:rPr>
                <w:noProof/>
                <w:spacing w:val="10"/>
                <w:lang w:eastAsia="de-CH"/>
              </w:rPr>
              <w:pict w14:anchorId="02F9D7D8">
                <v:rect id="_x0000_s1136" style="position:absolute;margin-left:21.05pt;margin-top:2.8pt;width:12.8pt;height:12pt;z-index:25" filled="f"/>
              </w:pict>
            </w:r>
            <w:r w:rsidR="000A3743" w:rsidRPr="00BD4EA0">
              <w:rPr>
                <w:bCs/>
                <w:spacing w:val="10"/>
                <w:sz w:val="20"/>
              </w:rPr>
              <w:t>ja</w:t>
            </w:r>
            <w:r w:rsidR="000A3743" w:rsidRPr="00BD4EA0">
              <w:rPr>
                <w:bCs/>
                <w:spacing w:val="10"/>
                <w:sz w:val="20"/>
              </w:rPr>
              <w:tab/>
            </w:r>
            <w:permStart w:id="1170612657" w:edGrp="everyone"/>
            <w:permEnd w:id="1170612657"/>
            <w:r w:rsidR="000A3743" w:rsidRPr="00BD4EA0">
              <w:rPr>
                <w:bCs/>
                <w:spacing w:val="10"/>
                <w:sz w:val="20"/>
              </w:rPr>
              <w:tab/>
              <w:t>nein</w:t>
            </w:r>
            <w:r w:rsidR="000A3743" w:rsidRPr="00BD4EA0">
              <w:rPr>
                <w:bCs/>
                <w:spacing w:val="10"/>
                <w:sz w:val="20"/>
              </w:rPr>
              <w:tab/>
            </w:r>
            <w:permStart w:id="126774782" w:edGrp="everyone"/>
            <w:permEnd w:id="126774782"/>
          </w:p>
          <w:p w14:paraId="27856905" w14:textId="77777777" w:rsidR="000A3743" w:rsidRPr="00BD4EA0" w:rsidRDefault="000A3743" w:rsidP="0029485D">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824575187" w:edGrp="everyone"/>
            <w:permEnd w:id="824575187"/>
          </w:p>
        </w:tc>
      </w:tr>
    </w:tbl>
    <w:p w14:paraId="4B9643D0" w14:textId="77777777" w:rsidR="000A3743" w:rsidRPr="00BD4EA0" w:rsidRDefault="000A3743" w:rsidP="000A3743">
      <w:pPr>
        <w:tabs>
          <w:tab w:val="right" w:pos="9900"/>
        </w:tabs>
        <w:spacing w:after="120" w:line="240" w:lineRule="atLeast"/>
        <w:rPr>
          <w:spacing w:val="10"/>
          <w:sz w:val="20"/>
        </w:rPr>
      </w:pPr>
    </w:p>
    <w:p w14:paraId="5EB46C23" w14:textId="77777777" w:rsidR="000A3743" w:rsidRPr="00BD4EA0" w:rsidRDefault="000A3743" w:rsidP="000A3743">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0"/>
        <w:gridCol w:w="1139"/>
      </w:tblGrid>
      <w:tr w:rsidR="000A3743" w:rsidRPr="00BD4EA0" w14:paraId="49624C31" w14:textId="77777777" w:rsidTr="0029485D">
        <w:trPr>
          <w:cantSplit/>
        </w:trPr>
        <w:tc>
          <w:tcPr>
            <w:tcW w:w="8640" w:type="dxa"/>
            <w:vAlign w:val="center"/>
          </w:tcPr>
          <w:p w14:paraId="4AA551EE" w14:textId="77777777" w:rsidR="000A3743" w:rsidRPr="00BD4EA0" w:rsidRDefault="000A3743" w:rsidP="0029485D">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139" w:type="dxa"/>
          </w:tcPr>
          <w:p w14:paraId="434501C9" w14:textId="77777777" w:rsidR="000A3743" w:rsidRPr="00BD4EA0" w:rsidRDefault="000A3743" w:rsidP="0029485D">
            <w:pPr>
              <w:tabs>
                <w:tab w:val="right" w:pos="9900"/>
              </w:tabs>
              <w:spacing w:before="60" w:after="60" w:line="240" w:lineRule="atLeast"/>
              <w:jc w:val="center"/>
              <w:rPr>
                <w:b/>
                <w:spacing w:val="10"/>
                <w:sz w:val="20"/>
              </w:rPr>
            </w:pPr>
            <w:r w:rsidRPr="00BD4EA0">
              <w:rPr>
                <w:b/>
                <w:spacing w:val="10"/>
                <w:sz w:val="20"/>
              </w:rPr>
              <w:t>Antwort Ja / Nein</w:t>
            </w:r>
          </w:p>
        </w:tc>
      </w:tr>
      <w:tr w:rsidR="000A3743" w:rsidRPr="00BD4EA0" w14:paraId="030C5EBF" w14:textId="77777777" w:rsidTr="0029485D">
        <w:trPr>
          <w:cantSplit/>
        </w:trPr>
        <w:tc>
          <w:tcPr>
            <w:tcW w:w="8640" w:type="dxa"/>
            <w:vAlign w:val="center"/>
          </w:tcPr>
          <w:p w14:paraId="5B11DB47" w14:textId="77777777" w:rsidR="000A3743" w:rsidRPr="00BD4EA0" w:rsidRDefault="000A3743" w:rsidP="0029485D">
            <w:pPr>
              <w:tabs>
                <w:tab w:val="right" w:pos="9900"/>
              </w:tabs>
              <w:spacing w:before="60" w:after="60" w:line="240" w:lineRule="atLeast"/>
              <w:rPr>
                <w:bCs/>
                <w:spacing w:val="10"/>
                <w:sz w:val="20"/>
              </w:rPr>
            </w:pPr>
            <w:permStart w:id="936454938" w:edGrp="everyone" w:colFirst="1" w:colLast="1"/>
            <w:r w:rsidRPr="00BD4EA0">
              <w:rPr>
                <w:bCs/>
                <w:spacing w:val="10"/>
                <w:sz w:val="20"/>
              </w:rPr>
              <w:t>Halten Sie die geltenden Arbeitschutzbestimmungen ein?</w:t>
            </w:r>
          </w:p>
        </w:tc>
        <w:tc>
          <w:tcPr>
            <w:tcW w:w="1139" w:type="dxa"/>
            <w:vAlign w:val="center"/>
          </w:tcPr>
          <w:p w14:paraId="571606B6"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22076DCD" w14:textId="77777777" w:rsidTr="0029485D">
        <w:trPr>
          <w:cantSplit/>
        </w:trPr>
        <w:tc>
          <w:tcPr>
            <w:tcW w:w="8640" w:type="dxa"/>
            <w:vAlign w:val="center"/>
          </w:tcPr>
          <w:p w14:paraId="0C9B64B6" w14:textId="77777777" w:rsidR="000A3743" w:rsidRPr="00BD4EA0" w:rsidRDefault="000A3743" w:rsidP="0029485D">
            <w:pPr>
              <w:tabs>
                <w:tab w:val="right" w:pos="9900"/>
              </w:tabs>
              <w:spacing w:before="60" w:after="60" w:line="240" w:lineRule="atLeast"/>
              <w:rPr>
                <w:bCs/>
                <w:spacing w:val="10"/>
                <w:sz w:val="20"/>
              </w:rPr>
            </w:pPr>
            <w:permStart w:id="1380088608" w:edGrp="everyone" w:colFirst="1" w:colLast="1"/>
            <w:permEnd w:id="936454938"/>
            <w:r w:rsidRPr="00BD4EA0">
              <w:rPr>
                <w:bCs/>
                <w:spacing w:val="10"/>
                <w:sz w:val="20"/>
              </w:rPr>
              <w:t>Halten Sie den Normalarbeitsvertrag ein?</w:t>
            </w:r>
          </w:p>
        </w:tc>
        <w:tc>
          <w:tcPr>
            <w:tcW w:w="1139" w:type="dxa"/>
            <w:vAlign w:val="center"/>
          </w:tcPr>
          <w:p w14:paraId="40734AC0"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608F1448" w14:textId="77777777" w:rsidTr="0029485D">
        <w:trPr>
          <w:cantSplit/>
        </w:trPr>
        <w:tc>
          <w:tcPr>
            <w:tcW w:w="8640" w:type="dxa"/>
            <w:vAlign w:val="center"/>
          </w:tcPr>
          <w:p w14:paraId="120C15A9" w14:textId="77777777" w:rsidR="000A3743" w:rsidRPr="00BD4EA0" w:rsidRDefault="000A3743" w:rsidP="0029485D">
            <w:pPr>
              <w:tabs>
                <w:tab w:val="right" w:pos="9900"/>
              </w:tabs>
              <w:spacing w:before="60" w:after="60" w:line="240" w:lineRule="atLeast"/>
              <w:rPr>
                <w:bCs/>
                <w:spacing w:val="10"/>
                <w:sz w:val="20"/>
              </w:rPr>
            </w:pPr>
            <w:permStart w:id="1401975197" w:edGrp="everyone" w:colFirst="1" w:colLast="1"/>
            <w:permEnd w:id="1380088608"/>
            <w:r w:rsidRPr="00BD4EA0">
              <w:rPr>
                <w:bCs/>
                <w:spacing w:val="10"/>
                <w:sz w:val="20"/>
              </w:rPr>
              <w:t>Halten Sie die am Ort branchenüblichen Vorschriften ein?</w:t>
            </w:r>
          </w:p>
        </w:tc>
        <w:tc>
          <w:tcPr>
            <w:tcW w:w="1139" w:type="dxa"/>
            <w:vAlign w:val="center"/>
          </w:tcPr>
          <w:p w14:paraId="74A7B31B"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075D4642" w14:textId="77777777" w:rsidTr="0029485D">
        <w:trPr>
          <w:cantSplit/>
        </w:trPr>
        <w:tc>
          <w:tcPr>
            <w:tcW w:w="8640" w:type="dxa"/>
            <w:vAlign w:val="center"/>
          </w:tcPr>
          <w:p w14:paraId="6C0A0990" w14:textId="77777777" w:rsidR="000A3743" w:rsidRPr="00BD4EA0" w:rsidRDefault="000A3743" w:rsidP="0029485D">
            <w:pPr>
              <w:tabs>
                <w:tab w:val="right" w:pos="9900"/>
              </w:tabs>
              <w:spacing w:before="60" w:after="60" w:line="240" w:lineRule="atLeast"/>
              <w:rPr>
                <w:bCs/>
                <w:spacing w:val="10"/>
                <w:sz w:val="20"/>
              </w:rPr>
            </w:pPr>
            <w:permStart w:id="395447119" w:edGrp="everyone" w:colFirst="1" w:colLast="1"/>
            <w:permEnd w:id="1401975197"/>
            <w:r w:rsidRPr="00BD4EA0">
              <w:rPr>
                <w:bCs/>
                <w:spacing w:val="10"/>
                <w:sz w:val="20"/>
              </w:rPr>
              <w:t>Halten Sie den Grundsatz der Gleichbehandlung von Frau und Mann ein?</w:t>
            </w:r>
          </w:p>
        </w:tc>
        <w:tc>
          <w:tcPr>
            <w:tcW w:w="1139" w:type="dxa"/>
            <w:vAlign w:val="center"/>
          </w:tcPr>
          <w:p w14:paraId="581DB95F"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50C6B692" w14:textId="77777777" w:rsidTr="0029485D">
        <w:trPr>
          <w:cantSplit/>
        </w:trPr>
        <w:tc>
          <w:tcPr>
            <w:tcW w:w="8640" w:type="dxa"/>
            <w:vAlign w:val="center"/>
          </w:tcPr>
          <w:p w14:paraId="205D162A" w14:textId="77777777" w:rsidR="000A3743" w:rsidRPr="00BD4EA0" w:rsidRDefault="000A3743" w:rsidP="0029485D">
            <w:pPr>
              <w:tabs>
                <w:tab w:val="right" w:pos="9900"/>
              </w:tabs>
              <w:spacing w:before="60" w:after="60" w:line="240" w:lineRule="atLeast"/>
              <w:jc w:val="both"/>
              <w:rPr>
                <w:bCs/>
                <w:spacing w:val="10"/>
                <w:sz w:val="20"/>
              </w:rPr>
            </w:pPr>
            <w:permStart w:id="825324269" w:edGrp="everyone" w:colFirst="1" w:colLast="1"/>
            <w:permEnd w:id="395447119"/>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139" w:type="dxa"/>
            <w:vAlign w:val="center"/>
          </w:tcPr>
          <w:p w14:paraId="2E2807F9"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5D6779AE" w14:textId="77777777" w:rsidTr="0029485D">
        <w:trPr>
          <w:cantSplit/>
        </w:trPr>
        <w:tc>
          <w:tcPr>
            <w:tcW w:w="8640" w:type="dxa"/>
            <w:vAlign w:val="center"/>
          </w:tcPr>
          <w:p w14:paraId="7256D414" w14:textId="77777777" w:rsidR="000A3743" w:rsidRPr="00BD4EA0" w:rsidRDefault="000A3743" w:rsidP="0029485D">
            <w:pPr>
              <w:tabs>
                <w:tab w:val="right" w:pos="9900"/>
              </w:tabs>
              <w:spacing w:before="60" w:after="60" w:line="240" w:lineRule="atLeast"/>
              <w:rPr>
                <w:bCs/>
                <w:spacing w:val="10"/>
                <w:sz w:val="20"/>
              </w:rPr>
            </w:pPr>
            <w:permStart w:id="1363307202" w:edGrp="everyone" w:colFirst="1" w:colLast="1"/>
            <w:permEnd w:id="825324269"/>
            <w:r w:rsidRPr="00BD4EA0">
              <w:rPr>
                <w:bCs/>
                <w:spacing w:val="10"/>
                <w:sz w:val="20"/>
              </w:rPr>
              <w:t>Haben Sie die fälligen Staats-, Gemeinde- und direkten Bundessteuern (inkl. Nachsteuern etc.) vollumfänglich bezahlt?</w:t>
            </w:r>
          </w:p>
        </w:tc>
        <w:tc>
          <w:tcPr>
            <w:tcW w:w="1139" w:type="dxa"/>
            <w:vAlign w:val="center"/>
          </w:tcPr>
          <w:p w14:paraId="081309B1"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75FDDFB2" w14:textId="77777777" w:rsidTr="0029485D">
        <w:trPr>
          <w:cantSplit/>
        </w:trPr>
        <w:tc>
          <w:tcPr>
            <w:tcW w:w="8640" w:type="dxa"/>
            <w:vAlign w:val="center"/>
          </w:tcPr>
          <w:p w14:paraId="65B3F2C2" w14:textId="77777777" w:rsidR="000A3743" w:rsidRPr="00BD4EA0" w:rsidRDefault="000A3743" w:rsidP="0029485D">
            <w:pPr>
              <w:tabs>
                <w:tab w:val="right" w:pos="9900"/>
              </w:tabs>
              <w:spacing w:before="60" w:after="60" w:line="240" w:lineRule="atLeast"/>
              <w:rPr>
                <w:bCs/>
                <w:spacing w:val="10"/>
                <w:sz w:val="20"/>
              </w:rPr>
            </w:pPr>
            <w:permStart w:id="210050166" w:edGrp="everyone" w:colFirst="1" w:colLast="1"/>
            <w:permEnd w:id="1363307202"/>
            <w:r w:rsidRPr="00BD4EA0">
              <w:rPr>
                <w:bCs/>
                <w:spacing w:val="10"/>
                <w:sz w:val="20"/>
              </w:rPr>
              <w:t>Haben Sie die fällige Mehrwertsteuer vollumfänglich bezahlt?</w:t>
            </w:r>
          </w:p>
        </w:tc>
        <w:tc>
          <w:tcPr>
            <w:tcW w:w="1139" w:type="dxa"/>
            <w:vAlign w:val="center"/>
          </w:tcPr>
          <w:p w14:paraId="4374E18E"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21D2EF0D" w14:textId="77777777" w:rsidTr="0029485D">
        <w:trPr>
          <w:cantSplit/>
        </w:trPr>
        <w:tc>
          <w:tcPr>
            <w:tcW w:w="8640" w:type="dxa"/>
            <w:vAlign w:val="center"/>
          </w:tcPr>
          <w:p w14:paraId="277BAB13" w14:textId="77777777" w:rsidR="000A3743" w:rsidRPr="00BD4EA0" w:rsidRDefault="000A3743" w:rsidP="0029485D">
            <w:pPr>
              <w:tabs>
                <w:tab w:val="right" w:pos="9900"/>
              </w:tabs>
              <w:spacing w:before="60" w:after="60" w:line="240" w:lineRule="atLeast"/>
              <w:rPr>
                <w:bCs/>
                <w:spacing w:val="10"/>
                <w:sz w:val="20"/>
              </w:rPr>
            </w:pPr>
            <w:permStart w:id="2069196336" w:edGrp="everyone" w:colFirst="1" w:colLast="1"/>
            <w:permEnd w:id="210050166"/>
            <w:r w:rsidRPr="00BD4EA0">
              <w:rPr>
                <w:bCs/>
                <w:spacing w:val="10"/>
                <w:sz w:val="20"/>
              </w:rPr>
              <w:t>Haben Sie die fälligen Sozialversicherungsbeiträge (AHV, IV, EO, FAK, ALV, BVG und UVG) einschliesslich der vom Lohn abgezogenen Arbeitnehmeranteile vollumfänglich bezahlt?</w:t>
            </w:r>
          </w:p>
        </w:tc>
        <w:tc>
          <w:tcPr>
            <w:tcW w:w="1139" w:type="dxa"/>
            <w:vAlign w:val="center"/>
          </w:tcPr>
          <w:p w14:paraId="4E5EB1AC"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13F8EAE3" w14:textId="77777777" w:rsidTr="0029485D">
        <w:trPr>
          <w:cantSplit/>
        </w:trPr>
        <w:tc>
          <w:tcPr>
            <w:tcW w:w="8640" w:type="dxa"/>
            <w:vAlign w:val="center"/>
          </w:tcPr>
          <w:p w14:paraId="342977DA" w14:textId="77777777" w:rsidR="000A3743" w:rsidRPr="00BD4EA0" w:rsidRDefault="000A3743" w:rsidP="0029485D">
            <w:pPr>
              <w:tabs>
                <w:tab w:val="right" w:pos="9900"/>
              </w:tabs>
              <w:spacing w:before="60" w:after="60" w:line="240" w:lineRule="atLeast"/>
              <w:rPr>
                <w:bCs/>
                <w:spacing w:val="10"/>
                <w:sz w:val="20"/>
              </w:rPr>
            </w:pPr>
            <w:permStart w:id="1517505115" w:edGrp="everyone" w:colFirst="1" w:colLast="1"/>
            <w:permEnd w:id="2069196336"/>
            <w:r w:rsidRPr="00BD4EA0">
              <w:rPr>
                <w:bCs/>
                <w:spacing w:val="10"/>
                <w:sz w:val="20"/>
              </w:rPr>
              <w:t>Haben Sie die fälligen Beiträge, die sich aus allgemeinverbindlich erklärten Gesamtarbeitsverträgen ergeben, einschliesslich der vom Lohn abgezogenen Arbeitnehmeranteile, vollumfänglich bezahlt?</w:t>
            </w:r>
          </w:p>
        </w:tc>
        <w:tc>
          <w:tcPr>
            <w:tcW w:w="1139" w:type="dxa"/>
            <w:vAlign w:val="center"/>
          </w:tcPr>
          <w:p w14:paraId="35E7AD87"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593BE8E7" w14:textId="77777777" w:rsidTr="0029485D">
        <w:trPr>
          <w:cantSplit/>
        </w:trPr>
        <w:tc>
          <w:tcPr>
            <w:tcW w:w="8640" w:type="dxa"/>
            <w:vAlign w:val="center"/>
          </w:tcPr>
          <w:p w14:paraId="4F57CDF2" w14:textId="77777777" w:rsidR="000A3743" w:rsidRPr="00BD4EA0" w:rsidRDefault="000A3743" w:rsidP="0029485D">
            <w:pPr>
              <w:tabs>
                <w:tab w:val="right" w:pos="9900"/>
              </w:tabs>
              <w:spacing w:before="60" w:after="60" w:line="240" w:lineRule="atLeast"/>
              <w:rPr>
                <w:bCs/>
                <w:spacing w:val="10"/>
                <w:sz w:val="20"/>
              </w:rPr>
            </w:pPr>
            <w:permStart w:id="1315648096" w:edGrp="everyone" w:colFirst="1" w:colLast="1"/>
            <w:permEnd w:id="1517505115"/>
            <w:r w:rsidRPr="00BD4EA0">
              <w:rPr>
                <w:bCs/>
                <w:spacing w:val="10"/>
                <w:sz w:val="20"/>
              </w:rPr>
              <w:t>Befinden Sie sich in einem Schuldbetreibungs- oder Konkursverfahren?</w:t>
            </w:r>
          </w:p>
        </w:tc>
        <w:tc>
          <w:tcPr>
            <w:tcW w:w="1139" w:type="dxa"/>
            <w:vAlign w:val="center"/>
          </w:tcPr>
          <w:p w14:paraId="7684A1B1"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5395DD23" w14:textId="77777777" w:rsidTr="0029485D">
        <w:trPr>
          <w:cantSplit/>
        </w:trPr>
        <w:tc>
          <w:tcPr>
            <w:tcW w:w="8640" w:type="dxa"/>
            <w:vAlign w:val="center"/>
          </w:tcPr>
          <w:p w14:paraId="6A62CB72" w14:textId="77777777" w:rsidR="000A3743" w:rsidRPr="00BD4EA0" w:rsidRDefault="000A3743" w:rsidP="0029485D">
            <w:pPr>
              <w:tabs>
                <w:tab w:val="right" w:pos="9900"/>
              </w:tabs>
              <w:spacing w:before="60" w:after="60" w:line="240" w:lineRule="atLeast"/>
              <w:rPr>
                <w:bCs/>
                <w:spacing w:val="10"/>
                <w:sz w:val="20"/>
              </w:rPr>
            </w:pPr>
            <w:permStart w:id="1814960478" w:edGrp="everyone" w:colFirst="1" w:colLast="1"/>
            <w:permEnd w:id="1315648096"/>
            <w:r w:rsidRPr="00BD4EA0">
              <w:rPr>
                <w:bCs/>
                <w:spacing w:val="10"/>
                <w:sz w:val="20"/>
              </w:rPr>
              <w:t>Wurden bei Ihnen in den vergangenen zwölf Monaten Pfändungen vollzogen?</w:t>
            </w:r>
          </w:p>
        </w:tc>
        <w:tc>
          <w:tcPr>
            <w:tcW w:w="1139" w:type="dxa"/>
            <w:vAlign w:val="center"/>
          </w:tcPr>
          <w:p w14:paraId="6B23B2F9"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040D22E8" w14:textId="77777777" w:rsidTr="0029485D">
        <w:trPr>
          <w:cantSplit/>
        </w:trPr>
        <w:tc>
          <w:tcPr>
            <w:tcW w:w="8640" w:type="dxa"/>
            <w:vAlign w:val="center"/>
          </w:tcPr>
          <w:p w14:paraId="37516A19" w14:textId="77777777" w:rsidR="000A3743" w:rsidRPr="00BD4EA0" w:rsidRDefault="000A3743" w:rsidP="0029485D">
            <w:pPr>
              <w:tabs>
                <w:tab w:val="right" w:pos="9900"/>
              </w:tabs>
              <w:spacing w:before="60" w:after="60" w:line="240" w:lineRule="atLeast"/>
              <w:rPr>
                <w:bCs/>
                <w:spacing w:val="10"/>
                <w:sz w:val="20"/>
              </w:rPr>
            </w:pPr>
            <w:permStart w:id="21652162" w:edGrp="everyone" w:colFirst="1" w:colLast="1"/>
            <w:permEnd w:id="1814960478"/>
            <w:r w:rsidRPr="00BD4EA0">
              <w:rPr>
                <w:bCs/>
                <w:spacing w:val="10"/>
                <w:sz w:val="20"/>
              </w:rPr>
              <w:t>Wenn Ja: Auf welchen Betrag beliefen sich die entsprechenden Forderungen?</w:t>
            </w:r>
          </w:p>
        </w:tc>
        <w:tc>
          <w:tcPr>
            <w:tcW w:w="1139" w:type="dxa"/>
            <w:vAlign w:val="center"/>
          </w:tcPr>
          <w:p w14:paraId="49600784" w14:textId="77777777" w:rsidR="000A3743" w:rsidRPr="00BD4EA0" w:rsidRDefault="000A3743" w:rsidP="0029485D">
            <w:pPr>
              <w:tabs>
                <w:tab w:val="right" w:pos="9900"/>
              </w:tabs>
              <w:spacing w:before="60" w:after="60" w:line="240" w:lineRule="atLeast"/>
              <w:jc w:val="center"/>
              <w:rPr>
                <w:bCs/>
                <w:spacing w:val="10"/>
                <w:sz w:val="20"/>
              </w:rPr>
            </w:pPr>
          </w:p>
        </w:tc>
      </w:tr>
      <w:tr w:rsidR="000A3743" w:rsidRPr="00BD4EA0" w14:paraId="716558CC" w14:textId="77777777" w:rsidTr="0029485D">
        <w:trPr>
          <w:cantSplit/>
        </w:trPr>
        <w:tc>
          <w:tcPr>
            <w:tcW w:w="8640" w:type="dxa"/>
            <w:vAlign w:val="center"/>
          </w:tcPr>
          <w:p w14:paraId="0700CA7E" w14:textId="77777777" w:rsidR="000A3743" w:rsidRPr="00BD4EA0" w:rsidRDefault="000A3743" w:rsidP="0029485D">
            <w:pPr>
              <w:tabs>
                <w:tab w:val="right" w:pos="9900"/>
              </w:tabs>
              <w:spacing w:before="60" w:after="60" w:line="240" w:lineRule="atLeast"/>
              <w:rPr>
                <w:bCs/>
                <w:spacing w:val="10"/>
                <w:sz w:val="20"/>
              </w:rPr>
            </w:pPr>
            <w:permStart w:id="748167988" w:edGrp="everyone" w:colFirst="1" w:colLast="1"/>
            <w:permEnd w:id="21652162"/>
            <w:r w:rsidRPr="00BD4EA0">
              <w:rPr>
                <w:bCs/>
                <w:spacing w:val="10"/>
                <w:sz w:val="20"/>
              </w:rPr>
              <w:t>Haben Sie Absprachen oder andere wettbewerbsbeeinträchtigende Massnahmen getroffen?</w:t>
            </w:r>
          </w:p>
        </w:tc>
        <w:tc>
          <w:tcPr>
            <w:tcW w:w="1139" w:type="dxa"/>
            <w:vAlign w:val="center"/>
          </w:tcPr>
          <w:p w14:paraId="4464FDB1" w14:textId="77777777" w:rsidR="000A3743" w:rsidRPr="00BD4EA0" w:rsidRDefault="000A3743" w:rsidP="0029485D">
            <w:pPr>
              <w:tabs>
                <w:tab w:val="right" w:pos="9900"/>
              </w:tabs>
              <w:spacing w:before="60" w:after="60" w:line="240" w:lineRule="atLeast"/>
              <w:jc w:val="center"/>
              <w:rPr>
                <w:bCs/>
                <w:spacing w:val="10"/>
                <w:sz w:val="20"/>
              </w:rPr>
            </w:pPr>
          </w:p>
        </w:tc>
      </w:tr>
      <w:permEnd w:id="748167988"/>
      <w:tr w:rsidR="000A3743" w:rsidRPr="00BD4EA0" w14:paraId="6A262EB4" w14:textId="77777777" w:rsidTr="0029485D">
        <w:trPr>
          <w:cantSplit/>
        </w:trPr>
        <w:tc>
          <w:tcPr>
            <w:tcW w:w="9779" w:type="dxa"/>
            <w:gridSpan w:val="2"/>
            <w:vAlign w:val="center"/>
          </w:tcPr>
          <w:p w14:paraId="580C80B8" w14:textId="77777777" w:rsidR="000A3743" w:rsidRPr="00BD4EA0" w:rsidRDefault="000A3743" w:rsidP="0029485D">
            <w:pPr>
              <w:tabs>
                <w:tab w:val="right" w:pos="9900"/>
              </w:tabs>
              <w:spacing w:before="60" w:after="60" w:line="240" w:lineRule="atLeast"/>
              <w:rPr>
                <w:bCs/>
                <w:spacing w:val="10"/>
                <w:sz w:val="20"/>
              </w:rPr>
            </w:pPr>
            <w:r w:rsidRPr="00BD4EA0">
              <w:rPr>
                <w:bCs/>
                <w:spacing w:val="10"/>
                <w:sz w:val="20"/>
              </w:rPr>
              <w:t>Bemerkungen zur Selbs</w:t>
            </w:r>
            <w:r>
              <w:rPr>
                <w:bCs/>
                <w:spacing w:val="10"/>
                <w:sz w:val="20"/>
              </w:rPr>
              <w:t>t</w:t>
            </w:r>
            <w:r w:rsidRPr="00BD4EA0">
              <w:rPr>
                <w:bCs/>
                <w:spacing w:val="10"/>
                <w:sz w:val="20"/>
              </w:rPr>
              <w:t>deklaration</w:t>
            </w:r>
          </w:p>
          <w:p w14:paraId="72B3015C" w14:textId="77777777" w:rsidR="000A3743" w:rsidRPr="00BD4EA0" w:rsidRDefault="000A3743" w:rsidP="0029485D">
            <w:pPr>
              <w:tabs>
                <w:tab w:val="left" w:pos="300"/>
                <w:tab w:val="right" w:pos="9900"/>
              </w:tabs>
              <w:spacing w:before="60" w:after="60" w:line="240" w:lineRule="atLeast"/>
              <w:rPr>
                <w:bCs/>
                <w:spacing w:val="10"/>
                <w:sz w:val="20"/>
              </w:rPr>
            </w:pPr>
            <w:r w:rsidRPr="00BD4EA0">
              <w:rPr>
                <w:bCs/>
                <w:spacing w:val="10"/>
                <w:sz w:val="20"/>
              </w:rPr>
              <w:tab/>
            </w:r>
            <w:permStart w:id="1095635409" w:edGrp="everyone"/>
            <w:permEnd w:id="1095635409"/>
          </w:p>
          <w:p w14:paraId="5848238D" w14:textId="77777777" w:rsidR="000A3743" w:rsidRDefault="000A3743" w:rsidP="0029485D">
            <w:pPr>
              <w:tabs>
                <w:tab w:val="left" w:pos="300"/>
                <w:tab w:val="right" w:pos="9900"/>
              </w:tabs>
              <w:spacing w:before="60" w:after="60" w:line="240" w:lineRule="atLeast"/>
              <w:rPr>
                <w:bCs/>
                <w:spacing w:val="10"/>
                <w:sz w:val="20"/>
              </w:rPr>
            </w:pPr>
            <w:r w:rsidRPr="00BD4EA0">
              <w:rPr>
                <w:bCs/>
                <w:spacing w:val="10"/>
                <w:sz w:val="20"/>
              </w:rPr>
              <w:tab/>
            </w:r>
            <w:permStart w:id="1884559904" w:edGrp="everyone"/>
          </w:p>
          <w:p w14:paraId="6288BF3F" w14:textId="77777777" w:rsidR="000A3743" w:rsidRPr="00BD4EA0" w:rsidRDefault="000A3743" w:rsidP="0029485D">
            <w:pPr>
              <w:tabs>
                <w:tab w:val="left" w:pos="300"/>
                <w:tab w:val="right" w:pos="9900"/>
              </w:tabs>
              <w:spacing w:before="60" w:after="60" w:line="240" w:lineRule="atLeast"/>
              <w:rPr>
                <w:bCs/>
                <w:spacing w:val="10"/>
                <w:sz w:val="20"/>
              </w:rPr>
            </w:pPr>
            <w:r w:rsidRPr="00BD4EA0">
              <w:rPr>
                <w:bCs/>
                <w:spacing w:val="10"/>
                <w:sz w:val="20"/>
              </w:rPr>
              <w:tab/>
            </w:r>
            <w:permStart w:id="525473483" w:edGrp="everyone"/>
            <w:permEnd w:id="525473483"/>
          </w:p>
          <w:p w14:paraId="331DCAB9" w14:textId="77777777" w:rsidR="000A3743" w:rsidRPr="00BD4EA0" w:rsidRDefault="000A3743" w:rsidP="0029485D">
            <w:pPr>
              <w:tabs>
                <w:tab w:val="left" w:pos="300"/>
                <w:tab w:val="right" w:pos="9900"/>
              </w:tabs>
              <w:spacing w:before="60" w:after="60" w:line="240" w:lineRule="atLeast"/>
              <w:rPr>
                <w:bCs/>
                <w:spacing w:val="10"/>
                <w:sz w:val="20"/>
              </w:rPr>
            </w:pPr>
            <w:r w:rsidRPr="00BD4EA0">
              <w:rPr>
                <w:bCs/>
                <w:spacing w:val="10"/>
                <w:sz w:val="20"/>
              </w:rPr>
              <w:tab/>
            </w:r>
            <w:permStart w:id="266419023" w:edGrp="everyone"/>
            <w:permEnd w:id="266419023"/>
          </w:p>
          <w:p w14:paraId="18F6F832" w14:textId="77777777" w:rsidR="000A3743" w:rsidRPr="00BD4EA0" w:rsidRDefault="000A3743" w:rsidP="0029485D">
            <w:pPr>
              <w:tabs>
                <w:tab w:val="left" w:pos="300"/>
                <w:tab w:val="right" w:pos="9900"/>
              </w:tabs>
              <w:spacing w:before="60" w:after="60" w:line="240" w:lineRule="atLeast"/>
              <w:rPr>
                <w:bCs/>
                <w:spacing w:val="10"/>
                <w:sz w:val="20"/>
              </w:rPr>
            </w:pPr>
            <w:r w:rsidRPr="00BD4EA0">
              <w:rPr>
                <w:bCs/>
                <w:spacing w:val="10"/>
                <w:sz w:val="20"/>
              </w:rPr>
              <w:tab/>
            </w:r>
            <w:permStart w:id="711287505" w:edGrp="everyone"/>
            <w:permEnd w:id="711287505"/>
          </w:p>
          <w:permEnd w:id="1884559904"/>
          <w:p w14:paraId="559C5999" w14:textId="77777777" w:rsidR="000A3743" w:rsidRPr="00BD4EA0" w:rsidRDefault="000A3743" w:rsidP="0029485D">
            <w:pPr>
              <w:tabs>
                <w:tab w:val="left" w:pos="315"/>
                <w:tab w:val="right" w:pos="9900"/>
              </w:tabs>
              <w:spacing w:before="60" w:after="60" w:line="240" w:lineRule="atLeast"/>
              <w:rPr>
                <w:bCs/>
                <w:spacing w:val="10"/>
                <w:sz w:val="20"/>
              </w:rPr>
            </w:pPr>
            <w:r w:rsidRPr="00BD4EA0">
              <w:rPr>
                <w:bCs/>
                <w:spacing w:val="10"/>
                <w:sz w:val="20"/>
              </w:rPr>
              <w:tab/>
            </w:r>
            <w:permStart w:id="514528207" w:edGrp="everyone"/>
            <w:permEnd w:id="514528207"/>
          </w:p>
        </w:tc>
      </w:tr>
    </w:tbl>
    <w:p w14:paraId="55DA8D5A" w14:textId="77777777" w:rsidR="000A3743" w:rsidRDefault="000A3743" w:rsidP="000A3743">
      <w:pPr>
        <w:tabs>
          <w:tab w:val="right" w:pos="9900"/>
        </w:tabs>
        <w:spacing w:line="240" w:lineRule="atLeast"/>
        <w:rPr>
          <w:spacing w:val="10"/>
          <w:sz w:val="20"/>
        </w:rPr>
      </w:pPr>
    </w:p>
    <w:p w14:paraId="3C6D86FE" w14:textId="77777777" w:rsidR="000A3743" w:rsidRPr="00BD4EA0" w:rsidRDefault="000A3743" w:rsidP="000A3743">
      <w:pPr>
        <w:tabs>
          <w:tab w:val="right" w:pos="9900"/>
        </w:tabs>
        <w:spacing w:line="240" w:lineRule="atLeast"/>
        <w:rPr>
          <w:spacing w:val="10"/>
          <w:sz w:val="20"/>
        </w:rPr>
      </w:pPr>
      <w:r>
        <w:rPr>
          <w:spacing w:val="10"/>
          <w:sz w:val="20"/>
        </w:rPr>
        <w:br w:type="page"/>
      </w:r>
    </w:p>
    <w:p w14:paraId="50E09B2F"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0A3743" w:rsidRPr="00BD4EA0" w14:paraId="5E635A29" w14:textId="77777777" w:rsidTr="0029485D">
        <w:trPr>
          <w:cantSplit/>
        </w:trPr>
        <w:tc>
          <w:tcPr>
            <w:tcW w:w="9779" w:type="dxa"/>
            <w:gridSpan w:val="2"/>
            <w:vAlign w:val="center"/>
          </w:tcPr>
          <w:p w14:paraId="53AE3CE7"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880552606" w:edGrp="everyone"/>
            <w:permEnd w:id="880552606"/>
          </w:p>
        </w:tc>
      </w:tr>
      <w:tr w:rsidR="000A3743" w:rsidRPr="00BD4EA0" w14:paraId="5EC6A780" w14:textId="77777777" w:rsidTr="0029485D">
        <w:trPr>
          <w:cantSplit/>
        </w:trPr>
        <w:tc>
          <w:tcPr>
            <w:tcW w:w="9779" w:type="dxa"/>
            <w:gridSpan w:val="2"/>
            <w:vAlign w:val="center"/>
          </w:tcPr>
          <w:p w14:paraId="2486B47B"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616644562" w:edGrp="everyone"/>
            <w:permEnd w:id="616644562"/>
          </w:p>
        </w:tc>
      </w:tr>
      <w:tr w:rsidR="000A3743" w:rsidRPr="00BD4EA0" w14:paraId="66BD3969" w14:textId="77777777" w:rsidTr="0029485D">
        <w:trPr>
          <w:cantSplit/>
        </w:trPr>
        <w:tc>
          <w:tcPr>
            <w:tcW w:w="9779" w:type="dxa"/>
            <w:gridSpan w:val="2"/>
            <w:vAlign w:val="center"/>
          </w:tcPr>
          <w:p w14:paraId="0614CB05"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1991591102" w:edGrp="everyone"/>
            <w:permEnd w:id="1991591102"/>
          </w:p>
        </w:tc>
      </w:tr>
      <w:tr w:rsidR="000A3743" w:rsidRPr="00BD4EA0" w14:paraId="584C9254" w14:textId="77777777" w:rsidTr="0029485D">
        <w:trPr>
          <w:cantSplit/>
        </w:trPr>
        <w:tc>
          <w:tcPr>
            <w:tcW w:w="4776" w:type="dxa"/>
            <w:vAlign w:val="center"/>
          </w:tcPr>
          <w:p w14:paraId="04504CA3" w14:textId="77777777" w:rsidR="000A3743" w:rsidRPr="00BD4EA0" w:rsidRDefault="000A3743" w:rsidP="0029485D">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911180886" w:edGrp="everyone"/>
            <w:permEnd w:id="1911180886"/>
          </w:p>
        </w:tc>
        <w:tc>
          <w:tcPr>
            <w:tcW w:w="5003" w:type="dxa"/>
          </w:tcPr>
          <w:p w14:paraId="1798B460" w14:textId="77777777" w:rsidR="000A3743" w:rsidRPr="00BD4EA0" w:rsidRDefault="000A3743" w:rsidP="0029485D">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393637235" w:edGrp="everyone"/>
            <w:permEnd w:id="393637235"/>
          </w:p>
        </w:tc>
      </w:tr>
      <w:tr w:rsidR="000A3743" w:rsidRPr="00BD4EA0" w14:paraId="7ED4303D" w14:textId="77777777" w:rsidTr="0029485D">
        <w:trPr>
          <w:cantSplit/>
        </w:trPr>
        <w:tc>
          <w:tcPr>
            <w:tcW w:w="4776" w:type="dxa"/>
            <w:vAlign w:val="center"/>
          </w:tcPr>
          <w:p w14:paraId="0C9676FD" w14:textId="77777777" w:rsidR="000A3743" w:rsidRPr="00BD4EA0" w:rsidRDefault="000A3743" w:rsidP="0029485D">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419050623" w:edGrp="everyone"/>
            <w:permEnd w:id="419050623"/>
          </w:p>
        </w:tc>
        <w:tc>
          <w:tcPr>
            <w:tcW w:w="5003" w:type="dxa"/>
          </w:tcPr>
          <w:p w14:paraId="035F6C8E" w14:textId="77777777" w:rsidR="000A3743" w:rsidRPr="00BD4EA0" w:rsidRDefault="000A3743" w:rsidP="0029485D">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699831476" w:edGrp="everyone"/>
            <w:permEnd w:id="1699831476"/>
          </w:p>
        </w:tc>
      </w:tr>
      <w:tr w:rsidR="000A3743" w:rsidRPr="00BD4EA0" w14:paraId="64153688" w14:textId="77777777" w:rsidTr="0029485D">
        <w:trPr>
          <w:cantSplit/>
        </w:trPr>
        <w:tc>
          <w:tcPr>
            <w:tcW w:w="9779" w:type="dxa"/>
            <w:gridSpan w:val="2"/>
            <w:vAlign w:val="center"/>
          </w:tcPr>
          <w:p w14:paraId="2D4B9E41" w14:textId="77777777" w:rsidR="000A3743" w:rsidRPr="00BD4EA0" w:rsidRDefault="000A3743" w:rsidP="0029485D">
            <w:pPr>
              <w:tabs>
                <w:tab w:val="right" w:pos="9900"/>
              </w:tabs>
              <w:spacing w:before="120" w:line="240" w:lineRule="atLeast"/>
              <w:rPr>
                <w:bCs/>
                <w:spacing w:val="10"/>
                <w:sz w:val="20"/>
              </w:rPr>
            </w:pPr>
            <w:r w:rsidRPr="00BD4EA0">
              <w:rPr>
                <w:bCs/>
                <w:spacing w:val="10"/>
                <w:sz w:val="20"/>
              </w:rPr>
              <w:t>Projektbeschrieb:</w:t>
            </w:r>
          </w:p>
          <w:p w14:paraId="4902F476" w14:textId="77777777" w:rsidR="000A3743" w:rsidRPr="00BD4EA0" w:rsidRDefault="000A3743" w:rsidP="0029485D">
            <w:pPr>
              <w:tabs>
                <w:tab w:val="left" w:pos="284"/>
                <w:tab w:val="right" w:pos="9900"/>
              </w:tabs>
              <w:spacing w:before="60" w:line="240" w:lineRule="atLeast"/>
              <w:rPr>
                <w:bCs/>
                <w:spacing w:val="10"/>
                <w:sz w:val="20"/>
              </w:rPr>
            </w:pPr>
            <w:r w:rsidRPr="00BD4EA0">
              <w:rPr>
                <w:bCs/>
                <w:spacing w:val="10"/>
                <w:sz w:val="20"/>
              </w:rPr>
              <w:tab/>
            </w:r>
            <w:permStart w:id="197800119" w:edGrp="everyone"/>
            <w:permEnd w:id="197800119"/>
          </w:p>
          <w:p w14:paraId="11692C56" w14:textId="77777777" w:rsidR="000A3743" w:rsidRPr="00BD4EA0" w:rsidRDefault="000A3743" w:rsidP="0029485D">
            <w:pPr>
              <w:tabs>
                <w:tab w:val="left" w:pos="284"/>
                <w:tab w:val="right" w:pos="9900"/>
              </w:tabs>
              <w:spacing w:before="60" w:line="240" w:lineRule="atLeast"/>
              <w:rPr>
                <w:bCs/>
                <w:spacing w:val="10"/>
                <w:sz w:val="20"/>
              </w:rPr>
            </w:pPr>
            <w:r w:rsidRPr="00BD4EA0">
              <w:rPr>
                <w:bCs/>
                <w:spacing w:val="10"/>
                <w:sz w:val="20"/>
              </w:rPr>
              <w:tab/>
            </w:r>
            <w:permStart w:id="947743999" w:edGrp="everyone"/>
            <w:permEnd w:id="947743999"/>
            <w:r w:rsidRPr="00BD4EA0">
              <w:rPr>
                <w:bCs/>
                <w:spacing w:val="10"/>
                <w:sz w:val="20"/>
              </w:rPr>
              <w:tab/>
            </w:r>
            <w:permStart w:id="973430684" w:edGrp="everyone"/>
            <w:permEnd w:id="973430684"/>
          </w:p>
          <w:p w14:paraId="0AD68E13" w14:textId="77777777" w:rsidR="000A3743" w:rsidRPr="00BD4EA0" w:rsidRDefault="000A3743" w:rsidP="0029485D">
            <w:pPr>
              <w:tabs>
                <w:tab w:val="left" w:pos="284"/>
                <w:tab w:val="right" w:pos="9900"/>
              </w:tabs>
              <w:spacing w:before="60" w:after="60" w:line="240" w:lineRule="atLeast"/>
              <w:rPr>
                <w:bCs/>
                <w:spacing w:val="10"/>
                <w:sz w:val="20"/>
              </w:rPr>
            </w:pPr>
            <w:r w:rsidRPr="00BD4EA0">
              <w:rPr>
                <w:bCs/>
                <w:spacing w:val="10"/>
                <w:sz w:val="20"/>
              </w:rPr>
              <w:tab/>
            </w:r>
            <w:permStart w:id="711163639" w:edGrp="everyone"/>
            <w:permEnd w:id="711163639"/>
          </w:p>
        </w:tc>
      </w:tr>
    </w:tbl>
    <w:p w14:paraId="1CD9F220" w14:textId="77777777" w:rsidR="000A3743" w:rsidRPr="00BD4EA0" w:rsidRDefault="000A3743" w:rsidP="000A3743">
      <w:pPr>
        <w:tabs>
          <w:tab w:val="right" w:pos="9900"/>
        </w:tabs>
        <w:spacing w:after="120" w:line="240" w:lineRule="atLeast"/>
        <w:rPr>
          <w:spacing w:val="10"/>
          <w:sz w:val="20"/>
        </w:rPr>
      </w:pPr>
    </w:p>
    <w:p w14:paraId="702A6C9F" w14:textId="77777777" w:rsidR="000A3743" w:rsidRPr="00BD4EA0" w:rsidRDefault="000A3743" w:rsidP="000A3743">
      <w:pPr>
        <w:tabs>
          <w:tab w:val="right" w:pos="9900"/>
        </w:tabs>
        <w:spacing w:after="120" w:line="240" w:lineRule="atLeast"/>
        <w:rPr>
          <w:spacing w:val="10"/>
          <w:sz w:val="20"/>
        </w:rPr>
      </w:pPr>
    </w:p>
    <w:p w14:paraId="2695F60A"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0A3743" w:rsidRPr="00BD4EA0" w14:paraId="1C913283" w14:textId="77777777" w:rsidTr="0029485D">
        <w:trPr>
          <w:cantSplit/>
        </w:trPr>
        <w:tc>
          <w:tcPr>
            <w:tcW w:w="9779" w:type="dxa"/>
            <w:gridSpan w:val="2"/>
            <w:vAlign w:val="center"/>
          </w:tcPr>
          <w:p w14:paraId="620CB539"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1697795499" w:edGrp="everyone"/>
            <w:permEnd w:id="1697795499"/>
          </w:p>
        </w:tc>
      </w:tr>
      <w:tr w:rsidR="000A3743" w:rsidRPr="00BD4EA0" w14:paraId="318CF2E2" w14:textId="77777777" w:rsidTr="0029485D">
        <w:trPr>
          <w:cantSplit/>
        </w:trPr>
        <w:tc>
          <w:tcPr>
            <w:tcW w:w="9779" w:type="dxa"/>
            <w:gridSpan w:val="2"/>
            <w:vAlign w:val="center"/>
          </w:tcPr>
          <w:p w14:paraId="094B8729"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9240958" w:edGrp="everyone"/>
            <w:permEnd w:id="9240958"/>
          </w:p>
        </w:tc>
      </w:tr>
      <w:tr w:rsidR="000A3743" w:rsidRPr="00BD4EA0" w14:paraId="6B20D4D4" w14:textId="77777777" w:rsidTr="0029485D">
        <w:trPr>
          <w:cantSplit/>
        </w:trPr>
        <w:tc>
          <w:tcPr>
            <w:tcW w:w="9779" w:type="dxa"/>
            <w:gridSpan w:val="2"/>
            <w:vAlign w:val="center"/>
          </w:tcPr>
          <w:p w14:paraId="074E8A6B"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657084872" w:edGrp="everyone"/>
            <w:permEnd w:id="657084872"/>
          </w:p>
        </w:tc>
      </w:tr>
      <w:tr w:rsidR="000A3743" w:rsidRPr="00BD4EA0" w14:paraId="68093175" w14:textId="77777777" w:rsidTr="0029485D">
        <w:trPr>
          <w:cantSplit/>
        </w:trPr>
        <w:tc>
          <w:tcPr>
            <w:tcW w:w="4776" w:type="dxa"/>
            <w:vAlign w:val="center"/>
          </w:tcPr>
          <w:p w14:paraId="6591BE6D" w14:textId="77777777" w:rsidR="000A3743" w:rsidRPr="00BD4EA0" w:rsidRDefault="000A3743" w:rsidP="0029485D">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771434552" w:edGrp="everyone"/>
            <w:permEnd w:id="771434552"/>
          </w:p>
        </w:tc>
        <w:tc>
          <w:tcPr>
            <w:tcW w:w="5003" w:type="dxa"/>
          </w:tcPr>
          <w:p w14:paraId="23434DB7" w14:textId="77777777" w:rsidR="000A3743" w:rsidRPr="00BD4EA0" w:rsidRDefault="000A3743" w:rsidP="0029485D">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807164907" w:edGrp="everyone"/>
            <w:permEnd w:id="1807164907"/>
          </w:p>
        </w:tc>
      </w:tr>
      <w:tr w:rsidR="000A3743" w:rsidRPr="00BD4EA0" w14:paraId="3E4392B1" w14:textId="77777777" w:rsidTr="0029485D">
        <w:trPr>
          <w:cantSplit/>
        </w:trPr>
        <w:tc>
          <w:tcPr>
            <w:tcW w:w="4776" w:type="dxa"/>
            <w:vAlign w:val="center"/>
          </w:tcPr>
          <w:p w14:paraId="43BB3663" w14:textId="77777777" w:rsidR="000A3743" w:rsidRPr="00BD4EA0" w:rsidRDefault="000A3743" w:rsidP="0029485D">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2123566600" w:edGrp="everyone"/>
            <w:permEnd w:id="2123566600"/>
          </w:p>
        </w:tc>
        <w:tc>
          <w:tcPr>
            <w:tcW w:w="5003" w:type="dxa"/>
          </w:tcPr>
          <w:p w14:paraId="0022487D" w14:textId="77777777" w:rsidR="000A3743" w:rsidRPr="00BD4EA0" w:rsidRDefault="000A3743" w:rsidP="0029485D">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479350632" w:edGrp="everyone"/>
            <w:permEnd w:id="1479350632"/>
          </w:p>
        </w:tc>
      </w:tr>
      <w:tr w:rsidR="000A3743" w:rsidRPr="00BD4EA0" w14:paraId="78E4F454" w14:textId="77777777" w:rsidTr="0029485D">
        <w:trPr>
          <w:cantSplit/>
        </w:trPr>
        <w:tc>
          <w:tcPr>
            <w:tcW w:w="9779" w:type="dxa"/>
            <w:gridSpan w:val="2"/>
            <w:vAlign w:val="center"/>
          </w:tcPr>
          <w:p w14:paraId="415F5B61" w14:textId="77777777" w:rsidR="000A3743" w:rsidRPr="00BD4EA0" w:rsidRDefault="000A3743" w:rsidP="0029485D">
            <w:pPr>
              <w:tabs>
                <w:tab w:val="right" w:pos="9900"/>
              </w:tabs>
              <w:spacing w:before="120" w:line="240" w:lineRule="atLeast"/>
              <w:rPr>
                <w:bCs/>
                <w:spacing w:val="10"/>
                <w:sz w:val="20"/>
              </w:rPr>
            </w:pPr>
            <w:r w:rsidRPr="00BD4EA0">
              <w:rPr>
                <w:bCs/>
                <w:spacing w:val="10"/>
                <w:sz w:val="20"/>
              </w:rPr>
              <w:t>Projektbeschrieb:</w:t>
            </w:r>
          </w:p>
          <w:p w14:paraId="0241809E" w14:textId="77777777" w:rsidR="000A3743" w:rsidRPr="00BD4EA0" w:rsidRDefault="000A3743" w:rsidP="0029485D">
            <w:pPr>
              <w:tabs>
                <w:tab w:val="left" w:pos="284"/>
                <w:tab w:val="right" w:pos="9900"/>
              </w:tabs>
              <w:spacing w:before="60" w:line="240" w:lineRule="atLeast"/>
              <w:rPr>
                <w:bCs/>
                <w:spacing w:val="10"/>
                <w:sz w:val="20"/>
              </w:rPr>
            </w:pPr>
            <w:r w:rsidRPr="00BD4EA0">
              <w:rPr>
                <w:bCs/>
                <w:spacing w:val="10"/>
                <w:sz w:val="20"/>
              </w:rPr>
              <w:tab/>
            </w:r>
            <w:permStart w:id="1182990580" w:edGrp="everyone"/>
            <w:permEnd w:id="1182990580"/>
          </w:p>
          <w:p w14:paraId="25EFE1DA" w14:textId="77777777" w:rsidR="000A3743" w:rsidRPr="00BD4EA0" w:rsidRDefault="000A3743" w:rsidP="0029485D">
            <w:pPr>
              <w:tabs>
                <w:tab w:val="left" w:pos="284"/>
                <w:tab w:val="right" w:pos="9900"/>
              </w:tabs>
              <w:spacing w:before="60" w:line="240" w:lineRule="atLeast"/>
              <w:rPr>
                <w:bCs/>
                <w:spacing w:val="10"/>
                <w:sz w:val="20"/>
              </w:rPr>
            </w:pPr>
            <w:r w:rsidRPr="00BD4EA0">
              <w:rPr>
                <w:bCs/>
                <w:spacing w:val="10"/>
                <w:sz w:val="20"/>
              </w:rPr>
              <w:tab/>
            </w:r>
            <w:permStart w:id="1112300321" w:edGrp="everyone"/>
            <w:permEnd w:id="1112300321"/>
          </w:p>
          <w:p w14:paraId="7EB8215D" w14:textId="77777777" w:rsidR="000A3743" w:rsidRPr="00BD4EA0" w:rsidRDefault="000A3743" w:rsidP="0029485D">
            <w:pPr>
              <w:tabs>
                <w:tab w:val="left" w:pos="284"/>
                <w:tab w:val="right" w:pos="9900"/>
              </w:tabs>
              <w:spacing w:before="60" w:after="60" w:line="240" w:lineRule="atLeast"/>
              <w:rPr>
                <w:bCs/>
                <w:spacing w:val="10"/>
                <w:sz w:val="20"/>
              </w:rPr>
            </w:pPr>
            <w:r w:rsidRPr="00BD4EA0">
              <w:rPr>
                <w:bCs/>
                <w:spacing w:val="10"/>
                <w:sz w:val="20"/>
              </w:rPr>
              <w:tab/>
            </w:r>
            <w:permStart w:id="2013143098" w:edGrp="everyone"/>
            <w:permEnd w:id="2013143098"/>
          </w:p>
        </w:tc>
      </w:tr>
    </w:tbl>
    <w:p w14:paraId="027E2AFD" w14:textId="77777777" w:rsidR="000A3743" w:rsidRPr="00BD4EA0" w:rsidRDefault="000A3743" w:rsidP="000A3743">
      <w:pPr>
        <w:tabs>
          <w:tab w:val="right" w:pos="9900"/>
        </w:tabs>
        <w:spacing w:after="120" w:line="240" w:lineRule="atLeast"/>
        <w:rPr>
          <w:spacing w:val="10"/>
          <w:sz w:val="20"/>
        </w:rPr>
      </w:pPr>
    </w:p>
    <w:p w14:paraId="3D43D1C0" w14:textId="77777777" w:rsidR="000A3743" w:rsidRPr="00BD4EA0" w:rsidRDefault="000A3743" w:rsidP="000A3743">
      <w:pPr>
        <w:tabs>
          <w:tab w:val="right" w:pos="9900"/>
        </w:tabs>
        <w:spacing w:after="120" w:line="240" w:lineRule="atLeast"/>
        <w:rPr>
          <w:spacing w:val="10"/>
          <w:sz w:val="20"/>
        </w:rPr>
      </w:pPr>
    </w:p>
    <w:p w14:paraId="6DD2822D" w14:textId="77777777" w:rsidR="000A3743" w:rsidRPr="00BD4EA0" w:rsidRDefault="000A3743" w:rsidP="000A3743">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0A3743" w:rsidRPr="00BD4EA0" w14:paraId="7CD06413" w14:textId="77777777" w:rsidTr="0029485D">
        <w:trPr>
          <w:cantSplit/>
        </w:trPr>
        <w:tc>
          <w:tcPr>
            <w:tcW w:w="9779" w:type="dxa"/>
            <w:gridSpan w:val="2"/>
            <w:vAlign w:val="center"/>
          </w:tcPr>
          <w:p w14:paraId="3FD8D782"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2081038027" w:edGrp="everyone"/>
            <w:permEnd w:id="2081038027"/>
          </w:p>
        </w:tc>
      </w:tr>
      <w:tr w:rsidR="000A3743" w:rsidRPr="00BD4EA0" w14:paraId="3DE5E8DE" w14:textId="77777777" w:rsidTr="0029485D">
        <w:trPr>
          <w:cantSplit/>
        </w:trPr>
        <w:tc>
          <w:tcPr>
            <w:tcW w:w="9779" w:type="dxa"/>
            <w:gridSpan w:val="2"/>
            <w:vAlign w:val="center"/>
          </w:tcPr>
          <w:p w14:paraId="619C228A"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744712056" w:edGrp="everyone"/>
            <w:permEnd w:id="744712056"/>
          </w:p>
        </w:tc>
      </w:tr>
      <w:tr w:rsidR="000A3743" w:rsidRPr="00BD4EA0" w14:paraId="3E3CDC52" w14:textId="77777777" w:rsidTr="0029485D">
        <w:trPr>
          <w:cantSplit/>
        </w:trPr>
        <w:tc>
          <w:tcPr>
            <w:tcW w:w="9779" w:type="dxa"/>
            <w:gridSpan w:val="2"/>
            <w:vAlign w:val="center"/>
          </w:tcPr>
          <w:p w14:paraId="3823533B" w14:textId="77777777" w:rsidR="000A3743" w:rsidRPr="00BD4EA0" w:rsidRDefault="000A3743" w:rsidP="0029485D">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273682633" w:edGrp="everyone"/>
            <w:permEnd w:id="273682633"/>
          </w:p>
        </w:tc>
      </w:tr>
      <w:tr w:rsidR="000A3743" w:rsidRPr="00BD4EA0" w14:paraId="521F0FEA" w14:textId="77777777" w:rsidTr="0029485D">
        <w:trPr>
          <w:cantSplit/>
        </w:trPr>
        <w:tc>
          <w:tcPr>
            <w:tcW w:w="4776" w:type="dxa"/>
            <w:vAlign w:val="center"/>
          </w:tcPr>
          <w:p w14:paraId="3FDD001E" w14:textId="77777777" w:rsidR="000A3743" w:rsidRPr="00BD4EA0" w:rsidRDefault="000A3743" w:rsidP="0029485D">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510791464" w:edGrp="everyone"/>
            <w:permEnd w:id="510791464"/>
          </w:p>
        </w:tc>
        <w:tc>
          <w:tcPr>
            <w:tcW w:w="5003" w:type="dxa"/>
          </w:tcPr>
          <w:p w14:paraId="1C5A5FEF" w14:textId="77777777" w:rsidR="000A3743" w:rsidRPr="00BD4EA0" w:rsidRDefault="000A3743" w:rsidP="0029485D">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785280381" w:edGrp="everyone"/>
            <w:permEnd w:id="1785280381"/>
          </w:p>
        </w:tc>
      </w:tr>
      <w:tr w:rsidR="000A3743" w:rsidRPr="00BD4EA0" w14:paraId="4A3B8F6C" w14:textId="77777777" w:rsidTr="0029485D">
        <w:trPr>
          <w:cantSplit/>
        </w:trPr>
        <w:tc>
          <w:tcPr>
            <w:tcW w:w="4776" w:type="dxa"/>
            <w:vAlign w:val="center"/>
          </w:tcPr>
          <w:p w14:paraId="0CB277C7" w14:textId="77777777" w:rsidR="000A3743" w:rsidRPr="00BD4EA0" w:rsidRDefault="000A3743" w:rsidP="0029485D">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2009334146" w:edGrp="everyone"/>
            <w:permEnd w:id="2009334146"/>
          </w:p>
        </w:tc>
        <w:tc>
          <w:tcPr>
            <w:tcW w:w="5003" w:type="dxa"/>
          </w:tcPr>
          <w:p w14:paraId="35A9B2C2" w14:textId="77777777" w:rsidR="000A3743" w:rsidRPr="00BD4EA0" w:rsidRDefault="000A3743" w:rsidP="0029485D">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540236839" w:edGrp="everyone"/>
            <w:permEnd w:id="540236839"/>
          </w:p>
        </w:tc>
      </w:tr>
      <w:tr w:rsidR="000A3743" w:rsidRPr="00BD4EA0" w14:paraId="10378E9B" w14:textId="77777777" w:rsidTr="0029485D">
        <w:trPr>
          <w:cantSplit/>
        </w:trPr>
        <w:tc>
          <w:tcPr>
            <w:tcW w:w="9779" w:type="dxa"/>
            <w:gridSpan w:val="2"/>
            <w:vAlign w:val="center"/>
          </w:tcPr>
          <w:p w14:paraId="69F9FEFE" w14:textId="77777777" w:rsidR="000A3743" w:rsidRPr="00BD4EA0" w:rsidRDefault="000A3743" w:rsidP="0029485D">
            <w:pPr>
              <w:tabs>
                <w:tab w:val="right" w:pos="9900"/>
              </w:tabs>
              <w:spacing w:before="120" w:line="240" w:lineRule="atLeast"/>
              <w:rPr>
                <w:bCs/>
                <w:spacing w:val="10"/>
                <w:sz w:val="20"/>
              </w:rPr>
            </w:pPr>
            <w:r w:rsidRPr="00BD4EA0">
              <w:rPr>
                <w:bCs/>
                <w:spacing w:val="10"/>
                <w:sz w:val="20"/>
              </w:rPr>
              <w:t xml:space="preserve">Projektbeschrieb:  </w:t>
            </w:r>
            <w:permStart w:id="1399783942" w:edGrp="everyone"/>
          </w:p>
          <w:permEnd w:id="1399783942"/>
          <w:p w14:paraId="36B85188" w14:textId="77777777" w:rsidR="000A3743" w:rsidRPr="00BD4EA0" w:rsidRDefault="000A3743" w:rsidP="0029485D">
            <w:pPr>
              <w:tabs>
                <w:tab w:val="left" w:pos="284"/>
                <w:tab w:val="right" w:pos="9900"/>
              </w:tabs>
              <w:spacing w:before="60" w:line="240" w:lineRule="atLeast"/>
              <w:rPr>
                <w:bCs/>
                <w:spacing w:val="10"/>
                <w:sz w:val="20"/>
              </w:rPr>
            </w:pPr>
            <w:r w:rsidRPr="00BD4EA0">
              <w:rPr>
                <w:bCs/>
                <w:spacing w:val="10"/>
                <w:sz w:val="20"/>
              </w:rPr>
              <w:tab/>
            </w:r>
            <w:permStart w:id="1238893546" w:edGrp="everyone"/>
            <w:permEnd w:id="1238893546"/>
          </w:p>
          <w:p w14:paraId="581CA087" w14:textId="77777777" w:rsidR="000A3743" w:rsidRPr="00BD4EA0" w:rsidRDefault="000A3743" w:rsidP="0029485D">
            <w:pPr>
              <w:tabs>
                <w:tab w:val="left" w:pos="284"/>
                <w:tab w:val="right" w:pos="9900"/>
              </w:tabs>
              <w:spacing w:before="60" w:line="240" w:lineRule="atLeast"/>
              <w:rPr>
                <w:bCs/>
                <w:spacing w:val="10"/>
                <w:sz w:val="20"/>
              </w:rPr>
            </w:pPr>
            <w:r w:rsidRPr="00BD4EA0">
              <w:rPr>
                <w:bCs/>
                <w:spacing w:val="10"/>
                <w:sz w:val="20"/>
              </w:rPr>
              <w:tab/>
            </w:r>
            <w:permStart w:id="258086146" w:edGrp="everyone"/>
            <w:permEnd w:id="258086146"/>
          </w:p>
          <w:p w14:paraId="5D4737E1" w14:textId="77777777" w:rsidR="000A3743" w:rsidRPr="00BD4EA0" w:rsidRDefault="000A3743" w:rsidP="0029485D">
            <w:pPr>
              <w:tabs>
                <w:tab w:val="left" w:pos="284"/>
                <w:tab w:val="right" w:pos="9900"/>
              </w:tabs>
              <w:spacing w:before="60" w:after="60" w:line="240" w:lineRule="atLeast"/>
              <w:rPr>
                <w:bCs/>
                <w:spacing w:val="10"/>
                <w:sz w:val="20"/>
              </w:rPr>
            </w:pPr>
            <w:r w:rsidRPr="00BD4EA0">
              <w:rPr>
                <w:bCs/>
                <w:spacing w:val="10"/>
                <w:sz w:val="20"/>
              </w:rPr>
              <w:tab/>
            </w:r>
            <w:permStart w:id="1030377788" w:edGrp="everyone"/>
            <w:permEnd w:id="1030377788"/>
          </w:p>
        </w:tc>
      </w:tr>
    </w:tbl>
    <w:p w14:paraId="3E6677F2" w14:textId="77777777" w:rsidR="000A3743" w:rsidRDefault="000A3743" w:rsidP="000A3743">
      <w:pPr>
        <w:tabs>
          <w:tab w:val="right" w:pos="9900"/>
        </w:tabs>
        <w:spacing w:line="240" w:lineRule="atLeast"/>
        <w:rPr>
          <w:spacing w:val="10"/>
          <w:sz w:val="20"/>
        </w:rPr>
      </w:pPr>
    </w:p>
    <w:p w14:paraId="7C145C1F" w14:textId="77777777" w:rsidR="00272D82" w:rsidRPr="00BD4EA0" w:rsidRDefault="000A3743" w:rsidP="000A3743">
      <w:pPr>
        <w:tabs>
          <w:tab w:val="right" w:pos="9639"/>
        </w:tabs>
        <w:spacing w:line="240" w:lineRule="atLeast"/>
        <w:rPr>
          <w:b/>
          <w:bCs/>
          <w:spacing w:val="10"/>
          <w:sz w:val="20"/>
          <w:u w:val="single"/>
        </w:rPr>
      </w:pPr>
      <w:r>
        <w:rPr>
          <w:spacing w:val="10"/>
          <w:sz w:val="20"/>
        </w:rPr>
        <w:br w:type="page"/>
      </w:r>
    </w:p>
    <w:p w14:paraId="341F0FF7" w14:textId="77777777" w:rsidR="00272D82" w:rsidRPr="00BD4EA0" w:rsidRDefault="00272D82" w:rsidP="00272D82">
      <w:pPr>
        <w:tabs>
          <w:tab w:val="right" w:pos="9639"/>
        </w:tabs>
        <w:spacing w:line="240" w:lineRule="atLeast"/>
        <w:rPr>
          <w:b/>
          <w:bCs/>
          <w:spacing w:val="10"/>
          <w:u w:val="single"/>
        </w:rPr>
      </w:pPr>
      <w:r w:rsidRPr="007526E8">
        <w:rPr>
          <w:bCs/>
          <w:caps/>
          <w:spacing w:val="10"/>
          <w:u w:val="single"/>
        </w:rPr>
        <w:t>Frag</w:t>
      </w:r>
      <w:r>
        <w:rPr>
          <w:bCs/>
          <w:caps/>
          <w:spacing w:val="10"/>
          <w:u w:val="single"/>
        </w:rPr>
        <w:t>ebogen für Anbieter</w:t>
      </w:r>
    </w:p>
    <w:p w14:paraId="26B45691" w14:textId="77777777" w:rsidR="00272D82" w:rsidRPr="00BD4EA0" w:rsidRDefault="00272D82" w:rsidP="00272D82">
      <w:pPr>
        <w:tabs>
          <w:tab w:val="right" w:pos="9639"/>
        </w:tabs>
        <w:spacing w:line="240" w:lineRule="atLeast"/>
        <w:rPr>
          <w:b/>
          <w:bCs/>
          <w:spacing w:val="10"/>
        </w:rPr>
      </w:pPr>
    </w:p>
    <w:p w14:paraId="6F69B85D" w14:textId="594B7861" w:rsidR="00272D82" w:rsidRPr="007526E8" w:rsidRDefault="00272D82" w:rsidP="00272D82">
      <w:pPr>
        <w:tabs>
          <w:tab w:val="right" w:pos="9639"/>
        </w:tabs>
        <w:spacing w:line="240" w:lineRule="atLeast"/>
        <w:rPr>
          <w:caps/>
          <w:spacing w:val="10"/>
          <w:sz w:val="22"/>
          <w:szCs w:val="22"/>
        </w:rPr>
      </w:pPr>
      <w:r w:rsidRPr="007526E8">
        <w:rPr>
          <w:bCs/>
          <w:caps/>
          <w:spacing w:val="10"/>
          <w:sz w:val="22"/>
          <w:szCs w:val="22"/>
        </w:rPr>
        <w:t>Fachplanerleistung</w:t>
      </w:r>
      <w:r>
        <w:rPr>
          <w:bCs/>
          <w:caps/>
          <w:spacing w:val="10"/>
          <w:sz w:val="22"/>
          <w:szCs w:val="22"/>
        </w:rPr>
        <w:t>en</w:t>
      </w:r>
      <w:r w:rsidRPr="007526E8">
        <w:rPr>
          <w:bCs/>
          <w:caps/>
          <w:spacing w:val="10"/>
          <w:sz w:val="22"/>
          <w:szCs w:val="22"/>
        </w:rPr>
        <w:t xml:space="preserve"> </w:t>
      </w:r>
      <w:r>
        <w:rPr>
          <w:bCs/>
          <w:caps/>
          <w:spacing w:val="10"/>
          <w:sz w:val="22"/>
          <w:szCs w:val="22"/>
        </w:rPr>
        <w:t xml:space="preserve"> </w:t>
      </w:r>
      <w:r w:rsidR="003D78E5">
        <w:rPr>
          <w:bCs/>
          <w:caps/>
          <w:spacing w:val="10"/>
          <w:sz w:val="22"/>
          <w:szCs w:val="22"/>
        </w:rPr>
        <w:t>Bauphysik</w:t>
      </w:r>
    </w:p>
    <w:p w14:paraId="45D2B0C2" w14:textId="77777777" w:rsidR="00272D82" w:rsidRPr="00BD4EA0" w:rsidRDefault="00272D82" w:rsidP="00272D82">
      <w:pPr>
        <w:pBdr>
          <w:bottom w:val="single" w:sz="6" w:space="1" w:color="auto"/>
        </w:pBdr>
        <w:tabs>
          <w:tab w:val="left" w:pos="709"/>
        </w:tabs>
        <w:rPr>
          <w:spacing w:val="10"/>
          <w:sz w:val="12"/>
        </w:rPr>
      </w:pPr>
    </w:p>
    <w:p w14:paraId="3ED3EEC0" w14:textId="77777777" w:rsidR="00272D82" w:rsidRPr="00BD4EA0" w:rsidRDefault="00272D82" w:rsidP="00272D82">
      <w:pPr>
        <w:tabs>
          <w:tab w:val="right" w:pos="9356"/>
        </w:tabs>
        <w:spacing w:line="240" w:lineRule="atLeast"/>
        <w:ind w:left="567" w:hanging="567"/>
        <w:rPr>
          <w:spacing w:val="10"/>
          <w:sz w:val="12"/>
        </w:rPr>
      </w:pPr>
    </w:p>
    <w:p w14:paraId="637B0148" w14:textId="77777777" w:rsidR="00272D82" w:rsidRPr="00BD4EA0" w:rsidRDefault="00272D82" w:rsidP="00272D82">
      <w:pPr>
        <w:tabs>
          <w:tab w:val="right" w:pos="9639"/>
        </w:tabs>
        <w:spacing w:line="240" w:lineRule="atLeast"/>
        <w:jc w:val="both"/>
        <w:rPr>
          <w:bCs/>
          <w:spacing w:val="10"/>
          <w:sz w:val="18"/>
        </w:rPr>
      </w:pPr>
      <w:r w:rsidRPr="00BD4EA0">
        <w:rPr>
          <w:bCs/>
          <w:spacing w:val="10"/>
          <w:sz w:val="18"/>
        </w:rPr>
        <w:t>Die Angaben werden vertraulich behandelt und dienen ausschliesslich der Auswertung dieser Ausschreibung</w:t>
      </w:r>
    </w:p>
    <w:p w14:paraId="00ED1694" w14:textId="77777777" w:rsidR="00272D82" w:rsidRPr="00BD4EA0" w:rsidRDefault="00272D82" w:rsidP="00272D82">
      <w:pPr>
        <w:pBdr>
          <w:bottom w:val="single" w:sz="6" w:space="1" w:color="auto"/>
        </w:pBdr>
        <w:tabs>
          <w:tab w:val="left" w:pos="709"/>
        </w:tabs>
        <w:rPr>
          <w:spacing w:val="10"/>
          <w:sz w:val="12"/>
        </w:rPr>
      </w:pPr>
    </w:p>
    <w:p w14:paraId="2287E311" w14:textId="77777777" w:rsidR="00272D82" w:rsidRPr="00BD4EA0" w:rsidRDefault="00272D82" w:rsidP="00272D82">
      <w:pPr>
        <w:tabs>
          <w:tab w:val="right" w:pos="9356"/>
        </w:tabs>
        <w:spacing w:line="240" w:lineRule="atLeast"/>
        <w:ind w:left="567" w:hanging="567"/>
        <w:rPr>
          <w:spacing w:val="10"/>
          <w:sz w:val="12"/>
        </w:rPr>
      </w:pPr>
    </w:p>
    <w:p w14:paraId="521EB89A" w14:textId="77777777" w:rsidR="00272D82" w:rsidRPr="00BD4EA0" w:rsidRDefault="00272D82" w:rsidP="00272D82">
      <w:pPr>
        <w:tabs>
          <w:tab w:val="right" w:pos="9639"/>
        </w:tabs>
        <w:spacing w:line="240" w:lineRule="atLeast"/>
        <w:rPr>
          <w:spacing w:val="10"/>
          <w:sz w:val="20"/>
        </w:rPr>
      </w:pPr>
    </w:p>
    <w:p w14:paraId="7F9CBE7A"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Anschrift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6732"/>
      </w:tblGrid>
      <w:tr w:rsidR="00272D82" w:rsidRPr="00BD4EA0" w14:paraId="06BF1F8E" w14:textId="77777777" w:rsidTr="00170086">
        <w:tc>
          <w:tcPr>
            <w:tcW w:w="3047" w:type="dxa"/>
          </w:tcPr>
          <w:p w14:paraId="3B443E44"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Genaue Firmenbezeichnung</w:t>
            </w:r>
          </w:p>
        </w:tc>
        <w:tc>
          <w:tcPr>
            <w:tcW w:w="6732" w:type="dxa"/>
          </w:tcPr>
          <w:p w14:paraId="44157891"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116558469" w:edGrp="everyone"/>
            <w:permEnd w:id="1116558469"/>
          </w:p>
        </w:tc>
      </w:tr>
      <w:tr w:rsidR="00272D82" w:rsidRPr="00BD4EA0" w14:paraId="78EA0719" w14:textId="77777777" w:rsidTr="00170086">
        <w:tc>
          <w:tcPr>
            <w:tcW w:w="3047" w:type="dxa"/>
          </w:tcPr>
          <w:p w14:paraId="6D2A4BFF"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Strasse, PLZ, Ort</w:t>
            </w:r>
          </w:p>
        </w:tc>
        <w:tc>
          <w:tcPr>
            <w:tcW w:w="6732" w:type="dxa"/>
          </w:tcPr>
          <w:p w14:paraId="0AB2656F"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1599892562" w:edGrp="everyone"/>
            <w:permEnd w:id="1599892562"/>
          </w:p>
        </w:tc>
      </w:tr>
      <w:tr w:rsidR="00272D82" w:rsidRPr="00BD4EA0" w14:paraId="4C3D8628" w14:textId="77777777" w:rsidTr="00170086">
        <w:tc>
          <w:tcPr>
            <w:tcW w:w="3047" w:type="dxa"/>
          </w:tcPr>
          <w:p w14:paraId="451F37A1"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Telefon, Fax, E-Mail</w:t>
            </w:r>
          </w:p>
        </w:tc>
        <w:tc>
          <w:tcPr>
            <w:tcW w:w="6732" w:type="dxa"/>
          </w:tcPr>
          <w:p w14:paraId="59A5E48B"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43322137" w:edGrp="everyone"/>
            <w:permEnd w:id="43322137"/>
          </w:p>
        </w:tc>
      </w:tr>
      <w:tr w:rsidR="00272D82" w:rsidRPr="00BD4EA0" w14:paraId="7E49F19E" w14:textId="77777777" w:rsidTr="00170086">
        <w:tc>
          <w:tcPr>
            <w:tcW w:w="3047" w:type="dxa"/>
          </w:tcPr>
          <w:p w14:paraId="6F508851" w14:textId="77777777" w:rsidR="00272D82" w:rsidRPr="00BD4EA0" w:rsidRDefault="00272D82" w:rsidP="00170086">
            <w:pPr>
              <w:tabs>
                <w:tab w:val="right" w:pos="9900"/>
              </w:tabs>
              <w:spacing w:before="60" w:after="60" w:line="240" w:lineRule="atLeast"/>
              <w:rPr>
                <w:bCs/>
                <w:spacing w:val="10"/>
                <w:sz w:val="20"/>
              </w:rPr>
            </w:pPr>
            <w:r>
              <w:rPr>
                <w:bCs/>
                <w:spacing w:val="10"/>
                <w:sz w:val="20"/>
              </w:rPr>
              <w:t>UID</w:t>
            </w:r>
            <w:r w:rsidRPr="00BD4EA0">
              <w:rPr>
                <w:bCs/>
                <w:spacing w:val="10"/>
                <w:sz w:val="20"/>
              </w:rPr>
              <w:t xml:space="preserve"> Nr.</w:t>
            </w:r>
          </w:p>
        </w:tc>
        <w:tc>
          <w:tcPr>
            <w:tcW w:w="6732" w:type="dxa"/>
          </w:tcPr>
          <w:p w14:paraId="7F8A78D1" w14:textId="77777777" w:rsidR="00272D82" w:rsidRPr="00BD4EA0" w:rsidRDefault="00272D82" w:rsidP="00170086">
            <w:pPr>
              <w:tabs>
                <w:tab w:val="left" w:pos="214"/>
                <w:tab w:val="right" w:pos="9900"/>
              </w:tabs>
              <w:spacing w:before="60" w:after="60" w:line="240" w:lineRule="atLeast"/>
              <w:rPr>
                <w:bCs/>
                <w:spacing w:val="10"/>
                <w:sz w:val="20"/>
              </w:rPr>
            </w:pPr>
            <w:r w:rsidRPr="00BD4EA0">
              <w:rPr>
                <w:bCs/>
                <w:spacing w:val="10"/>
                <w:sz w:val="20"/>
              </w:rPr>
              <w:tab/>
            </w:r>
            <w:permStart w:id="812199866" w:edGrp="everyone"/>
            <w:permEnd w:id="812199866"/>
          </w:p>
        </w:tc>
      </w:tr>
    </w:tbl>
    <w:p w14:paraId="75C738CD" w14:textId="77777777" w:rsidR="00272D82" w:rsidRPr="00BD4EA0" w:rsidRDefault="00272D82" w:rsidP="00272D82">
      <w:pPr>
        <w:tabs>
          <w:tab w:val="right" w:pos="9900"/>
        </w:tabs>
        <w:spacing w:after="120" w:line="240" w:lineRule="atLeast"/>
        <w:rPr>
          <w:bCs/>
          <w:spacing w:val="10"/>
          <w:sz w:val="20"/>
        </w:rPr>
      </w:pPr>
    </w:p>
    <w:p w14:paraId="76DAFACB"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Rechtsform, finanzielle Verhältnisse und Tätigkeiten der Firma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5"/>
        <w:gridCol w:w="4974"/>
      </w:tblGrid>
      <w:tr w:rsidR="00272D82" w:rsidRPr="00BD4EA0" w14:paraId="53508588" w14:textId="77777777" w:rsidTr="00170086">
        <w:tc>
          <w:tcPr>
            <w:tcW w:w="4930" w:type="dxa"/>
          </w:tcPr>
          <w:p w14:paraId="49D4345B" w14:textId="77777777" w:rsidR="00272D82" w:rsidRPr="00BD4EA0" w:rsidRDefault="00272D82" w:rsidP="00170086">
            <w:pPr>
              <w:tabs>
                <w:tab w:val="left" w:pos="1418"/>
                <w:tab w:val="right" w:pos="9900"/>
              </w:tabs>
              <w:spacing w:before="60" w:after="60" w:line="240" w:lineRule="atLeast"/>
              <w:rPr>
                <w:bCs/>
                <w:spacing w:val="10"/>
                <w:sz w:val="20"/>
              </w:rPr>
            </w:pPr>
            <w:r w:rsidRPr="00BD4EA0">
              <w:rPr>
                <w:bCs/>
                <w:spacing w:val="10"/>
                <w:sz w:val="20"/>
              </w:rPr>
              <w:t>Rechtsform:</w:t>
            </w:r>
            <w:r w:rsidRPr="00BD4EA0">
              <w:rPr>
                <w:bCs/>
                <w:spacing w:val="10"/>
                <w:sz w:val="20"/>
              </w:rPr>
              <w:tab/>
            </w:r>
            <w:permStart w:id="592927617" w:edGrp="everyone"/>
            <w:permEnd w:id="592927617"/>
          </w:p>
        </w:tc>
        <w:tc>
          <w:tcPr>
            <w:tcW w:w="5131" w:type="dxa"/>
          </w:tcPr>
          <w:p w14:paraId="6CE97593" w14:textId="77777777" w:rsidR="00272D82" w:rsidRPr="00BD4EA0" w:rsidRDefault="00272D82" w:rsidP="00170086">
            <w:pPr>
              <w:tabs>
                <w:tab w:val="left" w:pos="723"/>
                <w:tab w:val="right" w:pos="9900"/>
              </w:tabs>
              <w:spacing w:before="60" w:after="60" w:line="240" w:lineRule="atLeast"/>
              <w:rPr>
                <w:bCs/>
                <w:spacing w:val="10"/>
                <w:sz w:val="20"/>
              </w:rPr>
            </w:pPr>
            <w:r w:rsidRPr="00BD4EA0">
              <w:rPr>
                <w:bCs/>
                <w:spacing w:val="10"/>
                <w:sz w:val="20"/>
              </w:rPr>
              <w:t>Sitz:</w:t>
            </w:r>
            <w:r w:rsidRPr="00BD4EA0">
              <w:rPr>
                <w:bCs/>
                <w:spacing w:val="10"/>
                <w:sz w:val="20"/>
              </w:rPr>
              <w:tab/>
            </w:r>
            <w:permStart w:id="825755582" w:edGrp="everyone"/>
            <w:permEnd w:id="825755582"/>
          </w:p>
        </w:tc>
      </w:tr>
      <w:tr w:rsidR="00272D82" w:rsidRPr="00BD4EA0" w14:paraId="7E4E07CB" w14:textId="77777777" w:rsidTr="00170086">
        <w:trPr>
          <w:cantSplit/>
        </w:trPr>
        <w:tc>
          <w:tcPr>
            <w:tcW w:w="10061" w:type="dxa"/>
            <w:gridSpan w:val="2"/>
          </w:tcPr>
          <w:p w14:paraId="531F996F" w14:textId="77777777" w:rsidR="00272D82" w:rsidRPr="00BD4EA0" w:rsidRDefault="00272D82" w:rsidP="00170086">
            <w:pPr>
              <w:tabs>
                <w:tab w:val="left" w:pos="4253"/>
                <w:tab w:val="right" w:pos="9900"/>
              </w:tabs>
              <w:spacing w:before="60" w:after="60" w:line="240" w:lineRule="atLeast"/>
              <w:rPr>
                <w:bCs/>
                <w:spacing w:val="10"/>
                <w:sz w:val="20"/>
              </w:rPr>
            </w:pPr>
            <w:r w:rsidRPr="00BD4EA0">
              <w:rPr>
                <w:bCs/>
                <w:spacing w:val="10"/>
                <w:sz w:val="20"/>
              </w:rPr>
              <w:t>Firma besteht in dieser Rechtsform seit:</w:t>
            </w:r>
            <w:r w:rsidRPr="00BD4EA0">
              <w:rPr>
                <w:bCs/>
                <w:spacing w:val="10"/>
                <w:sz w:val="20"/>
              </w:rPr>
              <w:tab/>
            </w:r>
            <w:permStart w:id="855532278" w:edGrp="everyone"/>
            <w:permEnd w:id="855532278"/>
          </w:p>
        </w:tc>
      </w:tr>
      <w:tr w:rsidR="00272D82" w:rsidRPr="00BD4EA0" w14:paraId="6BC05497" w14:textId="77777777" w:rsidTr="00170086">
        <w:trPr>
          <w:cantSplit/>
        </w:trPr>
        <w:tc>
          <w:tcPr>
            <w:tcW w:w="10061" w:type="dxa"/>
            <w:gridSpan w:val="2"/>
          </w:tcPr>
          <w:p w14:paraId="128DFA19" w14:textId="77777777" w:rsidR="00272D82" w:rsidRPr="00BD4EA0" w:rsidRDefault="00272D82" w:rsidP="00170086">
            <w:pPr>
              <w:tabs>
                <w:tab w:val="left" w:pos="5205"/>
                <w:tab w:val="right" w:pos="9900"/>
              </w:tabs>
              <w:spacing w:before="60" w:after="60" w:line="240" w:lineRule="atLeast"/>
              <w:rPr>
                <w:bCs/>
                <w:spacing w:val="10"/>
                <w:sz w:val="20"/>
              </w:rPr>
            </w:pPr>
            <w:r w:rsidRPr="00BD4EA0">
              <w:rPr>
                <w:bCs/>
                <w:spacing w:val="10"/>
                <w:sz w:val="20"/>
              </w:rPr>
              <w:t>Beteiligungsverhältnisse /inkl. eigene Beteiligung:</w:t>
            </w:r>
            <w:r w:rsidRPr="00BD4EA0">
              <w:rPr>
                <w:bCs/>
                <w:spacing w:val="10"/>
                <w:sz w:val="20"/>
              </w:rPr>
              <w:tab/>
            </w:r>
            <w:permStart w:id="1694106432" w:edGrp="everyone"/>
            <w:permEnd w:id="1694106432"/>
          </w:p>
        </w:tc>
      </w:tr>
      <w:tr w:rsidR="00272D82" w:rsidRPr="00BD4EA0" w14:paraId="02F578C2" w14:textId="77777777" w:rsidTr="00170086">
        <w:trPr>
          <w:cantSplit/>
        </w:trPr>
        <w:tc>
          <w:tcPr>
            <w:tcW w:w="10061" w:type="dxa"/>
            <w:gridSpan w:val="2"/>
          </w:tcPr>
          <w:p w14:paraId="4C7A17F2"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Gesellschaftskapital:</w:t>
            </w:r>
            <w:r w:rsidRPr="00BD4EA0">
              <w:rPr>
                <w:bCs/>
                <w:spacing w:val="10"/>
                <w:sz w:val="20"/>
              </w:rPr>
              <w:tab/>
            </w:r>
            <w:permStart w:id="2125080494" w:edGrp="everyone"/>
            <w:permEnd w:id="2125080494"/>
          </w:p>
        </w:tc>
      </w:tr>
      <w:tr w:rsidR="00272D82" w:rsidRPr="00BD4EA0" w14:paraId="6264038F" w14:textId="77777777" w:rsidTr="00170086">
        <w:trPr>
          <w:cantSplit/>
        </w:trPr>
        <w:tc>
          <w:tcPr>
            <w:tcW w:w="10061" w:type="dxa"/>
            <w:gridSpan w:val="2"/>
          </w:tcPr>
          <w:p w14:paraId="1E2655CA"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Geschäftszweck:</w:t>
            </w:r>
            <w:r w:rsidRPr="00BD4EA0">
              <w:rPr>
                <w:bCs/>
                <w:spacing w:val="10"/>
                <w:sz w:val="20"/>
              </w:rPr>
              <w:tab/>
            </w:r>
            <w:permStart w:id="1307516908" w:edGrp="everyone"/>
            <w:permEnd w:id="1307516908"/>
          </w:p>
          <w:p w14:paraId="3FB5D969"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Haupttätigkeit:</w:t>
            </w:r>
            <w:r w:rsidRPr="00BD4EA0">
              <w:rPr>
                <w:bCs/>
                <w:spacing w:val="10"/>
                <w:sz w:val="20"/>
              </w:rPr>
              <w:tab/>
            </w:r>
            <w:permStart w:id="1477973315" w:edGrp="everyone"/>
            <w:permEnd w:id="1477973315"/>
          </w:p>
          <w:p w14:paraId="3E627660"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Nebentätigkeiten:</w:t>
            </w:r>
            <w:r w:rsidRPr="00BD4EA0">
              <w:rPr>
                <w:bCs/>
                <w:spacing w:val="10"/>
                <w:sz w:val="20"/>
              </w:rPr>
              <w:tab/>
            </w:r>
            <w:permStart w:id="249194172" w:edGrp="everyone"/>
            <w:permEnd w:id="249194172"/>
          </w:p>
        </w:tc>
      </w:tr>
      <w:tr w:rsidR="00272D82" w:rsidRPr="00BD4EA0" w14:paraId="64B1D157" w14:textId="77777777" w:rsidTr="00170086">
        <w:trPr>
          <w:cantSplit/>
        </w:trPr>
        <w:tc>
          <w:tcPr>
            <w:tcW w:w="10061" w:type="dxa"/>
            <w:gridSpan w:val="2"/>
          </w:tcPr>
          <w:p w14:paraId="31E9781D" w14:textId="77777777" w:rsidR="00272D82" w:rsidRPr="00BD4EA0" w:rsidRDefault="00272D82" w:rsidP="00170086">
            <w:pPr>
              <w:tabs>
                <w:tab w:val="left" w:pos="2410"/>
                <w:tab w:val="right" w:pos="9900"/>
              </w:tabs>
              <w:spacing w:before="60" w:after="60" w:line="240" w:lineRule="atLeast"/>
              <w:rPr>
                <w:bCs/>
                <w:spacing w:val="10"/>
                <w:sz w:val="20"/>
              </w:rPr>
            </w:pPr>
            <w:r w:rsidRPr="00BD4EA0">
              <w:rPr>
                <w:bCs/>
                <w:spacing w:val="10"/>
                <w:sz w:val="20"/>
              </w:rPr>
              <w:t>Zertifikate:</w:t>
            </w:r>
            <w:r w:rsidRPr="00BD4EA0">
              <w:rPr>
                <w:bCs/>
                <w:spacing w:val="10"/>
                <w:sz w:val="20"/>
              </w:rPr>
              <w:tab/>
            </w:r>
            <w:permStart w:id="1472425849" w:edGrp="everyone"/>
            <w:permEnd w:id="1472425849"/>
          </w:p>
        </w:tc>
      </w:tr>
      <w:tr w:rsidR="00272D82" w:rsidRPr="00BD4EA0" w14:paraId="1509CA15" w14:textId="77777777" w:rsidTr="00170086">
        <w:trPr>
          <w:cantSplit/>
        </w:trPr>
        <w:tc>
          <w:tcPr>
            <w:tcW w:w="10061" w:type="dxa"/>
            <w:gridSpan w:val="2"/>
          </w:tcPr>
          <w:p w14:paraId="14B8EA86" w14:textId="77777777" w:rsidR="00272D82" w:rsidRPr="00BD4EA0" w:rsidRDefault="00272D82" w:rsidP="00170086">
            <w:pPr>
              <w:tabs>
                <w:tab w:val="left" w:pos="3686"/>
                <w:tab w:val="right" w:pos="9900"/>
              </w:tabs>
              <w:spacing w:before="60" w:after="60" w:line="240" w:lineRule="atLeast"/>
              <w:rPr>
                <w:bCs/>
                <w:spacing w:val="10"/>
                <w:sz w:val="20"/>
              </w:rPr>
            </w:pPr>
            <w:r w:rsidRPr="00BD4EA0">
              <w:rPr>
                <w:bCs/>
                <w:spacing w:val="10"/>
                <w:sz w:val="20"/>
              </w:rPr>
              <w:t>Mitgliedschaft in Berufsverbänden:</w:t>
            </w:r>
            <w:r w:rsidRPr="00BD4EA0">
              <w:rPr>
                <w:bCs/>
                <w:spacing w:val="10"/>
                <w:sz w:val="20"/>
              </w:rPr>
              <w:tab/>
            </w:r>
            <w:permStart w:id="674372456" w:edGrp="everyone"/>
            <w:permEnd w:id="674372456"/>
          </w:p>
        </w:tc>
      </w:tr>
    </w:tbl>
    <w:p w14:paraId="339A5255" w14:textId="77777777" w:rsidR="00272D82" w:rsidRPr="00BD4EA0" w:rsidRDefault="00272D82" w:rsidP="00272D82">
      <w:pPr>
        <w:tabs>
          <w:tab w:val="right" w:pos="9900"/>
        </w:tabs>
        <w:spacing w:after="120" w:line="240" w:lineRule="atLeast"/>
        <w:rPr>
          <w:bCs/>
          <w:spacing w:val="10"/>
          <w:sz w:val="20"/>
        </w:rPr>
      </w:pPr>
    </w:p>
    <w:p w14:paraId="42556464"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Ausbildungsart und Anzahl der Beschäftigten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506"/>
        <w:gridCol w:w="2472"/>
        <w:gridCol w:w="2499"/>
      </w:tblGrid>
      <w:tr w:rsidR="00272D82" w:rsidRPr="00BD4EA0" w14:paraId="500799FC" w14:textId="77777777" w:rsidTr="00170086">
        <w:trPr>
          <w:cantSplit/>
        </w:trPr>
        <w:tc>
          <w:tcPr>
            <w:tcW w:w="9779" w:type="dxa"/>
            <w:gridSpan w:val="4"/>
          </w:tcPr>
          <w:p w14:paraId="60F91E2D" w14:textId="77777777" w:rsidR="00272D82" w:rsidRPr="00BD4EA0" w:rsidRDefault="00272D82" w:rsidP="00170086">
            <w:pPr>
              <w:tabs>
                <w:tab w:val="right" w:pos="9900"/>
              </w:tabs>
              <w:spacing w:before="60" w:after="60" w:line="240" w:lineRule="atLeast"/>
              <w:rPr>
                <w:bCs/>
                <w:spacing w:val="10"/>
                <w:sz w:val="17"/>
              </w:rPr>
            </w:pPr>
            <w:r w:rsidRPr="00BD4EA0">
              <w:rPr>
                <w:bCs/>
                <w:spacing w:val="10"/>
                <w:sz w:val="20"/>
              </w:rPr>
              <w:t>Zahl der Beschäftigten</w:t>
            </w:r>
            <w:r w:rsidRPr="00BD4EA0">
              <w:rPr>
                <w:bCs/>
                <w:spacing w:val="10"/>
                <w:sz w:val="17"/>
              </w:rPr>
              <w:t xml:space="preserve">  </w:t>
            </w:r>
            <w:r w:rsidRPr="00BD4EA0">
              <w:rPr>
                <w:bCs/>
                <w:spacing w:val="10"/>
                <w:sz w:val="16"/>
              </w:rPr>
              <w:t>(im Bereich, welcher für die Bearbeitung des ausgeschriebenen Auftrages wesentlich ist)</w:t>
            </w:r>
          </w:p>
        </w:tc>
      </w:tr>
      <w:tr w:rsidR="00272D82" w:rsidRPr="00BD4EA0" w14:paraId="55C9FDBB" w14:textId="77777777" w:rsidTr="00170086">
        <w:tc>
          <w:tcPr>
            <w:tcW w:w="2302" w:type="dxa"/>
          </w:tcPr>
          <w:p w14:paraId="4EAB3921"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Mit höherer Fachausbildung</w:t>
            </w:r>
          </w:p>
        </w:tc>
        <w:tc>
          <w:tcPr>
            <w:tcW w:w="2506" w:type="dxa"/>
            <w:vAlign w:val="center"/>
          </w:tcPr>
          <w:p w14:paraId="19BB8600"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Mit Fachausbildung</w:t>
            </w:r>
          </w:p>
        </w:tc>
        <w:tc>
          <w:tcPr>
            <w:tcW w:w="2472" w:type="dxa"/>
            <w:vAlign w:val="center"/>
          </w:tcPr>
          <w:p w14:paraId="4A106DC4"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Hilfskräfte</w:t>
            </w:r>
          </w:p>
        </w:tc>
        <w:tc>
          <w:tcPr>
            <w:tcW w:w="2499" w:type="dxa"/>
            <w:vAlign w:val="center"/>
          </w:tcPr>
          <w:p w14:paraId="734FC1C8" w14:textId="77777777" w:rsidR="00272D82" w:rsidRPr="00BD4EA0" w:rsidRDefault="00272D82" w:rsidP="00170086">
            <w:pPr>
              <w:tabs>
                <w:tab w:val="right" w:pos="9900"/>
              </w:tabs>
              <w:spacing w:before="60" w:after="60" w:line="240" w:lineRule="atLeast"/>
              <w:jc w:val="center"/>
              <w:rPr>
                <w:bCs/>
                <w:spacing w:val="10"/>
                <w:sz w:val="20"/>
              </w:rPr>
            </w:pPr>
            <w:r w:rsidRPr="00BD4EA0">
              <w:rPr>
                <w:bCs/>
                <w:spacing w:val="10"/>
                <w:sz w:val="20"/>
              </w:rPr>
              <w:t>Auszubildende</w:t>
            </w:r>
          </w:p>
        </w:tc>
      </w:tr>
      <w:tr w:rsidR="00272D82" w:rsidRPr="00BD4EA0" w14:paraId="5F08712C" w14:textId="77777777" w:rsidTr="00170086">
        <w:tc>
          <w:tcPr>
            <w:tcW w:w="2302" w:type="dxa"/>
          </w:tcPr>
          <w:p w14:paraId="4117D450" w14:textId="77777777" w:rsidR="00272D82" w:rsidRPr="00BD4EA0" w:rsidRDefault="00272D82" w:rsidP="00170086">
            <w:pPr>
              <w:tabs>
                <w:tab w:val="right" w:pos="9900"/>
              </w:tabs>
              <w:spacing w:before="60" w:after="60" w:line="240" w:lineRule="atLeast"/>
              <w:jc w:val="center"/>
              <w:rPr>
                <w:bCs/>
                <w:spacing w:val="10"/>
                <w:sz w:val="20"/>
              </w:rPr>
            </w:pPr>
            <w:permStart w:id="1231113105" w:edGrp="everyone" w:colFirst="0" w:colLast="0"/>
            <w:permStart w:id="1894343405" w:edGrp="everyone" w:colFirst="1" w:colLast="1"/>
            <w:permStart w:id="58353483" w:edGrp="everyone" w:colFirst="2" w:colLast="2"/>
            <w:permStart w:id="607459236" w:edGrp="everyone" w:colFirst="3" w:colLast="3"/>
          </w:p>
        </w:tc>
        <w:tc>
          <w:tcPr>
            <w:tcW w:w="2506" w:type="dxa"/>
          </w:tcPr>
          <w:p w14:paraId="4A38D1AF" w14:textId="77777777" w:rsidR="00272D82" w:rsidRPr="00BD4EA0" w:rsidRDefault="00272D82" w:rsidP="00170086">
            <w:pPr>
              <w:tabs>
                <w:tab w:val="right" w:pos="9900"/>
              </w:tabs>
              <w:spacing w:before="60" w:after="60" w:line="240" w:lineRule="atLeast"/>
              <w:jc w:val="center"/>
              <w:rPr>
                <w:bCs/>
                <w:spacing w:val="10"/>
                <w:sz w:val="20"/>
              </w:rPr>
            </w:pPr>
          </w:p>
        </w:tc>
        <w:tc>
          <w:tcPr>
            <w:tcW w:w="2472" w:type="dxa"/>
          </w:tcPr>
          <w:p w14:paraId="00D11180" w14:textId="77777777" w:rsidR="00272D82" w:rsidRPr="00BD4EA0" w:rsidRDefault="00272D82" w:rsidP="00170086">
            <w:pPr>
              <w:tabs>
                <w:tab w:val="right" w:pos="9900"/>
              </w:tabs>
              <w:spacing w:before="60" w:after="60" w:line="240" w:lineRule="atLeast"/>
              <w:jc w:val="center"/>
              <w:rPr>
                <w:bCs/>
                <w:spacing w:val="10"/>
                <w:sz w:val="20"/>
              </w:rPr>
            </w:pPr>
          </w:p>
        </w:tc>
        <w:tc>
          <w:tcPr>
            <w:tcW w:w="2499" w:type="dxa"/>
          </w:tcPr>
          <w:p w14:paraId="6F9916B1" w14:textId="77777777" w:rsidR="00272D82" w:rsidRPr="00BD4EA0" w:rsidRDefault="00272D82" w:rsidP="00170086">
            <w:pPr>
              <w:tabs>
                <w:tab w:val="right" w:pos="9900"/>
              </w:tabs>
              <w:spacing w:before="60" w:after="60" w:line="240" w:lineRule="atLeast"/>
              <w:jc w:val="center"/>
              <w:rPr>
                <w:bCs/>
                <w:spacing w:val="10"/>
                <w:sz w:val="20"/>
              </w:rPr>
            </w:pPr>
          </w:p>
        </w:tc>
      </w:tr>
      <w:permEnd w:id="1231113105"/>
      <w:permEnd w:id="1894343405"/>
      <w:permEnd w:id="58353483"/>
      <w:permEnd w:id="607459236"/>
    </w:tbl>
    <w:p w14:paraId="61EA8783" w14:textId="77777777" w:rsidR="00272D82" w:rsidRPr="00BD4EA0" w:rsidRDefault="00272D82" w:rsidP="00272D82">
      <w:pPr>
        <w:tabs>
          <w:tab w:val="right" w:pos="9900"/>
        </w:tabs>
        <w:spacing w:after="120" w:line="240" w:lineRule="atLeast"/>
        <w:rPr>
          <w:bCs/>
          <w:spacing w:val="10"/>
          <w:sz w:val="20"/>
        </w:rPr>
      </w:pPr>
    </w:p>
    <w:p w14:paraId="7D5DA752"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Versicherung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5D53E551" w14:textId="77777777" w:rsidTr="00170086">
        <w:trPr>
          <w:cantSplit/>
        </w:trPr>
        <w:tc>
          <w:tcPr>
            <w:tcW w:w="9779" w:type="dxa"/>
            <w:gridSpan w:val="2"/>
          </w:tcPr>
          <w:p w14:paraId="0CE8E2DD" w14:textId="77777777" w:rsidR="00272D82" w:rsidRPr="00BD4EA0" w:rsidRDefault="00272D82" w:rsidP="00170086">
            <w:pPr>
              <w:tabs>
                <w:tab w:val="left" w:pos="2977"/>
                <w:tab w:val="right" w:pos="9900"/>
              </w:tabs>
              <w:spacing w:before="60" w:after="60" w:line="240" w:lineRule="atLeast"/>
              <w:rPr>
                <w:bCs/>
                <w:spacing w:val="10"/>
                <w:sz w:val="20"/>
              </w:rPr>
            </w:pPr>
            <w:r>
              <w:rPr>
                <w:bCs/>
                <w:spacing w:val="10"/>
                <w:sz w:val="20"/>
              </w:rPr>
              <w:t>Versicherungsgesellschaft</w:t>
            </w:r>
            <w:r w:rsidRPr="00BD4EA0">
              <w:rPr>
                <w:bCs/>
                <w:spacing w:val="10"/>
                <w:sz w:val="20"/>
              </w:rPr>
              <w:t>:</w:t>
            </w:r>
            <w:r w:rsidRPr="00BD4EA0">
              <w:rPr>
                <w:bCs/>
                <w:spacing w:val="10"/>
                <w:sz w:val="20"/>
              </w:rPr>
              <w:tab/>
            </w:r>
            <w:permStart w:id="1928411542" w:edGrp="everyone"/>
            <w:permEnd w:id="1928411542"/>
          </w:p>
        </w:tc>
      </w:tr>
      <w:tr w:rsidR="00272D82" w:rsidRPr="00BD4EA0" w14:paraId="03364149" w14:textId="77777777" w:rsidTr="00170086">
        <w:trPr>
          <w:cantSplit/>
        </w:trPr>
        <w:tc>
          <w:tcPr>
            <w:tcW w:w="4776" w:type="dxa"/>
            <w:vAlign w:val="center"/>
          </w:tcPr>
          <w:p w14:paraId="769134A1"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Verfügbare Summe pro Schadenfall:</w:t>
            </w:r>
          </w:p>
        </w:tc>
        <w:tc>
          <w:tcPr>
            <w:tcW w:w="5003" w:type="dxa"/>
          </w:tcPr>
          <w:p w14:paraId="3B9D0D62"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Personenschäden:</w:t>
            </w:r>
            <w:r w:rsidRPr="00BD4EA0">
              <w:rPr>
                <w:bCs/>
                <w:spacing w:val="10"/>
                <w:sz w:val="20"/>
              </w:rPr>
              <w:tab/>
            </w:r>
            <w:permStart w:id="753814030" w:edGrp="everyone"/>
            <w:permEnd w:id="753814030"/>
          </w:p>
          <w:p w14:paraId="13173D0C"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Bautenschäden:</w:t>
            </w:r>
            <w:r w:rsidRPr="00BD4EA0">
              <w:rPr>
                <w:bCs/>
                <w:spacing w:val="10"/>
                <w:sz w:val="20"/>
              </w:rPr>
              <w:tab/>
            </w:r>
            <w:permStart w:id="2099206870" w:edGrp="everyone"/>
            <w:permEnd w:id="2099206870"/>
          </w:p>
          <w:p w14:paraId="7D8DC408"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Sachschäden:</w:t>
            </w:r>
            <w:r w:rsidRPr="00BD4EA0">
              <w:rPr>
                <w:bCs/>
                <w:spacing w:val="10"/>
                <w:sz w:val="20"/>
              </w:rPr>
              <w:tab/>
            </w:r>
            <w:permStart w:id="1560570949" w:edGrp="everyone"/>
            <w:permEnd w:id="1560570949"/>
          </w:p>
          <w:p w14:paraId="42A65C78" w14:textId="77777777" w:rsidR="00272D82" w:rsidRPr="00BD4EA0" w:rsidRDefault="00272D82" w:rsidP="00170086">
            <w:pPr>
              <w:tabs>
                <w:tab w:val="left" w:pos="2312"/>
                <w:tab w:val="right" w:pos="9900"/>
              </w:tabs>
              <w:spacing w:before="60" w:after="60" w:line="240" w:lineRule="atLeast"/>
              <w:rPr>
                <w:bCs/>
                <w:spacing w:val="10"/>
                <w:sz w:val="20"/>
              </w:rPr>
            </w:pPr>
            <w:r w:rsidRPr="00BD4EA0">
              <w:rPr>
                <w:bCs/>
                <w:spacing w:val="10"/>
                <w:sz w:val="20"/>
              </w:rPr>
              <w:t>Vermögensschäden:</w:t>
            </w:r>
            <w:r w:rsidRPr="00BD4EA0">
              <w:rPr>
                <w:bCs/>
                <w:spacing w:val="10"/>
                <w:sz w:val="20"/>
              </w:rPr>
              <w:tab/>
            </w:r>
            <w:permStart w:id="2033067877" w:edGrp="everyone"/>
            <w:permEnd w:id="2033067877"/>
          </w:p>
        </w:tc>
      </w:tr>
    </w:tbl>
    <w:p w14:paraId="53735141" w14:textId="77777777" w:rsidR="00272D82" w:rsidRPr="00BD4EA0" w:rsidRDefault="00272D82" w:rsidP="00272D82">
      <w:pPr>
        <w:tabs>
          <w:tab w:val="right" w:pos="9900"/>
        </w:tabs>
        <w:spacing w:after="120" w:line="240" w:lineRule="atLeast"/>
        <w:rPr>
          <w:bCs/>
          <w:spacing w:val="10"/>
          <w:sz w:val="20"/>
        </w:rPr>
      </w:pPr>
    </w:p>
    <w:p w14:paraId="0A010C40"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Steueramt und Vorsorgeeinrichtungen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57842CE0" w14:textId="77777777" w:rsidTr="00170086">
        <w:trPr>
          <w:cantSplit/>
        </w:trPr>
        <w:tc>
          <w:tcPr>
            <w:tcW w:w="10061" w:type="dxa"/>
          </w:tcPr>
          <w:p w14:paraId="653FB15D"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Zuständiges Steueramt   </w:t>
            </w:r>
            <w:r w:rsidRPr="00BD4EA0">
              <w:rPr>
                <w:bCs/>
                <w:spacing w:val="10"/>
                <w:sz w:val="16"/>
              </w:rPr>
              <w:t>(genaue Adresse)</w:t>
            </w:r>
            <w:r w:rsidRPr="00BD4EA0">
              <w:rPr>
                <w:bCs/>
                <w:spacing w:val="10"/>
                <w:sz w:val="20"/>
              </w:rPr>
              <w:t>:</w:t>
            </w:r>
            <w:r w:rsidRPr="00BD4EA0">
              <w:rPr>
                <w:bCs/>
                <w:spacing w:val="10"/>
                <w:sz w:val="20"/>
              </w:rPr>
              <w:tab/>
            </w:r>
            <w:permStart w:id="130496969" w:edGrp="everyone"/>
            <w:permEnd w:id="130496969"/>
          </w:p>
        </w:tc>
      </w:tr>
      <w:tr w:rsidR="00272D82" w:rsidRPr="00BD4EA0" w14:paraId="024F4A08" w14:textId="77777777" w:rsidTr="00170086">
        <w:trPr>
          <w:cantSplit/>
        </w:trPr>
        <w:tc>
          <w:tcPr>
            <w:tcW w:w="10061" w:type="dxa"/>
          </w:tcPr>
          <w:p w14:paraId="04BA8364"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AHV-Ausgleichskasse   </w:t>
            </w:r>
            <w:r w:rsidRPr="00BD4EA0">
              <w:rPr>
                <w:bCs/>
                <w:spacing w:val="10"/>
                <w:sz w:val="16"/>
              </w:rPr>
              <w:t>(genaue Adresse)</w:t>
            </w:r>
            <w:r w:rsidRPr="00BD4EA0">
              <w:rPr>
                <w:bCs/>
                <w:spacing w:val="10"/>
                <w:sz w:val="20"/>
              </w:rPr>
              <w:t>:</w:t>
            </w:r>
            <w:r w:rsidRPr="00BD4EA0">
              <w:rPr>
                <w:bCs/>
                <w:spacing w:val="10"/>
                <w:sz w:val="20"/>
              </w:rPr>
              <w:tab/>
            </w:r>
            <w:permStart w:id="482412604" w:edGrp="everyone"/>
            <w:permEnd w:id="482412604"/>
          </w:p>
        </w:tc>
      </w:tr>
      <w:tr w:rsidR="00272D82" w:rsidRPr="00BD4EA0" w14:paraId="0CDF03EC" w14:textId="77777777" w:rsidTr="00170086">
        <w:trPr>
          <w:cantSplit/>
        </w:trPr>
        <w:tc>
          <w:tcPr>
            <w:tcW w:w="10061" w:type="dxa"/>
            <w:vAlign w:val="center"/>
          </w:tcPr>
          <w:p w14:paraId="36D7B8F3" w14:textId="77777777" w:rsidR="00272D82" w:rsidRPr="00BD4EA0" w:rsidRDefault="00272D82" w:rsidP="00170086">
            <w:pPr>
              <w:tabs>
                <w:tab w:val="left" w:pos="4500"/>
                <w:tab w:val="right" w:pos="9900"/>
              </w:tabs>
              <w:spacing w:before="60" w:after="60" w:line="240" w:lineRule="atLeast"/>
              <w:rPr>
                <w:bCs/>
                <w:spacing w:val="10"/>
                <w:sz w:val="20"/>
              </w:rPr>
            </w:pPr>
            <w:r w:rsidRPr="00BD4EA0">
              <w:rPr>
                <w:bCs/>
                <w:spacing w:val="10"/>
                <w:sz w:val="20"/>
              </w:rPr>
              <w:t xml:space="preserve">BVG-Vorsorgeeinrichtung   </w:t>
            </w:r>
            <w:r w:rsidRPr="00BD4EA0">
              <w:rPr>
                <w:bCs/>
                <w:spacing w:val="10"/>
                <w:sz w:val="16"/>
              </w:rPr>
              <w:t>(genaue Adresse):</w:t>
            </w:r>
            <w:r w:rsidRPr="00BD4EA0">
              <w:rPr>
                <w:bCs/>
                <w:spacing w:val="10"/>
                <w:sz w:val="16"/>
              </w:rPr>
              <w:tab/>
            </w:r>
            <w:permStart w:id="550060510" w:edGrp="everyone"/>
            <w:permEnd w:id="550060510"/>
          </w:p>
        </w:tc>
      </w:tr>
    </w:tbl>
    <w:p w14:paraId="62A61D58" w14:textId="77777777" w:rsidR="00272D82" w:rsidRDefault="00272D82" w:rsidP="00272D82">
      <w:pPr>
        <w:rPr>
          <w:spacing w:val="10"/>
          <w:sz w:val="20"/>
        </w:rPr>
      </w:pPr>
    </w:p>
    <w:p w14:paraId="19C0A40B" w14:textId="77777777" w:rsidR="00272D82" w:rsidRPr="00BD4EA0" w:rsidRDefault="00272D82" w:rsidP="00272D82">
      <w:pPr>
        <w:rPr>
          <w:spacing w:val="10"/>
          <w:sz w:val="20"/>
        </w:rPr>
      </w:pPr>
      <w:r>
        <w:rPr>
          <w:spacing w:val="10"/>
          <w:sz w:val="20"/>
        </w:rPr>
        <w:br w:type="page"/>
      </w:r>
    </w:p>
    <w:p w14:paraId="0E620321"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Angaben zur Infrastruktur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272D82" w:rsidRPr="00BD4EA0" w14:paraId="0405FF34" w14:textId="77777777" w:rsidTr="00170086">
        <w:trPr>
          <w:cantSplit/>
        </w:trPr>
        <w:tc>
          <w:tcPr>
            <w:tcW w:w="9779" w:type="dxa"/>
            <w:vAlign w:val="center"/>
          </w:tcPr>
          <w:p w14:paraId="611EC741" w14:textId="77777777" w:rsidR="00272D82" w:rsidRPr="00BD4EA0" w:rsidRDefault="00272D82" w:rsidP="00170086">
            <w:pPr>
              <w:pStyle w:val="Textkrper3"/>
              <w:rPr>
                <w:spacing w:val="10"/>
              </w:rPr>
            </w:pPr>
            <w:r w:rsidRPr="00BD4EA0">
              <w:rPr>
                <w:spacing w:val="10"/>
              </w:rPr>
              <w:t>Ist das Planungsbüro mit EDV-Anlagen (CAD) und einem Datensicherungssystem ausgerüstet, welche die Sicherstellung des Datenaustausches zwischen Planungsbüro, Fachplaner und Auftraggeberin garanieren und die Datenverfügbarkeit jederzeit sicherstellt?</w:t>
            </w:r>
          </w:p>
          <w:p w14:paraId="74CEE047" w14:textId="77777777" w:rsidR="00272D82" w:rsidRPr="00BD4EA0" w:rsidRDefault="00463F87" w:rsidP="00170086">
            <w:pPr>
              <w:tabs>
                <w:tab w:val="center" w:pos="567"/>
                <w:tab w:val="left" w:pos="1134"/>
                <w:tab w:val="center" w:pos="1985"/>
                <w:tab w:val="right" w:pos="9900"/>
              </w:tabs>
              <w:spacing w:before="60" w:after="120" w:line="240" w:lineRule="atLeast"/>
              <w:rPr>
                <w:bCs/>
                <w:spacing w:val="10"/>
                <w:sz w:val="20"/>
              </w:rPr>
            </w:pPr>
            <w:r>
              <w:rPr>
                <w:noProof/>
                <w:spacing w:val="10"/>
                <w:lang w:eastAsia="de-CH"/>
              </w:rPr>
              <w:pict w14:anchorId="45DA2AC6">
                <v:rect id="_x0000_s1131" style="position:absolute;margin-left:93.4pt;margin-top:2.9pt;width:12.8pt;height:12pt;z-index:22" filled="f"/>
              </w:pict>
            </w:r>
            <w:r>
              <w:rPr>
                <w:noProof/>
                <w:spacing w:val="10"/>
                <w:lang w:eastAsia="de-CH"/>
              </w:rPr>
              <w:pict w14:anchorId="5DA7B556">
                <v:rect id="_x0000_s1130" style="position:absolute;margin-left:21.05pt;margin-top:2.8pt;width:12.8pt;height:12pt;z-index:21" filled="f"/>
              </w:pict>
            </w:r>
            <w:r w:rsidR="00272D82" w:rsidRPr="00BD4EA0">
              <w:rPr>
                <w:bCs/>
                <w:spacing w:val="10"/>
                <w:sz w:val="20"/>
              </w:rPr>
              <w:t>ja</w:t>
            </w:r>
            <w:r w:rsidR="00272D82" w:rsidRPr="00BD4EA0">
              <w:rPr>
                <w:bCs/>
                <w:spacing w:val="10"/>
                <w:sz w:val="20"/>
              </w:rPr>
              <w:tab/>
            </w:r>
            <w:permStart w:id="583494660" w:edGrp="everyone"/>
            <w:permEnd w:id="583494660"/>
            <w:r w:rsidR="00272D82" w:rsidRPr="00BD4EA0">
              <w:rPr>
                <w:bCs/>
                <w:spacing w:val="10"/>
                <w:sz w:val="20"/>
              </w:rPr>
              <w:tab/>
              <w:t>nein</w:t>
            </w:r>
            <w:r w:rsidR="00272D82" w:rsidRPr="00BD4EA0">
              <w:rPr>
                <w:bCs/>
                <w:spacing w:val="10"/>
                <w:sz w:val="20"/>
              </w:rPr>
              <w:tab/>
            </w:r>
            <w:permStart w:id="1377856981" w:edGrp="everyone"/>
            <w:permEnd w:id="1377856981"/>
          </w:p>
          <w:p w14:paraId="3F7EF190" w14:textId="77777777" w:rsidR="00272D82" w:rsidRPr="00BD4EA0" w:rsidRDefault="00272D82" w:rsidP="00170086">
            <w:pPr>
              <w:tabs>
                <w:tab w:val="left" w:pos="2694"/>
                <w:tab w:val="right" w:pos="9900"/>
              </w:tabs>
              <w:spacing w:before="60" w:after="60" w:line="240" w:lineRule="atLeast"/>
              <w:rPr>
                <w:bCs/>
                <w:spacing w:val="10"/>
                <w:sz w:val="20"/>
              </w:rPr>
            </w:pPr>
            <w:r>
              <w:rPr>
                <w:bCs/>
                <w:spacing w:val="10"/>
                <w:sz w:val="20"/>
              </w:rPr>
              <w:t>Verwendete Programme</w:t>
            </w:r>
            <w:r w:rsidRPr="00BD4EA0">
              <w:rPr>
                <w:bCs/>
                <w:spacing w:val="10"/>
                <w:sz w:val="20"/>
              </w:rPr>
              <w:t>:</w:t>
            </w:r>
            <w:r w:rsidRPr="00BD4EA0">
              <w:rPr>
                <w:bCs/>
                <w:spacing w:val="10"/>
                <w:sz w:val="20"/>
              </w:rPr>
              <w:tab/>
            </w:r>
            <w:permStart w:id="713190925" w:edGrp="everyone"/>
            <w:permEnd w:id="713190925"/>
          </w:p>
        </w:tc>
      </w:tr>
    </w:tbl>
    <w:p w14:paraId="751C11DA" w14:textId="77777777" w:rsidR="00272D82" w:rsidRPr="00BD4EA0" w:rsidRDefault="00272D82" w:rsidP="00272D82">
      <w:pPr>
        <w:tabs>
          <w:tab w:val="right" w:pos="9900"/>
        </w:tabs>
        <w:spacing w:after="120" w:line="240" w:lineRule="atLeast"/>
        <w:rPr>
          <w:spacing w:val="10"/>
          <w:sz w:val="20"/>
        </w:rPr>
      </w:pPr>
    </w:p>
    <w:p w14:paraId="50E5DF97" w14:textId="77777777" w:rsidR="00272D82" w:rsidRPr="00BD4EA0" w:rsidRDefault="00272D82" w:rsidP="00272D82">
      <w:pPr>
        <w:pStyle w:val="Beschriftung"/>
        <w:spacing w:after="120"/>
        <w:rPr>
          <w:spacing w:val="10"/>
        </w:rPr>
      </w:pPr>
      <w:r w:rsidRPr="00BD4EA0">
        <w:rPr>
          <w:spacing w:val="10"/>
        </w:rPr>
        <w:t>Selbstdeklaration</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0"/>
        <w:gridCol w:w="1139"/>
      </w:tblGrid>
      <w:tr w:rsidR="00272D82" w:rsidRPr="00BD4EA0" w14:paraId="4AB0A2F3" w14:textId="77777777" w:rsidTr="00170086">
        <w:trPr>
          <w:cantSplit/>
        </w:trPr>
        <w:tc>
          <w:tcPr>
            <w:tcW w:w="8640" w:type="dxa"/>
            <w:vAlign w:val="center"/>
          </w:tcPr>
          <w:p w14:paraId="1DBF8663" w14:textId="77777777" w:rsidR="00272D82" w:rsidRPr="00BD4EA0" w:rsidRDefault="00272D82" w:rsidP="00170086">
            <w:pPr>
              <w:tabs>
                <w:tab w:val="right" w:pos="9900"/>
              </w:tabs>
              <w:spacing w:line="240" w:lineRule="atLeast"/>
              <w:rPr>
                <w:bCs/>
                <w:spacing w:val="10"/>
                <w:sz w:val="20"/>
              </w:rPr>
            </w:pPr>
            <w:r w:rsidRPr="00BD4EA0">
              <w:rPr>
                <w:b/>
                <w:spacing w:val="10"/>
                <w:sz w:val="20"/>
              </w:rPr>
              <w:t>Bestätigung</w:t>
            </w:r>
            <w:r w:rsidRPr="00BD4EA0">
              <w:rPr>
                <w:bCs/>
                <w:spacing w:val="10"/>
                <w:sz w:val="20"/>
              </w:rPr>
              <w:t xml:space="preserve"> des Anbieters</w:t>
            </w:r>
          </w:p>
        </w:tc>
        <w:tc>
          <w:tcPr>
            <w:tcW w:w="1139" w:type="dxa"/>
          </w:tcPr>
          <w:p w14:paraId="57935855" w14:textId="77777777" w:rsidR="00272D82" w:rsidRPr="00BD4EA0" w:rsidRDefault="00272D82" w:rsidP="00170086">
            <w:pPr>
              <w:tabs>
                <w:tab w:val="right" w:pos="9900"/>
              </w:tabs>
              <w:spacing w:before="60" w:after="60" w:line="240" w:lineRule="atLeast"/>
              <w:jc w:val="center"/>
              <w:rPr>
                <w:b/>
                <w:spacing w:val="10"/>
                <w:sz w:val="20"/>
              </w:rPr>
            </w:pPr>
            <w:r w:rsidRPr="00BD4EA0">
              <w:rPr>
                <w:b/>
                <w:spacing w:val="10"/>
                <w:sz w:val="20"/>
              </w:rPr>
              <w:t>Antwort Ja / Nein</w:t>
            </w:r>
          </w:p>
        </w:tc>
      </w:tr>
      <w:tr w:rsidR="00272D82" w:rsidRPr="00BD4EA0" w14:paraId="77445C03" w14:textId="77777777" w:rsidTr="00170086">
        <w:trPr>
          <w:cantSplit/>
        </w:trPr>
        <w:tc>
          <w:tcPr>
            <w:tcW w:w="8640" w:type="dxa"/>
            <w:vAlign w:val="center"/>
          </w:tcPr>
          <w:p w14:paraId="75681798" w14:textId="77777777" w:rsidR="00272D82" w:rsidRPr="00BD4EA0" w:rsidRDefault="00272D82" w:rsidP="00170086">
            <w:pPr>
              <w:tabs>
                <w:tab w:val="right" w:pos="9900"/>
              </w:tabs>
              <w:spacing w:before="60" w:after="60" w:line="240" w:lineRule="atLeast"/>
              <w:rPr>
                <w:bCs/>
                <w:spacing w:val="10"/>
                <w:sz w:val="20"/>
              </w:rPr>
            </w:pPr>
            <w:permStart w:id="2080014297" w:edGrp="everyone" w:colFirst="1" w:colLast="1"/>
            <w:r w:rsidRPr="00BD4EA0">
              <w:rPr>
                <w:bCs/>
                <w:spacing w:val="10"/>
                <w:sz w:val="20"/>
              </w:rPr>
              <w:t>Halten Sie die geltenden Arbeitschutzbestimmungen ein?</w:t>
            </w:r>
          </w:p>
        </w:tc>
        <w:tc>
          <w:tcPr>
            <w:tcW w:w="1139" w:type="dxa"/>
            <w:vAlign w:val="center"/>
          </w:tcPr>
          <w:p w14:paraId="355E21D3"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03D331DE" w14:textId="77777777" w:rsidTr="00170086">
        <w:trPr>
          <w:cantSplit/>
        </w:trPr>
        <w:tc>
          <w:tcPr>
            <w:tcW w:w="8640" w:type="dxa"/>
            <w:vAlign w:val="center"/>
          </w:tcPr>
          <w:p w14:paraId="148AE06B" w14:textId="77777777" w:rsidR="00272D82" w:rsidRPr="00BD4EA0" w:rsidRDefault="00272D82" w:rsidP="00170086">
            <w:pPr>
              <w:tabs>
                <w:tab w:val="right" w:pos="9900"/>
              </w:tabs>
              <w:spacing w:before="60" w:after="60" w:line="240" w:lineRule="atLeast"/>
              <w:rPr>
                <w:bCs/>
                <w:spacing w:val="10"/>
                <w:sz w:val="20"/>
              </w:rPr>
            </w:pPr>
            <w:permStart w:id="825454423" w:edGrp="everyone" w:colFirst="1" w:colLast="1"/>
            <w:permEnd w:id="2080014297"/>
            <w:r w:rsidRPr="00BD4EA0">
              <w:rPr>
                <w:bCs/>
                <w:spacing w:val="10"/>
                <w:sz w:val="20"/>
              </w:rPr>
              <w:t>Halten Sie den Normalarbeitsvertrag ein?</w:t>
            </w:r>
          </w:p>
        </w:tc>
        <w:tc>
          <w:tcPr>
            <w:tcW w:w="1139" w:type="dxa"/>
            <w:vAlign w:val="center"/>
          </w:tcPr>
          <w:p w14:paraId="2ED03021"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9215BC5" w14:textId="77777777" w:rsidTr="00170086">
        <w:trPr>
          <w:cantSplit/>
        </w:trPr>
        <w:tc>
          <w:tcPr>
            <w:tcW w:w="8640" w:type="dxa"/>
            <w:vAlign w:val="center"/>
          </w:tcPr>
          <w:p w14:paraId="582CB6E3" w14:textId="77777777" w:rsidR="00272D82" w:rsidRPr="00BD4EA0" w:rsidRDefault="00272D82" w:rsidP="00170086">
            <w:pPr>
              <w:tabs>
                <w:tab w:val="right" w:pos="9900"/>
              </w:tabs>
              <w:spacing w:before="60" w:after="60" w:line="240" w:lineRule="atLeast"/>
              <w:rPr>
                <w:bCs/>
                <w:spacing w:val="10"/>
                <w:sz w:val="20"/>
              </w:rPr>
            </w:pPr>
            <w:permStart w:id="2111120122" w:edGrp="everyone" w:colFirst="1" w:colLast="1"/>
            <w:permEnd w:id="825454423"/>
            <w:r w:rsidRPr="00BD4EA0">
              <w:rPr>
                <w:bCs/>
                <w:spacing w:val="10"/>
                <w:sz w:val="20"/>
              </w:rPr>
              <w:t>Halten Sie die am Ort branchenüblichen Vorschriften ein?</w:t>
            </w:r>
          </w:p>
        </w:tc>
        <w:tc>
          <w:tcPr>
            <w:tcW w:w="1139" w:type="dxa"/>
            <w:vAlign w:val="center"/>
          </w:tcPr>
          <w:p w14:paraId="467106DE"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3F720B26" w14:textId="77777777" w:rsidTr="00170086">
        <w:trPr>
          <w:cantSplit/>
        </w:trPr>
        <w:tc>
          <w:tcPr>
            <w:tcW w:w="8640" w:type="dxa"/>
            <w:vAlign w:val="center"/>
          </w:tcPr>
          <w:p w14:paraId="0FCA8EB4" w14:textId="77777777" w:rsidR="00272D82" w:rsidRPr="00BD4EA0" w:rsidRDefault="00272D82" w:rsidP="00170086">
            <w:pPr>
              <w:tabs>
                <w:tab w:val="right" w:pos="9900"/>
              </w:tabs>
              <w:spacing w:before="60" w:after="60" w:line="240" w:lineRule="atLeast"/>
              <w:rPr>
                <w:bCs/>
                <w:spacing w:val="10"/>
                <w:sz w:val="20"/>
              </w:rPr>
            </w:pPr>
            <w:permStart w:id="1647262242" w:edGrp="everyone" w:colFirst="1" w:colLast="1"/>
            <w:permEnd w:id="2111120122"/>
            <w:r w:rsidRPr="00BD4EA0">
              <w:rPr>
                <w:bCs/>
                <w:spacing w:val="10"/>
                <w:sz w:val="20"/>
              </w:rPr>
              <w:t>Halten Sie den Grundsatz der Gleichbehandlung von Frau und Mann ein?</w:t>
            </w:r>
          </w:p>
        </w:tc>
        <w:tc>
          <w:tcPr>
            <w:tcW w:w="1139" w:type="dxa"/>
            <w:vAlign w:val="center"/>
          </w:tcPr>
          <w:p w14:paraId="68D145DD"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08F4DEB4" w14:textId="77777777" w:rsidTr="00170086">
        <w:trPr>
          <w:cantSplit/>
        </w:trPr>
        <w:tc>
          <w:tcPr>
            <w:tcW w:w="8640" w:type="dxa"/>
            <w:vAlign w:val="center"/>
          </w:tcPr>
          <w:p w14:paraId="15227ECF" w14:textId="77777777" w:rsidR="00272D82" w:rsidRPr="00BD4EA0" w:rsidRDefault="00272D82" w:rsidP="00170086">
            <w:pPr>
              <w:tabs>
                <w:tab w:val="right" w:pos="9900"/>
              </w:tabs>
              <w:spacing w:before="60" w:after="60" w:line="240" w:lineRule="atLeast"/>
              <w:jc w:val="both"/>
              <w:rPr>
                <w:bCs/>
                <w:spacing w:val="10"/>
                <w:sz w:val="20"/>
              </w:rPr>
            </w:pPr>
            <w:permStart w:id="515533724" w:edGrp="everyone" w:colFirst="1" w:colLast="1"/>
            <w:permEnd w:id="1647262242"/>
            <w:r w:rsidRPr="00BD4EA0">
              <w:rPr>
                <w:bCs/>
                <w:spacing w:val="10"/>
                <w:sz w:val="20"/>
              </w:rPr>
              <w:t>Erklären Sie sich bereit, auch Ihre Subunternehmer auf die Einhaltung der Arbeitsschutzbestimmungen und Arbeitsbedingungen sowie die Gleichbehandlung von Frau und Mann gemäss den vorhergehenden Fragen zu verpflichten?</w:t>
            </w:r>
          </w:p>
        </w:tc>
        <w:tc>
          <w:tcPr>
            <w:tcW w:w="1139" w:type="dxa"/>
            <w:vAlign w:val="center"/>
          </w:tcPr>
          <w:p w14:paraId="6767820B"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3E30308B" w14:textId="77777777" w:rsidTr="00170086">
        <w:trPr>
          <w:cantSplit/>
        </w:trPr>
        <w:tc>
          <w:tcPr>
            <w:tcW w:w="8640" w:type="dxa"/>
            <w:vAlign w:val="center"/>
          </w:tcPr>
          <w:p w14:paraId="351058C9" w14:textId="77777777" w:rsidR="00272D82" w:rsidRPr="00BD4EA0" w:rsidRDefault="00272D82" w:rsidP="00170086">
            <w:pPr>
              <w:tabs>
                <w:tab w:val="right" w:pos="9900"/>
              </w:tabs>
              <w:spacing w:before="60" w:after="60" w:line="240" w:lineRule="atLeast"/>
              <w:rPr>
                <w:bCs/>
                <w:spacing w:val="10"/>
                <w:sz w:val="20"/>
              </w:rPr>
            </w:pPr>
            <w:permStart w:id="175143293" w:edGrp="everyone" w:colFirst="1" w:colLast="1"/>
            <w:permEnd w:id="515533724"/>
            <w:r w:rsidRPr="00BD4EA0">
              <w:rPr>
                <w:bCs/>
                <w:spacing w:val="10"/>
                <w:sz w:val="20"/>
              </w:rPr>
              <w:t>Haben Sie die fälligen Staats-, Gemeinde- und direkten Bundessteuern (inkl. Nachsteuern etc.) vollumfänglich bezahlt?</w:t>
            </w:r>
          </w:p>
        </w:tc>
        <w:tc>
          <w:tcPr>
            <w:tcW w:w="1139" w:type="dxa"/>
            <w:vAlign w:val="center"/>
          </w:tcPr>
          <w:p w14:paraId="4F2AF61A"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02C65A24" w14:textId="77777777" w:rsidTr="00170086">
        <w:trPr>
          <w:cantSplit/>
        </w:trPr>
        <w:tc>
          <w:tcPr>
            <w:tcW w:w="8640" w:type="dxa"/>
            <w:vAlign w:val="center"/>
          </w:tcPr>
          <w:p w14:paraId="59C309F4" w14:textId="77777777" w:rsidR="00272D82" w:rsidRPr="00BD4EA0" w:rsidRDefault="00272D82" w:rsidP="00170086">
            <w:pPr>
              <w:tabs>
                <w:tab w:val="right" w:pos="9900"/>
              </w:tabs>
              <w:spacing w:before="60" w:after="60" w:line="240" w:lineRule="atLeast"/>
              <w:rPr>
                <w:bCs/>
                <w:spacing w:val="10"/>
                <w:sz w:val="20"/>
              </w:rPr>
            </w:pPr>
            <w:permStart w:id="1468800126" w:edGrp="everyone" w:colFirst="1" w:colLast="1"/>
            <w:permEnd w:id="175143293"/>
            <w:r w:rsidRPr="00BD4EA0">
              <w:rPr>
                <w:bCs/>
                <w:spacing w:val="10"/>
                <w:sz w:val="20"/>
              </w:rPr>
              <w:t>Haben Sie die fällige Mehrwertsteuer vollumfänglich bezahlt?</w:t>
            </w:r>
          </w:p>
        </w:tc>
        <w:tc>
          <w:tcPr>
            <w:tcW w:w="1139" w:type="dxa"/>
            <w:vAlign w:val="center"/>
          </w:tcPr>
          <w:p w14:paraId="2A61BE18"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49133313" w14:textId="77777777" w:rsidTr="00170086">
        <w:trPr>
          <w:cantSplit/>
        </w:trPr>
        <w:tc>
          <w:tcPr>
            <w:tcW w:w="8640" w:type="dxa"/>
            <w:vAlign w:val="center"/>
          </w:tcPr>
          <w:p w14:paraId="0E7CCC21" w14:textId="77777777" w:rsidR="00272D82" w:rsidRPr="00BD4EA0" w:rsidRDefault="00272D82" w:rsidP="00170086">
            <w:pPr>
              <w:tabs>
                <w:tab w:val="right" w:pos="9900"/>
              </w:tabs>
              <w:spacing w:before="60" w:after="60" w:line="240" w:lineRule="atLeast"/>
              <w:rPr>
                <w:bCs/>
                <w:spacing w:val="10"/>
                <w:sz w:val="20"/>
              </w:rPr>
            </w:pPr>
            <w:permStart w:id="1302097362" w:edGrp="everyone" w:colFirst="1" w:colLast="1"/>
            <w:permEnd w:id="1468800126"/>
            <w:r w:rsidRPr="00BD4EA0">
              <w:rPr>
                <w:bCs/>
                <w:spacing w:val="10"/>
                <w:sz w:val="20"/>
              </w:rPr>
              <w:t>Haben Sie die fälligen Sozialversicherungsbeiträge (AHV, IV, EO, FAK, ALV, BVG und UVG) einschliesslich der vom Lohn abgezogenen Arbeitnehmeranteile vollumfänglich bezahlt?</w:t>
            </w:r>
          </w:p>
        </w:tc>
        <w:tc>
          <w:tcPr>
            <w:tcW w:w="1139" w:type="dxa"/>
            <w:vAlign w:val="center"/>
          </w:tcPr>
          <w:p w14:paraId="64AFD88B"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0B0F6DC1" w14:textId="77777777" w:rsidTr="00170086">
        <w:trPr>
          <w:cantSplit/>
        </w:trPr>
        <w:tc>
          <w:tcPr>
            <w:tcW w:w="8640" w:type="dxa"/>
            <w:vAlign w:val="center"/>
          </w:tcPr>
          <w:p w14:paraId="009B2CEF" w14:textId="77777777" w:rsidR="00272D82" w:rsidRPr="00BD4EA0" w:rsidRDefault="00272D82" w:rsidP="00170086">
            <w:pPr>
              <w:tabs>
                <w:tab w:val="right" w:pos="9900"/>
              </w:tabs>
              <w:spacing w:before="60" w:after="60" w:line="240" w:lineRule="atLeast"/>
              <w:rPr>
                <w:bCs/>
                <w:spacing w:val="10"/>
                <w:sz w:val="20"/>
              </w:rPr>
            </w:pPr>
            <w:permStart w:id="443493178" w:edGrp="everyone" w:colFirst="1" w:colLast="1"/>
            <w:permEnd w:id="1302097362"/>
            <w:r w:rsidRPr="00BD4EA0">
              <w:rPr>
                <w:bCs/>
                <w:spacing w:val="10"/>
                <w:sz w:val="20"/>
              </w:rPr>
              <w:t>Haben Sie die fälligen Beiträge, die sich aus allgemeinverbindlich erklärten Gesamtarbeitsverträgen ergeben, einschliesslich der vom Lohn abgezogenen Arbeitnehmeranteile, vollumfänglich bezahlt?</w:t>
            </w:r>
          </w:p>
        </w:tc>
        <w:tc>
          <w:tcPr>
            <w:tcW w:w="1139" w:type="dxa"/>
            <w:vAlign w:val="center"/>
          </w:tcPr>
          <w:p w14:paraId="5C1775CF"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74628A2C" w14:textId="77777777" w:rsidTr="00170086">
        <w:trPr>
          <w:cantSplit/>
        </w:trPr>
        <w:tc>
          <w:tcPr>
            <w:tcW w:w="8640" w:type="dxa"/>
            <w:vAlign w:val="center"/>
          </w:tcPr>
          <w:p w14:paraId="69F2451A" w14:textId="77777777" w:rsidR="00272D82" w:rsidRPr="00BD4EA0" w:rsidRDefault="00272D82" w:rsidP="00170086">
            <w:pPr>
              <w:tabs>
                <w:tab w:val="right" w:pos="9900"/>
              </w:tabs>
              <w:spacing w:before="60" w:after="60" w:line="240" w:lineRule="atLeast"/>
              <w:rPr>
                <w:bCs/>
                <w:spacing w:val="10"/>
                <w:sz w:val="20"/>
              </w:rPr>
            </w:pPr>
            <w:permStart w:id="365583439" w:edGrp="everyone" w:colFirst="1" w:colLast="1"/>
            <w:permEnd w:id="443493178"/>
            <w:r w:rsidRPr="00BD4EA0">
              <w:rPr>
                <w:bCs/>
                <w:spacing w:val="10"/>
                <w:sz w:val="20"/>
              </w:rPr>
              <w:t>Befinden Sie sich in einem Schuldbetreibungs- oder Konkursverfahren?</w:t>
            </w:r>
          </w:p>
        </w:tc>
        <w:tc>
          <w:tcPr>
            <w:tcW w:w="1139" w:type="dxa"/>
            <w:vAlign w:val="center"/>
          </w:tcPr>
          <w:p w14:paraId="0E51D4EF"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5C83C20B" w14:textId="77777777" w:rsidTr="00170086">
        <w:trPr>
          <w:cantSplit/>
        </w:trPr>
        <w:tc>
          <w:tcPr>
            <w:tcW w:w="8640" w:type="dxa"/>
            <w:vAlign w:val="center"/>
          </w:tcPr>
          <w:p w14:paraId="035BA06A" w14:textId="77777777" w:rsidR="00272D82" w:rsidRPr="00BD4EA0" w:rsidRDefault="00272D82" w:rsidP="00170086">
            <w:pPr>
              <w:tabs>
                <w:tab w:val="right" w:pos="9900"/>
              </w:tabs>
              <w:spacing w:before="60" w:after="60" w:line="240" w:lineRule="atLeast"/>
              <w:rPr>
                <w:bCs/>
                <w:spacing w:val="10"/>
                <w:sz w:val="20"/>
              </w:rPr>
            </w:pPr>
            <w:permStart w:id="834079174" w:edGrp="everyone" w:colFirst="1" w:colLast="1"/>
            <w:permEnd w:id="365583439"/>
            <w:r w:rsidRPr="00BD4EA0">
              <w:rPr>
                <w:bCs/>
                <w:spacing w:val="10"/>
                <w:sz w:val="20"/>
              </w:rPr>
              <w:t>Wurden bei Ihnen in den vergangenen zwölf Monaten Pfändungen vollzogen?</w:t>
            </w:r>
          </w:p>
        </w:tc>
        <w:tc>
          <w:tcPr>
            <w:tcW w:w="1139" w:type="dxa"/>
            <w:vAlign w:val="center"/>
          </w:tcPr>
          <w:p w14:paraId="6D25C1AC"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2C6656C7" w14:textId="77777777" w:rsidTr="00170086">
        <w:trPr>
          <w:cantSplit/>
        </w:trPr>
        <w:tc>
          <w:tcPr>
            <w:tcW w:w="8640" w:type="dxa"/>
            <w:vAlign w:val="center"/>
          </w:tcPr>
          <w:p w14:paraId="45B802D4" w14:textId="77777777" w:rsidR="00272D82" w:rsidRPr="00BD4EA0" w:rsidRDefault="00272D82" w:rsidP="00170086">
            <w:pPr>
              <w:tabs>
                <w:tab w:val="right" w:pos="9900"/>
              </w:tabs>
              <w:spacing w:before="60" w:after="60" w:line="240" w:lineRule="atLeast"/>
              <w:rPr>
                <w:bCs/>
                <w:spacing w:val="10"/>
                <w:sz w:val="20"/>
              </w:rPr>
            </w:pPr>
            <w:permStart w:id="834893729" w:edGrp="everyone" w:colFirst="1" w:colLast="1"/>
            <w:permEnd w:id="834079174"/>
            <w:r w:rsidRPr="00BD4EA0">
              <w:rPr>
                <w:bCs/>
                <w:spacing w:val="10"/>
                <w:sz w:val="20"/>
              </w:rPr>
              <w:t>Wenn Ja: Auf welchen Betrag beliefen sich die entsprechenden Forderungen?</w:t>
            </w:r>
          </w:p>
        </w:tc>
        <w:tc>
          <w:tcPr>
            <w:tcW w:w="1139" w:type="dxa"/>
            <w:vAlign w:val="center"/>
          </w:tcPr>
          <w:p w14:paraId="3F5148E5" w14:textId="77777777" w:rsidR="00272D82" w:rsidRPr="00BD4EA0" w:rsidRDefault="00272D82" w:rsidP="00170086">
            <w:pPr>
              <w:tabs>
                <w:tab w:val="right" w:pos="9900"/>
              </w:tabs>
              <w:spacing w:before="60" w:after="60" w:line="240" w:lineRule="atLeast"/>
              <w:jc w:val="center"/>
              <w:rPr>
                <w:bCs/>
                <w:spacing w:val="10"/>
                <w:sz w:val="20"/>
              </w:rPr>
            </w:pPr>
          </w:p>
        </w:tc>
      </w:tr>
      <w:tr w:rsidR="00272D82" w:rsidRPr="00BD4EA0" w14:paraId="198AC4F9" w14:textId="77777777" w:rsidTr="00170086">
        <w:trPr>
          <w:cantSplit/>
        </w:trPr>
        <w:tc>
          <w:tcPr>
            <w:tcW w:w="8640" w:type="dxa"/>
            <w:vAlign w:val="center"/>
          </w:tcPr>
          <w:p w14:paraId="6D1BE51C" w14:textId="77777777" w:rsidR="00272D82" w:rsidRPr="00BD4EA0" w:rsidRDefault="00272D82" w:rsidP="00170086">
            <w:pPr>
              <w:tabs>
                <w:tab w:val="right" w:pos="9900"/>
              </w:tabs>
              <w:spacing w:before="60" w:after="60" w:line="240" w:lineRule="atLeast"/>
              <w:rPr>
                <w:bCs/>
                <w:spacing w:val="10"/>
                <w:sz w:val="20"/>
              </w:rPr>
            </w:pPr>
            <w:permStart w:id="741619986" w:edGrp="everyone" w:colFirst="1" w:colLast="1"/>
            <w:permEnd w:id="834893729"/>
            <w:r w:rsidRPr="00BD4EA0">
              <w:rPr>
                <w:bCs/>
                <w:spacing w:val="10"/>
                <w:sz w:val="20"/>
              </w:rPr>
              <w:t>Haben Sie Absprachen oder andere wettbewerbsbeeinträchtigende Massnahmen getroffen?</w:t>
            </w:r>
          </w:p>
        </w:tc>
        <w:tc>
          <w:tcPr>
            <w:tcW w:w="1139" w:type="dxa"/>
            <w:vAlign w:val="center"/>
          </w:tcPr>
          <w:p w14:paraId="623154B0" w14:textId="77777777" w:rsidR="00272D82" w:rsidRPr="00BD4EA0" w:rsidRDefault="00272D82" w:rsidP="00170086">
            <w:pPr>
              <w:tabs>
                <w:tab w:val="right" w:pos="9900"/>
              </w:tabs>
              <w:spacing w:before="60" w:after="60" w:line="240" w:lineRule="atLeast"/>
              <w:jc w:val="center"/>
              <w:rPr>
                <w:bCs/>
                <w:spacing w:val="10"/>
                <w:sz w:val="20"/>
              </w:rPr>
            </w:pPr>
          </w:p>
        </w:tc>
      </w:tr>
      <w:permEnd w:id="741619986"/>
      <w:tr w:rsidR="00272D82" w:rsidRPr="00BD4EA0" w14:paraId="0CDD35D2" w14:textId="77777777" w:rsidTr="00170086">
        <w:trPr>
          <w:cantSplit/>
        </w:trPr>
        <w:tc>
          <w:tcPr>
            <w:tcW w:w="9779" w:type="dxa"/>
            <w:gridSpan w:val="2"/>
            <w:vAlign w:val="center"/>
          </w:tcPr>
          <w:p w14:paraId="7BB3408C" w14:textId="77777777" w:rsidR="00272D82" w:rsidRPr="00BD4EA0" w:rsidRDefault="00272D82" w:rsidP="00170086">
            <w:pPr>
              <w:tabs>
                <w:tab w:val="right" w:pos="9900"/>
              </w:tabs>
              <w:spacing w:before="60" w:after="60" w:line="240" w:lineRule="atLeast"/>
              <w:rPr>
                <w:bCs/>
                <w:spacing w:val="10"/>
                <w:sz w:val="20"/>
              </w:rPr>
            </w:pPr>
            <w:r w:rsidRPr="00BD4EA0">
              <w:rPr>
                <w:bCs/>
                <w:spacing w:val="10"/>
                <w:sz w:val="20"/>
              </w:rPr>
              <w:t>Bemerkungen zur Selbs</w:t>
            </w:r>
            <w:r>
              <w:rPr>
                <w:bCs/>
                <w:spacing w:val="10"/>
                <w:sz w:val="20"/>
              </w:rPr>
              <w:t>t</w:t>
            </w:r>
            <w:r w:rsidRPr="00BD4EA0">
              <w:rPr>
                <w:bCs/>
                <w:spacing w:val="10"/>
                <w:sz w:val="20"/>
              </w:rPr>
              <w:t>deklaration</w:t>
            </w:r>
          </w:p>
          <w:p w14:paraId="26C02EA0"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210179313" w:edGrp="everyone"/>
            <w:permEnd w:id="210179313"/>
          </w:p>
          <w:p w14:paraId="35C97C07" w14:textId="77777777" w:rsidR="00272D82"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878935359" w:edGrp="everyone"/>
          </w:p>
          <w:p w14:paraId="0DA7F276"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59001896" w:edGrp="everyone"/>
            <w:permEnd w:id="159001896"/>
          </w:p>
          <w:p w14:paraId="7F0D4B24"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507721411" w:edGrp="everyone"/>
            <w:permEnd w:id="507721411"/>
          </w:p>
          <w:p w14:paraId="3C089FB6" w14:textId="77777777" w:rsidR="00272D82" w:rsidRPr="00BD4EA0" w:rsidRDefault="00272D82" w:rsidP="00170086">
            <w:pPr>
              <w:tabs>
                <w:tab w:val="left" w:pos="300"/>
                <w:tab w:val="right" w:pos="9900"/>
              </w:tabs>
              <w:spacing w:before="60" w:after="60" w:line="240" w:lineRule="atLeast"/>
              <w:rPr>
                <w:bCs/>
                <w:spacing w:val="10"/>
                <w:sz w:val="20"/>
              </w:rPr>
            </w:pPr>
            <w:r w:rsidRPr="00BD4EA0">
              <w:rPr>
                <w:bCs/>
                <w:spacing w:val="10"/>
                <w:sz w:val="20"/>
              </w:rPr>
              <w:tab/>
            </w:r>
            <w:permStart w:id="1060573" w:edGrp="everyone"/>
            <w:permEnd w:id="1060573"/>
          </w:p>
          <w:permEnd w:id="1878935359"/>
          <w:p w14:paraId="31E3D7DE" w14:textId="77777777" w:rsidR="00272D82" w:rsidRPr="00BD4EA0" w:rsidRDefault="00272D82" w:rsidP="00170086">
            <w:pPr>
              <w:tabs>
                <w:tab w:val="left" w:pos="315"/>
                <w:tab w:val="right" w:pos="9900"/>
              </w:tabs>
              <w:spacing w:before="60" w:after="60" w:line="240" w:lineRule="atLeast"/>
              <w:rPr>
                <w:bCs/>
                <w:spacing w:val="10"/>
                <w:sz w:val="20"/>
              </w:rPr>
            </w:pPr>
            <w:r w:rsidRPr="00BD4EA0">
              <w:rPr>
                <w:bCs/>
                <w:spacing w:val="10"/>
                <w:sz w:val="20"/>
              </w:rPr>
              <w:tab/>
            </w:r>
            <w:permStart w:id="2010127501" w:edGrp="everyone"/>
            <w:permEnd w:id="2010127501"/>
          </w:p>
        </w:tc>
      </w:tr>
    </w:tbl>
    <w:p w14:paraId="1D66686C" w14:textId="77777777" w:rsidR="00272D82" w:rsidRDefault="00272D82" w:rsidP="00272D82">
      <w:pPr>
        <w:tabs>
          <w:tab w:val="right" w:pos="9900"/>
        </w:tabs>
        <w:spacing w:line="240" w:lineRule="atLeast"/>
        <w:rPr>
          <w:spacing w:val="10"/>
          <w:sz w:val="20"/>
        </w:rPr>
      </w:pPr>
    </w:p>
    <w:p w14:paraId="7CC0B45F" w14:textId="77777777" w:rsidR="00272D82" w:rsidRPr="00BD4EA0" w:rsidRDefault="00272D82" w:rsidP="00272D82">
      <w:pPr>
        <w:tabs>
          <w:tab w:val="right" w:pos="9900"/>
        </w:tabs>
        <w:spacing w:line="240" w:lineRule="atLeast"/>
        <w:rPr>
          <w:spacing w:val="10"/>
          <w:sz w:val="20"/>
        </w:rPr>
      </w:pPr>
      <w:r>
        <w:rPr>
          <w:spacing w:val="10"/>
          <w:sz w:val="20"/>
        </w:rPr>
        <w:br w:type="page"/>
      </w:r>
    </w:p>
    <w:p w14:paraId="07D4A91C"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30C80B2F" w14:textId="77777777" w:rsidTr="00170086">
        <w:trPr>
          <w:cantSplit/>
        </w:trPr>
        <w:tc>
          <w:tcPr>
            <w:tcW w:w="9779" w:type="dxa"/>
            <w:gridSpan w:val="2"/>
            <w:vAlign w:val="center"/>
          </w:tcPr>
          <w:p w14:paraId="04684FBF"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339818653" w:edGrp="everyone"/>
            <w:permEnd w:id="339818653"/>
          </w:p>
        </w:tc>
      </w:tr>
      <w:tr w:rsidR="00272D82" w:rsidRPr="00BD4EA0" w14:paraId="159FAEA2" w14:textId="77777777" w:rsidTr="00170086">
        <w:trPr>
          <w:cantSplit/>
        </w:trPr>
        <w:tc>
          <w:tcPr>
            <w:tcW w:w="9779" w:type="dxa"/>
            <w:gridSpan w:val="2"/>
            <w:vAlign w:val="center"/>
          </w:tcPr>
          <w:p w14:paraId="0561D7C7"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398750006" w:edGrp="everyone"/>
            <w:permEnd w:id="1398750006"/>
          </w:p>
        </w:tc>
      </w:tr>
      <w:tr w:rsidR="00272D82" w:rsidRPr="00BD4EA0" w14:paraId="26B8BE53" w14:textId="77777777" w:rsidTr="00170086">
        <w:trPr>
          <w:cantSplit/>
        </w:trPr>
        <w:tc>
          <w:tcPr>
            <w:tcW w:w="9779" w:type="dxa"/>
            <w:gridSpan w:val="2"/>
            <w:vAlign w:val="center"/>
          </w:tcPr>
          <w:p w14:paraId="29FB3F51"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953167178" w:edGrp="everyone"/>
            <w:permEnd w:id="953167178"/>
          </w:p>
        </w:tc>
      </w:tr>
      <w:tr w:rsidR="00272D82" w:rsidRPr="00BD4EA0" w14:paraId="3900D113" w14:textId="77777777" w:rsidTr="00170086">
        <w:trPr>
          <w:cantSplit/>
        </w:trPr>
        <w:tc>
          <w:tcPr>
            <w:tcW w:w="4776" w:type="dxa"/>
            <w:vAlign w:val="center"/>
          </w:tcPr>
          <w:p w14:paraId="186A3CF6"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1163806609" w:edGrp="everyone"/>
            <w:permEnd w:id="1163806609"/>
          </w:p>
        </w:tc>
        <w:tc>
          <w:tcPr>
            <w:tcW w:w="5003" w:type="dxa"/>
          </w:tcPr>
          <w:p w14:paraId="3EB175CB"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912028240" w:edGrp="everyone"/>
            <w:permEnd w:id="912028240"/>
          </w:p>
        </w:tc>
      </w:tr>
      <w:tr w:rsidR="00272D82" w:rsidRPr="00BD4EA0" w14:paraId="11B428FF" w14:textId="77777777" w:rsidTr="00170086">
        <w:trPr>
          <w:cantSplit/>
        </w:trPr>
        <w:tc>
          <w:tcPr>
            <w:tcW w:w="4776" w:type="dxa"/>
            <w:vAlign w:val="center"/>
          </w:tcPr>
          <w:p w14:paraId="6F61A80E"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780670894" w:edGrp="everyone"/>
            <w:permEnd w:id="780670894"/>
          </w:p>
        </w:tc>
        <w:tc>
          <w:tcPr>
            <w:tcW w:w="5003" w:type="dxa"/>
          </w:tcPr>
          <w:p w14:paraId="10791F58"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576538092" w:edGrp="everyone"/>
            <w:permEnd w:id="576538092"/>
          </w:p>
        </w:tc>
      </w:tr>
      <w:tr w:rsidR="00272D82" w:rsidRPr="00BD4EA0" w14:paraId="3E70275D" w14:textId="77777777" w:rsidTr="00170086">
        <w:trPr>
          <w:cantSplit/>
        </w:trPr>
        <w:tc>
          <w:tcPr>
            <w:tcW w:w="9779" w:type="dxa"/>
            <w:gridSpan w:val="2"/>
            <w:vAlign w:val="center"/>
          </w:tcPr>
          <w:p w14:paraId="479570B0"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4B10F6AA"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800109236" w:edGrp="everyone"/>
            <w:permEnd w:id="1800109236"/>
          </w:p>
          <w:p w14:paraId="64D3B2B8"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004952152" w:edGrp="everyone"/>
            <w:permEnd w:id="1004952152"/>
            <w:r w:rsidRPr="00BD4EA0">
              <w:rPr>
                <w:bCs/>
                <w:spacing w:val="10"/>
                <w:sz w:val="20"/>
              </w:rPr>
              <w:tab/>
            </w:r>
            <w:permStart w:id="589442528" w:edGrp="everyone"/>
            <w:permEnd w:id="589442528"/>
          </w:p>
          <w:p w14:paraId="287C2A51"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1450968349" w:edGrp="everyone"/>
            <w:permEnd w:id="1450968349"/>
          </w:p>
        </w:tc>
      </w:tr>
    </w:tbl>
    <w:p w14:paraId="6FA2EEA1" w14:textId="77777777" w:rsidR="00272D82" w:rsidRPr="00BD4EA0" w:rsidRDefault="00272D82" w:rsidP="00272D82">
      <w:pPr>
        <w:tabs>
          <w:tab w:val="right" w:pos="9900"/>
        </w:tabs>
        <w:spacing w:after="120" w:line="240" w:lineRule="atLeast"/>
        <w:rPr>
          <w:spacing w:val="10"/>
          <w:sz w:val="20"/>
        </w:rPr>
      </w:pPr>
    </w:p>
    <w:p w14:paraId="58A97A24" w14:textId="77777777" w:rsidR="00272D82" w:rsidRPr="00BD4EA0" w:rsidRDefault="00272D82" w:rsidP="00272D82">
      <w:pPr>
        <w:tabs>
          <w:tab w:val="right" w:pos="9900"/>
        </w:tabs>
        <w:spacing w:after="120" w:line="240" w:lineRule="atLeast"/>
        <w:rPr>
          <w:spacing w:val="10"/>
          <w:sz w:val="20"/>
        </w:rPr>
      </w:pPr>
    </w:p>
    <w:p w14:paraId="78BFA764"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0313EBBD" w14:textId="77777777" w:rsidTr="00170086">
        <w:trPr>
          <w:cantSplit/>
        </w:trPr>
        <w:tc>
          <w:tcPr>
            <w:tcW w:w="9779" w:type="dxa"/>
            <w:gridSpan w:val="2"/>
            <w:vAlign w:val="center"/>
          </w:tcPr>
          <w:p w14:paraId="6B85B23E"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2003509499" w:edGrp="everyone"/>
            <w:permEnd w:id="2003509499"/>
          </w:p>
        </w:tc>
      </w:tr>
      <w:tr w:rsidR="00272D82" w:rsidRPr="00BD4EA0" w14:paraId="03F441E9" w14:textId="77777777" w:rsidTr="00170086">
        <w:trPr>
          <w:cantSplit/>
        </w:trPr>
        <w:tc>
          <w:tcPr>
            <w:tcW w:w="9779" w:type="dxa"/>
            <w:gridSpan w:val="2"/>
            <w:vAlign w:val="center"/>
          </w:tcPr>
          <w:p w14:paraId="2E4764D6"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851524618" w:edGrp="everyone"/>
            <w:permEnd w:id="1851524618"/>
          </w:p>
        </w:tc>
      </w:tr>
      <w:tr w:rsidR="00272D82" w:rsidRPr="00BD4EA0" w14:paraId="7AAFC4C4" w14:textId="77777777" w:rsidTr="00170086">
        <w:trPr>
          <w:cantSplit/>
        </w:trPr>
        <w:tc>
          <w:tcPr>
            <w:tcW w:w="9779" w:type="dxa"/>
            <w:gridSpan w:val="2"/>
            <w:vAlign w:val="center"/>
          </w:tcPr>
          <w:p w14:paraId="4C913BCB"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28247953" w:edGrp="everyone"/>
            <w:permEnd w:id="28247953"/>
          </w:p>
        </w:tc>
      </w:tr>
      <w:tr w:rsidR="00272D82" w:rsidRPr="00BD4EA0" w14:paraId="28BC5E12" w14:textId="77777777" w:rsidTr="00170086">
        <w:trPr>
          <w:cantSplit/>
        </w:trPr>
        <w:tc>
          <w:tcPr>
            <w:tcW w:w="4776" w:type="dxa"/>
            <w:vAlign w:val="center"/>
          </w:tcPr>
          <w:p w14:paraId="441C943B"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567754663" w:edGrp="everyone"/>
            <w:permEnd w:id="567754663"/>
          </w:p>
        </w:tc>
        <w:tc>
          <w:tcPr>
            <w:tcW w:w="5003" w:type="dxa"/>
          </w:tcPr>
          <w:p w14:paraId="176F6D2F"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1809543641" w:edGrp="everyone"/>
            <w:permEnd w:id="1809543641"/>
          </w:p>
        </w:tc>
      </w:tr>
      <w:tr w:rsidR="00272D82" w:rsidRPr="00BD4EA0" w14:paraId="2A675AFF" w14:textId="77777777" w:rsidTr="00170086">
        <w:trPr>
          <w:cantSplit/>
        </w:trPr>
        <w:tc>
          <w:tcPr>
            <w:tcW w:w="4776" w:type="dxa"/>
            <w:vAlign w:val="center"/>
          </w:tcPr>
          <w:p w14:paraId="5D71A2A4"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569551526" w:edGrp="everyone"/>
            <w:permEnd w:id="1569551526"/>
          </w:p>
        </w:tc>
        <w:tc>
          <w:tcPr>
            <w:tcW w:w="5003" w:type="dxa"/>
          </w:tcPr>
          <w:p w14:paraId="6B796011"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840327665" w:edGrp="everyone"/>
            <w:permEnd w:id="1840327665"/>
          </w:p>
        </w:tc>
      </w:tr>
      <w:tr w:rsidR="00272D82" w:rsidRPr="00BD4EA0" w14:paraId="4794BBE1" w14:textId="77777777" w:rsidTr="00170086">
        <w:trPr>
          <w:cantSplit/>
        </w:trPr>
        <w:tc>
          <w:tcPr>
            <w:tcW w:w="9779" w:type="dxa"/>
            <w:gridSpan w:val="2"/>
            <w:vAlign w:val="center"/>
          </w:tcPr>
          <w:p w14:paraId="5A1AB4FD"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Projektbeschrieb:</w:t>
            </w:r>
          </w:p>
          <w:p w14:paraId="4D9E2B45"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1123709837" w:edGrp="everyone"/>
            <w:permEnd w:id="1123709837"/>
          </w:p>
          <w:p w14:paraId="47EEDC58"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61160378" w:edGrp="everyone"/>
            <w:permEnd w:id="61160378"/>
          </w:p>
          <w:p w14:paraId="3187F37C"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1304100882" w:edGrp="everyone"/>
            <w:permEnd w:id="1304100882"/>
          </w:p>
        </w:tc>
      </w:tr>
    </w:tbl>
    <w:p w14:paraId="2FF88CCB" w14:textId="77777777" w:rsidR="00272D82" w:rsidRPr="00BD4EA0" w:rsidRDefault="00272D82" w:rsidP="00272D82">
      <w:pPr>
        <w:tabs>
          <w:tab w:val="right" w:pos="9900"/>
        </w:tabs>
        <w:spacing w:after="120" w:line="240" w:lineRule="atLeast"/>
        <w:rPr>
          <w:spacing w:val="10"/>
          <w:sz w:val="20"/>
        </w:rPr>
      </w:pPr>
    </w:p>
    <w:p w14:paraId="6D3E0A5B" w14:textId="77777777" w:rsidR="00272D82" w:rsidRPr="00BD4EA0" w:rsidRDefault="00272D82" w:rsidP="00272D82">
      <w:pPr>
        <w:tabs>
          <w:tab w:val="right" w:pos="9900"/>
        </w:tabs>
        <w:spacing w:after="120" w:line="240" w:lineRule="atLeast"/>
        <w:rPr>
          <w:spacing w:val="10"/>
          <w:sz w:val="20"/>
        </w:rPr>
      </w:pPr>
    </w:p>
    <w:p w14:paraId="00203142" w14:textId="77777777" w:rsidR="00272D82" w:rsidRPr="00BD4EA0" w:rsidRDefault="00272D82" w:rsidP="00272D82">
      <w:pPr>
        <w:pStyle w:val="berschrift4"/>
        <w:spacing w:after="120"/>
        <w:rPr>
          <w:i w:val="0"/>
          <w:iCs w:val="0"/>
          <w:spacing w:val="10"/>
          <w:sz w:val="20"/>
          <w:u w:val="single"/>
        </w:rPr>
      </w:pPr>
      <w:r w:rsidRPr="00BD4EA0">
        <w:rPr>
          <w:i w:val="0"/>
          <w:iCs w:val="0"/>
          <w:spacing w:val="10"/>
          <w:sz w:val="20"/>
          <w:u w:val="single"/>
        </w:rPr>
        <w:t>Referenzobjekt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5003"/>
      </w:tblGrid>
      <w:tr w:rsidR="00272D82" w:rsidRPr="00BD4EA0" w14:paraId="3AD9F4AD" w14:textId="77777777" w:rsidTr="00170086">
        <w:trPr>
          <w:cantSplit/>
        </w:trPr>
        <w:tc>
          <w:tcPr>
            <w:tcW w:w="9779" w:type="dxa"/>
            <w:gridSpan w:val="2"/>
            <w:vAlign w:val="center"/>
          </w:tcPr>
          <w:p w14:paraId="6E0E6F8A"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Bezeichnung und Standort:</w:t>
            </w:r>
            <w:r w:rsidRPr="00BD4EA0">
              <w:rPr>
                <w:bCs/>
                <w:spacing w:val="10"/>
                <w:sz w:val="20"/>
              </w:rPr>
              <w:tab/>
            </w:r>
            <w:permStart w:id="709509114" w:edGrp="everyone"/>
            <w:permEnd w:id="709509114"/>
          </w:p>
        </w:tc>
      </w:tr>
      <w:tr w:rsidR="00272D82" w:rsidRPr="00BD4EA0" w14:paraId="60D2170B" w14:textId="77777777" w:rsidTr="00170086">
        <w:trPr>
          <w:cantSplit/>
        </w:trPr>
        <w:tc>
          <w:tcPr>
            <w:tcW w:w="9779" w:type="dxa"/>
            <w:gridSpan w:val="2"/>
            <w:vAlign w:val="center"/>
          </w:tcPr>
          <w:p w14:paraId="568C5628"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Auftraggeber:</w:t>
            </w:r>
            <w:r w:rsidRPr="00BD4EA0">
              <w:rPr>
                <w:bCs/>
                <w:spacing w:val="10"/>
                <w:sz w:val="20"/>
              </w:rPr>
              <w:tab/>
            </w:r>
            <w:permStart w:id="1282349469" w:edGrp="everyone"/>
            <w:permEnd w:id="1282349469"/>
          </w:p>
        </w:tc>
      </w:tr>
      <w:tr w:rsidR="00272D82" w:rsidRPr="00BD4EA0" w14:paraId="61A6F97A" w14:textId="77777777" w:rsidTr="00170086">
        <w:trPr>
          <w:cantSplit/>
        </w:trPr>
        <w:tc>
          <w:tcPr>
            <w:tcW w:w="9779" w:type="dxa"/>
            <w:gridSpan w:val="2"/>
            <w:vAlign w:val="center"/>
          </w:tcPr>
          <w:p w14:paraId="76CAEB04" w14:textId="77777777" w:rsidR="00272D82" w:rsidRPr="00BD4EA0" w:rsidRDefault="00272D82" w:rsidP="00170086">
            <w:pPr>
              <w:tabs>
                <w:tab w:val="left" w:pos="2977"/>
                <w:tab w:val="right" w:pos="9900"/>
              </w:tabs>
              <w:spacing w:before="120" w:after="120" w:line="240" w:lineRule="atLeast"/>
              <w:rPr>
                <w:bCs/>
                <w:spacing w:val="10"/>
                <w:sz w:val="20"/>
              </w:rPr>
            </w:pPr>
            <w:r w:rsidRPr="00BD4EA0">
              <w:rPr>
                <w:bCs/>
                <w:spacing w:val="10"/>
                <w:sz w:val="20"/>
              </w:rPr>
              <w:t>Referenzperson, Telefonnr.</w:t>
            </w:r>
            <w:r w:rsidRPr="00BD4EA0">
              <w:rPr>
                <w:bCs/>
                <w:spacing w:val="10"/>
                <w:sz w:val="20"/>
              </w:rPr>
              <w:tab/>
            </w:r>
            <w:permStart w:id="1577128205" w:edGrp="everyone"/>
            <w:permEnd w:id="1577128205"/>
          </w:p>
        </w:tc>
      </w:tr>
      <w:tr w:rsidR="00272D82" w:rsidRPr="00BD4EA0" w14:paraId="03FF9CE6" w14:textId="77777777" w:rsidTr="00170086">
        <w:trPr>
          <w:cantSplit/>
        </w:trPr>
        <w:tc>
          <w:tcPr>
            <w:tcW w:w="4776" w:type="dxa"/>
            <w:vAlign w:val="center"/>
          </w:tcPr>
          <w:p w14:paraId="5DBDB56E"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Erbrachte Leistung:</w:t>
            </w:r>
            <w:r w:rsidRPr="00BD4EA0">
              <w:rPr>
                <w:bCs/>
                <w:spacing w:val="10"/>
                <w:sz w:val="20"/>
              </w:rPr>
              <w:tab/>
            </w:r>
            <w:permStart w:id="765004434" w:edGrp="everyone"/>
            <w:permEnd w:id="765004434"/>
          </w:p>
        </w:tc>
        <w:tc>
          <w:tcPr>
            <w:tcW w:w="5003" w:type="dxa"/>
          </w:tcPr>
          <w:p w14:paraId="51E61D51"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Termine:</w:t>
            </w:r>
            <w:r w:rsidRPr="00BD4EA0">
              <w:rPr>
                <w:bCs/>
                <w:spacing w:val="10"/>
                <w:sz w:val="20"/>
              </w:rPr>
              <w:tab/>
            </w:r>
            <w:permStart w:id="862130161" w:edGrp="everyone"/>
            <w:permEnd w:id="862130161"/>
          </w:p>
        </w:tc>
      </w:tr>
      <w:tr w:rsidR="00272D82" w:rsidRPr="00BD4EA0" w14:paraId="4922982A" w14:textId="77777777" w:rsidTr="00170086">
        <w:trPr>
          <w:cantSplit/>
        </w:trPr>
        <w:tc>
          <w:tcPr>
            <w:tcW w:w="4776" w:type="dxa"/>
            <w:vAlign w:val="center"/>
          </w:tcPr>
          <w:p w14:paraId="0032C953" w14:textId="77777777" w:rsidR="00272D82" w:rsidRPr="00BD4EA0" w:rsidRDefault="00272D82" w:rsidP="00170086">
            <w:pPr>
              <w:tabs>
                <w:tab w:val="left" w:pos="2127"/>
                <w:tab w:val="right" w:pos="9900"/>
              </w:tabs>
              <w:spacing w:before="120" w:after="120" w:line="240" w:lineRule="atLeast"/>
              <w:rPr>
                <w:bCs/>
                <w:spacing w:val="10"/>
                <w:sz w:val="20"/>
              </w:rPr>
            </w:pPr>
            <w:r w:rsidRPr="00BD4EA0">
              <w:rPr>
                <w:bCs/>
                <w:spacing w:val="10"/>
                <w:sz w:val="20"/>
              </w:rPr>
              <w:t>Bauvolumen:</w:t>
            </w:r>
            <w:r w:rsidRPr="00BD4EA0">
              <w:rPr>
                <w:bCs/>
                <w:spacing w:val="10"/>
                <w:sz w:val="20"/>
              </w:rPr>
              <w:tab/>
            </w:r>
            <w:permStart w:id="1149308563" w:edGrp="everyone"/>
            <w:permEnd w:id="1149308563"/>
          </w:p>
        </w:tc>
        <w:tc>
          <w:tcPr>
            <w:tcW w:w="5003" w:type="dxa"/>
          </w:tcPr>
          <w:p w14:paraId="3762173F" w14:textId="77777777" w:rsidR="00272D82" w:rsidRPr="00BD4EA0" w:rsidRDefault="00272D82" w:rsidP="00170086">
            <w:pPr>
              <w:tabs>
                <w:tab w:val="left" w:pos="1320"/>
                <w:tab w:val="right" w:pos="9900"/>
              </w:tabs>
              <w:spacing w:before="120" w:after="120" w:line="240" w:lineRule="atLeast"/>
              <w:rPr>
                <w:bCs/>
                <w:spacing w:val="10"/>
                <w:sz w:val="20"/>
              </w:rPr>
            </w:pPr>
            <w:r w:rsidRPr="00BD4EA0">
              <w:rPr>
                <w:bCs/>
                <w:spacing w:val="10"/>
                <w:sz w:val="20"/>
              </w:rPr>
              <w:t>Baukosten:</w:t>
            </w:r>
            <w:r w:rsidRPr="00BD4EA0">
              <w:rPr>
                <w:bCs/>
                <w:spacing w:val="10"/>
                <w:sz w:val="20"/>
              </w:rPr>
              <w:tab/>
            </w:r>
            <w:permStart w:id="1648382426" w:edGrp="everyone"/>
            <w:permEnd w:id="1648382426"/>
          </w:p>
        </w:tc>
      </w:tr>
      <w:tr w:rsidR="00272D82" w:rsidRPr="00BD4EA0" w14:paraId="2AE432FC" w14:textId="77777777" w:rsidTr="00170086">
        <w:trPr>
          <w:cantSplit/>
        </w:trPr>
        <w:tc>
          <w:tcPr>
            <w:tcW w:w="9779" w:type="dxa"/>
            <w:gridSpan w:val="2"/>
            <w:vAlign w:val="center"/>
          </w:tcPr>
          <w:p w14:paraId="4F346809" w14:textId="77777777" w:rsidR="00272D82" w:rsidRPr="00BD4EA0" w:rsidRDefault="00272D82" w:rsidP="00170086">
            <w:pPr>
              <w:tabs>
                <w:tab w:val="right" w:pos="9900"/>
              </w:tabs>
              <w:spacing w:before="120" w:line="240" w:lineRule="atLeast"/>
              <w:rPr>
                <w:bCs/>
                <w:spacing w:val="10"/>
                <w:sz w:val="20"/>
              </w:rPr>
            </w:pPr>
            <w:r w:rsidRPr="00BD4EA0">
              <w:rPr>
                <w:bCs/>
                <w:spacing w:val="10"/>
                <w:sz w:val="20"/>
              </w:rPr>
              <w:t xml:space="preserve">Projektbeschrieb:  </w:t>
            </w:r>
            <w:permStart w:id="958954982" w:edGrp="everyone"/>
          </w:p>
          <w:permEnd w:id="958954982"/>
          <w:p w14:paraId="288806E0"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993294839" w:edGrp="everyone"/>
            <w:permEnd w:id="993294839"/>
          </w:p>
          <w:p w14:paraId="057C7E8B" w14:textId="77777777" w:rsidR="00272D82" w:rsidRPr="00BD4EA0" w:rsidRDefault="00272D82" w:rsidP="00170086">
            <w:pPr>
              <w:tabs>
                <w:tab w:val="left" w:pos="284"/>
                <w:tab w:val="right" w:pos="9900"/>
              </w:tabs>
              <w:spacing w:before="60" w:line="240" w:lineRule="atLeast"/>
              <w:rPr>
                <w:bCs/>
                <w:spacing w:val="10"/>
                <w:sz w:val="20"/>
              </w:rPr>
            </w:pPr>
            <w:r w:rsidRPr="00BD4EA0">
              <w:rPr>
                <w:bCs/>
                <w:spacing w:val="10"/>
                <w:sz w:val="20"/>
              </w:rPr>
              <w:tab/>
            </w:r>
            <w:permStart w:id="6060239" w:edGrp="everyone"/>
            <w:permEnd w:id="6060239"/>
          </w:p>
          <w:p w14:paraId="140F52B2" w14:textId="77777777" w:rsidR="00272D82" w:rsidRPr="00BD4EA0" w:rsidRDefault="00272D82" w:rsidP="00170086">
            <w:pPr>
              <w:tabs>
                <w:tab w:val="left" w:pos="284"/>
                <w:tab w:val="right" w:pos="9900"/>
              </w:tabs>
              <w:spacing w:before="60" w:after="60" w:line="240" w:lineRule="atLeast"/>
              <w:rPr>
                <w:bCs/>
                <w:spacing w:val="10"/>
                <w:sz w:val="20"/>
              </w:rPr>
            </w:pPr>
            <w:r w:rsidRPr="00BD4EA0">
              <w:rPr>
                <w:bCs/>
                <w:spacing w:val="10"/>
                <w:sz w:val="20"/>
              </w:rPr>
              <w:tab/>
            </w:r>
            <w:permStart w:id="1272578656" w:edGrp="everyone"/>
            <w:permEnd w:id="1272578656"/>
          </w:p>
        </w:tc>
      </w:tr>
    </w:tbl>
    <w:p w14:paraId="0F84A97E" w14:textId="77777777" w:rsidR="00272D82" w:rsidRPr="00BD4EA0" w:rsidRDefault="00272D82" w:rsidP="00272D82">
      <w:pPr>
        <w:tabs>
          <w:tab w:val="right" w:pos="9900"/>
        </w:tabs>
        <w:spacing w:line="240" w:lineRule="atLeast"/>
        <w:rPr>
          <w:spacing w:val="10"/>
          <w:sz w:val="20"/>
        </w:rPr>
      </w:pPr>
    </w:p>
    <w:sectPr w:rsidR="00272D82" w:rsidRPr="00BD4EA0" w:rsidSect="009F23D2">
      <w:footerReference w:type="default" r:id="rId9"/>
      <w:footerReference w:type="first" r:id="rId10"/>
      <w:pgSz w:w="11907" w:h="16840" w:code="9"/>
      <w:pgMar w:top="454" w:right="1134" w:bottom="249" w:left="1134" w:header="0" w:footer="284"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FB3E2" w14:textId="77777777" w:rsidR="00463F87" w:rsidRDefault="00463F87">
      <w:r>
        <w:separator/>
      </w:r>
    </w:p>
  </w:endnote>
  <w:endnote w:type="continuationSeparator" w:id="0">
    <w:p w14:paraId="155B155B" w14:textId="77777777" w:rsidR="00463F87" w:rsidRDefault="0046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DYOKWP+Bodoni-Book">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E81E1" w14:textId="77777777" w:rsidR="00E15778" w:rsidRPr="00597158" w:rsidRDefault="00E15778" w:rsidP="00043A09">
    <w:pPr>
      <w:pStyle w:val="Fuzeile"/>
      <w:pBdr>
        <w:top w:val="single" w:sz="4" w:space="1" w:color="auto"/>
      </w:pBdr>
      <w:tabs>
        <w:tab w:val="center" w:pos="4395"/>
      </w:tabs>
      <w:jc w:val="right"/>
      <w:rPr>
        <w:caps/>
        <w:sz w:val="19"/>
        <w:szCs w:val="19"/>
      </w:rPr>
    </w:pPr>
    <w:r w:rsidRPr="00597158">
      <w:rPr>
        <w:caps/>
        <w:sz w:val="19"/>
        <w:szCs w:val="19"/>
      </w:rPr>
      <w:tab/>
    </w:r>
    <w:r w:rsidRPr="00597158">
      <w:rPr>
        <w:caps/>
        <w:sz w:val="19"/>
        <w:szCs w:val="19"/>
      </w:rPr>
      <w:tab/>
    </w:r>
  </w:p>
  <w:p w14:paraId="38799132" w14:textId="77777777" w:rsidR="00646433" w:rsidRPr="00E15778" w:rsidRDefault="000A3743" w:rsidP="00E15778">
    <w:pPr>
      <w:pStyle w:val="Fuzeile"/>
      <w:tabs>
        <w:tab w:val="clear" w:pos="4819"/>
        <w:tab w:val="clear" w:pos="9071"/>
        <w:tab w:val="left" w:pos="709"/>
        <w:tab w:val="right" w:pos="9639"/>
      </w:tabs>
      <w:rPr>
        <w:sz w:val="18"/>
        <w:szCs w:val="18"/>
      </w:rPr>
    </w:pPr>
    <w:r>
      <w:rPr>
        <w:caps/>
        <w:sz w:val="19"/>
        <w:szCs w:val="19"/>
      </w:rPr>
      <w:t>Halle für Alle</w:t>
    </w:r>
    <w:r w:rsidR="00E15778">
      <w:rPr>
        <w:caps/>
        <w:sz w:val="19"/>
        <w:szCs w:val="19"/>
      </w:rPr>
      <w:tab/>
      <w:t>Teilnahmeantrag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EBC90" w14:textId="77777777" w:rsidR="00E15778" w:rsidRPr="00597158" w:rsidRDefault="00E15778" w:rsidP="00043A09">
    <w:pPr>
      <w:pStyle w:val="Fuzeile"/>
      <w:pBdr>
        <w:top w:val="single" w:sz="4" w:space="1" w:color="auto"/>
      </w:pBdr>
      <w:tabs>
        <w:tab w:val="center" w:pos="4395"/>
      </w:tabs>
      <w:jc w:val="right"/>
      <w:rPr>
        <w:caps/>
        <w:sz w:val="19"/>
        <w:szCs w:val="19"/>
      </w:rPr>
    </w:pPr>
    <w:r w:rsidRPr="00597158">
      <w:rPr>
        <w:caps/>
        <w:sz w:val="19"/>
        <w:szCs w:val="19"/>
      </w:rPr>
      <w:tab/>
    </w:r>
    <w:r w:rsidRPr="00597158">
      <w:rPr>
        <w:caps/>
        <w:sz w:val="19"/>
        <w:szCs w:val="19"/>
      </w:rPr>
      <w:tab/>
    </w:r>
  </w:p>
  <w:p w14:paraId="56A4C22B" w14:textId="77777777" w:rsidR="00646433" w:rsidRPr="00A804A7" w:rsidRDefault="000110DA" w:rsidP="00A804A7">
    <w:pPr>
      <w:pStyle w:val="Fuzeile"/>
      <w:tabs>
        <w:tab w:val="clear" w:pos="4819"/>
        <w:tab w:val="clear" w:pos="9071"/>
        <w:tab w:val="left" w:pos="709"/>
        <w:tab w:val="right" w:pos="9639"/>
      </w:tabs>
      <w:rPr>
        <w:sz w:val="18"/>
        <w:szCs w:val="18"/>
      </w:rPr>
    </w:pPr>
    <w:bookmarkStart w:id="1" w:name="_Hlk39500865"/>
    <w:bookmarkStart w:id="2" w:name="_Hlk39500866"/>
    <w:r>
      <w:rPr>
        <w:caps/>
        <w:sz w:val="19"/>
        <w:szCs w:val="19"/>
      </w:rPr>
      <w:t>Halle für Alle</w:t>
    </w:r>
    <w:r w:rsidR="00E15778">
      <w:rPr>
        <w:caps/>
        <w:sz w:val="19"/>
        <w:szCs w:val="19"/>
      </w:rPr>
      <w:tab/>
      <w:t>Teilnahmeantrag</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02C67" w14:textId="77777777" w:rsidR="00463F87" w:rsidRDefault="00463F87">
      <w:r>
        <w:separator/>
      </w:r>
    </w:p>
  </w:footnote>
  <w:footnote w:type="continuationSeparator" w:id="0">
    <w:p w14:paraId="6D3E7F34" w14:textId="77777777" w:rsidR="00463F87" w:rsidRDefault="00463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F60A7"/>
    <w:multiLevelType w:val="hybridMultilevel"/>
    <w:tmpl w:val="54ACA4FC"/>
    <w:lvl w:ilvl="0" w:tplc="697C346A">
      <w:start w:val="1"/>
      <w:numFmt w:val="bullet"/>
      <w:lvlText w:val="–"/>
      <w:lvlJc w:val="left"/>
      <w:pPr>
        <w:ind w:left="720" w:hanging="360"/>
      </w:pPr>
      <w:rPr>
        <w:rFonts w:ascii="Arial Narrow" w:hAnsi="Arial Narrow"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A1F7777"/>
    <w:multiLevelType w:val="hybridMultilevel"/>
    <w:tmpl w:val="CD48B6D2"/>
    <w:lvl w:ilvl="0" w:tplc="FFFFFFFF">
      <w:start w:val="8707"/>
      <w:numFmt w:val="bullet"/>
      <w:lvlText w:val="–"/>
      <w:lvlJc w:val="left"/>
      <w:pPr>
        <w:tabs>
          <w:tab w:val="num" w:pos="786"/>
        </w:tabs>
        <w:ind w:left="786" w:hanging="360"/>
      </w:pPr>
      <w:rPr>
        <w:rFonts w:ascii="Times New Roman" w:eastAsia="Times New Roman" w:hAnsi="Times New Roman" w:cs="Times New Roman" w:hint="default"/>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2" w15:restartNumberingAfterBreak="0">
    <w:nsid w:val="0D692601"/>
    <w:multiLevelType w:val="singleLevel"/>
    <w:tmpl w:val="0407000F"/>
    <w:lvl w:ilvl="0">
      <w:start w:val="1"/>
      <w:numFmt w:val="decimal"/>
      <w:lvlText w:val="%1."/>
      <w:lvlJc w:val="left"/>
      <w:pPr>
        <w:tabs>
          <w:tab w:val="num" w:pos="360"/>
        </w:tabs>
        <w:ind w:left="360" w:hanging="360"/>
      </w:pPr>
      <w:rPr>
        <w:rFonts w:hint="default"/>
      </w:rPr>
    </w:lvl>
  </w:abstractNum>
  <w:abstractNum w:abstractNumId="3" w15:restartNumberingAfterBreak="0">
    <w:nsid w:val="0DAF1B2C"/>
    <w:multiLevelType w:val="hybridMultilevel"/>
    <w:tmpl w:val="237A4588"/>
    <w:lvl w:ilvl="0" w:tplc="FFFFFFFF">
      <w:start w:val="870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931"/>
        </w:tabs>
        <w:ind w:left="1931" w:hanging="360"/>
      </w:pPr>
      <w:rPr>
        <w:rFonts w:ascii="Courier New" w:hAnsi="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0E6150D0"/>
    <w:multiLevelType w:val="hybridMultilevel"/>
    <w:tmpl w:val="22DA750C"/>
    <w:lvl w:ilvl="0" w:tplc="697C346A">
      <w:start w:val="1"/>
      <w:numFmt w:val="bullet"/>
      <w:lvlText w:val="–"/>
      <w:lvlJc w:val="left"/>
      <w:pPr>
        <w:ind w:left="1571" w:hanging="360"/>
      </w:pPr>
      <w:rPr>
        <w:rFonts w:ascii="Arial Narrow" w:hAnsi="Arial Narrow" w:hint="default"/>
      </w:rPr>
    </w:lvl>
    <w:lvl w:ilvl="1" w:tplc="08070003" w:tentative="1">
      <w:start w:val="1"/>
      <w:numFmt w:val="bullet"/>
      <w:lvlText w:val="o"/>
      <w:lvlJc w:val="left"/>
      <w:pPr>
        <w:ind w:left="2291" w:hanging="360"/>
      </w:pPr>
      <w:rPr>
        <w:rFonts w:ascii="Courier New" w:hAnsi="Courier New" w:cs="Courier New" w:hint="default"/>
      </w:rPr>
    </w:lvl>
    <w:lvl w:ilvl="2" w:tplc="08070005" w:tentative="1">
      <w:start w:val="1"/>
      <w:numFmt w:val="bullet"/>
      <w:lvlText w:val=""/>
      <w:lvlJc w:val="left"/>
      <w:pPr>
        <w:ind w:left="3011" w:hanging="360"/>
      </w:pPr>
      <w:rPr>
        <w:rFonts w:ascii="Wingdings" w:hAnsi="Wingdings" w:hint="default"/>
      </w:rPr>
    </w:lvl>
    <w:lvl w:ilvl="3" w:tplc="08070001" w:tentative="1">
      <w:start w:val="1"/>
      <w:numFmt w:val="bullet"/>
      <w:lvlText w:val=""/>
      <w:lvlJc w:val="left"/>
      <w:pPr>
        <w:ind w:left="3731" w:hanging="360"/>
      </w:pPr>
      <w:rPr>
        <w:rFonts w:ascii="Symbol" w:hAnsi="Symbol" w:hint="default"/>
      </w:rPr>
    </w:lvl>
    <w:lvl w:ilvl="4" w:tplc="08070003" w:tentative="1">
      <w:start w:val="1"/>
      <w:numFmt w:val="bullet"/>
      <w:lvlText w:val="o"/>
      <w:lvlJc w:val="left"/>
      <w:pPr>
        <w:ind w:left="4451" w:hanging="360"/>
      </w:pPr>
      <w:rPr>
        <w:rFonts w:ascii="Courier New" w:hAnsi="Courier New" w:cs="Courier New" w:hint="default"/>
      </w:rPr>
    </w:lvl>
    <w:lvl w:ilvl="5" w:tplc="08070005" w:tentative="1">
      <w:start w:val="1"/>
      <w:numFmt w:val="bullet"/>
      <w:lvlText w:val=""/>
      <w:lvlJc w:val="left"/>
      <w:pPr>
        <w:ind w:left="5171" w:hanging="360"/>
      </w:pPr>
      <w:rPr>
        <w:rFonts w:ascii="Wingdings" w:hAnsi="Wingdings" w:hint="default"/>
      </w:rPr>
    </w:lvl>
    <w:lvl w:ilvl="6" w:tplc="08070001" w:tentative="1">
      <w:start w:val="1"/>
      <w:numFmt w:val="bullet"/>
      <w:lvlText w:val=""/>
      <w:lvlJc w:val="left"/>
      <w:pPr>
        <w:ind w:left="5891" w:hanging="360"/>
      </w:pPr>
      <w:rPr>
        <w:rFonts w:ascii="Symbol" w:hAnsi="Symbol" w:hint="default"/>
      </w:rPr>
    </w:lvl>
    <w:lvl w:ilvl="7" w:tplc="08070003" w:tentative="1">
      <w:start w:val="1"/>
      <w:numFmt w:val="bullet"/>
      <w:lvlText w:val="o"/>
      <w:lvlJc w:val="left"/>
      <w:pPr>
        <w:ind w:left="6611" w:hanging="360"/>
      </w:pPr>
      <w:rPr>
        <w:rFonts w:ascii="Courier New" w:hAnsi="Courier New" w:cs="Courier New" w:hint="default"/>
      </w:rPr>
    </w:lvl>
    <w:lvl w:ilvl="8" w:tplc="08070005" w:tentative="1">
      <w:start w:val="1"/>
      <w:numFmt w:val="bullet"/>
      <w:lvlText w:val=""/>
      <w:lvlJc w:val="left"/>
      <w:pPr>
        <w:ind w:left="7331" w:hanging="360"/>
      </w:pPr>
      <w:rPr>
        <w:rFonts w:ascii="Wingdings" w:hAnsi="Wingdings" w:hint="default"/>
      </w:rPr>
    </w:lvl>
  </w:abstractNum>
  <w:abstractNum w:abstractNumId="5" w15:restartNumberingAfterBreak="0">
    <w:nsid w:val="116E4B3F"/>
    <w:multiLevelType w:val="singleLevel"/>
    <w:tmpl w:val="C77EB598"/>
    <w:lvl w:ilvl="0">
      <w:start w:val="1"/>
      <w:numFmt w:val="decimal"/>
      <w:lvlText w:val="%1."/>
      <w:lvlJc w:val="left"/>
      <w:pPr>
        <w:tabs>
          <w:tab w:val="num" w:pos="420"/>
        </w:tabs>
        <w:ind w:left="420" w:hanging="420"/>
      </w:pPr>
      <w:rPr>
        <w:rFonts w:hint="default"/>
      </w:rPr>
    </w:lvl>
  </w:abstractNum>
  <w:abstractNum w:abstractNumId="6" w15:restartNumberingAfterBreak="0">
    <w:nsid w:val="13321265"/>
    <w:multiLevelType w:val="hybridMultilevel"/>
    <w:tmpl w:val="555C29E2"/>
    <w:lvl w:ilvl="0" w:tplc="19C29CBC">
      <w:start w:val="8"/>
      <w:numFmt w:val="decimal"/>
      <w:lvlText w:val="%1."/>
      <w:lvlJc w:val="left"/>
      <w:pPr>
        <w:tabs>
          <w:tab w:val="num" w:pos="930"/>
        </w:tabs>
        <w:ind w:left="930" w:hanging="570"/>
      </w:pPr>
      <w:rPr>
        <w:rFonts w:hint="default"/>
      </w:rPr>
    </w:lvl>
    <w:lvl w:ilvl="1" w:tplc="5CBCF702">
      <w:start w:val="8"/>
      <w:numFmt w:val="bullet"/>
      <w:lvlText w:val="-"/>
      <w:lvlJc w:val="left"/>
      <w:pPr>
        <w:tabs>
          <w:tab w:val="num" w:pos="1650"/>
        </w:tabs>
        <w:ind w:left="1650" w:hanging="570"/>
      </w:pPr>
      <w:rPr>
        <w:rFonts w:ascii="Times New Roman" w:eastAsia="Times New Roman" w:hAnsi="Times New Roman" w:cs="Times New Roman" w:hint="default"/>
      </w:rPr>
    </w:lvl>
    <w:lvl w:ilvl="2" w:tplc="CF241A88" w:tentative="1">
      <w:start w:val="1"/>
      <w:numFmt w:val="lowerRoman"/>
      <w:lvlText w:val="%3."/>
      <w:lvlJc w:val="right"/>
      <w:pPr>
        <w:tabs>
          <w:tab w:val="num" w:pos="2160"/>
        </w:tabs>
        <w:ind w:left="2160" w:hanging="180"/>
      </w:pPr>
    </w:lvl>
    <w:lvl w:ilvl="3" w:tplc="4D38DB5A" w:tentative="1">
      <w:start w:val="1"/>
      <w:numFmt w:val="decimal"/>
      <w:lvlText w:val="%4."/>
      <w:lvlJc w:val="left"/>
      <w:pPr>
        <w:tabs>
          <w:tab w:val="num" w:pos="2880"/>
        </w:tabs>
        <w:ind w:left="2880" w:hanging="360"/>
      </w:pPr>
    </w:lvl>
    <w:lvl w:ilvl="4" w:tplc="AEA44126" w:tentative="1">
      <w:start w:val="1"/>
      <w:numFmt w:val="lowerLetter"/>
      <w:lvlText w:val="%5."/>
      <w:lvlJc w:val="left"/>
      <w:pPr>
        <w:tabs>
          <w:tab w:val="num" w:pos="3600"/>
        </w:tabs>
        <w:ind w:left="3600" w:hanging="360"/>
      </w:pPr>
    </w:lvl>
    <w:lvl w:ilvl="5" w:tplc="CDA60CE4" w:tentative="1">
      <w:start w:val="1"/>
      <w:numFmt w:val="lowerRoman"/>
      <w:lvlText w:val="%6."/>
      <w:lvlJc w:val="right"/>
      <w:pPr>
        <w:tabs>
          <w:tab w:val="num" w:pos="4320"/>
        </w:tabs>
        <w:ind w:left="4320" w:hanging="180"/>
      </w:pPr>
    </w:lvl>
    <w:lvl w:ilvl="6" w:tplc="CA2A6046" w:tentative="1">
      <w:start w:val="1"/>
      <w:numFmt w:val="decimal"/>
      <w:lvlText w:val="%7."/>
      <w:lvlJc w:val="left"/>
      <w:pPr>
        <w:tabs>
          <w:tab w:val="num" w:pos="5040"/>
        </w:tabs>
        <w:ind w:left="5040" w:hanging="360"/>
      </w:pPr>
    </w:lvl>
    <w:lvl w:ilvl="7" w:tplc="D41A7D3A" w:tentative="1">
      <w:start w:val="1"/>
      <w:numFmt w:val="lowerLetter"/>
      <w:lvlText w:val="%8."/>
      <w:lvlJc w:val="left"/>
      <w:pPr>
        <w:tabs>
          <w:tab w:val="num" w:pos="5760"/>
        </w:tabs>
        <w:ind w:left="5760" w:hanging="360"/>
      </w:pPr>
    </w:lvl>
    <w:lvl w:ilvl="8" w:tplc="8BF227B0" w:tentative="1">
      <w:start w:val="1"/>
      <w:numFmt w:val="lowerRoman"/>
      <w:lvlText w:val="%9."/>
      <w:lvlJc w:val="right"/>
      <w:pPr>
        <w:tabs>
          <w:tab w:val="num" w:pos="6480"/>
        </w:tabs>
        <w:ind w:left="6480" w:hanging="180"/>
      </w:pPr>
    </w:lvl>
  </w:abstractNum>
  <w:abstractNum w:abstractNumId="7" w15:restartNumberingAfterBreak="0">
    <w:nsid w:val="1E45683E"/>
    <w:multiLevelType w:val="hybridMultilevel"/>
    <w:tmpl w:val="BA6AE8D4"/>
    <w:lvl w:ilvl="0" w:tplc="FFFFFFFF">
      <w:start w:val="8707"/>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70594B"/>
    <w:multiLevelType w:val="hybridMultilevel"/>
    <w:tmpl w:val="9F2830BC"/>
    <w:lvl w:ilvl="0" w:tplc="FFFFFFFF">
      <w:start w:val="8707"/>
      <w:numFmt w:val="bullet"/>
      <w:lvlText w:val="–"/>
      <w:lvlJc w:val="left"/>
      <w:pPr>
        <w:tabs>
          <w:tab w:val="num" w:pos="1260"/>
        </w:tabs>
        <w:ind w:left="1260" w:hanging="360"/>
      </w:pPr>
      <w:rPr>
        <w:rFonts w:ascii="Times New Roman" w:eastAsia="Times New Roman" w:hAnsi="Times New Roman" w:cs="Times New Roman" w:hint="default"/>
      </w:rPr>
    </w:lvl>
    <w:lvl w:ilvl="1" w:tplc="04070003" w:tentative="1">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FE80734"/>
    <w:multiLevelType w:val="singleLevel"/>
    <w:tmpl w:val="0F826EA0"/>
    <w:lvl w:ilvl="0">
      <w:start w:val="16"/>
      <w:numFmt w:val="bullet"/>
      <w:lvlText w:val="-"/>
      <w:lvlJc w:val="left"/>
      <w:pPr>
        <w:tabs>
          <w:tab w:val="num" w:pos="4875"/>
        </w:tabs>
        <w:ind w:left="4875" w:hanging="4875"/>
      </w:pPr>
      <w:rPr>
        <w:rFonts w:ascii="Times New Roman" w:hAnsi="Times New Roman" w:hint="default"/>
      </w:rPr>
    </w:lvl>
  </w:abstractNum>
  <w:abstractNum w:abstractNumId="10" w15:restartNumberingAfterBreak="0">
    <w:nsid w:val="531E6AE4"/>
    <w:multiLevelType w:val="hybridMultilevel"/>
    <w:tmpl w:val="7632F6C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59F454E"/>
    <w:multiLevelType w:val="singleLevel"/>
    <w:tmpl w:val="0407000F"/>
    <w:lvl w:ilvl="0">
      <w:start w:val="11"/>
      <w:numFmt w:val="decimal"/>
      <w:lvlText w:val="%1."/>
      <w:lvlJc w:val="left"/>
      <w:pPr>
        <w:tabs>
          <w:tab w:val="num" w:pos="360"/>
        </w:tabs>
        <w:ind w:left="360" w:hanging="360"/>
      </w:pPr>
      <w:rPr>
        <w:rFonts w:hint="default"/>
      </w:rPr>
    </w:lvl>
  </w:abstractNum>
  <w:num w:numId="1">
    <w:abstractNumId w:val="11"/>
  </w:num>
  <w:num w:numId="2">
    <w:abstractNumId w:val="5"/>
  </w:num>
  <w:num w:numId="3">
    <w:abstractNumId w:val="2"/>
  </w:num>
  <w:num w:numId="4">
    <w:abstractNumId w:val="9"/>
  </w:num>
  <w:num w:numId="5">
    <w:abstractNumId w:val="6"/>
  </w:num>
  <w:num w:numId="6">
    <w:abstractNumId w:val="7"/>
  </w:num>
  <w:num w:numId="7">
    <w:abstractNumId w:val="3"/>
  </w:num>
  <w:num w:numId="8">
    <w:abstractNumId w:val="1"/>
  </w:num>
  <w:num w:numId="9">
    <w:abstractNumId w:val="10"/>
  </w:num>
  <w:num w:numId="10">
    <w:abstractNumId w:val="8"/>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proofState w:spelling="clean" w:grammar="clean"/>
  <w:attachedTemplate r:id="rId1"/>
  <w:doNotTrackMoves/>
  <w:documentProtection w:edit="readOnly" w:enforcement="1" w:cryptProviderType="rsaAES" w:cryptAlgorithmClass="hash" w:cryptAlgorithmType="typeAny" w:cryptAlgorithmSid="14" w:cryptSpinCount="100000" w:hash="1opEXkdfFpXPGkkn9Vq8iex4xUktEdPZ0UTwbgFXxxcIXP5S6A7iCc7mHO2i8iLMD9dyjiG12jgEq1dhJh373w==" w:salt="44L+xX4UPYCKEH0/y94R5w=="/>
  <w:defaultTabStop w:val="709"/>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41F"/>
    <w:rsid w:val="000110DA"/>
    <w:rsid w:val="000418F2"/>
    <w:rsid w:val="00043A09"/>
    <w:rsid w:val="00050B61"/>
    <w:rsid w:val="000513DF"/>
    <w:rsid w:val="00076E32"/>
    <w:rsid w:val="00084CB5"/>
    <w:rsid w:val="00085A33"/>
    <w:rsid w:val="00093D5C"/>
    <w:rsid w:val="000A3743"/>
    <w:rsid w:val="000E394A"/>
    <w:rsid w:val="000E489B"/>
    <w:rsid w:val="000E6F45"/>
    <w:rsid w:val="00135F72"/>
    <w:rsid w:val="001502EB"/>
    <w:rsid w:val="00151A85"/>
    <w:rsid w:val="0015361E"/>
    <w:rsid w:val="00155A87"/>
    <w:rsid w:val="00165DC6"/>
    <w:rsid w:val="00166655"/>
    <w:rsid w:val="00170086"/>
    <w:rsid w:val="00176637"/>
    <w:rsid w:val="001A1AD7"/>
    <w:rsid w:val="001C5782"/>
    <w:rsid w:val="001E01F0"/>
    <w:rsid w:val="002048BC"/>
    <w:rsid w:val="00206C88"/>
    <w:rsid w:val="00220120"/>
    <w:rsid w:val="00230824"/>
    <w:rsid w:val="002437C5"/>
    <w:rsid w:val="00252F8E"/>
    <w:rsid w:val="002565AC"/>
    <w:rsid w:val="00256B9A"/>
    <w:rsid w:val="00267446"/>
    <w:rsid w:val="00272D82"/>
    <w:rsid w:val="00284E30"/>
    <w:rsid w:val="0029485D"/>
    <w:rsid w:val="002A3FE1"/>
    <w:rsid w:val="002A6007"/>
    <w:rsid w:val="002C1E55"/>
    <w:rsid w:val="002C5E4C"/>
    <w:rsid w:val="002D7B8B"/>
    <w:rsid w:val="002E7570"/>
    <w:rsid w:val="00314C5E"/>
    <w:rsid w:val="00322180"/>
    <w:rsid w:val="00344953"/>
    <w:rsid w:val="00344C8B"/>
    <w:rsid w:val="00345448"/>
    <w:rsid w:val="003611C6"/>
    <w:rsid w:val="00363911"/>
    <w:rsid w:val="00366058"/>
    <w:rsid w:val="003D2543"/>
    <w:rsid w:val="003D78E5"/>
    <w:rsid w:val="004055A2"/>
    <w:rsid w:val="00423485"/>
    <w:rsid w:val="004235A7"/>
    <w:rsid w:val="0045121C"/>
    <w:rsid w:val="004537BE"/>
    <w:rsid w:val="00463F87"/>
    <w:rsid w:val="004733F3"/>
    <w:rsid w:val="004B0931"/>
    <w:rsid w:val="004B19E6"/>
    <w:rsid w:val="004C0387"/>
    <w:rsid w:val="004E4583"/>
    <w:rsid w:val="004F414A"/>
    <w:rsid w:val="004F41DB"/>
    <w:rsid w:val="00506E11"/>
    <w:rsid w:val="00510839"/>
    <w:rsid w:val="00527540"/>
    <w:rsid w:val="00534715"/>
    <w:rsid w:val="005550C7"/>
    <w:rsid w:val="0058328B"/>
    <w:rsid w:val="00594E82"/>
    <w:rsid w:val="005A266F"/>
    <w:rsid w:val="005A3FB2"/>
    <w:rsid w:val="005C50C9"/>
    <w:rsid w:val="005C5B43"/>
    <w:rsid w:val="005D5A1F"/>
    <w:rsid w:val="005F4401"/>
    <w:rsid w:val="006002E4"/>
    <w:rsid w:val="00632BAD"/>
    <w:rsid w:val="00640649"/>
    <w:rsid w:val="00646433"/>
    <w:rsid w:val="0066651C"/>
    <w:rsid w:val="00686B57"/>
    <w:rsid w:val="006A0FC8"/>
    <w:rsid w:val="006B38C4"/>
    <w:rsid w:val="006B7363"/>
    <w:rsid w:val="006B77A3"/>
    <w:rsid w:val="006E34A7"/>
    <w:rsid w:val="0071004B"/>
    <w:rsid w:val="0071016B"/>
    <w:rsid w:val="00732FC9"/>
    <w:rsid w:val="0074272D"/>
    <w:rsid w:val="0074639B"/>
    <w:rsid w:val="007526E8"/>
    <w:rsid w:val="007628BA"/>
    <w:rsid w:val="00763AD3"/>
    <w:rsid w:val="007A29AD"/>
    <w:rsid w:val="007D18D4"/>
    <w:rsid w:val="007D7FFB"/>
    <w:rsid w:val="008009CE"/>
    <w:rsid w:val="008038CB"/>
    <w:rsid w:val="008101D7"/>
    <w:rsid w:val="00813BE4"/>
    <w:rsid w:val="008174C4"/>
    <w:rsid w:val="00822F74"/>
    <w:rsid w:val="00825041"/>
    <w:rsid w:val="00830DBC"/>
    <w:rsid w:val="00840B43"/>
    <w:rsid w:val="0084447F"/>
    <w:rsid w:val="008466D7"/>
    <w:rsid w:val="00866936"/>
    <w:rsid w:val="0089204F"/>
    <w:rsid w:val="00894696"/>
    <w:rsid w:val="008951A7"/>
    <w:rsid w:val="00896C16"/>
    <w:rsid w:val="008971B3"/>
    <w:rsid w:val="00897440"/>
    <w:rsid w:val="008A2800"/>
    <w:rsid w:val="008B1651"/>
    <w:rsid w:val="008B6E27"/>
    <w:rsid w:val="008D11D0"/>
    <w:rsid w:val="008D2DD1"/>
    <w:rsid w:val="008F487A"/>
    <w:rsid w:val="008F78F2"/>
    <w:rsid w:val="0090569E"/>
    <w:rsid w:val="00912B71"/>
    <w:rsid w:val="009174E1"/>
    <w:rsid w:val="009178A0"/>
    <w:rsid w:val="0094242F"/>
    <w:rsid w:val="009503C1"/>
    <w:rsid w:val="00956E65"/>
    <w:rsid w:val="00970E7E"/>
    <w:rsid w:val="00976AC6"/>
    <w:rsid w:val="00977771"/>
    <w:rsid w:val="009D3B39"/>
    <w:rsid w:val="009E0EA4"/>
    <w:rsid w:val="009F23D2"/>
    <w:rsid w:val="009F3F0F"/>
    <w:rsid w:val="00A02CDE"/>
    <w:rsid w:val="00A16845"/>
    <w:rsid w:val="00A34403"/>
    <w:rsid w:val="00A40E8A"/>
    <w:rsid w:val="00A47F01"/>
    <w:rsid w:val="00A804A7"/>
    <w:rsid w:val="00A91869"/>
    <w:rsid w:val="00A948E9"/>
    <w:rsid w:val="00AA48AE"/>
    <w:rsid w:val="00AC1175"/>
    <w:rsid w:val="00AD470D"/>
    <w:rsid w:val="00AD6721"/>
    <w:rsid w:val="00AE6158"/>
    <w:rsid w:val="00B1287B"/>
    <w:rsid w:val="00B20E19"/>
    <w:rsid w:val="00B4043C"/>
    <w:rsid w:val="00B41D41"/>
    <w:rsid w:val="00B57981"/>
    <w:rsid w:val="00B71263"/>
    <w:rsid w:val="00B814A5"/>
    <w:rsid w:val="00B959E0"/>
    <w:rsid w:val="00B97DE3"/>
    <w:rsid w:val="00BB5FDB"/>
    <w:rsid w:val="00BC6947"/>
    <w:rsid w:val="00BD4EA0"/>
    <w:rsid w:val="00BE6A3A"/>
    <w:rsid w:val="00BE70D0"/>
    <w:rsid w:val="00BF33F8"/>
    <w:rsid w:val="00C162FA"/>
    <w:rsid w:val="00C576E0"/>
    <w:rsid w:val="00C67835"/>
    <w:rsid w:val="00C7111E"/>
    <w:rsid w:val="00C733A1"/>
    <w:rsid w:val="00C756EA"/>
    <w:rsid w:val="00C75AC8"/>
    <w:rsid w:val="00C81D3C"/>
    <w:rsid w:val="00C8223F"/>
    <w:rsid w:val="00CA3C6D"/>
    <w:rsid w:val="00CD3264"/>
    <w:rsid w:val="00CD5B95"/>
    <w:rsid w:val="00CE557B"/>
    <w:rsid w:val="00D07CC8"/>
    <w:rsid w:val="00D11073"/>
    <w:rsid w:val="00D1129B"/>
    <w:rsid w:val="00D22513"/>
    <w:rsid w:val="00D453A4"/>
    <w:rsid w:val="00D46064"/>
    <w:rsid w:val="00D541E6"/>
    <w:rsid w:val="00D61BEB"/>
    <w:rsid w:val="00D657F3"/>
    <w:rsid w:val="00D71649"/>
    <w:rsid w:val="00D75B78"/>
    <w:rsid w:val="00D76FE5"/>
    <w:rsid w:val="00D84A2A"/>
    <w:rsid w:val="00D87938"/>
    <w:rsid w:val="00D925D1"/>
    <w:rsid w:val="00DA407A"/>
    <w:rsid w:val="00DB210B"/>
    <w:rsid w:val="00DD14A6"/>
    <w:rsid w:val="00DD22FF"/>
    <w:rsid w:val="00DE750F"/>
    <w:rsid w:val="00E02A26"/>
    <w:rsid w:val="00E15778"/>
    <w:rsid w:val="00E26C47"/>
    <w:rsid w:val="00E32FA6"/>
    <w:rsid w:val="00E4141F"/>
    <w:rsid w:val="00E524CB"/>
    <w:rsid w:val="00E63CCB"/>
    <w:rsid w:val="00EA6F9E"/>
    <w:rsid w:val="00EB40BB"/>
    <w:rsid w:val="00EB52A9"/>
    <w:rsid w:val="00EC5C1B"/>
    <w:rsid w:val="00EC7032"/>
    <w:rsid w:val="00EF38D7"/>
    <w:rsid w:val="00F15E5B"/>
    <w:rsid w:val="00F56055"/>
    <w:rsid w:val="00F56AAD"/>
    <w:rsid w:val="00F75C72"/>
    <w:rsid w:val="00F77322"/>
    <w:rsid w:val="00F77FE3"/>
    <w:rsid w:val="00F80698"/>
    <w:rsid w:val="00FC3379"/>
    <w:rsid w:val="00FC3463"/>
    <w:rsid w:val="00FD37E1"/>
    <w:rsid w:val="00FE006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FFE05"/>
  <w15:chartTrackingRefBased/>
  <w15:docId w15:val="{4E2641D8-5CC0-4A2C-933C-FBE7C920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lang w:eastAsia="de-DE"/>
    </w:rPr>
  </w:style>
  <w:style w:type="paragraph" w:styleId="berschrift1">
    <w:name w:val="heading 1"/>
    <w:basedOn w:val="Standard"/>
    <w:next w:val="Standard"/>
    <w:qFormat/>
    <w:pPr>
      <w:keepNext/>
      <w:tabs>
        <w:tab w:val="right" w:pos="9640"/>
      </w:tabs>
      <w:outlineLvl w:val="0"/>
    </w:pPr>
    <w:rPr>
      <w:b/>
      <w:i/>
    </w:rPr>
  </w:style>
  <w:style w:type="paragraph" w:styleId="berschrift2">
    <w:name w:val="heading 2"/>
    <w:basedOn w:val="Standard"/>
    <w:next w:val="Standard"/>
    <w:qFormat/>
    <w:pPr>
      <w:keepNext/>
      <w:tabs>
        <w:tab w:val="left" w:pos="0"/>
      </w:tabs>
      <w:spacing w:after="120" w:line="360" w:lineRule="atLeast"/>
      <w:ind w:left="284" w:firstLine="142"/>
      <w:outlineLvl w:val="1"/>
    </w:pPr>
    <w:rPr>
      <w:i/>
      <w:color w:val="000000"/>
      <w:sz w:val="18"/>
      <w:lang w:val="it-IT"/>
    </w:rPr>
  </w:style>
  <w:style w:type="paragraph" w:styleId="berschrift3">
    <w:name w:val="heading 3"/>
    <w:basedOn w:val="Standard"/>
    <w:next w:val="Standard"/>
    <w:qFormat/>
    <w:pPr>
      <w:keepNext/>
      <w:tabs>
        <w:tab w:val="left" w:pos="2268"/>
        <w:tab w:val="right" w:leader="dot" w:pos="9356"/>
      </w:tabs>
      <w:spacing w:after="240" w:line="240" w:lineRule="atLeast"/>
      <w:ind w:left="992" w:hanging="567"/>
      <w:outlineLvl w:val="2"/>
    </w:pPr>
    <w:rPr>
      <w:bCs/>
      <w:i/>
      <w:iCs/>
      <w:sz w:val="18"/>
    </w:rPr>
  </w:style>
  <w:style w:type="paragraph" w:styleId="berschrift4">
    <w:name w:val="heading 4"/>
    <w:basedOn w:val="Standard"/>
    <w:next w:val="Standard"/>
    <w:qFormat/>
    <w:pPr>
      <w:keepNext/>
      <w:tabs>
        <w:tab w:val="left" w:pos="426"/>
      </w:tabs>
      <w:outlineLvl w:val="3"/>
    </w:pPr>
    <w:rPr>
      <w:i/>
      <w:iCs/>
      <w:sz w:val="18"/>
    </w:rPr>
  </w:style>
  <w:style w:type="paragraph" w:styleId="berschrift5">
    <w:name w:val="heading 5"/>
    <w:basedOn w:val="Standard"/>
    <w:next w:val="Standard"/>
    <w:qFormat/>
    <w:pPr>
      <w:keepNext/>
      <w:tabs>
        <w:tab w:val="right" w:pos="9356"/>
      </w:tabs>
      <w:spacing w:line="240" w:lineRule="atLeast"/>
      <w:ind w:left="567" w:hanging="567"/>
      <w:outlineLvl w:val="4"/>
    </w:pPr>
    <w:rPr>
      <w:b/>
      <w:bCs/>
      <w:iCs/>
      <w:color w:val="FF0000"/>
      <w:sz w:val="22"/>
    </w:rPr>
  </w:style>
  <w:style w:type="paragraph" w:styleId="berschrift6">
    <w:name w:val="heading 6"/>
    <w:basedOn w:val="Standard"/>
    <w:next w:val="Standard"/>
    <w:qFormat/>
    <w:pPr>
      <w:keepNext/>
      <w:tabs>
        <w:tab w:val="right" w:leader="dot" w:pos="0"/>
        <w:tab w:val="left" w:pos="720"/>
      </w:tabs>
      <w:ind w:left="425"/>
      <w:outlineLvl w:val="5"/>
    </w:pPr>
    <w:rPr>
      <w:b/>
      <w:bCs/>
      <w:sz w:val="18"/>
    </w:rPr>
  </w:style>
  <w:style w:type="paragraph" w:styleId="berschrift7">
    <w:name w:val="heading 7"/>
    <w:basedOn w:val="Standard"/>
    <w:next w:val="Standard"/>
    <w:qFormat/>
    <w:pPr>
      <w:keepNext/>
      <w:tabs>
        <w:tab w:val="right" w:leader="dot" w:pos="0"/>
        <w:tab w:val="left" w:pos="720"/>
      </w:tabs>
      <w:ind w:left="425"/>
      <w:jc w:val="both"/>
      <w:outlineLvl w:val="6"/>
    </w:pPr>
    <w:rPr>
      <w:b/>
      <w:bCs/>
      <w:i/>
      <w:iCs/>
      <w:sz w:val="18"/>
    </w:rPr>
  </w:style>
  <w:style w:type="paragraph" w:styleId="berschrift8">
    <w:name w:val="heading 8"/>
    <w:basedOn w:val="Standard"/>
    <w:next w:val="Standard"/>
    <w:qFormat/>
    <w:pPr>
      <w:keepNext/>
      <w:tabs>
        <w:tab w:val="left" w:pos="426"/>
      </w:tabs>
      <w:ind w:left="426"/>
      <w:jc w:val="both"/>
      <w:outlineLvl w:val="7"/>
    </w:pPr>
    <w:rPr>
      <w:bCs/>
      <w:sz w:val="18"/>
      <w:u w:val="single"/>
    </w:rPr>
  </w:style>
  <w:style w:type="paragraph" w:styleId="berschrift9">
    <w:name w:val="heading 9"/>
    <w:basedOn w:val="Standard"/>
    <w:next w:val="Standard"/>
    <w:qFormat/>
    <w:pPr>
      <w:keepNext/>
      <w:tabs>
        <w:tab w:val="right" w:leader="dot" w:pos="-426"/>
        <w:tab w:val="left" w:pos="2269"/>
      </w:tabs>
      <w:ind w:left="284" w:firstLine="142"/>
      <w:jc w:val="both"/>
      <w:outlineLvl w:val="8"/>
    </w:pPr>
    <w:rPr>
      <w:bCs/>
      <w:color w:val="000000"/>
      <w:sz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819"/>
        <w:tab w:val="right" w:pos="9071"/>
      </w:tabs>
    </w:pPr>
    <w:rPr>
      <w:sz w:val="22"/>
      <w:lang w:val="de-DE"/>
    </w:rPr>
  </w:style>
  <w:style w:type="paragraph" w:styleId="Kopfzeile">
    <w:name w:val="header"/>
    <w:basedOn w:val="Standard"/>
    <w:link w:val="KopfzeileZchn"/>
    <w:uiPriority w:val="99"/>
    <w:pPr>
      <w:tabs>
        <w:tab w:val="center" w:pos="4819"/>
        <w:tab w:val="right" w:pos="9071"/>
      </w:tabs>
    </w:pPr>
    <w:rPr>
      <w:sz w:val="22"/>
      <w:lang w:val="de-DE"/>
    </w:rPr>
  </w:style>
  <w:style w:type="character" w:styleId="Seitenzahl">
    <w:name w:val="page number"/>
    <w:basedOn w:val="Absatz-Standardschriftart"/>
    <w:semiHidden/>
  </w:style>
  <w:style w:type="paragraph" w:styleId="Textkrper-Zeileneinzug">
    <w:name w:val="Body Text Indent"/>
    <w:basedOn w:val="Standard"/>
    <w:semiHidden/>
    <w:pPr>
      <w:tabs>
        <w:tab w:val="right" w:leader="dot" w:pos="9356"/>
      </w:tabs>
      <w:spacing w:line="240" w:lineRule="atLeast"/>
      <w:ind w:left="426"/>
    </w:pPr>
    <w:rPr>
      <w:sz w:val="18"/>
    </w:rPr>
  </w:style>
  <w:style w:type="paragraph" w:styleId="Textkrper">
    <w:name w:val="Body Text"/>
    <w:basedOn w:val="Standard"/>
    <w:semiHidden/>
    <w:pPr>
      <w:pBdr>
        <w:top w:val="single" w:sz="4" w:space="1" w:color="auto"/>
        <w:left w:val="single" w:sz="4" w:space="4" w:color="auto"/>
        <w:bottom w:val="single" w:sz="4" w:space="1" w:color="auto"/>
        <w:right w:val="single" w:sz="4" w:space="4" w:color="auto"/>
      </w:pBdr>
      <w:tabs>
        <w:tab w:val="right" w:leader="dot" w:pos="9356"/>
      </w:tabs>
      <w:spacing w:line="240" w:lineRule="atLeast"/>
    </w:pPr>
    <w:rPr>
      <w:b/>
      <w:sz w:val="22"/>
    </w:rPr>
  </w:style>
  <w:style w:type="paragraph" w:styleId="Textkrper2">
    <w:name w:val="Body Text 2"/>
    <w:basedOn w:val="Standard"/>
    <w:semiHidden/>
    <w:pPr>
      <w:tabs>
        <w:tab w:val="right" w:leader="dot" w:pos="9356"/>
      </w:tabs>
      <w:spacing w:line="240" w:lineRule="atLeast"/>
    </w:pPr>
    <w:rPr>
      <w:sz w:val="22"/>
    </w:rPr>
  </w:style>
  <w:style w:type="paragraph" w:styleId="Textkrper-Einzug2">
    <w:name w:val="Body Text Indent 2"/>
    <w:basedOn w:val="Standard"/>
    <w:semiHidden/>
    <w:pPr>
      <w:tabs>
        <w:tab w:val="left" w:pos="-142"/>
        <w:tab w:val="right" w:leader="dot" w:pos="9356"/>
      </w:tabs>
      <w:spacing w:after="48" w:line="240" w:lineRule="atLeast"/>
      <w:ind w:left="426" w:hanging="567"/>
      <w:jc w:val="both"/>
    </w:pPr>
    <w:rPr>
      <w:sz w:val="18"/>
    </w:rPr>
  </w:style>
  <w:style w:type="paragraph" w:styleId="Textkrper-Einzug3">
    <w:name w:val="Body Text Indent 3"/>
    <w:basedOn w:val="Standard"/>
    <w:semiHidden/>
    <w:pPr>
      <w:tabs>
        <w:tab w:val="right" w:pos="9356"/>
      </w:tabs>
      <w:spacing w:after="120" w:line="240" w:lineRule="atLeast"/>
      <w:ind w:left="426"/>
      <w:jc w:val="both"/>
    </w:pPr>
    <w:rPr>
      <w:sz w:val="20"/>
    </w:rPr>
  </w:style>
  <w:style w:type="character" w:styleId="Hyperlink">
    <w:name w:val="Hyperlink"/>
    <w:semiHidden/>
    <w:rPr>
      <w:color w:val="0000FF"/>
      <w:u w:val="single"/>
    </w:rPr>
  </w:style>
  <w:style w:type="character" w:customStyle="1" w:styleId="BesuchterHyperlink">
    <w:name w:val="BesuchterHyperlink"/>
    <w:semiHidden/>
    <w:rPr>
      <w:color w:val="800080"/>
      <w:u w:val="single"/>
    </w:rPr>
  </w:style>
  <w:style w:type="paragraph" w:customStyle="1" w:styleId="Grundschrift">
    <w:name w:val="Grundschrift"/>
    <w:basedOn w:val="Standard"/>
    <w:pPr>
      <w:tabs>
        <w:tab w:val="left" w:pos="1021"/>
      </w:tabs>
      <w:spacing w:after="170"/>
      <w:ind w:left="1021"/>
      <w:jc w:val="both"/>
    </w:pPr>
    <w:rPr>
      <w:spacing w:val="4"/>
      <w:kern w:val="16"/>
      <w:sz w:val="18"/>
    </w:rPr>
  </w:style>
  <w:style w:type="paragraph" w:styleId="Beschriftung">
    <w:name w:val="caption"/>
    <w:basedOn w:val="Standard"/>
    <w:next w:val="Standard"/>
    <w:qFormat/>
    <w:pPr>
      <w:tabs>
        <w:tab w:val="right" w:pos="9900"/>
      </w:tabs>
      <w:spacing w:after="360" w:line="240" w:lineRule="atLeast"/>
    </w:pPr>
    <w:rPr>
      <w:bCs/>
      <w:spacing w:val="11"/>
      <w:sz w:val="20"/>
      <w:szCs w:val="24"/>
      <w:u w:val="single"/>
    </w:rPr>
  </w:style>
  <w:style w:type="paragraph" w:styleId="Textkrper3">
    <w:name w:val="Body Text 3"/>
    <w:basedOn w:val="Standard"/>
    <w:semiHidden/>
    <w:pPr>
      <w:tabs>
        <w:tab w:val="right" w:pos="9900"/>
      </w:tabs>
      <w:spacing w:before="60" w:after="120" w:line="240" w:lineRule="atLeast"/>
    </w:pPr>
    <w:rPr>
      <w:bCs/>
      <w:spacing w:val="11"/>
      <w:sz w:val="20"/>
    </w:rPr>
  </w:style>
  <w:style w:type="character" w:customStyle="1" w:styleId="fett2">
    <w:name w:val="fett2"/>
    <w:rsid w:val="00E4141F"/>
    <w:rPr>
      <w:b/>
      <w:bCs/>
      <w:color w:val="333333"/>
    </w:rPr>
  </w:style>
  <w:style w:type="character" w:customStyle="1" w:styleId="fett11">
    <w:name w:val="fett11"/>
    <w:rsid w:val="00E4141F"/>
    <w:rPr>
      <w:b/>
      <w:bCs/>
      <w:color w:val="5C5B60"/>
    </w:rPr>
  </w:style>
  <w:style w:type="character" w:customStyle="1" w:styleId="KopfzeileZchn">
    <w:name w:val="Kopfzeile Zchn"/>
    <w:link w:val="Kopfzeile"/>
    <w:uiPriority w:val="99"/>
    <w:rsid w:val="00D71649"/>
    <w:rPr>
      <w:rFonts w:ascii="Arial" w:hAnsi="Arial"/>
      <w:sz w:val="22"/>
      <w:lang w:val="de-DE" w:eastAsia="de-DE"/>
    </w:rPr>
  </w:style>
  <w:style w:type="paragraph" w:customStyle="1" w:styleId="Pa1">
    <w:name w:val="Pa1"/>
    <w:basedOn w:val="Standard"/>
    <w:next w:val="Standard"/>
    <w:uiPriority w:val="99"/>
    <w:rsid w:val="0084447F"/>
    <w:pPr>
      <w:autoSpaceDE w:val="0"/>
      <w:autoSpaceDN w:val="0"/>
      <w:adjustRightInd w:val="0"/>
      <w:spacing w:line="241" w:lineRule="atLeast"/>
    </w:pPr>
    <w:rPr>
      <w:rFonts w:ascii="DYOKWP+Bodoni-Book" w:hAnsi="DYOKWP+Bodoni-Book"/>
      <w:szCs w:val="24"/>
      <w:lang w:eastAsia="de-CH"/>
    </w:rPr>
  </w:style>
  <w:style w:type="character" w:customStyle="1" w:styleId="A4">
    <w:name w:val="A4"/>
    <w:uiPriority w:val="99"/>
    <w:rsid w:val="0084447F"/>
    <w:rPr>
      <w:rFonts w:cs="DYOKWP+Bodoni-Book"/>
      <w:color w:val="000000"/>
      <w:sz w:val="150"/>
      <w:szCs w:val="150"/>
    </w:rPr>
  </w:style>
  <w:style w:type="paragraph" w:customStyle="1" w:styleId="uTitel">
    <w:name w:val="uTitel"/>
    <w:basedOn w:val="Standard"/>
    <w:next w:val="Untertitel"/>
    <w:rsid w:val="00F15E5B"/>
    <w:pPr>
      <w:tabs>
        <w:tab w:val="left" w:pos="454"/>
        <w:tab w:val="left" w:pos="1021"/>
      </w:tabs>
      <w:spacing w:before="470" w:after="255"/>
      <w:ind w:left="1021" w:hanging="1021"/>
    </w:pPr>
    <w:rPr>
      <w:b/>
      <w:spacing w:val="2"/>
      <w:kern w:val="16"/>
      <w:sz w:val="19"/>
    </w:rPr>
  </w:style>
  <w:style w:type="paragraph" w:styleId="Untertitel">
    <w:name w:val="Subtitle"/>
    <w:basedOn w:val="Standard"/>
    <w:next w:val="Standard"/>
    <w:link w:val="UntertitelZchn"/>
    <w:uiPriority w:val="11"/>
    <w:qFormat/>
    <w:rsid w:val="00F15E5B"/>
    <w:pPr>
      <w:spacing w:after="60"/>
      <w:jc w:val="center"/>
      <w:outlineLvl w:val="1"/>
    </w:pPr>
    <w:rPr>
      <w:rFonts w:ascii="Cambria" w:hAnsi="Cambria"/>
      <w:szCs w:val="24"/>
    </w:rPr>
  </w:style>
  <w:style w:type="character" w:customStyle="1" w:styleId="UntertitelZchn">
    <w:name w:val="Untertitel Zchn"/>
    <w:link w:val="Untertitel"/>
    <w:uiPriority w:val="11"/>
    <w:rsid w:val="00F15E5B"/>
    <w:rPr>
      <w:rFonts w:ascii="Cambria" w:eastAsia="Times New Roman" w:hAnsi="Cambria" w:cs="Times New Roman"/>
      <w:sz w:val="24"/>
      <w:szCs w:val="24"/>
      <w:lang w:eastAsia="de-DE"/>
    </w:rPr>
  </w:style>
  <w:style w:type="paragraph" w:styleId="Sprechblasentext">
    <w:name w:val="Balloon Text"/>
    <w:basedOn w:val="Standard"/>
    <w:link w:val="SprechblasentextZchn"/>
    <w:uiPriority w:val="99"/>
    <w:semiHidden/>
    <w:unhideWhenUsed/>
    <w:rsid w:val="00813BE4"/>
    <w:rPr>
      <w:rFonts w:ascii="Segoe UI" w:hAnsi="Segoe UI" w:cs="Segoe UI"/>
      <w:sz w:val="18"/>
      <w:szCs w:val="18"/>
    </w:rPr>
  </w:style>
  <w:style w:type="character" w:customStyle="1" w:styleId="SprechblasentextZchn">
    <w:name w:val="Sprechblasentext Zchn"/>
    <w:link w:val="Sprechblasentext"/>
    <w:uiPriority w:val="99"/>
    <w:semiHidden/>
    <w:rsid w:val="00813BE4"/>
    <w:rPr>
      <w:rFonts w:ascii="Segoe UI" w:hAnsi="Segoe UI" w:cs="Segoe UI"/>
      <w:sz w:val="18"/>
      <w:szCs w:val="18"/>
      <w:lang w:eastAsia="de-DE"/>
    </w:rPr>
  </w:style>
  <w:style w:type="character" w:customStyle="1" w:styleId="FuzeileZchn">
    <w:name w:val="Fußzeile Zchn"/>
    <w:link w:val="Fuzeile"/>
    <w:uiPriority w:val="99"/>
    <w:rsid w:val="00E15778"/>
    <w:rPr>
      <w:rFonts w:ascii="Arial" w:hAnsi="Arial"/>
      <w:sz w:val="22"/>
      <w:lang w:val="de-DE" w:eastAsia="de-DE"/>
    </w:rPr>
  </w:style>
  <w:style w:type="paragraph" w:customStyle="1" w:styleId="Text">
    <w:name w:val="Text"/>
    <w:basedOn w:val="Standard"/>
    <w:qFormat/>
    <w:rsid w:val="00FD37E1"/>
    <w:pPr>
      <w:spacing w:after="120"/>
      <w:jc w:val="both"/>
    </w:pPr>
    <w:rPr>
      <w:rFonts w:eastAsia="Calibri"/>
      <w:sz w:val="22"/>
      <w:szCs w:val="22"/>
      <w:lang w:eastAsia="en-US" w:bidi="en-US"/>
    </w:rPr>
  </w:style>
  <w:style w:type="character" w:styleId="NichtaufgelsteErwhnung">
    <w:name w:val="Unresolved Mention"/>
    <w:uiPriority w:val="99"/>
    <w:semiHidden/>
    <w:unhideWhenUsed/>
    <w:rsid w:val="009F23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96125">
      <w:bodyDiv w:val="1"/>
      <w:marLeft w:val="0"/>
      <w:marRight w:val="0"/>
      <w:marTop w:val="0"/>
      <w:marBottom w:val="0"/>
      <w:divBdr>
        <w:top w:val="none" w:sz="0" w:space="0" w:color="auto"/>
        <w:left w:val="none" w:sz="0" w:space="0" w:color="auto"/>
        <w:bottom w:val="none" w:sz="0" w:space="0" w:color="auto"/>
        <w:right w:val="none" w:sz="0" w:space="0" w:color="auto"/>
      </w:divBdr>
    </w:div>
    <w:div w:id="1076171022">
      <w:bodyDiv w:val="1"/>
      <w:marLeft w:val="0"/>
      <w:marRight w:val="0"/>
      <w:marTop w:val="0"/>
      <w:marBottom w:val="0"/>
      <w:divBdr>
        <w:top w:val="none" w:sz="0" w:space="0" w:color="auto"/>
        <w:left w:val="none" w:sz="0" w:space="0" w:color="auto"/>
        <w:bottom w:val="none" w:sz="0" w:space="0" w:color="auto"/>
        <w:right w:val="none" w:sz="0" w:space="0" w:color="auto"/>
      </w:divBdr>
    </w:div>
    <w:div w:id="1915817396">
      <w:bodyDiv w:val="1"/>
      <w:marLeft w:val="0"/>
      <w:marRight w:val="0"/>
      <w:marTop w:val="0"/>
      <w:marBottom w:val="0"/>
      <w:divBdr>
        <w:top w:val="none" w:sz="0" w:space="0" w:color="auto"/>
        <w:left w:val="none" w:sz="0" w:space="0" w:color="auto"/>
        <w:bottom w:val="none" w:sz="0" w:space="0" w:color="auto"/>
        <w:right w:val="none" w:sz="0" w:space="0" w:color="auto"/>
      </w:divBdr>
      <w:divsChild>
        <w:div w:id="90902659">
          <w:marLeft w:val="0"/>
          <w:marRight w:val="0"/>
          <w:marTop w:val="0"/>
          <w:marBottom w:val="0"/>
          <w:divBdr>
            <w:top w:val="none" w:sz="0" w:space="0" w:color="auto"/>
            <w:left w:val="none" w:sz="0" w:space="0" w:color="auto"/>
            <w:bottom w:val="none" w:sz="0" w:space="0" w:color="auto"/>
            <w:right w:val="none" w:sz="0" w:space="0" w:color="auto"/>
          </w:divBdr>
        </w:div>
        <w:div w:id="137190118">
          <w:marLeft w:val="0"/>
          <w:marRight w:val="0"/>
          <w:marTop w:val="0"/>
          <w:marBottom w:val="0"/>
          <w:divBdr>
            <w:top w:val="none" w:sz="0" w:space="0" w:color="auto"/>
            <w:left w:val="none" w:sz="0" w:space="0" w:color="auto"/>
            <w:bottom w:val="none" w:sz="0" w:space="0" w:color="auto"/>
            <w:right w:val="none" w:sz="0" w:space="0" w:color="auto"/>
          </w:divBdr>
        </w:div>
        <w:div w:id="172113917">
          <w:marLeft w:val="0"/>
          <w:marRight w:val="0"/>
          <w:marTop w:val="0"/>
          <w:marBottom w:val="0"/>
          <w:divBdr>
            <w:top w:val="none" w:sz="0" w:space="0" w:color="auto"/>
            <w:left w:val="none" w:sz="0" w:space="0" w:color="auto"/>
            <w:bottom w:val="none" w:sz="0" w:space="0" w:color="auto"/>
            <w:right w:val="none" w:sz="0" w:space="0" w:color="auto"/>
          </w:divBdr>
        </w:div>
        <w:div w:id="1018308971">
          <w:marLeft w:val="0"/>
          <w:marRight w:val="0"/>
          <w:marTop w:val="0"/>
          <w:marBottom w:val="0"/>
          <w:divBdr>
            <w:top w:val="none" w:sz="0" w:space="0" w:color="auto"/>
            <w:left w:val="none" w:sz="0" w:space="0" w:color="auto"/>
            <w:bottom w:val="none" w:sz="0" w:space="0" w:color="auto"/>
            <w:right w:val="none" w:sz="0" w:space="0" w:color="auto"/>
          </w:divBdr>
        </w:div>
        <w:div w:id="1059477059">
          <w:marLeft w:val="0"/>
          <w:marRight w:val="0"/>
          <w:marTop w:val="0"/>
          <w:marBottom w:val="0"/>
          <w:divBdr>
            <w:top w:val="none" w:sz="0" w:space="0" w:color="auto"/>
            <w:left w:val="none" w:sz="0" w:space="0" w:color="auto"/>
            <w:bottom w:val="none" w:sz="0" w:space="0" w:color="auto"/>
            <w:right w:val="none" w:sz="0" w:space="0" w:color="auto"/>
          </w:divBdr>
        </w:div>
        <w:div w:id="1123965154">
          <w:marLeft w:val="0"/>
          <w:marRight w:val="0"/>
          <w:marTop w:val="0"/>
          <w:marBottom w:val="0"/>
          <w:divBdr>
            <w:top w:val="none" w:sz="0" w:space="0" w:color="auto"/>
            <w:left w:val="none" w:sz="0" w:space="0" w:color="auto"/>
            <w:bottom w:val="none" w:sz="0" w:space="0" w:color="auto"/>
            <w:right w:val="none" w:sz="0" w:space="0" w:color="auto"/>
          </w:divBdr>
        </w:div>
        <w:div w:id="1207139615">
          <w:marLeft w:val="0"/>
          <w:marRight w:val="0"/>
          <w:marTop w:val="0"/>
          <w:marBottom w:val="0"/>
          <w:divBdr>
            <w:top w:val="none" w:sz="0" w:space="0" w:color="auto"/>
            <w:left w:val="none" w:sz="0" w:space="0" w:color="auto"/>
            <w:bottom w:val="none" w:sz="0" w:space="0" w:color="auto"/>
            <w:right w:val="none" w:sz="0" w:space="0" w:color="auto"/>
          </w:divBdr>
        </w:div>
        <w:div w:id="1282765331">
          <w:marLeft w:val="0"/>
          <w:marRight w:val="0"/>
          <w:marTop w:val="0"/>
          <w:marBottom w:val="0"/>
          <w:divBdr>
            <w:top w:val="none" w:sz="0" w:space="0" w:color="auto"/>
            <w:left w:val="none" w:sz="0" w:space="0" w:color="auto"/>
            <w:bottom w:val="none" w:sz="0" w:space="0" w:color="auto"/>
            <w:right w:val="none" w:sz="0" w:space="0" w:color="auto"/>
          </w:divBdr>
        </w:div>
        <w:div w:id="1466854619">
          <w:marLeft w:val="0"/>
          <w:marRight w:val="0"/>
          <w:marTop w:val="0"/>
          <w:marBottom w:val="0"/>
          <w:divBdr>
            <w:top w:val="none" w:sz="0" w:space="0" w:color="auto"/>
            <w:left w:val="none" w:sz="0" w:space="0" w:color="auto"/>
            <w:bottom w:val="none" w:sz="0" w:space="0" w:color="auto"/>
            <w:right w:val="none" w:sz="0" w:space="0" w:color="auto"/>
          </w:divBdr>
        </w:div>
        <w:div w:id="1520436117">
          <w:marLeft w:val="0"/>
          <w:marRight w:val="0"/>
          <w:marTop w:val="0"/>
          <w:marBottom w:val="0"/>
          <w:divBdr>
            <w:top w:val="none" w:sz="0" w:space="0" w:color="auto"/>
            <w:left w:val="none" w:sz="0" w:space="0" w:color="auto"/>
            <w:bottom w:val="none" w:sz="0" w:space="0" w:color="auto"/>
            <w:right w:val="none" w:sz="0" w:space="0" w:color="auto"/>
          </w:divBdr>
        </w:div>
        <w:div w:id="1532643713">
          <w:marLeft w:val="0"/>
          <w:marRight w:val="0"/>
          <w:marTop w:val="0"/>
          <w:marBottom w:val="0"/>
          <w:divBdr>
            <w:top w:val="none" w:sz="0" w:space="0" w:color="auto"/>
            <w:left w:val="none" w:sz="0" w:space="0" w:color="auto"/>
            <w:bottom w:val="none" w:sz="0" w:space="0" w:color="auto"/>
            <w:right w:val="none" w:sz="0" w:space="0" w:color="auto"/>
          </w:divBdr>
        </w:div>
        <w:div w:id="1618180331">
          <w:marLeft w:val="0"/>
          <w:marRight w:val="0"/>
          <w:marTop w:val="0"/>
          <w:marBottom w:val="0"/>
          <w:divBdr>
            <w:top w:val="none" w:sz="0" w:space="0" w:color="auto"/>
            <w:left w:val="none" w:sz="0" w:space="0" w:color="auto"/>
            <w:bottom w:val="none" w:sz="0" w:space="0" w:color="auto"/>
            <w:right w:val="none" w:sz="0" w:space="0" w:color="auto"/>
          </w:divBdr>
        </w:div>
        <w:div w:id="1689258792">
          <w:marLeft w:val="0"/>
          <w:marRight w:val="0"/>
          <w:marTop w:val="0"/>
          <w:marBottom w:val="0"/>
          <w:divBdr>
            <w:top w:val="none" w:sz="0" w:space="0" w:color="auto"/>
            <w:left w:val="none" w:sz="0" w:space="0" w:color="auto"/>
            <w:bottom w:val="none" w:sz="0" w:space="0" w:color="auto"/>
            <w:right w:val="none" w:sz="0" w:space="0" w:color="auto"/>
          </w:divBdr>
        </w:div>
        <w:div w:id="1724789939">
          <w:marLeft w:val="0"/>
          <w:marRight w:val="0"/>
          <w:marTop w:val="0"/>
          <w:marBottom w:val="0"/>
          <w:divBdr>
            <w:top w:val="none" w:sz="0" w:space="0" w:color="auto"/>
            <w:left w:val="none" w:sz="0" w:space="0" w:color="auto"/>
            <w:bottom w:val="none" w:sz="0" w:space="0" w:color="auto"/>
            <w:right w:val="none" w:sz="0" w:space="0" w:color="auto"/>
          </w:divBdr>
        </w:div>
        <w:div w:id="1776822617">
          <w:marLeft w:val="0"/>
          <w:marRight w:val="0"/>
          <w:marTop w:val="0"/>
          <w:marBottom w:val="0"/>
          <w:divBdr>
            <w:top w:val="none" w:sz="0" w:space="0" w:color="auto"/>
            <w:left w:val="none" w:sz="0" w:space="0" w:color="auto"/>
            <w:bottom w:val="none" w:sz="0" w:space="0" w:color="auto"/>
            <w:right w:val="none" w:sz="0" w:space="0" w:color="auto"/>
          </w:divBdr>
        </w:div>
        <w:div w:id="1822884587">
          <w:marLeft w:val="0"/>
          <w:marRight w:val="0"/>
          <w:marTop w:val="0"/>
          <w:marBottom w:val="0"/>
          <w:divBdr>
            <w:top w:val="none" w:sz="0" w:space="0" w:color="auto"/>
            <w:left w:val="none" w:sz="0" w:space="0" w:color="auto"/>
            <w:bottom w:val="none" w:sz="0" w:space="0" w:color="auto"/>
            <w:right w:val="none" w:sz="0" w:space="0" w:color="auto"/>
          </w:divBdr>
        </w:div>
        <w:div w:id="1850441321">
          <w:marLeft w:val="0"/>
          <w:marRight w:val="0"/>
          <w:marTop w:val="0"/>
          <w:marBottom w:val="0"/>
          <w:divBdr>
            <w:top w:val="none" w:sz="0" w:space="0" w:color="auto"/>
            <w:left w:val="none" w:sz="0" w:space="0" w:color="auto"/>
            <w:bottom w:val="none" w:sz="0" w:space="0" w:color="auto"/>
            <w:right w:val="none" w:sz="0" w:space="0" w:color="auto"/>
          </w:divBdr>
        </w:div>
        <w:div w:id="1939017124">
          <w:marLeft w:val="0"/>
          <w:marRight w:val="0"/>
          <w:marTop w:val="0"/>
          <w:marBottom w:val="0"/>
          <w:divBdr>
            <w:top w:val="none" w:sz="0" w:space="0" w:color="auto"/>
            <w:left w:val="none" w:sz="0" w:space="0" w:color="auto"/>
            <w:bottom w:val="none" w:sz="0" w:space="0" w:color="auto"/>
            <w:right w:val="none" w:sz="0" w:space="0" w:color="auto"/>
          </w:divBdr>
        </w:div>
        <w:div w:id="2024624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A:\Durchf%20Submission%201-1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76131-6C4F-4BC8-90EA-E406B6F29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Durchf Submission 1-15.dot</Template>
  <TotalTime>0</TotalTime>
  <Pages>29</Pages>
  <Words>4993</Words>
  <Characters>31463</Characters>
  <Application>Microsoft Office Word</Application>
  <DocSecurity>8</DocSecurity>
  <Lines>262</Lines>
  <Paragraphs>72</Paragraphs>
  <ScaleCrop>false</ScaleCrop>
  <HeadingPairs>
    <vt:vector size="2" baseType="variant">
      <vt:variant>
        <vt:lpstr>Titel</vt:lpstr>
      </vt:variant>
      <vt:variant>
        <vt:i4>1</vt:i4>
      </vt:variant>
    </vt:vector>
  </HeadingPairs>
  <TitlesOfParts>
    <vt:vector size="1" baseType="lpstr">
      <vt:lpstr>Muster zur Durchführung einer Submission</vt:lpstr>
    </vt:vector>
  </TitlesOfParts>
  <Manager>Werner Flüeler</Manager>
  <Company>CH-8193 Eglisau</Company>
  <LinksUpToDate>false</LinksUpToDate>
  <CharactersWithSpaces>36384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zur Durchführung einer Submission</dc:title>
  <dc:subject/>
  <dc:creator>Lotti Jung-Stüssi</dc:creator>
  <cp:keywords/>
  <cp:lastModifiedBy>Max Baur</cp:lastModifiedBy>
  <cp:revision>52</cp:revision>
  <cp:lastPrinted>2020-05-27T07:39:00Z</cp:lastPrinted>
  <dcterms:created xsi:type="dcterms:W3CDTF">2021-01-07T17:06:00Z</dcterms:created>
  <dcterms:modified xsi:type="dcterms:W3CDTF">2021-04-03T11:04:00Z</dcterms:modified>
</cp:coreProperties>
</file>