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98E24" w14:textId="2C880B1C" w:rsidR="007751B4" w:rsidRPr="00C43247" w:rsidRDefault="002B5911" w:rsidP="002B5911">
      <w:pPr>
        <w:pStyle w:val="Buendigfolge"/>
        <w:pBdr>
          <w:bottom w:val="single" w:sz="4" w:space="1" w:color="auto"/>
        </w:pBdr>
        <w:jc w:val="center"/>
        <w:rPr>
          <w:b/>
          <w:bCs/>
          <w:sz w:val="44"/>
          <w:szCs w:val="44"/>
        </w:rPr>
      </w:pPr>
      <w:r w:rsidRPr="00C43247">
        <w:rPr>
          <w:b/>
          <w:bCs/>
          <w:sz w:val="44"/>
          <w:szCs w:val="44"/>
        </w:rPr>
        <w:t>Deckblatt Ausschreibungsunterlagen</w:t>
      </w:r>
    </w:p>
    <w:p w14:paraId="7A1F058A" w14:textId="010F23D5" w:rsidR="002B5911" w:rsidRDefault="002B5911" w:rsidP="002B5911">
      <w:pPr>
        <w:pStyle w:val="Buendigfolge"/>
        <w:spacing w:before="840"/>
        <w:jc w:val="center"/>
        <w:rPr>
          <w:sz w:val="44"/>
          <w:szCs w:val="44"/>
        </w:rPr>
      </w:pPr>
      <w:r>
        <w:rPr>
          <w:sz w:val="44"/>
          <w:szCs w:val="44"/>
        </w:rPr>
        <w:t>Projekt «N2 VM Massnahmen NW»</w:t>
      </w:r>
    </w:p>
    <w:p w14:paraId="3CDE4346" w14:textId="15ADDC3C" w:rsidR="002B5911" w:rsidRDefault="002B5911" w:rsidP="002B5911">
      <w:pPr>
        <w:pStyle w:val="Buendigfolge"/>
        <w:spacing w:before="480"/>
        <w:jc w:val="center"/>
        <w:rPr>
          <w:sz w:val="44"/>
          <w:szCs w:val="44"/>
        </w:rPr>
      </w:pPr>
      <w:r>
        <w:rPr>
          <w:sz w:val="44"/>
          <w:szCs w:val="44"/>
        </w:rPr>
        <w:t>Übersicht Ausschreibungsunterlagen</w:t>
      </w:r>
    </w:p>
    <w:p w14:paraId="49E6A9B6" w14:textId="5ED81F0D" w:rsidR="002B5911" w:rsidRDefault="002B5911" w:rsidP="002B5911">
      <w:pPr>
        <w:pStyle w:val="Buendigfolge"/>
        <w:jc w:val="center"/>
        <w:rPr>
          <w:sz w:val="44"/>
          <w:szCs w:val="44"/>
        </w:rPr>
      </w:pPr>
      <w:r>
        <w:rPr>
          <w:sz w:val="44"/>
          <w:szCs w:val="44"/>
        </w:rPr>
        <w:t>Projektverfasser Verkehrsplanung</w:t>
      </w:r>
    </w:p>
    <w:p w14:paraId="555B44B5" w14:textId="3B6D33C7" w:rsidR="002B5911" w:rsidRPr="002B5911" w:rsidRDefault="002B5911" w:rsidP="002B5911">
      <w:pPr>
        <w:pStyle w:val="Buendigfolge"/>
        <w:spacing w:before="240"/>
        <w:jc w:val="center"/>
        <w:rPr>
          <w:sz w:val="24"/>
        </w:rPr>
      </w:pPr>
      <w:r w:rsidRPr="002B5911">
        <w:rPr>
          <w:sz w:val="24"/>
        </w:rPr>
        <w:t>(Ausschreibung im offenen Verfahren)</w:t>
      </w:r>
    </w:p>
    <w:p w14:paraId="67683CB9" w14:textId="3037DE41" w:rsidR="002B5911" w:rsidRPr="002B5911" w:rsidRDefault="002B5911" w:rsidP="002B5911">
      <w:pPr>
        <w:pStyle w:val="Buendigfolge"/>
        <w:spacing w:before="480"/>
        <w:rPr>
          <w:sz w:val="24"/>
        </w:rPr>
      </w:pPr>
      <w:r w:rsidRPr="002B5911">
        <w:rPr>
          <w:sz w:val="24"/>
        </w:rPr>
        <w:t>Die Ausschreibungsunterlagen bestehen aus nachfolgenden Dokumenten</w:t>
      </w:r>
    </w:p>
    <w:p w14:paraId="6A56411F" w14:textId="1F0BD6EB" w:rsidR="002B5911" w:rsidRDefault="002B5911" w:rsidP="002B5911">
      <w:pPr>
        <w:pStyle w:val="BuendigAufzaehlung1"/>
        <w:tabs>
          <w:tab w:val="left" w:pos="8789"/>
        </w:tabs>
      </w:pPr>
      <w:r>
        <w:t>Deckblatt Ausschreibungsunterlagen</w:t>
      </w:r>
      <w:r>
        <w:tab/>
        <w:t>01</w:t>
      </w:r>
    </w:p>
    <w:p w14:paraId="2440B9C8" w14:textId="7ADD397D" w:rsidR="002B5911" w:rsidRDefault="002B5911" w:rsidP="002B5911">
      <w:pPr>
        <w:pStyle w:val="BuendigAufzaehlung1"/>
        <w:tabs>
          <w:tab w:val="left" w:pos="8789"/>
        </w:tabs>
      </w:pPr>
      <w:r>
        <w:t>Pflichtenheft</w:t>
      </w:r>
      <w:r>
        <w:tab/>
        <w:t>02</w:t>
      </w:r>
    </w:p>
    <w:p w14:paraId="13F36BAC" w14:textId="3BC6CC30" w:rsidR="002B5911" w:rsidRDefault="002B5911" w:rsidP="002B5911">
      <w:pPr>
        <w:pStyle w:val="BuendigAufzaehlung1"/>
        <w:tabs>
          <w:tab w:val="left" w:pos="8789"/>
        </w:tabs>
      </w:pPr>
      <w:r>
        <w:t>Angebotsunterlagen</w:t>
      </w:r>
      <w:r>
        <w:tab/>
        <w:t>03</w:t>
      </w:r>
    </w:p>
    <w:p w14:paraId="549422B4" w14:textId="712B9018" w:rsidR="002B5911" w:rsidRDefault="002B5911" w:rsidP="002B5911">
      <w:pPr>
        <w:pStyle w:val="BuendigAufzaehlung1"/>
        <w:tabs>
          <w:tab w:val="left" w:pos="8789"/>
        </w:tabs>
      </w:pPr>
      <w:r>
        <w:t>Honorarkalkulation</w:t>
      </w:r>
      <w:r>
        <w:tab/>
        <w:t>04</w:t>
      </w:r>
    </w:p>
    <w:p w14:paraId="2F43D0CC" w14:textId="780F427E" w:rsidR="002B5911" w:rsidRDefault="002B5911" w:rsidP="002B5911">
      <w:pPr>
        <w:pStyle w:val="BuendigAufzaehlung1"/>
        <w:tabs>
          <w:tab w:val="left" w:pos="8789"/>
        </w:tabs>
      </w:pPr>
      <w:r>
        <w:t>Vertragsentwurf</w:t>
      </w:r>
      <w:r>
        <w:tab/>
        <w:t>05</w:t>
      </w:r>
    </w:p>
    <w:p w14:paraId="7C76CDA9" w14:textId="54B1ED52" w:rsidR="002B5911" w:rsidRDefault="002B5911" w:rsidP="002B5911">
      <w:pPr>
        <w:pStyle w:val="BuendigAufzaehlung1"/>
        <w:tabs>
          <w:tab w:val="left" w:pos="8789"/>
        </w:tabs>
      </w:pPr>
      <w:r>
        <w:t>Allgemeine Vertragsbedingungen KBOB für Planerleistungen</w:t>
      </w:r>
      <w:r>
        <w:tab/>
        <w:t>06</w:t>
      </w:r>
    </w:p>
    <w:p w14:paraId="48EA46F8" w14:textId="74A9CCD3" w:rsidR="002B5911" w:rsidRDefault="002B5911" w:rsidP="002B5911">
      <w:pPr>
        <w:pStyle w:val="BuendigAufzaehlung1"/>
        <w:tabs>
          <w:tab w:val="left" w:pos="8789"/>
        </w:tabs>
      </w:pPr>
      <w:r>
        <w:t>Verhaltenskodex Korruptionsbekämpfung</w:t>
      </w:r>
      <w:r>
        <w:tab/>
        <w:t>07</w:t>
      </w:r>
    </w:p>
    <w:p w14:paraId="3123BCE1" w14:textId="49D8D39A" w:rsidR="002B5911" w:rsidRDefault="002B5911" w:rsidP="002B5911">
      <w:pPr>
        <w:pStyle w:val="BuendigAufzaehlung1"/>
        <w:tabs>
          <w:tab w:val="left" w:pos="8789"/>
        </w:tabs>
      </w:pPr>
      <w:r w:rsidRPr="002B5911">
        <w:t>Weisung Verhalten bei Arbeiten auf Nationalstrassen</w:t>
      </w:r>
      <w:r>
        <w:tab/>
        <w:t>08</w:t>
      </w:r>
    </w:p>
    <w:p w14:paraId="1E3AA68B" w14:textId="2DC0ADF1" w:rsidR="002B5911" w:rsidRDefault="002B5911" w:rsidP="002B5911">
      <w:pPr>
        <w:pStyle w:val="BuendigAufzaehlung1"/>
        <w:tabs>
          <w:tab w:val="left" w:pos="8789"/>
        </w:tabs>
      </w:pPr>
      <w:r>
        <w:t>Projektgrundlagen</w:t>
      </w:r>
      <w:r>
        <w:tab/>
        <w:t>09</w:t>
      </w:r>
    </w:p>
    <w:p w14:paraId="109A4507" w14:textId="77777777" w:rsidR="002B5911" w:rsidRDefault="002B5911" w:rsidP="00C43247">
      <w:pPr>
        <w:pStyle w:val="BuendigAufzaehlung2"/>
        <w:numPr>
          <w:ilvl w:val="0"/>
          <w:numId w:val="48"/>
        </w:numPr>
        <w:ind w:right="1132"/>
        <w:rPr>
          <w:lang w:eastAsia="en-US"/>
        </w:rPr>
      </w:pPr>
      <w:bookmarkStart w:id="0" w:name="_Ref67863389"/>
      <w:bookmarkStart w:id="1" w:name="_Ref67863458"/>
      <w:r w:rsidRPr="00CF3B4D">
        <w:rPr>
          <w:lang w:eastAsia="en-US"/>
        </w:rPr>
        <w:t>VM-Massnahmen auf der Nationalstrasse zur Vermeidung von Ausweichverkehr auf das kantonale Strassennetz</w:t>
      </w:r>
      <w:bookmarkEnd w:id="0"/>
    </w:p>
    <w:p w14:paraId="0956D585" w14:textId="77777777" w:rsidR="002B5911" w:rsidRDefault="002B5911" w:rsidP="00C43247">
      <w:pPr>
        <w:pStyle w:val="BuendigAufzaehlung2"/>
        <w:numPr>
          <w:ilvl w:val="0"/>
          <w:numId w:val="48"/>
        </w:numPr>
        <w:ind w:right="1132"/>
        <w:rPr>
          <w:lang w:eastAsia="en-US"/>
        </w:rPr>
      </w:pPr>
      <w:bookmarkStart w:id="2" w:name="_Ref67922052"/>
      <w:r>
        <w:rPr>
          <w:lang w:eastAsia="en-US"/>
        </w:rPr>
        <w:t>RRB Kanton NW Nr. 686</w:t>
      </w:r>
      <w:bookmarkEnd w:id="1"/>
      <w:bookmarkEnd w:id="2"/>
    </w:p>
    <w:p w14:paraId="6349F6BA" w14:textId="77777777" w:rsidR="002B5911" w:rsidRDefault="002B5911" w:rsidP="00C43247">
      <w:pPr>
        <w:pStyle w:val="BuendigAufzaehlung2"/>
        <w:numPr>
          <w:ilvl w:val="0"/>
          <w:numId w:val="48"/>
        </w:numPr>
        <w:ind w:right="1132"/>
        <w:rPr>
          <w:lang w:eastAsia="en-US"/>
        </w:rPr>
      </w:pPr>
      <w:r>
        <w:rPr>
          <w:lang w:eastAsia="en-US"/>
        </w:rPr>
        <w:t>Signalisationspläne (Verzeichnis)</w:t>
      </w:r>
    </w:p>
    <w:p w14:paraId="278B2C3E" w14:textId="77777777" w:rsidR="002B5911" w:rsidRDefault="002B5911" w:rsidP="00C43247">
      <w:pPr>
        <w:pStyle w:val="BuendigAufzaehlung2"/>
        <w:numPr>
          <w:ilvl w:val="0"/>
          <w:numId w:val="48"/>
        </w:numPr>
        <w:ind w:right="1132"/>
        <w:rPr>
          <w:lang w:eastAsia="en-US"/>
        </w:rPr>
      </w:pPr>
      <w:r>
        <w:rPr>
          <w:lang w:eastAsia="en-US"/>
        </w:rPr>
        <w:t>Pläne Kabelrohranlagen (Verzeichnis)</w:t>
      </w:r>
    </w:p>
    <w:p w14:paraId="212D04DE" w14:textId="77777777" w:rsidR="002B5911" w:rsidRDefault="002B5911" w:rsidP="00C43247">
      <w:pPr>
        <w:pStyle w:val="BuendigAufzaehlung2"/>
        <w:numPr>
          <w:ilvl w:val="0"/>
          <w:numId w:val="48"/>
        </w:numPr>
        <w:ind w:right="1132"/>
        <w:rPr>
          <w:lang w:eastAsia="en-US"/>
        </w:rPr>
      </w:pPr>
      <w:r>
        <w:rPr>
          <w:lang w:eastAsia="en-US"/>
        </w:rPr>
        <w:t>Markierungspläne (Verzeichnis)</w:t>
      </w:r>
    </w:p>
    <w:p w14:paraId="572070EB" w14:textId="77777777" w:rsidR="002B5911" w:rsidRDefault="002B5911" w:rsidP="00C43247">
      <w:pPr>
        <w:pStyle w:val="BuendigAufzaehlung2"/>
        <w:numPr>
          <w:ilvl w:val="0"/>
          <w:numId w:val="48"/>
        </w:numPr>
        <w:ind w:right="1132"/>
        <w:rPr>
          <w:lang w:eastAsia="en-US"/>
        </w:rPr>
      </w:pPr>
      <w:r w:rsidRPr="0044390C">
        <w:rPr>
          <w:lang w:eastAsia="en-US"/>
        </w:rPr>
        <w:t>Allgemeiner Leistungsbeschrieb PV</w:t>
      </w:r>
    </w:p>
    <w:sectPr w:rsidR="002B5911" w:rsidSect="00412DF7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/>
      <w:pgMar w:top="1199" w:right="1418" w:bottom="964" w:left="1418" w:header="709" w:footer="4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58AFC0" w14:textId="77777777" w:rsidR="002F5AF5" w:rsidRDefault="002F5AF5" w:rsidP="005673DB">
      <w:pPr>
        <w:pStyle w:val="Standard1"/>
      </w:pPr>
      <w:r>
        <w:separator/>
      </w:r>
    </w:p>
  </w:endnote>
  <w:endnote w:type="continuationSeparator" w:id="0">
    <w:p w14:paraId="255AB76E" w14:textId="77777777" w:rsidR="002F5AF5" w:rsidRDefault="002F5AF5" w:rsidP="005673DB">
      <w:pPr>
        <w:pStyle w:val="Standard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﷽﷽﷽﷽﷽﷽﷽﷽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7B964" w14:textId="77777777" w:rsidR="007E10D6" w:rsidRDefault="003D636E" w:rsidP="003D636E">
    <w:pPr>
      <w:pBdr>
        <w:top w:val="single" w:sz="4" w:space="1" w:color="auto"/>
      </w:pBdr>
      <w:tabs>
        <w:tab w:val="center" w:pos="4500"/>
        <w:tab w:val="right" w:pos="9072"/>
      </w:tabs>
      <w:ind w:right="-2"/>
      <w:rPr>
        <w:rFonts w:ascii="Arial Narrow" w:hAnsi="Arial Narrow"/>
        <w:sz w:val="16"/>
        <w:szCs w:val="16"/>
      </w:rPr>
    </w:pPr>
    <w:r w:rsidRPr="006349A1">
      <w:rPr>
        <w:rFonts w:ascii="Arial Narrow" w:hAnsi="Arial Narrow"/>
        <w:sz w:val="16"/>
        <w:szCs w:val="16"/>
      </w:rPr>
      <w:fldChar w:fldCharType="begin"/>
    </w:r>
    <w:r w:rsidRPr="006349A1">
      <w:rPr>
        <w:rFonts w:ascii="Arial Narrow" w:hAnsi="Arial Narrow"/>
        <w:sz w:val="16"/>
        <w:szCs w:val="16"/>
      </w:rPr>
      <w:instrText xml:space="preserve"> FILENAME </w:instrText>
    </w:r>
    <w:r w:rsidRPr="006349A1">
      <w:rPr>
        <w:rFonts w:ascii="Arial Narrow" w:hAnsi="Arial Narrow"/>
        <w:sz w:val="16"/>
        <w:szCs w:val="16"/>
      </w:rPr>
      <w:fldChar w:fldCharType="separate"/>
    </w:r>
    <w:r w:rsidR="002B5911">
      <w:rPr>
        <w:rFonts w:ascii="Arial Narrow" w:hAnsi="Arial Narrow"/>
        <w:noProof/>
        <w:sz w:val="16"/>
        <w:szCs w:val="16"/>
      </w:rPr>
      <w:t>Dokument1</w:t>
    </w:r>
    <w:r w:rsidRPr="006349A1">
      <w:rPr>
        <w:rFonts w:ascii="Arial Narrow" w:hAnsi="Arial Narrow"/>
        <w:sz w:val="16"/>
        <w:szCs w:val="16"/>
      </w:rPr>
      <w:fldChar w:fldCharType="end"/>
    </w:r>
    <w:r w:rsidRPr="006349A1">
      <w:rPr>
        <w:rFonts w:ascii="Arial Narrow" w:hAnsi="Arial Narrow"/>
        <w:sz w:val="16"/>
        <w:szCs w:val="16"/>
      </w:rPr>
      <w:t xml:space="preserve"> </w:t>
    </w:r>
  </w:p>
  <w:p w14:paraId="5CFFF9C8" w14:textId="77777777" w:rsidR="003D636E" w:rsidRPr="006349A1" w:rsidRDefault="003D636E" w:rsidP="003D636E">
    <w:pPr>
      <w:pBdr>
        <w:top w:val="single" w:sz="4" w:space="1" w:color="auto"/>
      </w:pBdr>
      <w:tabs>
        <w:tab w:val="center" w:pos="4500"/>
        <w:tab w:val="right" w:pos="9072"/>
      </w:tabs>
      <w:ind w:right="-2"/>
      <w:rPr>
        <w:rFonts w:ascii="Arial Narrow" w:hAnsi="Arial Narrow"/>
        <w:sz w:val="16"/>
        <w:szCs w:val="16"/>
      </w:rPr>
    </w:pPr>
    <w:r w:rsidRPr="006349A1">
      <w:rPr>
        <w:rFonts w:ascii="Arial Narrow" w:hAnsi="Arial Narrow"/>
        <w:sz w:val="16"/>
        <w:szCs w:val="16"/>
      </w:rPr>
      <w:tab/>
      <w:t xml:space="preserve">Seite </w:t>
    </w:r>
    <w:r w:rsidRPr="006349A1">
      <w:rPr>
        <w:rStyle w:val="Seitenzahl"/>
        <w:rFonts w:ascii="Arial Narrow" w:hAnsi="Arial Narrow"/>
        <w:sz w:val="16"/>
        <w:szCs w:val="16"/>
      </w:rPr>
      <w:fldChar w:fldCharType="begin"/>
    </w:r>
    <w:r w:rsidRPr="006349A1">
      <w:rPr>
        <w:rStyle w:val="Seitenzahl"/>
        <w:rFonts w:ascii="Arial Narrow" w:hAnsi="Arial Narrow"/>
        <w:sz w:val="16"/>
        <w:szCs w:val="16"/>
      </w:rPr>
      <w:instrText xml:space="preserve"> PAGE </w:instrText>
    </w:r>
    <w:r w:rsidRPr="006349A1">
      <w:rPr>
        <w:rStyle w:val="Seitenzahl"/>
        <w:rFonts w:ascii="Arial Narrow" w:hAnsi="Arial Narrow"/>
        <w:sz w:val="16"/>
        <w:szCs w:val="16"/>
      </w:rPr>
      <w:fldChar w:fldCharType="separate"/>
    </w:r>
    <w:r w:rsidR="00115A4C">
      <w:rPr>
        <w:rStyle w:val="Seitenzahl"/>
        <w:rFonts w:ascii="Arial Narrow" w:hAnsi="Arial Narrow"/>
        <w:noProof/>
        <w:sz w:val="16"/>
        <w:szCs w:val="16"/>
      </w:rPr>
      <w:t>4</w:t>
    </w:r>
    <w:r w:rsidRPr="006349A1">
      <w:rPr>
        <w:rStyle w:val="Seitenzahl"/>
        <w:rFonts w:ascii="Arial Narrow" w:hAnsi="Arial Narrow"/>
        <w:sz w:val="16"/>
        <w:szCs w:val="16"/>
      </w:rPr>
      <w:fldChar w:fldCharType="end"/>
    </w:r>
    <w:r w:rsidRPr="006349A1">
      <w:rPr>
        <w:rStyle w:val="Seitenzahl"/>
        <w:rFonts w:ascii="Arial Narrow" w:hAnsi="Arial Narrow"/>
        <w:sz w:val="16"/>
        <w:szCs w:val="16"/>
      </w:rPr>
      <w:t xml:space="preserve"> von </w:t>
    </w:r>
    <w:r w:rsidRPr="006349A1">
      <w:rPr>
        <w:rStyle w:val="Seitenzahl"/>
        <w:rFonts w:ascii="Arial Narrow" w:hAnsi="Arial Narrow"/>
        <w:sz w:val="16"/>
        <w:szCs w:val="16"/>
      </w:rPr>
      <w:fldChar w:fldCharType="begin"/>
    </w:r>
    <w:r w:rsidRPr="006349A1">
      <w:rPr>
        <w:rStyle w:val="Seitenzahl"/>
        <w:rFonts w:ascii="Arial Narrow" w:hAnsi="Arial Narrow"/>
        <w:sz w:val="16"/>
        <w:szCs w:val="16"/>
      </w:rPr>
      <w:instrText xml:space="preserve"> NUMPAGES </w:instrText>
    </w:r>
    <w:r w:rsidRPr="006349A1">
      <w:rPr>
        <w:rStyle w:val="Seitenzahl"/>
        <w:rFonts w:ascii="Arial Narrow" w:hAnsi="Arial Narrow"/>
        <w:sz w:val="16"/>
        <w:szCs w:val="16"/>
      </w:rPr>
      <w:fldChar w:fldCharType="separate"/>
    </w:r>
    <w:r w:rsidR="00115A4C">
      <w:rPr>
        <w:rStyle w:val="Seitenzahl"/>
        <w:rFonts w:ascii="Arial Narrow" w:hAnsi="Arial Narrow"/>
        <w:noProof/>
        <w:sz w:val="16"/>
        <w:szCs w:val="16"/>
      </w:rPr>
      <w:t>4</w:t>
    </w:r>
    <w:r w:rsidRPr="006349A1">
      <w:rPr>
        <w:rStyle w:val="Seitenzahl"/>
        <w:rFonts w:ascii="Arial Narrow" w:hAnsi="Arial Narrow"/>
        <w:sz w:val="16"/>
        <w:szCs w:val="16"/>
      </w:rPr>
      <w:fldChar w:fldCharType="end"/>
    </w:r>
    <w:r w:rsidRPr="006349A1">
      <w:rPr>
        <w:rStyle w:val="Seitenzahl"/>
        <w:rFonts w:ascii="Arial Narrow" w:hAnsi="Arial Narrow"/>
        <w:sz w:val="16"/>
        <w:szCs w:val="16"/>
      </w:rPr>
      <w:tab/>
      <w:t>Yaver Infrastructure &amp; Services GmbH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A74A08" w14:textId="77777777" w:rsidR="007E10D6" w:rsidRDefault="00A83910" w:rsidP="00A83910">
    <w:pPr>
      <w:pBdr>
        <w:top w:val="single" w:sz="4" w:space="1" w:color="auto"/>
      </w:pBdr>
      <w:tabs>
        <w:tab w:val="center" w:pos="4500"/>
        <w:tab w:val="right" w:pos="9072"/>
      </w:tabs>
      <w:ind w:right="-2"/>
      <w:rPr>
        <w:rFonts w:ascii="Arial Narrow" w:hAnsi="Arial Narrow"/>
        <w:sz w:val="16"/>
        <w:szCs w:val="16"/>
      </w:rPr>
    </w:pPr>
    <w:r w:rsidRPr="006349A1">
      <w:rPr>
        <w:rFonts w:ascii="Arial Narrow" w:hAnsi="Arial Narrow"/>
        <w:sz w:val="16"/>
        <w:szCs w:val="16"/>
      </w:rPr>
      <w:fldChar w:fldCharType="begin"/>
    </w:r>
    <w:r w:rsidRPr="006349A1">
      <w:rPr>
        <w:rFonts w:ascii="Arial Narrow" w:hAnsi="Arial Narrow"/>
        <w:sz w:val="16"/>
        <w:szCs w:val="16"/>
      </w:rPr>
      <w:instrText xml:space="preserve"> FILENAME </w:instrText>
    </w:r>
    <w:r w:rsidRPr="006349A1">
      <w:rPr>
        <w:rFonts w:ascii="Arial Narrow" w:hAnsi="Arial Narrow"/>
        <w:sz w:val="16"/>
        <w:szCs w:val="16"/>
      </w:rPr>
      <w:fldChar w:fldCharType="separate"/>
    </w:r>
    <w:r w:rsidR="002B5911">
      <w:rPr>
        <w:rFonts w:ascii="Arial Narrow" w:hAnsi="Arial Narrow"/>
        <w:noProof/>
        <w:sz w:val="16"/>
        <w:szCs w:val="16"/>
      </w:rPr>
      <w:t>Dokument1</w:t>
    </w:r>
    <w:r w:rsidRPr="006349A1">
      <w:rPr>
        <w:rFonts w:ascii="Arial Narrow" w:hAnsi="Arial Narrow"/>
        <w:sz w:val="16"/>
        <w:szCs w:val="16"/>
      </w:rPr>
      <w:fldChar w:fldCharType="end"/>
    </w:r>
    <w:r w:rsidRPr="006349A1">
      <w:rPr>
        <w:rFonts w:ascii="Arial Narrow" w:hAnsi="Arial Narrow"/>
        <w:sz w:val="16"/>
        <w:szCs w:val="16"/>
      </w:rPr>
      <w:t xml:space="preserve"> </w:t>
    </w:r>
  </w:p>
  <w:p w14:paraId="28CFDFFC" w14:textId="77777777" w:rsidR="00A83910" w:rsidRPr="006349A1" w:rsidRDefault="00A83910" w:rsidP="00A83910">
    <w:pPr>
      <w:pBdr>
        <w:top w:val="single" w:sz="4" w:space="1" w:color="auto"/>
      </w:pBdr>
      <w:tabs>
        <w:tab w:val="center" w:pos="4500"/>
        <w:tab w:val="right" w:pos="9072"/>
      </w:tabs>
      <w:ind w:right="-2"/>
      <w:rPr>
        <w:rFonts w:ascii="Arial Narrow" w:hAnsi="Arial Narrow"/>
        <w:sz w:val="16"/>
        <w:szCs w:val="16"/>
      </w:rPr>
    </w:pPr>
    <w:r w:rsidRPr="006349A1">
      <w:rPr>
        <w:rFonts w:ascii="Arial Narrow" w:hAnsi="Arial Narrow"/>
        <w:sz w:val="16"/>
        <w:szCs w:val="16"/>
      </w:rPr>
      <w:tab/>
      <w:t xml:space="preserve">Seite </w:t>
    </w:r>
    <w:r w:rsidRPr="006349A1">
      <w:rPr>
        <w:rStyle w:val="Seitenzahl"/>
        <w:rFonts w:ascii="Arial Narrow" w:hAnsi="Arial Narrow"/>
        <w:sz w:val="16"/>
        <w:szCs w:val="16"/>
      </w:rPr>
      <w:fldChar w:fldCharType="begin"/>
    </w:r>
    <w:r w:rsidRPr="006349A1">
      <w:rPr>
        <w:rStyle w:val="Seitenzahl"/>
        <w:rFonts w:ascii="Arial Narrow" w:hAnsi="Arial Narrow"/>
        <w:sz w:val="16"/>
        <w:szCs w:val="16"/>
      </w:rPr>
      <w:instrText xml:space="preserve"> PAGE </w:instrText>
    </w:r>
    <w:r w:rsidRPr="006349A1">
      <w:rPr>
        <w:rStyle w:val="Seitenzahl"/>
        <w:rFonts w:ascii="Arial Narrow" w:hAnsi="Arial Narrow"/>
        <w:sz w:val="16"/>
        <w:szCs w:val="16"/>
      </w:rPr>
      <w:fldChar w:fldCharType="separate"/>
    </w:r>
    <w:r w:rsidR="00115A4C">
      <w:rPr>
        <w:rStyle w:val="Seitenzahl"/>
        <w:rFonts w:ascii="Arial Narrow" w:hAnsi="Arial Narrow"/>
        <w:noProof/>
        <w:sz w:val="16"/>
        <w:szCs w:val="16"/>
      </w:rPr>
      <w:t>1</w:t>
    </w:r>
    <w:r w:rsidRPr="006349A1">
      <w:rPr>
        <w:rStyle w:val="Seitenzahl"/>
        <w:rFonts w:ascii="Arial Narrow" w:hAnsi="Arial Narrow"/>
        <w:sz w:val="16"/>
        <w:szCs w:val="16"/>
      </w:rPr>
      <w:fldChar w:fldCharType="end"/>
    </w:r>
    <w:r w:rsidRPr="006349A1">
      <w:rPr>
        <w:rStyle w:val="Seitenzahl"/>
        <w:rFonts w:ascii="Arial Narrow" w:hAnsi="Arial Narrow"/>
        <w:sz w:val="16"/>
        <w:szCs w:val="16"/>
      </w:rPr>
      <w:t xml:space="preserve"> von </w:t>
    </w:r>
    <w:r w:rsidRPr="006349A1">
      <w:rPr>
        <w:rStyle w:val="Seitenzahl"/>
        <w:rFonts w:ascii="Arial Narrow" w:hAnsi="Arial Narrow"/>
        <w:sz w:val="16"/>
        <w:szCs w:val="16"/>
      </w:rPr>
      <w:fldChar w:fldCharType="begin"/>
    </w:r>
    <w:r w:rsidRPr="006349A1">
      <w:rPr>
        <w:rStyle w:val="Seitenzahl"/>
        <w:rFonts w:ascii="Arial Narrow" w:hAnsi="Arial Narrow"/>
        <w:sz w:val="16"/>
        <w:szCs w:val="16"/>
      </w:rPr>
      <w:instrText xml:space="preserve"> NUMPAGES </w:instrText>
    </w:r>
    <w:r w:rsidRPr="006349A1">
      <w:rPr>
        <w:rStyle w:val="Seitenzahl"/>
        <w:rFonts w:ascii="Arial Narrow" w:hAnsi="Arial Narrow"/>
        <w:sz w:val="16"/>
        <w:szCs w:val="16"/>
      </w:rPr>
      <w:fldChar w:fldCharType="separate"/>
    </w:r>
    <w:r w:rsidR="00115A4C">
      <w:rPr>
        <w:rStyle w:val="Seitenzahl"/>
        <w:rFonts w:ascii="Arial Narrow" w:hAnsi="Arial Narrow"/>
        <w:noProof/>
        <w:sz w:val="16"/>
        <w:szCs w:val="16"/>
      </w:rPr>
      <w:t>4</w:t>
    </w:r>
    <w:r w:rsidRPr="006349A1">
      <w:rPr>
        <w:rStyle w:val="Seitenzahl"/>
        <w:rFonts w:ascii="Arial Narrow" w:hAnsi="Arial Narrow"/>
        <w:sz w:val="16"/>
        <w:szCs w:val="16"/>
      </w:rPr>
      <w:fldChar w:fldCharType="end"/>
    </w:r>
    <w:r w:rsidRPr="006349A1">
      <w:rPr>
        <w:rStyle w:val="Seitenzahl"/>
        <w:rFonts w:ascii="Arial Narrow" w:hAnsi="Arial Narrow"/>
        <w:sz w:val="16"/>
        <w:szCs w:val="16"/>
      </w:rPr>
      <w:tab/>
      <w:t>Yaver Infrastructure &amp; Services GmbH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A688AF" w14:textId="77777777" w:rsidR="002F5AF5" w:rsidRDefault="002F5AF5" w:rsidP="005673DB">
      <w:pPr>
        <w:pStyle w:val="Standard1"/>
      </w:pPr>
      <w:r>
        <w:separator/>
      </w:r>
    </w:p>
  </w:footnote>
  <w:footnote w:type="continuationSeparator" w:id="0">
    <w:p w14:paraId="4F5B24EF" w14:textId="77777777" w:rsidR="002F5AF5" w:rsidRDefault="002F5AF5" w:rsidP="005673DB">
      <w:pPr>
        <w:pStyle w:val="Standard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6CA05D" w14:textId="77777777" w:rsidR="00783EAF" w:rsidRPr="006349A1" w:rsidRDefault="003D636E" w:rsidP="003D636E">
    <w:pPr>
      <w:pStyle w:val="Kopfzeile"/>
      <w:pBdr>
        <w:bottom w:val="single" w:sz="4" w:space="1" w:color="auto"/>
      </w:pBdr>
      <w:jc w:val="center"/>
      <w:rPr>
        <w:rFonts w:ascii="Arial Narrow" w:hAnsi="Arial Narrow"/>
        <w:sz w:val="18"/>
        <w:szCs w:val="18"/>
      </w:rPr>
    </w:pPr>
    <w:r w:rsidRPr="006349A1">
      <w:rPr>
        <w:rFonts w:ascii="Arial Narrow" w:hAnsi="Arial Narrow" w:cs="Arial"/>
        <w:szCs w:val="16"/>
      </w:rPr>
      <w:t xml:space="preserve">EP </w:t>
    </w:r>
    <w:r w:rsidR="00636645" w:rsidRPr="006349A1">
      <w:rPr>
        <w:rFonts w:ascii="Arial Narrow" w:hAnsi="Arial Narrow" w:cs="Arial"/>
        <w:szCs w:val="16"/>
      </w:rPr>
      <w:t>Kirchberg-Kriegstetten</w:t>
    </w:r>
    <w:r w:rsidRPr="006349A1">
      <w:rPr>
        <w:rFonts w:ascii="Arial Narrow" w:hAnsi="Arial Narrow" w:cs="Arial"/>
        <w:szCs w:val="16"/>
      </w:rPr>
      <w:t xml:space="preserve">, BSA / </w:t>
    </w:r>
    <w:r w:rsidR="004652DB" w:rsidRPr="006349A1">
      <w:rPr>
        <w:rFonts w:ascii="Arial Narrow" w:hAnsi="Arial Narrow" w:cs="Arial"/>
        <w:szCs w:val="16"/>
      </w:rPr>
      <w:t>F</w:t>
    </w:r>
    <w:r w:rsidR="00636645" w:rsidRPr="006349A1">
      <w:rPr>
        <w:rFonts w:ascii="Arial Narrow" w:hAnsi="Arial Narrow" w:cs="Arial"/>
        <w:szCs w:val="16"/>
      </w:rPr>
      <w:t>AB</w:t>
    </w:r>
    <w:r w:rsidR="004652DB" w:rsidRPr="006349A1">
      <w:rPr>
        <w:rFonts w:ascii="Arial Narrow" w:hAnsi="Arial Narrow" w:cs="Arial"/>
        <w:szCs w:val="16"/>
      </w:rPr>
      <w:t>#0</w:t>
    </w:r>
    <w:r w:rsidR="007B001F">
      <w:rPr>
        <w:rFonts w:ascii="Arial Narrow" w:hAnsi="Arial Narrow" w:cs="Arial"/>
        <w:szCs w:val="16"/>
      </w:rPr>
      <w:t>3</w:t>
    </w:r>
    <w:r w:rsidR="004652DB" w:rsidRPr="006349A1">
      <w:rPr>
        <w:rFonts w:ascii="Arial Narrow" w:hAnsi="Arial Narrow" w:cs="Arial"/>
        <w:szCs w:val="16"/>
      </w:rPr>
      <w:t xml:space="preserve">: </w:t>
    </w:r>
    <w:r w:rsidR="007B001F">
      <w:rPr>
        <w:rFonts w:ascii="Arial Narrow" w:hAnsi="Arial Narrow" w:cs="Arial"/>
        <w:szCs w:val="16"/>
      </w:rPr>
      <w:t>GHGW A1 km24 – km34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518" w:type="dxa"/>
      <w:tblInd w:w="-601" w:type="dxa"/>
      <w:tblLayout w:type="fixed"/>
      <w:tblLook w:val="01E0" w:firstRow="1" w:lastRow="1" w:firstColumn="1" w:lastColumn="1" w:noHBand="0" w:noVBand="0"/>
    </w:tblPr>
    <w:tblGrid>
      <w:gridCol w:w="5557"/>
      <w:gridCol w:w="4961"/>
    </w:tblGrid>
    <w:tr w:rsidR="003D636E" w14:paraId="5EF510AA" w14:textId="77777777" w:rsidTr="00D752D5">
      <w:trPr>
        <w:cantSplit/>
        <w:trHeight w:hRule="exact" w:val="1136"/>
      </w:trPr>
      <w:tc>
        <w:tcPr>
          <w:tcW w:w="5557" w:type="dxa"/>
        </w:tcPr>
        <w:p w14:paraId="1F611A01" w14:textId="77777777" w:rsidR="003D636E" w:rsidRDefault="003D636E" w:rsidP="00D752D5">
          <w:pPr>
            <w:pStyle w:val="Logo"/>
          </w:pPr>
          <w:r>
            <w:drawing>
              <wp:inline distT="0" distB="0" distL="0" distR="0" wp14:anchorId="46756563" wp14:editId="20BF55F1">
                <wp:extent cx="2060575" cy="659765"/>
                <wp:effectExtent l="0" t="0" r="0" b="635"/>
                <wp:docPr id="3" name="Bild 3" descr="Logo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60575" cy="659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6B2F5C65" w14:textId="77777777" w:rsidR="003D636E" w:rsidRDefault="003D636E" w:rsidP="00D752D5">
          <w:pPr>
            <w:pStyle w:val="Logo"/>
          </w:pPr>
        </w:p>
      </w:tc>
      <w:tc>
        <w:tcPr>
          <w:tcW w:w="4961" w:type="dxa"/>
        </w:tcPr>
        <w:p w14:paraId="12F88C33" w14:textId="77777777" w:rsidR="003D636E" w:rsidRDefault="003D636E" w:rsidP="00D752D5">
          <w:pPr>
            <w:pStyle w:val="KopfDept"/>
          </w:pPr>
          <w:r>
            <w:t>Eidgenössisches Departement für</w:t>
          </w:r>
          <w:r>
            <w:br/>
            <w:t>Umwelt, Verkehr, Energie und Kommunikation UVEK</w:t>
          </w:r>
        </w:p>
        <w:p w14:paraId="64273D98" w14:textId="77777777" w:rsidR="003D636E" w:rsidRDefault="003D636E" w:rsidP="00D752D5">
          <w:pPr>
            <w:pStyle w:val="KopfFett"/>
            <w:pBdr>
              <w:top w:val="none" w:sz="0" w:space="0" w:color="auto"/>
              <w:bottom w:val="none" w:sz="0" w:space="0" w:color="auto"/>
              <w:between w:val="none" w:sz="0" w:space="0" w:color="auto"/>
            </w:pBdr>
            <w:rPr>
              <w:sz w:val="15"/>
              <w:szCs w:val="15"/>
            </w:rPr>
          </w:pPr>
          <w:r w:rsidRPr="006B7DC6">
            <w:rPr>
              <w:sz w:val="15"/>
              <w:szCs w:val="15"/>
            </w:rPr>
            <w:t>Bundesamt für Strassen ASTRA</w:t>
          </w:r>
        </w:p>
        <w:p w14:paraId="5072CB7B" w14:textId="229EA4A9" w:rsidR="003D636E" w:rsidRPr="00CD3043" w:rsidRDefault="003D636E" w:rsidP="009A43AE">
          <w:pPr>
            <w:pStyle w:val="KopfFett"/>
            <w:pBdr>
              <w:top w:val="none" w:sz="0" w:space="0" w:color="auto"/>
              <w:bottom w:val="none" w:sz="0" w:space="0" w:color="auto"/>
              <w:between w:val="none" w:sz="0" w:space="0" w:color="auto"/>
            </w:pBdr>
            <w:rPr>
              <w:b w:val="0"/>
              <w:sz w:val="15"/>
              <w:szCs w:val="15"/>
            </w:rPr>
          </w:pPr>
          <w:r w:rsidRPr="00CD3043">
            <w:rPr>
              <w:b w:val="0"/>
              <w:sz w:val="15"/>
              <w:szCs w:val="15"/>
            </w:rPr>
            <w:t xml:space="preserve">Filiale </w:t>
          </w:r>
          <w:r w:rsidR="002B5911">
            <w:rPr>
              <w:b w:val="0"/>
              <w:sz w:val="15"/>
              <w:szCs w:val="15"/>
            </w:rPr>
            <w:t>Zofingen</w:t>
          </w:r>
        </w:p>
      </w:tc>
    </w:tr>
  </w:tbl>
  <w:p w14:paraId="7A8D2192" w14:textId="77777777" w:rsidR="003D636E" w:rsidRDefault="003D636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7CF427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B7426"/>
    <w:multiLevelType w:val="hybridMultilevel"/>
    <w:tmpl w:val="0E8675D8"/>
    <w:lvl w:ilvl="0" w:tplc="6DCCBEC8">
      <w:start w:val="1"/>
      <w:numFmt w:val="bullet"/>
      <w:pStyle w:val="BuendigAufzaehlung2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61936"/>
    <w:multiLevelType w:val="hybridMultilevel"/>
    <w:tmpl w:val="F628F9B6"/>
    <w:lvl w:ilvl="0" w:tplc="08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0B9B6689"/>
    <w:multiLevelType w:val="multilevel"/>
    <w:tmpl w:val="C00E6B0A"/>
    <w:lvl w:ilvl="0">
      <w:start w:val="1"/>
      <w:numFmt w:val="decimal"/>
      <w:lvlText w:val="B0%1."/>
      <w:lvlJc w:val="left"/>
      <w:pPr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63B00"/>
    <w:multiLevelType w:val="multilevel"/>
    <w:tmpl w:val="0E8675D8"/>
    <w:lvl w:ilvl="0">
      <w:start w:val="1"/>
      <w:numFmt w:val="bullet"/>
      <w:lvlText w:val="o"/>
      <w:lvlJc w:val="left"/>
      <w:pPr>
        <w:tabs>
          <w:tab w:val="num" w:pos="567"/>
        </w:tabs>
        <w:ind w:left="567" w:hanging="283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ED33CD"/>
    <w:multiLevelType w:val="hybridMultilevel"/>
    <w:tmpl w:val="8E4A2AAE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60B69B5"/>
    <w:multiLevelType w:val="hybridMultilevel"/>
    <w:tmpl w:val="82264D18"/>
    <w:lvl w:ilvl="0" w:tplc="2DEE69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18B21F75"/>
    <w:multiLevelType w:val="hybridMultilevel"/>
    <w:tmpl w:val="249A944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97D77C7"/>
    <w:multiLevelType w:val="hybridMultilevel"/>
    <w:tmpl w:val="91500F26"/>
    <w:lvl w:ilvl="0" w:tplc="4A54EF0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FED739C"/>
    <w:multiLevelType w:val="multilevel"/>
    <w:tmpl w:val="AA6C6368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691"/>
        </w:tabs>
        <w:ind w:left="169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3687BB0"/>
    <w:multiLevelType w:val="hybridMultilevel"/>
    <w:tmpl w:val="AFD031E4"/>
    <w:lvl w:ilvl="0" w:tplc="E796ED6E">
      <w:start w:val="1"/>
      <w:numFmt w:val="decimal"/>
      <w:lvlText w:val="B%1"/>
      <w:lvlJc w:val="left"/>
      <w:pPr>
        <w:ind w:left="851" w:hanging="567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35278"/>
    <w:multiLevelType w:val="hybridMultilevel"/>
    <w:tmpl w:val="076C20B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5C286F"/>
    <w:multiLevelType w:val="hybridMultilevel"/>
    <w:tmpl w:val="626ADA5A"/>
    <w:lvl w:ilvl="0" w:tplc="E270908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DAA1D4A"/>
    <w:multiLevelType w:val="hybridMultilevel"/>
    <w:tmpl w:val="948C3438"/>
    <w:lvl w:ilvl="0" w:tplc="B49E9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446B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BFAE1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4B43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34227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3A08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047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AD27D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28A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03B122F"/>
    <w:multiLevelType w:val="hybridMultilevel"/>
    <w:tmpl w:val="8AE28E6C"/>
    <w:lvl w:ilvl="0" w:tplc="08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30446D67"/>
    <w:multiLevelType w:val="hybridMultilevel"/>
    <w:tmpl w:val="17080526"/>
    <w:lvl w:ilvl="0" w:tplc="02B89FDA">
      <w:start w:val="804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96388B"/>
    <w:multiLevelType w:val="hybridMultilevel"/>
    <w:tmpl w:val="E60C0848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0A44529"/>
    <w:multiLevelType w:val="hybridMultilevel"/>
    <w:tmpl w:val="DB2A78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CD6A6D"/>
    <w:multiLevelType w:val="hybridMultilevel"/>
    <w:tmpl w:val="6B54EA94"/>
    <w:lvl w:ilvl="0" w:tplc="08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9" w15:restartNumberingAfterBreak="0">
    <w:nsid w:val="33F46312"/>
    <w:multiLevelType w:val="hybridMultilevel"/>
    <w:tmpl w:val="E876A7D0"/>
    <w:lvl w:ilvl="0" w:tplc="5CF4863E">
      <w:start w:val="1"/>
      <w:numFmt w:val="decimal"/>
      <w:pStyle w:val="NormalNummerieren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F2674B"/>
    <w:multiLevelType w:val="hybridMultilevel"/>
    <w:tmpl w:val="075E0418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A8A0AC5"/>
    <w:multiLevelType w:val="hybridMultilevel"/>
    <w:tmpl w:val="C3924ED8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3AD945CB"/>
    <w:multiLevelType w:val="multilevel"/>
    <w:tmpl w:val="34C4A04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C7C1459"/>
    <w:multiLevelType w:val="hybridMultilevel"/>
    <w:tmpl w:val="A7505C80"/>
    <w:lvl w:ilvl="0" w:tplc="13EA4182">
      <w:start w:val="1"/>
      <w:numFmt w:val="bullet"/>
      <w:pStyle w:val="BuendigAufzaehlung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479A8"/>
    <w:multiLevelType w:val="hybridMultilevel"/>
    <w:tmpl w:val="5A1C60F2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3E1D1FB4"/>
    <w:multiLevelType w:val="hybridMultilevel"/>
    <w:tmpl w:val="F8F20010"/>
    <w:lvl w:ilvl="0" w:tplc="08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41784835"/>
    <w:multiLevelType w:val="hybridMultilevel"/>
    <w:tmpl w:val="96B67200"/>
    <w:lvl w:ilvl="0" w:tplc="0807000F">
      <w:start w:val="1"/>
      <w:numFmt w:val="decimal"/>
      <w:lvlText w:val="%1."/>
      <w:lvlJc w:val="left"/>
      <w:pPr>
        <w:ind w:left="1571" w:hanging="360"/>
      </w:pPr>
    </w:lvl>
    <w:lvl w:ilvl="1" w:tplc="08070019" w:tentative="1">
      <w:start w:val="1"/>
      <w:numFmt w:val="lowerLetter"/>
      <w:lvlText w:val="%2."/>
      <w:lvlJc w:val="left"/>
      <w:pPr>
        <w:ind w:left="2291" w:hanging="360"/>
      </w:pPr>
    </w:lvl>
    <w:lvl w:ilvl="2" w:tplc="0807001B" w:tentative="1">
      <w:start w:val="1"/>
      <w:numFmt w:val="lowerRoman"/>
      <w:lvlText w:val="%3."/>
      <w:lvlJc w:val="right"/>
      <w:pPr>
        <w:ind w:left="3011" w:hanging="180"/>
      </w:pPr>
    </w:lvl>
    <w:lvl w:ilvl="3" w:tplc="0807000F" w:tentative="1">
      <w:start w:val="1"/>
      <w:numFmt w:val="decimal"/>
      <w:lvlText w:val="%4."/>
      <w:lvlJc w:val="left"/>
      <w:pPr>
        <w:ind w:left="3731" w:hanging="360"/>
      </w:pPr>
    </w:lvl>
    <w:lvl w:ilvl="4" w:tplc="08070019" w:tentative="1">
      <w:start w:val="1"/>
      <w:numFmt w:val="lowerLetter"/>
      <w:lvlText w:val="%5."/>
      <w:lvlJc w:val="left"/>
      <w:pPr>
        <w:ind w:left="4451" w:hanging="360"/>
      </w:pPr>
    </w:lvl>
    <w:lvl w:ilvl="5" w:tplc="0807001B" w:tentative="1">
      <w:start w:val="1"/>
      <w:numFmt w:val="lowerRoman"/>
      <w:lvlText w:val="%6."/>
      <w:lvlJc w:val="right"/>
      <w:pPr>
        <w:ind w:left="5171" w:hanging="180"/>
      </w:pPr>
    </w:lvl>
    <w:lvl w:ilvl="6" w:tplc="0807000F" w:tentative="1">
      <w:start w:val="1"/>
      <w:numFmt w:val="decimal"/>
      <w:lvlText w:val="%7."/>
      <w:lvlJc w:val="left"/>
      <w:pPr>
        <w:ind w:left="5891" w:hanging="360"/>
      </w:pPr>
    </w:lvl>
    <w:lvl w:ilvl="7" w:tplc="08070019" w:tentative="1">
      <w:start w:val="1"/>
      <w:numFmt w:val="lowerLetter"/>
      <w:lvlText w:val="%8."/>
      <w:lvlJc w:val="left"/>
      <w:pPr>
        <w:ind w:left="6611" w:hanging="360"/>
      </w:pPr>
    </w:lvl>
    <w:lvl w:ilvl="8" w:tplc="08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41BC0BEF"/>
    <w:multiLevelType w:val="hybridMultilevel"/>
    <w:tmpl w:val="E9563FA8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46944D60"/>
    <w:multiLevelType w:val="hybridMultilevel"/>
    <w:tmpl w:val="EA382B3C"/>
    <w:lvl w:ilvl="0" w:tplc="9676A09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A4A2CBF"/>
    <w:multiLevelType w:val="hybridMultilevel"/>
    <w:tmpl w:val="AC06D544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A5D2691"/>
    <w:multiLevelType w:val="hybridMultilevel"/>
    <w:tmpl w:val="7E0ADD8C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A6015DE"/>
    <w:multiLevelType w:val="hybridMultilevel"/>
    <w:tmpl w:val="82C8C19C"/>
    <w:lvl w:ilvl="0" w:tplc="CDB88890">
      <w:start w:val="1"/>
      <w:numFmt w:val="bullet"/>
      <w:pStyle w:val="TabelleAufzaehlung"/>
      <w:lvlText w:val=""/>
      <w:lvlJc w:val="left"/>
      <w:pPr>
        <w:tabs>
          <w:tab w:val="num" w:pos="142"/>
        </w:tabs>
        <w:ind w:left="142" w:hanging="142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7D4BCC"/>
    <w:multiLevelType w:val="hybridMultilevel"/>
    <w:tmpl w:val="2790243E"/>
    <w:lvl w:ilvl="0" w:tplc="0407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97903"/>
    <w:multiLevelType w:val="hybridMultilevel"/>
    <w:tmpl w:val="0F4E694A"/>
    <w:lvl w:ilvl="0" w:tplc="BC72F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4B144EE"/>
    <w:multiLevelType w:val="hybridMultilevel"/>
    <w:tmpl w:val="2B0A6A56"/>
    <w:lvl w:ilvl="0" w:tplc="08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57913043"/>
    <w:multiLevelType w:val="hybridMultilevel"/>
    <w:tmpl w:val="4BB272F8"/>
    <w:lvl w:ilvl="0" w:tplc="08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5FEB0CE5"/>
    <w:multiLevelType w:val="hybridMultilevel"/>
    <w:tmpl w:val="61E28E20"/>
    <w:lvl w:ilvl="0" w:tplc="00447620">
      <w:start w:val="1"/>
      <w:numFmt w:val="bullet"/>
      <w:pStyle w:val="NormalAufzaehlung2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845DCF"/>
    <w:multiLevelType w:val="hybridMultilevel"/>
    <w:tmpl w:val="5338EB78"/>
    <w:lvl w:ilvl="0" w:tplc="0807000F">
      <w:start w:val="1"/>
      <w:numFmt w:val="decimal"/>
      <w:lvlText w:val="%1."/>
      <w:lvlJc w:val="left"/>
      <w:pPr>
        <w:ind w:left="1633" w:hanging="360"/>
      </w:pPr>
    </w:lvl>
    <w:lvl w:ilvl="1" w:tplc="08070019" w:tentative="1">
      <w:start w:val="1"/>
      <w:numFmt w:val="lowerLetter"/>
      <w:lvlText w:val="%2."/>
      <w:lvlJc w:val="left"/>
      <w:pPr>
        <w:ind w:left="2353" w:hanging="360"/>
      </w:pPr>
    </w:lvl>
    <w:lvl w:ilvl="2" w:tplc="0807001B" w:tentative="1">
      <w:start w:val="1"/>
      <w:numFmt w:val="lowerRoman"/>
      <w:lvlText w:val="%3."/>
      <w:lvlJc w:val="right"/>
      <w:pPr>
        <w:ind w:left="3073" w:hanging="180"/>
      </w:pPr>
    </w:lvl>
    <w:lvl w:ilvl="3" w:tplc="0807000F" w:tentative="1">
      <w:start w:val="1"/>
      <w:numFmt w:val="decimal"/>
      <w:lvlText w:val="%4."/>
      <w:lvlJc w:val="left"/>
      <w:pPr>
        <w:ind w:left="3793" w:hanging="360"/>
      </w:pPr>
    </w:lvl>
    <w:lvl w:ilvl="4" w:tplc="08070019" w:tentative="1">
      <w:start w:val="1"/>
      <w:numFmt w:val="lowerLetter"/>
      <w:lvlText w:val="%5."/>
      <w:lvlJc w:val="left"/>
      <w:pPr>
        <w:ind w:left="4513" w:hanging="360"/>
      </w:pPr>
    </w:lvl>
    <w:lvl w:ilvl="5" w:tplc="0807001B" w:tentative="1">
      <w:start w:val="1"/>
      <w:numFmt w:val="lowerRoman"/>
      <w:lvlText w:val="%6."/>
      <w:lvlJc w:val="right"/>
      <w:pPr>
        <w:ind w:left="5233" w:hanging="180"/>
      </w:pPr>
    </w:lvl>
    <w:lvl w:ilvl="6" w:tplc="0807000F" w:tentative="1">
      <w:start w:val="1"/>
      <w:numFmt w:val="decimal"/>
      <w:lvlText w:val="%7."/>
      <w:lvlJc w:val="left"/>
      <w:pPr>
        <w:ind w:left="5953" w:hanging="360"/>
      </w:pPr>
    </w:lvl>
    <w:lvl w:ilvl="7" w:tplc="08070019" w:tentative="1">
      <w:start w:val="1"/>
      <w:numFmt w:val="lowerLetter"/>
      <w:lvlText w:val="%8."/>
      <w:lvlJc w:val="left"/>
      <w:pPr>
        <w:ind w:left="6673" w:hanging="360"/>
      </w:pPr>
    </w:lvl>
    <w:lvl w:ilvl="8" w:tplc="0807001B" w:tentative="1">
      <w:start w:val="1"/>
      <w:numFmt w:val="lowerRoman"/>
      <w:lvlText w:val="%9."/>
      <w:lvlJc w:val="right"/>
      <w:pPr>
        <w:ind w:left="7393" w:hanging="180"/>
      </w:pPr>
    </w:lvl>
  </w:abstractNum>
  <w:abstractNum w:abstractNumId="38" w15:restartNumberingAfterBreak="0">
    <w:nsid w:val="635F79FC"/>
    <w:multiLevelType w:val="hybridMultilevel"/>
    <w:tmpl w:val="1AA6A36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67236910"/>
    <w:multiLevelType w:val="hybridMultilevel"/>
    <w:tmpl w:val="8DFEE2FE"/>
    <w:lvl w:ilvl="0" w:tplc="D49AA7D2">
      <w:start w:val="1"/>
      <w:numFmt w:val="decimal"/>
      <w:pStyle w:val="BuendigNummerier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F125F4"/>
    <w:multiLevelType w:val="hybridMultilevel"/>
    <w:tmpl w:val="7ABE644A"/>
    <w:lvl w:ilvl="0" w:tplc="8C2A9370">
      <w:start w:val="1"/>
      <w:numFmt w:val="decimal"/>
      <w:lvlText w:val="B%1."/>
      <w:lvlJc w:val="left"/>
      <w:pPr>
        <w:ind w:left="1418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647B32"/>
    <w:multiLevelType w:val="hybridMultilevel"/>
    <w:tmpl w:val="66424A02"/>
    <w:lvl w:ilvl="0" w:tplc="9E34CC98">
      <w:start w:val="1"/>
      <w:numFmt w:val="bullet"/>
      <w:pStyle w:val="NormalAufzaehlung1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1001B7"/>
    <w:multiLevelType w:val="hybridMultilevel"/>
    <w:tmpl w:val="F7BC9790"/>
    <w:lvl w:ilvl="0" w:tplc="E0607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FA881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8AB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35850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CF22F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AECEA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2474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F8D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34D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6"/>
  </w:num>
  <w:num w:numId="2">
    <w:abstractNumId w:val="41"/>
  </w:num>
  <w:num w:numId="3">
    <w:abstractNumId w:val="19"/>
  </w:num>
  <w:num w:numId="4">
    <w:abstractNumId w:val="9"/>
  </w:num>
  <w:num w:numId="5">
    <w:abstractNumId w:val="1"/>
  </w:num>
  <w:num w:numId="6">
    <w:abstractNumId w:val="23"/>
  </w:num>
  <w:num w:numId="7">
    <w:abstractNumId w:val="31"/>
  </w:num>
  <w:num w:numId="8">
    <w:abstractNumId w:val="39"/>
  </w:num>
  <w:num w:numId="9">
    <w:abstractNumId w:val="30"/>
  </w:num>
  <w:num w:numId="10">
    <w:abstractNumId w:val="17"/>
  </w:num>
  <w:num w:numId="11">
    <w:abstractNumId w:val="0"/>
  </w:num>
  <w:num w:numId="12">
    <w:abstractNumId w:val="11"/>
  </w:num>
  <w:num w:numId="13">
    <w:abstractNumId w:val="37"/>
  </w:num>
  <w:num w:numId="14">
    <w:abstractNumId w:val="26"/>
  </w:num>
  <w:num w:numId="15">
    <w:abstractNumId w:val="8"/>
  </w:num>
  <w:num w:numId="16">
    <w:abstractNumId w:val="28"/>
  </w:num>
  <w:num w:numId="17">
    <w:abstractNumId w:val="6"/>
  </w:num>
  <w:num w:numId="18">
    <w:abstractNumId w:val="12"/>
  </w:num>
  <w:num w:numId="19">
    <w:abstractNumId w:val="33"/>
  </w:num>
  <w:num w:numId="20">
    <w:abstractNumId w:val="20"/>
  </w:num>
  <w:num w:numId="21">
    <w:abstractNumId w:val="27"/>
  </w:num>
  <w:num w:numId="22">
    <w:abstractNumId w:val="35"/>
  </w:num>
  <w:num w:numId="23">
    <w:abstractNumId w:val="29"/>
  </w:num>
  <w:num w:numId="24">
    <w:abstractNumId w:val="24"/>
  </w:num>
  <w:num w:numId="25">
    <w:abstractNumId w:val="14"/>
  </w:num>
  <w:num w:numId="26">
    <w:abstractNumId w:val="9"/>
  </w:num>
  <w:num w:numId="27">
    <w:abstractNumId w:val="9"/>
  </w:num>
  <w:num w:numId="28">
    <w:abstractNumId w:val="21"/>
  </w:num>
  <w:num w:numId="29">
    <w:abstractNumId w:val="42"/>
  </w:num>
  <w:num w:numId="30">
    <w:abstractNumId w:val="13"/>
  </w:num>
  <w:num w:numId="31">
    <w:abstractNumId w:val="2"/>
  </w:num>
  <w:num w:numId="32">
    <w:abstractNumId w:val="34"/>
  </w:num>
  <w:num w:numId="33">
    <w:abstractNumId w:val="16"/>
  </w:num>
  <w:num w:numId="34">
    <w:abstractNumId w:val="5"/>
  </w:num>
  <w:num w:numId="35">
    <w:abstractNumId w:val="25"/>
  </w:num>
  <w:num w:numId="36">
    <w:abstractNumId w:val="18"/>
  </w:num>
  <w:num w:numId="37">
    <w:abstractNumId w:val="32"/>
  </w:num>
  <w:num w:numId="38">
    <w:abstractNumId w:val="38"/>
  </w:num>
  <w:num w:numId="39">
    <w:abstractNumId w:val="7"/>
  </w:num>
  <w:num w:numId="40">
    <w:abstractNumId w:val="15"/>
  </w:num>
  <w:num w:numId="41">
    <w:abstractNumId w:val="22"/>
  </w:num>
  <w:num w:numId="42">
    <w:abstractNumId w:val="39"/>
    <w:lvlOverride w:ilvl="0">
      <w:startOverride w:val="1"/>
    </w:lvlOverride>
  </w:num>
  <w:num w:numId="43">
    <w:abstractNumId w:val="39"/>
    <w:lvlOverride w:ilvl="0">
      <w:startOverride w:val="1"/>
    </w:lvlOverride>
  </w:num>
  <w:num w:numId="44">
    <w:abstractNumId w:val="39"/>
  </w:num>
  <w:num w:numId="45">
    <w:abstractNumId w:val="23"/>
  </w:num>
  <w:num w:numId="46">
    <w:abstractNumId w:val="40"/>
  </w:num>
  <w:num w:numId="47">
    <w:abstractNumId w:val="4"/>
  </w:num>
  <w:num w:numId="48">
    <w:abstractNumId w:val="10"/>
  </w:num>
  <w:num w:numId="4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activeWritingStyle w:appName="MSWord" w:lang="de-CH" w:vendorID="64" w:dllVersion="6" w:nlCheck="1" w:checkStyle="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5911"/>
    <w:rsid w:val="00001191"/>
    <w:rsid w:val="000144FA"/>
    <w:rsid w:val="000150DB"/>
    <w:rsid w:val="0001593A"/>
    <w:rsid w:val="0002229E"/>
    <w:rsid w:val="00043759"/>
    <w:rsid w:val="00044238"/>
    <w:rsid w:val="000446F1"/>
    <w:rsid w:val="00055981"/>
    <w:rsid w:val="00057405"/>
    <w:rsid w:val="00057417"/>
    <w:rsid w:val="00070EFB"/>
    <w:rsid w:val="000714E9"/>
    <w:rsid w:val="00073C74"/>
    <w:rsid w:val="0007528B"/>
    <w:rsid w:val="00091A5A"/>
    <w:rsid w:val="000940BA"/>
    <w:rsid w:val="000A54F4"/>
    <w:rsid w:val="000B1E0D"/>
    <w:rsid w:val="000B2CAE"/>
    <w:rsid w:val="000C177E"/>
    <w:rsid w:val="000D390F"/>
    <w:rsid w:val="000D5F80"/>
    <w:rsid w:val="000E230B"/>
    <w:rsid w:val="00101C4B"/>
    <w:rsid w:val="0010341F"/>
    <w:rsid w:val="0010663F"/>
    <w:rsid w:val="00115A4C"/>
    <w:rsid w:val="001216D7"/>
    <w:rsid w:val="00125537"/>
    <w:rsid w:val="0012626F"/>
    <w:rsid w:val="001264B0"/>
    <w:rsid w:val="00140238"/>
    <w:rsid w:val="001475E7"/>
    <w:rsid w:val="00150A0D"/>
    <w:rsid w:val="00151650"/>
    <w:rsid w:val="00156E00"/>
    <w:rsid w:val="001648B4"/>
    <w:rsid w:val="001678DE"/>
    <w:rsid w:val="00173BFA"/>
    <w:rsid w:val="00174B65"/>
    <w:rsid w:val="00175F06"/>
    <w:rsid w:val="00182C99"/>
    <w:rsid w:val="00184EA7"/>
    <w:rsid w:val="0019407A"/>
    <w:rsid w:val="00197CD5"/>
    <w:rsid w:val="001A10E5"/>
    <w:rsid w:val="001B04F4"/>
    <w:rsid w:val="001C2D8B"/>
    <w:rsid w:val="001C6D9D"/>
    <w:rsid w:val="001E06CC"/>
    <w:rsid w:val="001E64BC"/>
    <w:rsid w:val="001F0297"/>
    <w:rsid w:val="001F0F5E"/>
    <w:rsid w:val="001F1213"/>
    <w:rsid w:val="001F4E12"/>
    <w:rsid w:val="001F6270"/>
    <w:rsid w:val="00202603"/>
    <w:rsid w:val="00205AE3"/>
    <w:rsid w:val="00213FE3"/>
    <w:rsid w:val="00231674"/>
    <w:rsid w:val="00245353"/>
    <w:rsid w:val="002469BA"/>
    <w:rsid w:val="00254403"/>
    <w:rsid w:val="002546D0"/>
    <w:rsid w:val="00257F8F"/>
    <w:rsid w:val="00263AC4"/>
    <w:rsid w:val="00264D73"/>
    <w:rsid w:val="0026556F"/>
    <w:rsid w:val="00275F5E"/>
    <w:rsid w:val="0027600B"/>
    <w:rsid w:val="002772E4"/>
    <w:rsid w:val="00282C4B"/>
    <w:rsid w:val="00282FD9"/>
    <w:rsid w:val="0028523E"/>
    <w:rsid w:val="0029076F"/>
    <w:rsid w:val="0029201D"/>
    <w:rsid w:val="0029328E"/>
    <w:rsid w:val="002A2A85"/>
    <w:rsid w:val="002B21F8"/>
    <w:rsid w:val="002B5911"/>
    <w:rsid w:val="002C3C78"/>
    <w:rsid w:val="002C73B6"/>
    <w:rsid w:val="002D579E"/>
    <w:rsid w:val="002D69B8"/>
    <w:rsid w:val="002E3FAE"/>
    <w:rsid w:val="002E6DA7"/>
    <w:rsid w:val="002F086C"/>
    <w:rsid w:val="002F184F"/>
    <w:rsid w:val="002F5AF5"/>
    <w:rsid w:val="002F7D33"/>
    <w:rsid w:val="0030049E"/>
    <w:rsid w:val="003015D4"/>
    <w:rsid w:val="003024C0"/>
    <w:rsid w:val="00306FCA"/>
    <w:rsid w:val="0032102D"/>
    <w:rsid w:val="00324127"/>
    <w:rsid w:val="0032648B"/>
    <w:rsid w:val="00332E1B"/>
    <w:rsid w:val="00337759"/>
    <w:rsid w:val="0036792A"/>
    <w:rsid w:val="003738BD"/>
    <w:rsid w:val="00387C06"/>
    <w:rsid w:val="00394100"/>
    <w:rsid w:val="00394934"/>
    <w:rsid w:val="00395CEF"/>
    <w:rsid w:val="003967A8"/>
    <w:rsid w:val="003A0511"/>
    <w:rsid w:val="003B09F2"/>
    <w:rsid w:val="003B7958"/>
    <w:rsid w:val="003C241C"/>
    <w:rsid w:val="003D1A60"/>
    <w:rsid w:val="003D636E"/>
    <w:rsid w:val="003E1B7C"/>
    <w:rsid w:val="003F51F8"/>
    <w:rsid w:val="00412DF7"/>
    <w:rsid w:val="004227E1"/>
    <w:rsid w:val="0042747E"/>
    <w:rsid w:val="0043155A"/>
    <w:rsid w:val="004430D7"/>
    <w:rsid w:val="00451172"/>
    <w:rsid w:val="00455702"/>
    <w:rsid w:val="004561FF"/>
    <w:rsid w:val="004574E8"/>
    <w:rsid w:val="00461E51"/>
    <w:rsid w:val="0046216F"/>
    <w:rsid w:val="00465231"/>
    <w:rsid w:val="004652DB"/>
    <w:rsid w:val="0047331E"/>
    <w:rsid w:val="00474E4D"/>
    <w:rsid w:val="0048055B"/>
    <w:rsid w:val="004912A8"/>
    <w:rsid w:val="00492705"/>
    <w:rsid w:val="00493E73"/>
    <w:rsid w:val="00495F33"/>
    <w:rsid w:val="004A27E4"/>
    <w:rsid w:val="004A2DC7"/>
    <w:rsid w:val="004B2244"/>
    <w:rsid w:val="004B3AA1"/>
    <w:rsid w:val="004B7E86"/>
    <w:rsid w:val="004C064E"/>
    <w:rsid w:val="004C3954"/>
    <w:rsid w:val="004D1616"/>
    <w:rsid w:val="004D6A05"/>
    <w:rsid w:val="004E0B67"/>
    <w:rsid w:val="004F2474"/>
    <w:rsid w:val="004F34D5"/>
    <w:rsid w:val="00512B1F"/>
    <w:rsid w:val="00513595"/>
    <w:rsid w:val="00516A1D"/>
    <w:rsid w:val="00517223"/>
    <w:rsid w:val="00522FC9"/>
    <w:rsid w:val="00562CE0"/>
    <w:rsid w:val="00565B2A"/>
    <w:rsid w:val="005673DB"/>
    <w:rsid w:val="00570A08"/>
    <w:rsid w:val="005824DD"/>
    <w:rsid w:val="0058799B"/>
    <w:rsid w:val="005A6673"/>
    <w:rsid w:val="005A6D10"/>
    <w:rsid w:val="005B4EC4"/>
    <w:rsid w:val="005B570C"/>
    <w:rsid w:val="005C35E2"/>
    <w:rsid w:val="005C79F7"/>
    <w:rsid w:val="005D31A6"/>
    <w:rsid w:val="005D75EC"/>
    <w:rsid w:val="005E7818"/>
    <w:rsid w:val="005F0A78"/>
    <w:rsid w:val="005F1504"/>
    <w:rsid w:val="005F531A"/>
    <w:rsid w:val="005F67A6"/>
    <w:rsid w:val="006015E1"/>
    <w:rsid w:val="00604A24"/>
    <w:rsid w:val="00605202"/>
    <w:rsid w:val="00606DEF"/>
    <w:rsid w:val="00606F61"/>
    <w:rsid w:val="00621EE2"/>
    <w:rsid w:val="00627C00"/>
    <w:rsid w:val="006349A1"/>
    <w:rsid w:val="00636645"/>
    <w:rsid w:val="00640B0B"/>
    <w:rsid w:val="00645B74"/>
    <w:rsid w:val="00655A01"/>
    <w:rsid w:val="0065724C"/>
    <w:rsid w:val="00664E45"/>
    <w:rsid w:val="00677B0A"/>
    <w:rsid w:val="00691F87"/>
    <w:rsid w:val="0069415A"/>
    <w:rsid w:val="006945E1"/>
    <w:rsid w:val="00697B4E"/>
    <w:rsid w:val="006A26AA"/>
    <w:rsid w:val="006A2BF7"/>
    <w:rsid w:val="006A63CA"/>
    <w:rsid w:val="006A7614"/>
    <w:rsid w:val="006B2941"/>
    <w:rsid w:val="006B684B"/>
    <w:rsid w:val="006B6868"/>
    <w:rsid w:val="006D16CB"/>
    <w:rsid w:val="006D4818"/>
    <w:rsid w:val="006D4F49"/>
    <w:rsid w:val="006E1B50"/>
    <w:rsid w:val="006E468D"/>
    <w:rsid w:val="006E5B6D"/>
    <w:rsid w:val="006E6D86"/>
    <w:rsid w:val="006F2721"/>
    <w:rsid w:val="007021E9"/>
    <w:rsid w:val="00710AB9"/>
    <w:rsid w:val="00711DE8"/>
    <w:rsid w:val="00720AAF"/>
    <w:rsid w:val="0072254E"/>
    <w:rsid w:val="0072608C"/>
    <w:rsid w:val="00732AB6"/>
    <w:rsid w:val="0074113E"/>
    <w:rsid w:val="00745C09"/>
    <w:rsid w:val="007517CA"/>
    <w:rsid w:val="007534EF"/>
    <w:rsid w:val="00772A1E"/>
    <w:rsid w:val="007751B4"/>
    <w:rsid w:val="00783EAF"/>
    <w:rsid w:val="00787F5C"/>
    <w:rsid w:val="007900CF"/>
    <w:rsid w:val="00790274"/>
    <w:rsid w:val="007916D1"/>
    <w:rsid w:val="007A1889"/>
    <w:rsid w:val="007A259B"/>
    <w:rsid w:val="007B001F"/>
    <w:rsid w:val="007B38A7"/>
    <w:rsid w:val="007B3F41"/>
    <w:rsid w:val="007C1330"/>
    <w:rsid w:val="007D213C"/>
    <w:rsid w:val="007D2CEF"/>
    <w:rsid w:val="007E10D6"/>
    <w:rsid w:val="007E6C68"/>
    <w:rsid w:val="008007BC"/>
    <w:rsid w:val="00802E3E"/>
    <w:rsid w:val="0080476B"/>
    <w:rsid w:val="00816DED"/>
    <w:rsid w:val="00817F60"/>
    <w:rsid w:val="00826B6F"/>
    <w:rsid w:val="00845D5C"/>
    <w:rsid w:val="00847EEA"/>
    <w:rsid w:val="00861B9C"/>
    <w:rsid w:val="00864C61"/>
    <w:rsid w:val="00876FD4"/>
    <w:rsid w:val="00887A61"/>
    <w:rsid w:val="008932D1"/>
    <w:rsid w:val="0089446A"/>
    <w:rsid w:val="008A21FD"/>
    <w:rsid w:val="008C03B3"/>
    <w:rsid w:val="008C3D33"/>
    <w:rsid w:val="008C41B4"/>
    <w:rsid w:val="008C4868"/>
    <w:rsid w:val="008C5910"/>
    <w:rsid w:val="008D1900"/>
    <w:rsid w:val="008D44E2"/>
    <w:rsid w:val="008E3CB6"/>
    <w:rsid w:val="008F19A2"/>
    <w:rsid w:val="00917BB3"/>
    <w:rsid w:val="00923000"/>
    <w:rsid w:val="00923FDE"/>
    <w:rsid w:val="00930AD7"/>
    <w:rsid w:val="00933413"/>
    <w:rsid w:val="00940D43"/>
    <w:rsid w:val="0096175E"/>
    <w:rsid w:val="00964D4B"/>
    <w:rsid w:val="009714B3"/>
    <w:rsid w:val="00973BB9"/>
    <w:rsid w:val="00982D01"/>
    <w:rsid w:val="009848E7"/>
    <w:rsid w:val="00984E8A"/>
    <w:rsid w:val="0098583A"/>
    <w:rsid w:val="009A20D9"/>
    <w:rsid w:val="009A298D"/>
    <w:rsid w:val="009A43AE"/>
    <w:rsid w:val="009B1FAA"/>
    <w:rsid w:val="009B52E8"/>
    <w:rsid w:val="009B5999"/>
    <w:rsid w:val="009B7AA8"/>
    <w:rsid w:val="009C38EE"/>
    <w:rsid w:val="009C3E4F"/>
    <w:rsid w:val="009D4A8B"/>
    <w:rsid w:val="009D7233"/>
    <w:rsid w:val="009E13AC"/>
    <w:rsid w:val="009E74A4"/>
    <w:rsid w:val="009F448C"/>
    <w:rsid w:val="00A00F67"/>
    <w:rsid w:val="00A26270"/>
    <w:rsid w:val="00A3259D"/>
    <w:rsid w:val="00A42BDE"/>
    <w:rsid w:val="00A44549"/>
    <w:rsid w:val="00A5279E"/>
    <w:rsid w:val="00A5713E"/>
    <w:rsid w:val="00A61AF1"/>
    <w:rsid w:val="00A7452E"/>
    <w:rsid w:val="00A82C59"/>
    <w:rsid w:val="00A83910"/>
    <w:rsid w:val="00A85E60"/>
    <w:rsid w:val="00A87FAC"/>
    <w:rsid w:val="00A96FDE"/>
    <w:rsid w:val="00AB463D"/>
    <w:rsid w:val="00AB4B18"/>
    <w:rsid w:val="00AC0232"/>
    <w:rsid w:val="00AC125A"/>
    <w:rsid w:val="00AD3F20"/>
    <w:rsid w:val="00AD6BF0"/>
    <w:rsid w:val="00AD75F0"/>
    <w:rsid w:val="00AF0C5B"/>
    <w:rsid w:val="00AF521F"/>
    <w:rsid w:val="00B05552"/>
    <w:rsid w:val="00B144C5"/>
    <w:rsid w:val="00B21292"/>
    <w:rsid w:val="00B32065"/>
    <w:rsid w:val="00B36EC4"/>
    <w:rsid w:val="00B44C6E"/>
    <w:rsid w:val="00B54222"/>
    <w:rsid w:val="00B55B9F"/>
    <w:rsid w:val="00B55BCF"/>
    <w:rsid w:val="00B700E2"/>
    <w:rsid w:val="00B7712B"/>
    <w:rsid w:val="00B97E0C"/>
    <w:rsid w:val="00BA765B"/>
    <w:rsid w:val="00BB41A7"/>
    <w:rsid w:val="00BC013B"/>
    <w:rsid w:val="00BC1B47"/>
    <w:rsid w:val="00BD3531"/>
    <w:rsid w:val="00BD3B7F"/>
    <w:rsid w:val="00BD5E66"/>
    <w:rsid w:val="00C3454F"/>
    <w:rsid w:val="00C34BE5"/>
    <w:rsid w:val="00C42304"/>
    <w:rsid w:val="00C43247"/>
    <w:rsid w:val="00C4425E"/>
    <w:rsid w:val="00C47928"/>
    <w:rsid w:val="00C50A85"/>
    <w:rsid w:val="00C577C7"/>
    <w:rsid w:val="00C6064B"/>
    <w:rsid w:val="00C769B9"/>
    <w:rsid w:val="00C77618"/>
    <w:rsid w:val="00C80C7C"/>
    <w:rsid w:val="00C87704"/>
    <w:rsid w:val="00CA5E4E"/>
    <w:rsid w:val="00CB23F2"/>
    <w:rsid w:val="00CB2AF1"/>
    <w:rsid w:val="00CC7DEF"/>
    <w:rsid w:val="00CD277E"/>
    <w:rsid w:val="00CD77C3"/>
    <w:rsid w:val="00CD7A04"/>
    <w:rsid w:val="00CE148A"/>
    <w:rsid w:val="00CE20AE"/>
    <w:rsid w:val="00CF1DB4"/>
    <w:rsid w:val="00CF2E67"/>
    <w:rsid w:val="00CF5457"/>
    <w:rsid w:val="00D06971"/>
    <w:rsid w:val="00D0708D"/>
    <w:rsid w:val="00D331A4"/>
    <w:rsid w:val="00D339F7"/>
    <w:rsid w:val="00D369D0"/>
    <w:rsid w:val="00D44B1A"/>
    <w:rsid w:val="00D57563"/>
    <w:rsid w:val="00D642C9"/>
    <w:rsid w:val="00D65257"/>
    <w:rsid w:val="00D66303"/>
    <w:rsid w:val="00D72185"/>
    <w:rsid w:val="00D7252A"/>
    <w:rsid w:val="00D73631"/>
    <w:rsid w:val="00D75091"/>
    <w:rsid w:val="00D76C8D"/>
    <w:rsid w:val="00D77C41"/>
    <w:rsid w:val="00D83989"/>
    <w:rsid w:val="00D8489F"/>
    <w:rsid w:val="00D85D94"/>
    <w:rsid w:val="00D96517"/>
    <w:rsid w:val="00D96920"/>
    <w:rsid w:val="00DA2CE5"/>
    <w:rsid w:val="00DA3533"/>
    <w:rsid w:val="00DA6AC9"/>
    <w:rsid w:val="00DB1F9B"/>
    <w:rsid w:val="00DB4127"/>
    <w:rsid w:val="00DC619A"/>
    <w:rsid w:val="00DD2F9D"/>
    <w:rsid w:val="00DE275F"/>
    <w:rsid w:val="00DE6A43"/>
    <w:rsid w:val="00DE7C7B"/>
    <w:rsid w:val="00DF495F"/>
    <w:rsid w:val="00E001CE"/>
    <w:rsid w:val="00E13469"/>
    <w:rsid w:val="00E15508"/>
    <w:rsid w:val="00E2771A"/>
    <w:rsid w:val="00E3604D"/>
    <w:rsid w:val="00E4062C"/>
    <w:rsid w:val="00E46222"/>
    <w:rsid w:val="00E60DB7"/>
    <w:rsid w:val="00E6528B"/>
    <w:rsid w:val="00E66028"/>
    <w:rsid w:val="00E671F2"/>
    <w:rsid w:val="00E70869"/>
    <w:rsid w:val="00E80345"/>
    <w:rsid w:val="00E810F5"/>
    <w:rsid w:val="00E869A1"/>
    <w:rsid w:val="00E87D43"/>
    <w:rsid w:val="00EA37BF"/>
    <w:rsid w:val="00EA3F09"/>
    <w:rsid w:val="00EB549D"/>
    <w:rsid w:val="00EB6D03"/>
    <w:rsid w:val="00EC686A"/>
    <w:rsid w:val="00EC6BCE"/>
    <w:rsid w:val="00ED3603"/>
    <w:rsid w:val="00ED4C89"/>
    <w:rsid w:val="00ED5D5D"/>
    <w:rsid w:val="00ED6B77"/>
    <w:rsid w:val="00EF06BF"/>
    <w:rsid w:val="00EF32B6"/>
    <w:rsid w:val="00F0136E"/>
    <w:rsid w:val="00F0520B"/>
    <w:rsid w:val="00F11DD9"/>
    <w:rsid w:val="00F206C9"/>
    <w:rsid w:val="00F31F32"/>
    <w:rsid w:val="00F32CB9"/>
    <w:rsid w:val="00F330DA"/>
    <w:rsid w:val="00F41EC5"/>
    <w:rsid w:val="00F4623E"/>
    <w:rsid w:val="00F52469"/>
    <w:rsid w:val="00F53D97"/>
    <w:rsid w:val="00F62811"/>
    <w:rsid w:val="00F6768F"/>
    <w:rsid w:val="00F72C38"/>
    <w:rsid w:val="00F758F8"/>
    <w:rsid w:val="00F77CAE"/>
    <w:rsid w:val="00F77CE9"/>
    <w:rsid w:val="00F86B52"/>
    <w:rsid w:val="00F876EE"/>
    <w:rsid w:val="00F90931"/>
    <w:rsid w:val="00F95F2A"/>
    <w:rsid w:val="00FB2B79"/>
    <w:rsid w:val="00FB49B6"/>
    <w:rsid w:val="00FC09FF"/>
    <w:rsid w:val="00FC2C4E"/>
    <w:rsid w:val="00FC7FAC"/>
    <w:rsid w:val="00FE5FDE"/>
    <w:rsid w:val="00FE78A1"/>
    <w:rsid w:val="00FF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05FAA79"/>
  <w15:chartTrackingRefBased/>
  <w15:docId w15:val="{3A7CDAE6-FD58-FA4E-A12E-46D38A90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81E14"/>
    <w:rPr>
      <w:rFonts w:ascii="Arial" w:hAnsi="Arial"/>
      <w:sz w:val="22"/>
      <w:szCs w:val="24"/>
      <w:lang w:eastAsia="de-DE"/>
    </w:rPr>
  </w:style>
  <w:style w:type="paragraph" w:styleId="berschrift1">
    <w:name w:val="heading 1"/>
    <w:basedOn w:val="Standard"/>
    <w:next w:val="Standard1"/>
    <w:qFormat/>
    <w:rsid w:val="00E019E2"/>
    <w:pPr>
      <w:keepNext/>
      <w:numPr>
        <w:numId w:val="4"/>
      </w:numPr>
      <w:spacing w:before="48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berschrift2">
    <w:name w:val="heading 2"/>
    <w:basedOn w:val="Standard"/>
    <w:next w:val="Standard1"/>
    <w:qFormat/>
    <w:rsid w:val="00E019E2"/>
    <w:pPr>
      <w:keepNext/>
      <w:numPr>
        <w:ilvl w:val="1"/>
        <w:numId w:val="4"/>
      </w:numPr>
      <w:spacing w:before="240" w:after="12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1"/>
    <w:link w:val="berschrift3Zchn"/>
    <w:uiPriority w:val="9"/>
    <w:qFormat/>
    <w:rsid w:val="00AD6BF0"/>
    <w:pPr>
      <w:keepNext/>
      <w:numPr>
        <w:ilvl w:val="2"/>
        <w:numId w:val="4"/>
      </w:numPr>
      <w:tabs>
        <w:tab w:val="clear" w:pos="1691"/>
        <w:tab w:val="left" w:pos="851"/>
      </w:tabs>
      <w:spacing w:before="240" w:after="60"/>
      <w:ind w:left="851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1"/>
    <w:qFormat/>
    <w:rsid w:val="003C7B04"/>
    <w:pPr>
      <w:keepNext/>
      <w:numPr>
        <w:ilvl w:val="3"/>
        <w:numId w:val="4"/>
      </w:numPr>
      <w:spacing w:before="240" w:after="60"/>
      <w:outlineLvl w:val="3"/>
    </w:pPr>
    <w:rPr>
      <w:bCs/>
      <w:i/>
      <w:szCs w:val="28"/>
    </w:rPr>
  </w:style>
  <w:style w:type="paragraph" w:styleId="berschrift5">
    <w:name w:val="heading 5"/>
    <w:basedOn w:val="Standard"/>
    <w:next w:val="Standard"/>
    <w:qFormat/>
    <w:rsid w:val="005F5220"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5F5220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5F5220"/>
    <w:pPr>
      <w:numPr>
        <w:ilvl w:val="6"/>
        <w:numId w:val="4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5F5220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5F5220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Standard1">
    <w:name w:val="Standard1"/>
    <w:basedOn w:val="Standard"/>
    <w:next w:val="Normalfolge"/>
    <w:rsid w:val="001376B0"/>
    <w:pPr>
      <w:spacing w:before="240"/>
      <w:ind w:left="851"/>
    </w:pPr>
  </w:style>
  <w:style w:type="paragraph" w:customStyle="1" w:styleId="Normalfolge">
    <w:name w:val="Normal_folge"/>
    <w:basedOn w:val="Standard1"/>
    <w:rsid w:val="001376B0"/>
    <w:pPr>
      <w:spacing w:before="120"/>
    </w:pPr>
  </w:style>
  <w:style w:type="paragraph" w:customStyle="1" w:styleId="NormalAufzaehlung1">
    <w:name w:val="Normal_Aufzaehlung_1"/>
    <w:basedOn w:val="Normalfolge"/>
    <w:rsid w:val="00E16D40"/>
    <w:pPr>
      <w:numPr>
        <w:numId w:val="2"/>
      </w:numPr>
    </w:pPr>
  </w:style>
  <w:style w:type="paragraph" w:customStyle="1" w:styleId="NormalAufzaehlung2">
    <w:name w:val="Normal_Aufzaehlung_2"/>
    <w:basedOn w:val="NormalAufzaehlung1"/>
    <w:rsid w:val="00E16D40"/>
    <w:pPr>
      <w:numPr>
        <w:numId w:val="1"/>
      </w:numPr>
    </w:pPr>
  </w:style>
  <w:style w:type="paragraph" w:customStyle="1" w:styleId="NormalNummerieren">
    <w:name w:val="Normal_Nummerieren"/>
    <w:basedOn w:val="NormalAufzaehlung1"/>
    <w:rsid w:val="005F5220"/>
    <w:pPr>
      <w:numPr>
        <w:numId w:val="3"/>
      </w:numPr>
    </w:pPr>
  </w:style>
  <w:style w:type="paragraph" w:customStyle="1" w:styleId="Abstand">
    <w:name w:val="Abstand"/>
    <w:basedOn w:val="Standard"/>
    <w:rsid w:val="00B863D9"/>
    <w:pPr>
      <w:keepNext/>
    </w:pPr>
    <w:rPr>
      <w:color w:val="339966"/>
    </w:rPr>
  </w:style>
  <w:style w:type="paragraph" w:customStyle="1" w:styleId="NormalAufzaehlung1folge">
    <w:name w:val="Normal_Aufzaehlung_1_folge"/>
    <w:basedOn w:val="NormalAufzaehlung1"/>
    <w:rsid w:val="006E464C"/>
    <w:pPr>
      <w:numPr>
        <w:numId w:val="0"/>
      </w:numPr>
      <w:ind w:left="1134"/>
    </w:pPr>
  </w:style>
  <w:style w:type="paragraph" w:customStyle="1" w:styleId="NormalAufzaehlung2folge">
    <w:name w:val="Normal_Aufzaehlung_2_folge"/>
    <w:basedOn w:val="NormalAufzaehlung2"/>
    <w:rsid w:val="006E464C"/>
    <w:pPr>
      <w:numPr>
        <w:numId w:val="0"/>
      </w:numPr>
      <w:ind w:left="1418" w:right="1418"/>
    </w:pPr>
  </w:style>
  <w:style w:type="paragraph" w:customStyle="1" w:styleId="Buendig">
    <w:name w:val="Buendig"/>
    <w:basedOn w:val="Standard1"/>
    <w:next w:val="Buendigfolge"/>
    <w:rsid w:val="006E464C"/>
    <w:pPr>
      <w:ind w:left="0"/>
    </w:pPr>
  </w:style>
  <w:style w:type="paragraph" w:customStyle="1" w:styleId="Buendigfolge">
    <w:name w:val="Buendig_folge"/>
    <w:basedOn w:val="Buendig"/>
    <w:rsid w:val="009878C3"/>
    <w:pPr>
      <w:spacing w:before="120"/>
    </w:pPr>
  </w:style>
  <w:style w:type="paragraph" w:customStyle="1" w:styleId="Titel1">
    <w:name w:val="Titel_1"/>
    <w:basedOn w:val="berschrift1"/>
    <w:next w:val="Buendig"/>
    <w:rsid w:val="008B06D9"/>
    <w:pPr>
      <w:numPr>
        <w:numId w:val="0"/>
      </w:numPr>
    </w:pPr>
  </w:style>
  <w:style w:type="paragraph" w:customStyle="1" w:styleId="Titel2">
    <w:name w:val="Titel_2"/>
    <w:basedOn w:val="berschrift2"/>
    <w:next w:val="Buendig"/>
    <w:rsid w:val="008B06D9"/>
    <w:pPr>
      <w:numPr>
        <w:ilvl w:val="0"/>
        <w:numId w:val="0"/>
      </w:numPr>
    </w:pPr>
  </w:style>
  <w:style w:type="paragraph" w:customStyle="1" w:styleId="Titel3">
    <w:name w:val="Titel_3"/>
    <w:basedOn w:val="berschrift3"/>
    <w:next w:val="Buendig"/>
    <w:rsid w:val="008B06D9"/>
    <w:pPr>
      <w:numPr>
        <w:ilvl w:val="0"/>
        <w:numId w:val="0"/>
      </w:numPr>
    </w:pPr>
  </w:style>
  <w:style w:type="paragraph" w:styleId="Beschriftung">
    <w:name w:val="caption"/>
    <w:basedOn w:val="Standard"/>
    <w:next w:val="Standard"/>
    <w:qFormat/>
    <w:rsid w:val="008B06D9"/>
    <w:rPr>
      <w:b/>
      <w:bCs/>
      <w:sz w:val="20"/>
      <w:szCs w:val="20"/>
    </w:rPr>
  </w:style>
  <w:style w:type="paragraph" w:customStyle="1" w:styleId="NormalBeschriftung">
    <w:name w:val="Normal_Beschriftung"/>
    <w:basedOn w:val="Standard"/>
    <w:next w:val="Standard1"/>
    <w:rsid w:val="00F81E14"/>
    <w:pPr>
      <w:spacing w:before="120" w:after="60"/>
      <w:ind w:left="851"/>
    </w:pPr>
    <w:rPr>
      <w:bCs/>
      <w:i/>
      <w:iCs/>
    </w:rPr>
  </w:style>
  <w:style w:type="paragraph" w:customStyle="1" w:styleId="BuendigAufzaehlung1">
    <w:name w:val="Buendig_Aufzaehlung_1"/>
    <w:basedOn w:val="Buendigfolge"/>
    <w:rsid w:val="009878C3"/>
    <w:pPr>
      <w:numPr>
        <w:numId w:val="6"/>
      </w:numPr>
    </w:pPr>
  </w:style>
  <w:style w:type="paragraph" w:customStyle="1" w:styleId="BuendigAufzaehlung1folge">
    <w:name w:val="Buendig_Aufzaehlung_1_folge"/>
    <w:basedOn w:val="BuendigAufzaehlung1"/>
    <w:rsid w:val="009878C3"/>
    <w:pPr>
      <w:numPr>
        <w:numId w:val="0"/>
      </w:numPr>
      <w:ind w:left="284"/>
    </w:pPr>
  </w:style>
  <w:style w:type="paragraph" w:customStyle="1" w:styleId="BuendigAufzaehlung2">
    <w:name w:val="Buendig_Aufzaehlung_2"/>
    <w:basedOn w:val="BuendigAufzaehlung1"/>
    <w:rsid w:val="009878C3"/>
    <w:pPr>
      <w:numPr>
        <w:numId w:val="5"/>
      </w:numPr>
    </w:pPr>
  </w:style>
  <w:style w:type="paragraph" w:customStyle="1" w:styleId="BuendigAufzaehlung2folge">
    <w:name w:val="Buendig_Aufzaehlung_2_folge"/>
    <w:basedOn w:val="BuendigAufzaehlung2"/>
    <w:rsid w:val="009878C3"/>
    <w:pPr>
      <w:numPr>
        <w:numId w:val="0"/>
      </w:numPr>
      <w:ind w:left="567"/>
    </w:pPr>
  </w:style>
  <w:style w:type="paragraph" w:customStyle="1" w:styleId="BuendigBeschriftung">
    <w:name w:val="Buendig_Beschriftung"/>
    <w:basedOn w:val="Buendig"/>
    <w:next w:val="Buendig"/>
    <w:rsid w:val="009878C3"/>
    <w:pPr>
      <w:spacing w:before="120" w:after="60"/>
    </w:pPr>
    <w:rPr>
      <w:i/>
    </w:rPr>
  </w:style>
  <w:style w:type="table" w:styleId="Tabellenraster">
    <w:name w:val="Table Grid"/>
    <w:basedOn w:val="NormaleTabelle"/>
    <w:rsid w:val="00A80A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e">
    <w:name w:val="Tabelle"/>
    <w:basedOn w:val="Standard"/>
    <w:rsid w:val="007B001F"/>
    <w:pPr>
      <w:spacing w:before="20" w:after="20"/>
    </w:pPr>
    <w:rPr>
      <w:rFonts w:ascii="Arial Narrow" w:hAnsi="Arial Narrow"/>
      <w:sz w:val="20"/>
      <w:szCs w:val="20"/>
    </w:rPr>
  </w:style>
  <w:style w:type="paragraph" w:customStyle="1" w:styleId="TabelleAufzaehlung">
    <w:name w:val="Tabelle_Aufzaehlung"/>
    <w:basedOn w:val="Tabelle"/>
    <w:rsid w:val="00A80A94"/>
    <w:pPr>
      <w:numPr>
        <w:numId w:val="7"/>
      </w:numPr>
    </w:pPr>
  </w:style>
  <w:style w:type="paragraph" w:styleId="Kopfzeile">
    <w:name w:val="header"/>
    <w:basedOn w:val="Standard"/>
    <w:rsid w:val="00A80A9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80A94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A80A94"/>
  </w:style>
  <w:style w:type="paragraph" w:customStyle="1" w:styleId="BuendigNummerieren">
    <w:name w:val="Buendig_Nummerieren"/>
    <w:basedOn w:val="Buendig"/>
    <w:rsid w:val="002135BD"/>
    <w:pPr>
      <w:numPr>
        <w:numId w:val="8"/>
      </w:numPr>
      <w:spacing w:before="120"/>
    </w:pPr>
    <w:rPr>
      <w:lang w:val="de-DE"/>
    </w:rPr>
  </w:style>
  <w:style w:type="paragraph" w:styleId="Verzeichnis1">
    <w:name w:val="toc 1"/>
    <w:basedOn w:val="Standard"/>
    <w:next w:val="Standard"/>
    <w:autoRedefine/>
    <w:uiPriority w:val="39"/>
    <w:rsid w:val="007470F3"/>
    <w:pPr>
      <w:spacing w:before="120"/>
      <w:ind w:left="567" w:hanging="567"/>
    </w:pPr>
    <w:rPr>
      <w:bCs/>
      <w:iCs/>
      <w:sz w:val="20"/>
    </w:rPr>
  </w:style>
  <w:style w:type="paragraph" w:styleId="Verzeichnis2">
    <w:name w:val="toc 2"/>
    <w:basedOn w:val="Standard"/>
    <w:next w:val="Standard"/>
    <w:autoRedefine/>
    <w:uiPriority w:val="39"/>
    <w:rsid w:val="00A82C59"/>
    <w:pPr>
      <w:tabs>
        <w:tab w:val="left" w:pos="490"/>
        <w:tab w:val="right" w:leader="dot" w:pos="4179"/>
      </w:tabs>
      <w:spacing w:before="60"/>
      <w:ind w:left="567" w:right="638" w:hanging="567"/>
    </w:pPr>
    <w:rPr>
      <w:bCs/>
      <w:sz w:val="18"/>
      <w:szCs w:val="22"/>
    </w:rPr>
  </w:style>
  <w:style w:type="paragraph" w:styleId="Verzeichnis3">
    <w:name w:val="toc 3"/>
    <w:basedOn w:val="Standard"/>
    <w:next w:val="Standard"/>
    <w:autoRedefine/>
    <w:uiPriority w:val="39"/>
    <w:rsid w:val="007470F3"/>
    <w:pPr>
      <w:tabs>
        <w:tab w:val="right" w:leader="dot" w:pos="4172"/>
      </w:tabs>
      <w:ind w:left="567" w:hanging="567"/>
    </w:pPr>
    <w:rPr>
      <w:sz w:val="16"/>
      <w:szCs w:val="20"/>
    </w:rPr>
  </w:style>
  <w:style w:type="paragraph" w:styleId="Verzeichnis4">
    <w:name w:val="toc 4"/>
    <w:basedOn w:val="Standard"/>
    <w:next w:val="Standard"/>
    <w:autoRedefine/>
    <w:uiPriority w:val="39"/>
    <w:rsid w:val="007470F3"/>
    <w:pPr>
      <w:tabs>
        <w:tab w:val="right" w:leader="dot" w:pos="4172"/>
      </w:tabs>
      <w:ind w:left="567" w:hanging="567"/>
    </w:pPr>
    <w:rPr>
      <w:sz w:val="16"/>
      <w:szCs w:val="20"/>
    </w:rPr>
  </w:style>
  <w:style w:type="paragraph" w:styleId="Verzeichnis5">
    <w:name w:val="toc 5"/>
    <w:basedOn w:val="Standard"/>
    <w:next w:val="Standard"/>
    <w:autoRedefine/>
    <w:semiHidden/>
    <w:rsid w:val="00514236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514236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514236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514236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514236"/>
    <w:pPr>
      <w:ind w:left="1760"/>
    </w:pPr>
    <w:rPr>
      <w:rFonts w:ascii="Times New Roman" w:hAnsi="Times New Roman"/>
      <w:sz w:val="20"/>
      <w:szCs w:val="20"/>
    </w:rPr>
  </w:style>
  <w:style w:type="character" w:styleId="Hyperlink">
    <w:name w:val="Hyperlink"/>
    <w:uiPriority w:val="99"/>
    <w:rsid w:val="00514236"/>
    <w:rPr>
      <w:color w:val="0000FF"/>
      <w:u w:val="single"/>
    </w:rPr>
  </w:style>
  <w:style w:type="paragraph" w:styleId="Sprechblasentext">
    <w:name w:val="Balloon Text"/>
    <w:basedOn w:val="Standard"/>
    <w:semiHidden/>
    <w:rsid w:val="008C4D78"/>
    <w:rPr>
      <w:rFonts w:ascii="Tahoma" w:hAnsi="Tahoma" w:cs="Tahoma"/>
      <w:sz w:val="16"/>
      <w:szCs w:val="16"/>
    </w:rPr>
  </w:style>
  <w:style w:type="paragraph" w:customStyle="1" w:styleId="Randpendenz">
    <w:name w:val="Randpendenz"/>
    <w:basedOn w:val="Standard"/>
    <w:rsid w:val="00760FDB"/>
    <w:rPr>
      <w:b/>
      <w:sz w:val="16"/>
      <w:szCs w:val="16"/>
    </w:rPr>
  </w:style>
  <w:style w:type="paragraph" w:customStyle="1" w:styleId="KopfFett">
    <w:name w:val="KopfFett"/>
    <w:rsid w:val="00E51DDE"/>
    <w:pPr>
      <w:pBdr>
        <w:top w:val="single" w:sz="6" w:space="1" w:color="auto"/>
        <w:bottom w:val="single" w:sz="6" w:space="1" w:color="auto"/>
        <w:between w:val="single" w:sz="6" w:space="1" w:color="auto"/>
      </w:pBdr>
      <w:spacing w:line="227" w:lineRule="exact"/>
    </w:pPr>
    <w:rPr>
      <w:rFonts w:ascii="Arial" w:hAnsi="Arial"/>
      <w:b/>
      <w:noProof/>
      <w:spacing w:val="4"/>
    </w:rPr>
  </w:style>
  <w:style w:type="paragraph" w:customStyle="1" w:styleId="KopfDept">
    <w:name w:val="KopfDept"/>
    <w:basedOn w:val="Kopfzeile"/>
    <w:next w:val="KopfFett"/>
    <w:rsid w:val="00E51DDE"/>
    <w:pPr>
      <w:tabs>
        <w:tab w:val="clear" w:pos="4536"/>
        <w:tab w:val="clear" w:pos="9072"/>
      </w:tabs>
      <w:suppressAutoHyphens/>
      <w:spacing w:after="100" w:line="200" w:lineRule="exact"/>
      <w:contextualSpacing/>
    </w:pPr>
    <w:rPr>
      <w:noProof/>
      <w:sz w:val="15"/>
      <w:szCs w:val="20"/>
      <w:lang w:eastAsia="de-CH"/>
    </w:rPr>
  </w:style>
  <w:style w:type="paragraph" w:customStyle="1" w:styleId="Logo">
    <w:name w:val="Logo"/>
    <w:rsid w:val="00E51DDE"/>
    <w:rPr>
      <w:rFonts w:ascii="Arial" w:hAnsi="Arial"/>
      <w:noProof/>
      <w:sz w:val="15"/>
    </w:rPr>
  </w:style>
  <w:style w:type="character" w:customStyle="1" w:styleId="berschrift3Zchn">
    <w:name w:val="Überschrift 3 Zchn"/>
    <w:link w:val="berschrift3"/>
    <w:rsid w:val="00AD6BF0"/>
    <w:rPr>
      <w:rFonts w:ascii="Arial" w:hAnsi="Arial" w:cs="Arial"/>
      <w:b/>
      <w:bCs/>
      <w:sz w:val="22"/>
      <w:szCs w:val="26"/>
      <w:lang w:val="de-CH"/>
    </w:rPr>
  </w:style>
  <w:style w:type="paragraph" w:styleId="StandardWeb">
    <w:name w:val="Normal (Web)"/>
    <w:basedOn w:val="Standard"/>
    <w:uiPriority w:val="99"/>
    <w:rsid w:val="00772A1E"/>
    <w:pPr>
      <w:spacing w:before="100" w:beforeAutospacing="1" w:after="100" w:afterAutospacing="1"/>
    </w:pPr>
    <w:rPr>
      <w:rFonts w:ascii="Times New Roman" w:hAnsi="Times New Roman"/>
      <w:sz w:val="24"/>
      <w:lang w:val="de-DE"/>
    </w:rPr>
  </w:style>
  <w:style w:type="paragraph" w:customStyle="1" w:styleId="Form">
    <w:name w:val="Form"/>
    <w:basedOn w:val="Standard"/>
    <w:rsid w:val="009A298D"/>
    <w:rPr>
      <w:sz w:val="15"/>
      <w:szCs w:val="20"/>
    </w:rPr>
  </w:style>
  <w:style w:type="paragraph" w:styleId="Listenabsatz">
    <w:name w:val="List Paragraph"/>
    <w:basedOn w:val="Standard"/>
    <w:uiPriority w:val="34"/>
    <w:qFormat/>
    <w:rsid w:val="00070EFB"/>
    <w:pPr>
      <w:ind w:left="720"/>
      <w:contextualSpacing/>
    </w:pPr>
    <w:rPr>
      <w:rFonts w:ascii="Times New Roman" w:hAnsi="Times New Roman"/>
      <w:sz w:val="24"/>
      <w:lang w:eastAsia="de-CH"/>
    </w:rPr>
  </w:style>
  <w:style w:type="paragraph" w:customStyle="1" w:styleId="Default">
    <w:name w:val="Default"/>
    <w:rsid w:val="006E6D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rsid w:val="004652DB"/>
    <w:rPr>
      <w:sz w:val="24"/>
    </w:rPr>
  </w:style>
  <w:style w:type="character" w:customStyle="1" w:styleId="FunotentextZchn">
    <w:name w:val="Fußnotentext Zchn"/>
    <w:basedOn w:val="Absatz-Standardschriftart"/>
    <w:link w:val="Funotentext"/>
    <w:rsid w:val="004652DB"/>
    <w:rPr>
      <w:rFonts w:ascii="Arial" w:hAnsi="Arial"/>
      <w:sz w:val="24"/>
      <w:szCs w:val="24"/>
      <w:lang w:eastAsia="de-DE"/>
    </w:rPr>
  </w:style>
  <w:style w:type="character" w:styleId="Funotenzeichen">
    <w:name w:val="footnote reference"/>
    <w:basedOn w:val="Absatz-Standardschriftart"/>
    <w:rsid w:val="004652DB"/>
    <w:rPr>
      <w:vertAlign w:val="superscript"/>
    </w:rPr>
  </w:style>
  <w:style w:type="paragraph" w:styleId="Endnotentext">
    <w:name w:val="endnote text"/>
    <w:basedOn w:val="Standard"/>
    <w:link w:val="EndnotentextZchn"/>
    <w:rsid w:val="000E230B"/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rsid w:val="000E230B"/>
    <w:rPr>
      <w:rFonts w:ascii="Arial" w:hAnsi="Arial"/>
      <w:lang w:eastAsia="de-DE"/>
    </w:rPr>
  </w:style>
  <w:style w:type="character" w:styleId="Endnotenzeichen">
    <w:name w:val="endnote reference"/>
    <w:basedOn w:val="Absatz-Standardschriftart"/>
    <w:rsid w:val="000E230B"/>
    <w:rPr>
      <w:vertAlign w:val="superscript"/>
    </w:rPr>
  </w:style>
  <w:style w:type="paragraph" w:customStyle="1" w:styleId="Absatznormal">
    <w:name w:val="Absatz_normal"/>
    <w:basedOn w:val="Standard"/>
    <w:link w:val="AbsatznormalZchn"/>
    <w:qFormat/>
    <w:rsid w:val="002B5911"/>
    <w:pPr>
      <w:overflowPunct w:val="0"/>
      <w:autoSpaceDE w:val="0"/>
      <w:autoSpaceDN w:val="0"/>
      <w:adjustRightInd w:val="0"/>
      <w:spacing w:before="120"/>
      <w:ind w:left="851"/>
      <w:textAlignment w:val="baseline"/>
    </w:pPr>
    <w:rPr>
      <w:sz w:val="18"/>
      <w:szCs w:val="20"/>
      <w:lang w:eastAsia="it-IT"/>
    </w:rPr>
  </w:style>
  <w:style w:type="character" w:customStyle="1" w:styleId="AbsatznormalZchn">
    <w:name w:val="Absatz_normal Zchn"/>
    <w:link w:val="Absatznormal"/>
    <w:rsid w:val="002B5911"/>
    <w:rPr>
      <w:rFonts w:ascii="Arial" w:hAnsi="Arial"/>
      <w:sz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2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45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4457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287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eathiller/Documents/Vorlagen_YAVER/ASTRA/Faktenblat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3112E6-527D-46F1-8A10-263531223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Faktenblatt.dotx</Template>
  <TotalTime>0</TotalTime>
  <Pages>1</Pages>
  <Words>108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Protokoll-Randpendenzen</vt:lpstr>
    </vt:vector>
  </TitlesOfParts>
  <Company>is Industrial Services AG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Protokoll-Randpendenzen</dc:title>
  <dc:subject/>
  <dc:creator>Beat Hiller</dc:creator>
  <cp:keywords/>
  <cp:lastModifiedBy>Beat Hiller</cp:lastModifiedBy>
  <cp:revision>1</cp:revision>
  <cp:lastPrinted>2016-12-16T09:41:00Z</cp:lastPrinted>
  <dcterms:created xsi:type="dcterms:W3CDTF">2021-04-02T14:03:00Z</dcterms:created>
  <dcterms:modified xsi:type="dcterms:W3CDTF">2021-04-02T14:24:00Z</dcterms:modified>
</cp:coreProperties>
</file>