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49B1D" w14:textId="77777777" w:rsidR="004810E2" w:rsidRDefault="009E4850" w:rsidP="003D4F2F">
      <w:pPr>
        <w:pStyle w:val="Titel"/>
      </w:pPr>
      <w:r>
        <w:t>Auftragsanalyse</w:t>
      </w:r>
    </w:p>
    <w:p w14:paraId="0EEF89C5" w14:textId="77777777" w:rsidR="00E645B9" w:rsidRPr="00E645B9" w:rsidRDefault="00E645B9" w:rsidP="00E645B9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14:paraId="197A34A9" w14:textId="77777777" w:rsidTr="003D4F2F">
        <w:trPr>
          <w:trHeight w:val="1725"/>
        </w:trPr>
        <w:tc>
          <w:tcPr>
            <w:tcW w:w="8644" w:type="dxa"/>
          </w:tcPr>
          <w:p w14:paraId="5D18BF92" w14:textId="0037E189" w:rsidR="003D4F2F" w:rsidRDefault="003D4F2F" w:rsidP="003D4F2F">
            <w:r>
              <w:t>Firma:</w:t>
            </w:r>
            <w:r w:rsidR="00E72FD8">
              <w:t xml:space="preserve"> </w:t>
            </w:r>
            <w:sdt>
              <w:sdtPr>
                <w:id w:val="-301699631"/>
                <w:placeholder>
                  <w:docPart w:val="E7F70781808A4D118789B0BA8811FAA1"/>
                </w:placeholder>
                <w:temporary/>
                <w:showingPlcHdr/>
              </w:sdtPr>
              <w:sdtEndPr/>
              <w:sdtContent>
                <w:r w:rsidRPr="009C456C">
                  <w:rPr>
                    <w:rStyle w:val="Platzhaltertext"/>
                    <w:highlight w:val="lightGray"/>
                  </w:rPr>
                  <w:t>Adresse eingeben</w:t>
                </w:r>
              </w:sdtContent>
            </w:sdt>
          </w:p>
        </w:tc>
      </w:tr>
    </w:tbl>
    <w:p w14:paraId="0042EB19" w14:textId="70CF8B84" w:rsidR="00220F32" w:rsidRDefault="00220F32" w:rsidP="004810E2"/>
    <w:p w14:paraId="563CFE5E" w14:textId="7CD6F6A4" w:rsidR="005A1527" w:rsidRDefault="005A1527" w:rsidP="00791049">
      <w:r w:rsidRPr="005A1527">
        <w:t>Es wird eine Analyse der konkreten Aufgabenstellung erwartet. Allgemeingültige Aussagen ohne Bezug auf das Projekt werden ungenügend bewertet.</w:t>
      </w:r>
    </w:p>
    <w:p w14:paraId="5DC0FA78" w14:textId="77777777" w:rsidR="005A1527" w:rsidRDefault="005A1527" w:rsidP="00791049"/>
    <w:p w14:paraId="7BAFB8D1" w14:textId="5A7F0704" w:rsidR="00791049" w:rsidRDefault="00791049" w:rsidP="00791049">
      <w:r>
        <w:t>Auftragsanalyse zu den folgenden Punkten:</w:t>
      </w:r>
    </w:p>
    <w:p w14:paraId="5461E5AB" w14:textId="4C2CADDE" w:rsidR="00AE0BD5" w:rsidRDefault="00791049" w:rsidP="00791049">
      <w:r>
        <w:t xml:space="preserve">- </w:t>
      </w:r>
      <w:r w:rsidR="00AE0BD5">
        <w:t xml:space="preserve">Vorgehen </w:t>
      </w:r>
      <w:r w:rsidR="00E31F01">
        <w:t xml:space="preserve">Phase </w:t>
      </w:r>
      <w:r w:rsidR="00AE0BD5">
        <w:t>Analyse</w:t>
      </w:r>
    </w:p>
    <w:p w14:paraId="2D26B23A" w14:textId="51B4363D" w:rsidR="00AE0BD5" w:rsidRDefault="00AE0BD5" w:rsidP="00791049">
      <w:r>
        <w:t xml:space="preserve">- Vorgehen </w:t>
      </w:r>
      <w:r w:rsidR="00E31F01">
        <w:t xml:space="preserve">Phase </w:t>
      </w:r>
      <w:r>
        <w:t>Planung</w:t>
      </w:r>
    </w:p>
    <w:p w14:paraId="6B947C9C" w14:textId="655C0F85" w:rsidR="00834533" w:rsidRDefault="00834533" w:rsidP="00791049">
      <w:r>
        <w:t xml:space="preserve">- Vorgehen </w:t>
      </w:r>
      <w:r w:rsidR="00E31F01">
        <w:t xml:space="preserve">Phase </w:t>
      </w:r>
      <w:r>
        <w:t>Realisation</w:t>
      </w:r>
    </w:p>
    <w:p w14:paraId="2BA059D7" w14:textId="3AC1B3BA" w:rsidR="00791049" w:rsidRDefault="000E2274" w:rsidP="00791049">
      <w:r>
        <w:t xml:space="preserve">- </w:t>
      </w:r>
      <w:r w:rsidR="00791049">
        <w:t>Termine</w:t>
      </w:r>
    </w:p>
    <w:p w14:paraId="526F2F11" w14:textId="02642A75" w:rsidR="00791049" w:rsidRDefault="00791049" w:rsidP="00E31F01">
      <w:r>
        <w:t>- Schnittstellen</w:t>
      </w:r>
      <w:r w:rsidR="00E31F01">
        <w:t>, Kommunikation, Projektorganisation</w:t>
      </w:r>
    </w:p>
    <w:p w14:paraId="1A0491E7" w14:textId="6E2BC6DE" w:rsidR="00791049" w:rsidRDefault="00791049" w:rsidP="00791049">
      <w:r>
        <w:t>- Aufwandschätzung</w:t>
      </w:r>
      <w:r w:rsidR="00834533">
        <w:t xml:space="preserve"> nach SIA Phasen</w:t>
      </w:r>
      <w:r w:rsidR="00400353">
        <w:t xml:space="preserve"> + Plausibilisierung der Aufwandschätzung gemäss den 4000h</w:t>
      </w:r>
    </w:p>
    <w:p w14:paraId="7DF22EFB" w14:textId="03BDEC3E" w:rsidR="00791049" w:rsidRDefault="00791049" w:rsidP="00E31F01">
      <w:r>
        <w:t xml:space="preserve">- </w:t>
      </w:r>
      <w:r w:rsidR="00E31F01">
        <w:t>Kostenplanung / Kostenkontrolle</w:t>
      </w:r>
    </w:p>
    <w:p w14:paraId="37AE24DB" w14:textId="15A6375D" w:rsidR="00E31F01" w:rsidRDefault="00E31F01" w:rsidP="00E31F01">
      <w:r>
        <w:t>- Chancen / Risiken</w:t>
      </w:r>
    </w:p>
    <w:p w14:paraId="24A6A72E" w14:textId="100405C5" w:rsidR="00E31F01" w:rsidRDefault="00E31F01" w:rsidP="00E31F01">
      <w:r>
        <w:t>- Politik</w:t>
      </w:r>
    </w:p>
    <w:p w14:paraId="652833E6" w14:textId="5A762F0D" w:rsidR="00791049" w:rsidRDefault="00791049" w:rsidP="004810E2"/>
    <w:p w14:paraId="02F7E8EF" w14:textId="3412B272" w:rsidR="00791049" w:rsidRDefault="00791049" w:rsidP="004810E2">
      <w:r>
        <w:t>Maximal 3 Seiten Text</w:t>
      </w:r>
      <w:r w:rsidR="00F63756">
        <w:t xml:space="preserve"> + 1. Seite Terminplan und 1. Seite Organigramm</w:t>
      </w:r>
    </w:p>
    <w:p w14:paraId="2241DE4C" w14:textId="6F06B5F5" w:rsidR="00914F47" w:rsidRDefault="00914F47" w:rsidP="005B1443">
      <w:pPr>
        <w:tabs>
          <w:tab w:val="left" w:pos="2385"/>
        </w:tabs>
      </w:pPr>
      <w:bookmarkStart w:id="0" w:name="_GoBack"/>
      <w:bookmarkEnd w:id="0"/>
    </w:p>
    <w:sectPr w:rsidR="00914F47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2DD36" w16cex:dateUtc="2021-02-01T19:04:00Z"/>
  <w16cex:commentExtensible w16cex:durableId="23C2DD6A" w16cex:dateUtc="2021-02-01T1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36C355" w16cid:durableId="23C2DD36"/>
  <w16cid:commentId w16cid:paraId="63FDFDEC" w16cid:durableId="23C2DD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68F6B" w14:textId="77777777" w:rsidR="007B488C" w:rsidRDefault="007B488C" w:rsidP="006436B8">
      <w:pPr>
        <w:spacing w:line="240" w:lineRule="auto"/>
      </w:pPr>
      <w:r>
        <w:separator/>
      </w:r>
    </w:p>
  </w:endnote>
  <w:endnote w:type="continuationSeparator" w:id="0">
    <w:p w14:paraId="4C9C821A" w14:textId="77777777" w:rsidR="007B488C" w:rsidRDefault="007B488C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B098F" w14:textId="4EFD75C0" w:rsidR="00F3027D" w:rsidRDefault="00EF7452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791049">
      <w:rPr>
        <w:noProof/>
      </w:rPr>
      <w:t>612003.04_04_01_Auftragsanalyse_210201.docx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914F47" w:rsidRPr="00914F47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fldChar w:fldCharType="begin"/>
    </w:r>
    <w:r>
      <w:instrText>NUMPAGES  \* Arabic  \* MERGEFORMAT</w:instrText>
    </w:r>
    <w:r>
      <w:fldChar w:fldCharType="separate"/>
    </w:r>
    <w:r w:rsidR="007B488C" w:rsidRPr="007B488C">
      <w:rPr>
        <w:noProof/>
        <w:lang w:val="de-DE"/>
      </w:rPr>
      <w:t>1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DDB01" w14:textId="7CD04811" w:rsidR="00F3027D" w:rsidRPr="009738E0" w:rsidRDefault="00BF342B">
    <w:pPr>
      <w:pStyle w:val="Fuzeile"/>
    </w:pPr>
    <w:fldSimple w:instr=" FILENAME   \* MERGEFORMAT ">
      <w:r w:rsidR="00EF7452">
        <w:rPr>
          <w:noProof/>
        </w:rPr>
        <w:t>612003.04_04_01_B6_Auftragsanalyse_210201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EF7452" w:rsidRPr="00EF7452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EF7452">
      <w:fldChar w:fldCharType="begin"/>
    </w:r>
    <w:r w:rsidR="00EF7452">
      <w:instrText>NUMPAGES  \* Arabic  \* MERGEFORMAT</w:instrText>
    </w:r>
    <w:r w:rsidR="00EF7452">
      <w:fldChar w:fldCharType="separate"/>
    </w:r>
    <w:r w:rsidR="00EF7452" w:rsidRPr="00EF7452">
      <w:rPr>
        <w:noProof/>
        <w:lang w:val="de-DE"/>
      </w:rPr>
      <w:t>1</w:t>
    </w:r>
    <w:r w:rsidR="00EF7452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9D6A3" w14:textId="77777777" w:rsidR="007B488C" w:rsidRDefault="007B488C" w:rsidP="006436B8">
      <w:pPr>
        <w:spacing w:line="240" w:lineRule="auto"/>
      </w:pPr>
      <w:r>
        <w:separator/>
      </w:r>
    </w:p>
  </w:footnote>
  <w:footnote w:type="continuationSeparator" w:id="0">
    <w:p w14:paraId="0CE03509" w14:textId="77777777" w:rsidR="007B488C" w:rsidRDefault="007B488C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11"/>
      <w:gridCol w:w="4193"/>
    </w:tblGrid>
    <w:tr w:rsidR="00EB71D1" w:rsidRPr="005B1443" w14:paraId="4B243CF2" w14:textId="77777777" w:rsidTr="007B488C">
      <w:trPr>
        <w:trHeight w:val="714"/>
      </w:trPr>
      <w:tc>
        <w:tcPr>
          <w:tcW w:w="4311" w:type="dxa"/>
          <w:vAlign w:val="bottom"/>
          <w:hideMark/>
        </w:tcPr>
        <w:p w14:paraId="77DCA53B" w14:textId="77777777" w:rsidR="00EB71D1" w:rsidRPr="005B1443" w:rsidRDefault="007C43B0" w:rsidP="006667E3">
          <w:pPr>
            <w:pStyle w:val="Untertitel"/>
            <w:spacing w:before="0" w:after="840"/>
            <w:rPr>
              <w:b w:val="0"/>
            </w:rPr>
          </w:pPr>
          <w:r w:rsidRPr="00874D50">
            <w:rPr>
              <w:b w:val="0"/>
              <w:sz w:val="18"/>
            </w:rPr>
            <w:t>Tiefbauamt</w:t>
          </w:r>
        </w:p>
      </w:tc>
      <w:tc>
        <w:tcPr>
          <w:tcW w:w="4193" w:type="dxa"/>
          <w:hideMark/>
        </w:tcPr>
        <w:p w14:paraId="66BBBBE5" w14:textId="77777777" w:rsidR="00EB71D1" w:rsidRPr="005B1443" w:rsidRDefault="005B1443">
          <w:pPr>
            <w:pStyle w:val="Kopfzeile"/>
          </w:pPr>
          <w:r w:rsidRPr="005B1443">
            <w:rPr>
              <w:noProof/>
              <w:lang w:eastAsia="de-CH"/>
            </w:rPr>
            <w:drawing>
              <wp:inline distT="0" distB="0" distL="0" distR="0" wp14:anchorId="6EEC6A03" wp14:editId="7EABE52E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5B1443" w14:paraId="57B9FC3F" w14:textId="77777777" w:rsidTr="007B488C">
      <w:trPr>
        <w:trHeight w:val="284"/>
      </w:trPr>
      <w:tc>
        <w:tcPr>
          <w:tcW w:w="4311" w:type="dxa"/>
          <w:vAlign w:val="bottom"/>
        </w:tcPr>
        <w:p w14:paraId="4842FA50" w14:textId="43551BA7" w:rsidR="00EB71D1" w:rsidRPr="005B1443" w:rsidRDefault="007B488C" w:rsidP="00BF342B">
          <w:pPr>
            <w:rPr>
              <w:b/>
            </w:rPr>
          </w:pPr>
          <w:r w:rsidRPr="001F0AE8">
            <w:rPr>
              <w:b/>
            </w:rPr>
            <w:t xml:space="preserve">Beilage </w:t>
          </w:r>
          <w:r w:rsidR="00BF342B">
            <w:rPr>
              <w:b/>
            </w:rPr>
            <w:t>6</w:t>
          </w:r>
        </w:p>
      </w:tc>
      <w:tc>
        <w:tcPr>
          <w:tcW w:w="4193" w:type="dxa"/>
          <w:hideMark/>
        </w:tcPr>
        <w:p w14:paraId="4C89A634" w14:textId="77777777" w:rsidR="00EB71D1" w:rsidRPr="005B1443" w:rsidRDefault="00EB71D1" w:rsidP="005B1443">
          <w:pPr>
            <w:rPr>
              <w:b/>
              <w:noProof/>
              <w:lang w:eastAsia="de-CH"/>
            </w:rPr>
          </w:pPr>
        </w:p>
      </w:tc>
    </w:tr>
  </w:tbl>
  <w:p w14:paraId="150ED12F" w14:textId="363D45E0"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8C"/>
    <w:rsid w:val="000874B2"/>
    <w:rsid w:val="000915F9"/>
    <w:rsid w:val="000B03E9"/>
    <w:rsid w:val="000C4618"/>
    <w:rsid w:val="000C60A5"/>
    <w:rsid w:val="000D5225"/>
    <w:rsid w:val="000E2274"/>
    <w:rsid w:val="00180333"/>
    <w:rsid w:val="0018664C"/>
    <w:rsid w:val="001A1D0B"/>
    <w:rsid w:val="001B3AB4"/>
    <w:rsid w:val="001C3A76"/>
    <w:rsid w:val="001F0AE8"/>
    <w:rsid w:val="00216A18"/>
    <w:rsid w:val="00220F32"/>
    <w:rsid w:val="002329C1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0AE9"/>
    <w:rsid w:val="002E2C14"/>
    <w:rsid w:val="002E6AFD"/>
    <w:rsid w:val="002E78F2"/>
    <w:rsid w:val="002F022F"/>
    <w:rsid w:val="002F1AFE"/>
    <w:rsid w:val="00310036"/>
    <w:rsid w:val="0031291A"/>
    <w:rsid w:val="0035106B"/>
    <w:rsid w:val="00383251"/>
    <w:rsid w:val="003D4F2F"/>
    <w:rsid w:val="003D7472"/>
    <w:rsid w:val="00400353"/>
    <w:rsid w:val="00421329"/>
    <w:rsid w:val="00453B13"/>
    <w:rsid w:val="004736B2"/>
    <w:rsid w:val="00473CF0"/>
    <w:rsid w:val="00476E2F"/>
    <w:rsid w:val="004810E2"/>
    <w:rsid w:val="004847AB"/>
    <w:rsid w:val="004A224F"/>
    <w:rsid w:val="004A3736"/>
    <w:rsid w:val="004C38CD"/>
    <w:rsid w:val="004C3EE7"/>
    <w:rsid w:val="004D0018"/>
    <w:rsid w:val="005219C7"/>
    <w:rsid w:val="0052204A"/>
    <w:rsid w:val="00545F79"/>
    <w:rsid w:val="005616DB"/>
    <w:rsid w:val="005A1527"/>
    <w:rsid w:val="005B0204"/>
    <w:rsid w:val="005B1443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667E3"/>
    <w:rsid w:val="006713E3"/>
    <w:rsid w:val="006A6741"/>
    <w:rsid w:val="006B69E6"/>
    <w:rsid w:val="006F1841"/>
    <w:rsid w:val="007117D6"/>
    <w:rsid w:val="007425D3"/>
    <w:rsid w:val="007438BA"/>
    <w:rsid w:val="007479E4"/>
    <w:rsid w:val="00760C11"/>
    <w:rsid w:val="00791049"/>
    <w:rsid w:val="007B488C"/>
    <w:rsid w:val="007C111E"/>
    <w:rsid w:val="007C43B0"/>
    <w:rsid w:val="007C74D4"/>
    <w:rsid w:val="007C76ED"/>
    <w:rsid w:val="007E296C"/>
    <w:rsid w:val="007E77BD"/>
    <w:rsid w:val="007F4530"/>
    <w:rsid w:val="00804D88"/>
    <w:rsid w:val="00834533"/>
    <w:rsid w:val="00834F4A"/>
    <w:rsid w:val="00846DBB"/>
    <w:rsid w:val="00874D50"/>
    <w:rsid w:val="00880593"/>
    <w:rsid w:val="00881043"/>
    <w:rsid w:val="008A36A6"/>
    <w:rsid w:val="008E492B"/>
    <w:rsid w:val="008F59F4"/>
    <w:rsid w:val="00910599"/>
    <w:rsid w:val="00914F47"/>
    <w:rsid w:val="00921056"/>
    <w:rsid w:val="00924FC6"/>
    <w:rsid w:val="009548E9"/>
    <w:rsid w:val="00972352"/>
    <w:rsid w:val="009738E0"/>
    <w:rsid w:val="00974DCC"/>
    <w:rsid w:val="0098469D"/>
    <w:rsid w:val="009C051E"/>
    <w:rsid w:val="009C456C"/>
    <w:rsid w:val="009D1D35"/>
    <w:rsid w:val="009D1E26"/>
    <w:rsid w:val="009D5266"/>
    <w:rsid w:val="009E4850"/>
    <w:rsid w:val="009F1CFA"/>
    <w:rsid w:val="00A2561E"/>
    <w:rsid w:val="00A55D7E"/>
    <w:rsid w:val="00A87CA2"/>
    <w:rsid w:val="00A961F2"/>
    <w:rsid w:val="00AE0BD5"/>
    <w:rsid w:val="00B21E18"/>
    <w:rsid w:val="00B36B27"/>
    <w:rsid w:val="00B72FC3"/>
    <w:rsid w:val="00B87D8E"/>
    <w:rsid w:val="00BA09F9"/>
    <w:rsid w:val="00BA12F6"/>
    <w:rsid w:val="00BC6D76"/>
    <w:rsid w:val="00BD487D"/>
    <w:rsid w:val="00BF342B"/>
    <w:rsid w:val="00C131AF"/>
    <w:rsid w:val="00C14B43"/>
    <w:rsid w:val="00C33BC6"/>
    <w:rsid w:val="00C45F4F"/>
    <w:rsid w:val="00C5449C"/>
    <w:rsid w:val="00C63312"/>
    <w:rsid w:val="00C908D3"/>
    <w:rsid w:val="00CA597B"/>
    <w:rsid w:val="00CB468B"/>
    <w:rsid w:val="00CB6B60"/>
    <w:rsid w:val="00CC3AA6"/>
    <w:rsid w:val="00D13CA6"/>
    <w:rsid w:val="00D17550"/>
    <w:rsid w:val="00D45BAB"/>
    <w:rsid w:val="00D93A30"/>
    <w:rsid w:val="00DD5D84"/>
    <w:rsid w:val="00DF3C0C"/>
    <w:rsid w:val="00DF4DB8"/>
    <w:rsid w:val="00E03288"/>
    <w:rsid w:val="00E15055"/>
    <w:rsid w:val="00E2476F"/>
    <w:rsid w:val="00E31F01"/>
    <w:rsid w:val="00E45FF3"/>
    <w:rsid w:val="00E57B1E"/>
    <w:rsid w:val="00E641A1"/>
    <w:rsid w:val="00E645B9"/>
    <w:rsid w:val="00E72FD8"/>
    <w:rsid w:val="00E844C2"/>
    <w:rsid w:val="00E94C4F"/>
    <w:rsid w:val="00EB210C"/>
    <w:rsid w:val="00EB71D1"/>
    <w:rsid w:val="00EC2DBD"/>
    <w:rsid w:val="00EE5EBF"/>
    <w:rsid w:val="00EF7452"/>
    <w:rsid w:val="00F00BAE"/>
    <w:rsid w:val="00F05471"/>
    <w:rsid w:val="00F104FC"/>
    <w:rsid w:val="00F1540E"/>
    <w:rsid w:val="00F222E5"/>
    <w:rsid w:val="00F24056"/>
    <w:rsid w:val="00F3027D"/>
    <w:rsid w:val="00F30FB1"/>
    <w:rsid w:val="00F33479"/>
    <w:rsid w:val="00F34891"/>
    <w:rsid w:val="00F518A6"/>
    <w:rsid w:val="00F63756"/>
    <w:rsid w:val="00F666FA"/>
    <w:rsid w:val="00FC0CD1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1BC29558"/>
  <w15:docId w15:val="{CB349736-CD2F-4836-8A35-A570C9E4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45B9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A36A6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A36A6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A09F9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A09F9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7479E4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2E2C1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25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425D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25D3"/>
    <w:rPr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25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25D3"/>
    <w:rPr>
      <w:b/>
      <w:bCs/>
      <w:lang w:val="de-CH"/>
    </w:rPr>
  </w:style>
  <w:style w:type="paragraph" w:styleId="berarbeitung">
    <w:name w:val="Revision"/>
    <w:hidden/>
    <w:uiPriority w:val="99"/>
    <w:semiHidden/>
    <w:rsid w:val="002E0AE9"/>
    <w:pPr>
      <w:spacing w:after="0" w:line="240" w:lineRule="auto"/>
    </w:pPr>
    <w:rPr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Downloads\961.120.V_B6_Auftragsanalyse_Dienstleistung_V1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7F70781808A4D118789B0BA8811FA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B3B212-4A2A-4F88-8837-2D19DB3B3387}"/>
      </w:docPartPr>
      <w:docPartBody>
        <w:p w:rsidR="00F7667B" w:rsidRDefault="00F7667B">
          <w:pPr>
            <w:pStyle w:val="E7F70781808A4D118789B0BA8811FAA1"/>
          </w:pPr>
          <w:r w:rsidRPr="009C456C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7B"/>
    <w:rsid w:val="00F7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7F70781808A4D118789B0BA8811FAA1">
    <w:name w:val="E7F70781808A4D118789B0BA8811FAA1"/>
  </w:style>
  <w:style w:type="paragraph" w:customStyle="1" w:styleId="A244E67D4AD94C63BBA2CE67CA04D6E1">
    <w:name w:val="A244E67D4AD94C63BBA2CE67CA04D6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463C-98AA-4F3A-A36A-1E9F622C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961.120.V_B6_Auftragsanalyse_Dienstleistung_V1.0</Template>
  <TotalTime>0</TotalTime>
  <Pages>1</Pages>
  <Words>82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Fröhlich Florian, TVS TAB</dc:creator>
  <cp:lastModifiedBy>AdmOago</cp:lastModifiedBy>
  <cp:revision>13</cp:revision>
  <dcterms:created xsi:type="dcterms:W3CDTF">2021-02-02T10:46:00Z</dcterms:created>
  <dcterms:modified xsi:type="dcterms:W3CDTF">2021-03-11T11:18:00Z</dcterms:modified>
</cp:coreProperties>
</file>