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C5C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Die Offerte ist zwingend mit der </w:t>
      </w:r>
      <w:r w:rsidRPr="006D32D3">
        <w:rPr>
          <w:rFonts w:ascii="Arial Black" w:hAnsi="Arial Black" w:cs="Arial"/>
        </w:rPr>
        <w:t>genauen Bezeichnung des Objektes</w:t>
      </w:r>
      <w:r w:rsidRPr="00197A1E">
        <w:rPr>
          <w:rFonts w:ascii="Arial" w:hAnsi="Arial" w:cs="Arial"/>
        </w:rPr>
        <w:t xml:space="preserve"> an folgende Adresse zu senden (Adressetikettenvorlage im Anhang)</w:t>
      </w:r>
      <w:r w:rsidR="00D02DBE" w:rsidRPr="00197A1E">
        <w:rPr>
          <w:rFonts w:ascii="Arial" w:hAnsi="Arial" w:cs="Arial"/>
        </w:rPr>
        <w:t xml:space="preserve"> oder abzugeben</w:t>
      </w:r>
      <w:r w:rsidRPr="00197A1E">
        <w:rPr>
          <w:rFonts w:ascii="Arial" w:hAnsi="Arial" w:cs="Arial"/>
        </w:rPr>
        <w:t>: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Kanton Zürich</w:t>
      </w:r>
    </w:p>
    <w:p w:rsidR="00787539" w:rsidRDefault="00787539">
      <w:pPr>
        <w:rPr>
          <w:rFonts w:ascii="Arial" w:hAnsi="Arial" w:cs="Arial"/>
        </w:rPr>
      </w:pPr>
      <w:r>
        <w:rPr>
          <w:rFonts w:ascii="Arial" w:hAnsi="Arial" w:cs="Arial"/>
        </w:rPr>
        <w:t>Baudirektion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Tiefbauamt / Büro </w:t>
      </w:r>
      <w:r w:rsidR="00E4139C" w:rsidRPr="00197A1E">
        <w:rPr>
          <w:rFonts w:ascii="Arial" w:hAnsi="Arial" w:cs="Arial"/>
        </w:rPr>
        <w:t xml:space="preserve">W </w:t>
      </w:r>
      <w:r w:rsidRPr="00197A1E">
        <w:rPr>
          <w:rFonts w:ascii="Arial" w:hAnsi="Arial" w:cs="Arial"/>
        </w:rPr>
        <w:t>317</w:t>
      </w:r>
    </w:p>
    <w:p w:rsidR="00F26191" w:rsidRPr="00197A1E" w:rsidRDefault="00DB6353">
      <w:pPr>
        <w:rPr>
          <w:rFonts w:ascii="Arial" w:hAnsi="Arial" w:cs="Arial"/>
        </w:rPr>
      </w:pPr>
      <w:r>
        <w:rPr>
          <w:rFonts w:ascii="Arial" w:hAnsi="Arial" w:cs="Arial"/>
        </w:rPr>
        <w:t>Walcheplatz 2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8090 Zürich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D408C4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Schalteröffnungszeiten: 07.3</w:t>
      </w:r>
      <w:r w:rsidR="00D02DBE" w:rsidRPr="00197A1E">
        <w:rPr>
          <w:rFonts w:ascii="Arial" w:hAnsi="Arial" w:cs="Arial"/>
          <w:i/>
          <w:iCs/>
        </w:rPr>
        <w:t>0 – 12.00 / 13.30 – 16.00 Uhr</w:t>
      </w:r>
    </w:p>
    <w:p w:rsidR="00D02DBE" w:rsidRPr="00197A1E" w:rsidRDefault="00252798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Telefon: 043 259 31 5</w:t>
      </w:r>
      <w:r w:rsidR="00D02DBE" w:rsidRPr="00197A1E">
        <w:rPr>
          <w:rFonts w:ascii="Arial" w:hAnsi="Arial" w:cs="Arial"/>
          <w:i/>
          <w:iCs/>
        </w:rPr>
        <w:t>1</w:t>
      </w:r>
    </w:p>
    <w:p w:rsidR="00F26191" w:rsidRPr="00197A1E" w:rsidRDefault="00F26191">
      <w:pPr>
        <w:rPr>
          <w:rFonts w:ascii="Arial" w:hAnsi="Arial" w:cs="Arial"/>
        </w:rPr>
      </w:pPr>
    </w:p>
    <w:p w:rsidR="00D02DBE" w:rsidRPr="00197A1E" w:rsidRDefault="00D02DBE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</w:p>
    <w:tbl>
      <w:tblPr>
        <w:tblW w:w="84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0"/>
        <w:gridCol w:w="240"/>
        <w:gridCol w:w="240"/>
        <w:gridCol w:w="3880"/>
      </w:tblGrid>
      <w:tr w:rsidR="00E25CD8" w:rsidRPr="00197A1E" w:rsidTr="00CE6562">
        <w:trPr>
          <w:trHeight w:val="402"/>
        </w:trPr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5CD8" w:rsidRPr="00197A1E" w:rsidRDefault="00E25CD8">
            <w:pPr>
              <w:rPr>
                <w:rFonts w:ascii="Arial" w:hAnsi="Arial" w:cs="Arial"/>
              </w:rPr>
            </w:pPr>
            <w:r w:rsidRPr="00787539">
              <w:rPr>
                <w:rFonts w:ascii="Arial Black" w:hAnsi="Arial Black" w:cs="Arial"/>
                <w:bCs/>
                <w:sz w:val="28"/>
                <w:szCs w:val="28"/>
              </w:rPr>
              <w:t>Stichwort:</w:t>
            </w:r>
            <w:r>
              <w:rPr>
                <w:rFonts w:ascii="Arial Black" w:hAnsi="Arial Black" w:cs="Arial"/>
                <w:bCs/>
                <w:sz w:val="28"/>
                <w:szCs w:val="28"/>
              </w:rPr>
              <w:t xml:space="preserve"> </w:t>
            </w:r>
            <w:r w:rsidR="00511666">
              <w:rPr>
                <w:rFonts w:ascii="Arial Black" w:hAnsi="Arial Black" w:cs="Arial"/>
                <w:bCs/>
                <w:sz w:val="28"/>
                <w:szCs w:val="28"/>
              </w:rPr>
              <w:t>Knoten Dürntner-/W</w:t>
            </w:r>
            <w:r w:rsidR="00793CC7">
              <w:rPr>
                <w:rFonts w:ascii="Arial Black" w:hAnsi="Arial Black" w:cs="Arial"/>
                <w:bCs/>
                <w:sz w:val="28"/>
                <w:szCs w:val="28"/>
              </w:rPr>
              <w:t>än</w:t>
            </w:r>
            <w:bookmarkStart w:id="0" w:name="_GoBack"/>
            <w:bookmarkEnd w:id="0"/>
            <w:r w:rsidR="00511666">
              <w:rPr>
                <w:rFonts w:ascii="Arial Black" w:hAnsi="Arial Black" w:cs="Arial"/>
                <w:bCs/>
                <w:sz w:val="28"/>
                <w:szCs w:val="28"/>
              </w:rPr>
              <w:t>dhüslenstrasse, Bubikon</w:t>
            </w: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</w:tr>
      <w:tr w:rsidR="00F26191" w:rsidRPr="00197A1E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787539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>
              <w:rPr>
                <w:rFonts w:ascii="Arial Black" w:hAnsi="Arial Black" w:cs="Arial"/>
                <w:bCs/>
                <w:sz w:val="22"/>
                <w:szCs w:val="22"/>
              </w:rPr>
              <w:t>Absender - Expéditeur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 w:rsidRPr="00787539">
              <w:rPr>
                <w:rFonts w:ascii="Arial Black" w:hAnsi="Arial Black" w:cs="Arial"/>
                <w:bCs/>
                <w:sz w:val="22"/>
                <w:szCs w:val="22"/>
              </w:rPr>
              <w:t>Mittente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7A1E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(vollständige Adresse/n)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DB63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197A1E">
              <w:rPr>
                <w:rFonts w:ascii="Arial" w:hAnsi="Arial" w:cs="Arial"/>
              </w:rPr>
              <w:t>Kanton Zürich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DB6353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Baudirektion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rPr>
                <w:rFonts w:ascii="Arial Black" w:hAnsi="Arial Black" w:cs="Arial"/>
                <w:bCs/>
              </w:rPr>
            </w:pPr>
            <w:r w:rsidRPr="00197A1E">
              <w:rPr>
                <w:rFonts w:ascii="Arial" w:hAnsi="Arial" w:cs="Arial"/>
                <w:b/>
                <w:bCs/>
              </w:rPr>
              <w:t xml:space="preserve"> </w:t>
            </w:r>
            <w:r w:rsidRPr="00787539">
              <w:rPr>
                <w:rFonts w:ascii="Arial Black" w:hAnsi="Arial Black" w:cs="Arial"/>
                <w:bCs/>
              </w:rPr>
              <w:t xml:space="preserve"> Tiefbauamt / Büro </w:t>
            </w:r>
            <w:r w:rsidR="00E4139C" w:rsidRPr="00787539">
              <w:rPr>
                <w:rFonts w:ascii="Arial Black" w:hAnsi="Arial Black" w:cs="Arial"/>
                <w:bCs/>
              </w:rPr>
              <w:t xml:space="preserve">W </w:t>
            </w:r>
            <w:r w:rsidRPr="00787539">
              <w:rPr>
                <w:rFonts w:ascii="Arial Black" w:hAnsi="Arial Black" w:cs="Arial"/>
                <w:bCs/>
              </w:rPr>
              <w:t>317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8F12C7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Walcheplatz 2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8090 Zürich</w:t>
            </w: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165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  <w:r w:rsidRPr="00197A1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F26191" w:rsidRPr="00197A1E" w:rsidRDefault="00F26191">
      <w:pPr>
        <w:rPr>
          <w:rFonts w:ascii="Arial" w:hAnsi="Arial" w:cs="Arial"/>
        </w:rPr>
      </w:pPr>
    </w:p>
    <w:sectPr w:rsidR="00F26191" w:rsidRPr="00197A1E" w:rsidSect="00C23D70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846" w:rsidRDefault="004D3846" w:rsidP="00717D40">
      <w:r>
        <w:separator/>
      </w:r>
    </w:p>
  </w:endnote>
  <w:endnote w:type="continuationSeparator" w:id="0">
    <w:p w:rsidR="004D3846" w:rsidRDefault="004D3846" w:rsidP="0071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665" w:rsidRPr="00631F9D" w:rsidRDefault="00631F9D" w:rsidP="00631F9D">
    <w:pPr>
      <w:pStyle w:val="Fuzeile"/>
    </w:pPr>
    <w:r w:rsidRPr="00631F9D">
      <w:rPr>
        <w:rFonts w:ascii="Arial" w:hAnsi="Arial"/>
        <w:noProof/>
        <w:sz w:val="12"/>
        <w:szCs w:val="20"/>
        <w:lang w:val="de-DE"/>
      </w:rPr>
      <w:t>84S-81246_Adressetiketten</w:t>
    </w:r>
    <w:r>
      <w:rPr>
        <w:rFonts w:ascii="Arial" w:hAnsi="Arial"/>
        <w:noProof/>
        <w:sz w:val="12"/>
        <w:szCs w:val="20"/>
        <w:lang w:val="de-DE"/>
      </w:rPr>
      <w:t>.docx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846" w:rsidRDefault="004D3846" w:rsidP="00717D40">
      <w:r>
        <w:separator/>
      </w:r>
    </w:p>
  </w:footnote>
  <w:footnote w:type="continuationSeparator" w:id="0">
    <w:p w:rsidR="004D3846" w:rsidRDefault="004D3846" w:rsidP="00717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879"/>
    <w:rsid w:val="00065466"/>
    <w:rsid w:val="00076481"/>
    <w:rsid w:val="00090DFC"/>
    <w:rsid w:val="001668B0"/>
    <w:rsid w:val="00175510"/>
    <w:rsid w:val="00176F0F"/>
    <w:rsid w:val="00197A1E"/>
    <w:rsid w:val="00242880"/>
    <w:rsid w:val="00252798"/>
    <w:rsid w:val="002569A5"/>
    <w:rsid w:val="00275801"/>
    <w:rsid w:val="00332A4A"/>
    <w:rsid w:val="0034731A"/>
    <w:rsid w:val="003508CE"/>
    <w:rsid w:val="00353696"/>
    <w:rsid w:val="00364100"/>
    <w:rsid w:val="003A5B04"/>
    <w:rsid w:val="003C6460"/>
    <w:rsid w:val="003D3302"/>
    <w:rsid w:val="00465B95"/>
    <w:rsid w:val="00470160"/>
    <w:rsid w:val="004B1C97"/>
    <w:rsid w:val="004C2BF1"/>
    <w:rsid w:val="004D3846"/>
    <w:rsid w:val="004D777C"/>
    <w:rsid w:val="00511666"/>
    <w:rsid w:val="005310C3"/>
    <w:rsid w:val="00592F42"/>
    <w:rsid w:val="005D2C26"/>
    <w:rsid w:val="00631F9D"/>
    <w:rsid w:val="00636F83"/>
    <w:rsid w:val="0064186C"/>
    <w:rsid w:val="006971E7"/>
    <w:rsid w:val="006B2A42"/>
    <w:rsid w:val="006D32D3"/>
    <w:rsid w:val="006E7CF9"/>
    <w:rsid w:val="00717D40"/>
    <w:rsid w:val="007378B6"/>
    <w:rsid w:val="00787539"/>
    <w:rsid w:val="00793CC7"/>
    <w:rsid w:val="0084259F"/>
    <w:rsid w:val="008A63B3"/>
    <w:rsid w:val="008C0FD5"/>
    <w:rsid w:val="008E5988"/>
    <w:rsid w:val="008F12C7"/>
    <w:rsid w:val="00943A83"/>
    <w:rsid w:val="00957D80"/>
    <w:rsid w:val="00967EAB"/>
    <w:rsid w:val="009D4117"/>
    <w:rsid w:val="00A135FE"/>
    <w:rsid w:val="00A15FFE"/>
    <w:rsid w:val="00A75497"/>
    <w:rsid w:val="00AE4BD3"/>
    <w:rsid w:val="00B0160B"/>
    <w:rsid w:val="00B10621"/>
    <w:rsid w:val="00B656CE"/>
    <w:rsid w:val="00B9105B"/>
    <w:rsid w:val="00BA0604"/>
    <w:rsid w:val="00BB441B"/>
    <w:rsid w:val="00BE53C7"/>
    <w:rsid w:val="00C054FA"/>
    <w:rsid w:val="00C1122F"/>
    <w:rsid w:val="00C23D70"/>
    <w:rsid w:val="00C40F17"/>
    <w:rsid w:val="00CB0532"/>
    <w:rsid w:val="00CC6FAB"/>
    <w:rsid w:val="00CD399A"/>
    <w:rsid w:val="00D02DBE"/>
    <w:rsid w:val="00D30870"/>
    <w:rsid w:val="00D408C4"/>
    <w:rsid w:val="00D54D36"/>
    <w:rsid w:val="00D916EA"/>
    <w:rsid w:val="00DB6353"/>
    <w:rsid w:val="00DD621A"/>
    <w:rsid w:val="00DE0C09"/>
    <w:rsid w:val="00E11C5C"/>
    <w:rsid w:val="00E12ACE"/>
    <w:rsid w:val="00E25CD8"/>
    <w:rsid w:val="00E4139C"/>
    <w:rsid w:val="00E42B66"/>
    <w:rsid w:val="00E571E1"/>
    <w:rsid w:val="00E70FD4"/>
    <w:rsid w:val="00E75665"/>
    <w:rsid w:val="00E774B6"/>
    <w:rsid w:val="00E77A25"/>
    <w:rsid w:val="00E91130"/>
    <w:rsid w:val="00EB2879"/>
    <w:rsid w:val="00F26191"/>
    <w:rsid w:val="00F80E15"/>
    <w:rsid w:val="00F944FD"/>
    <w:rsid w:val="00FA3A46"/>
    <w:rsid w:val="00F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D4DBAFB"/>
  <w15:docId w15:val="{CBB2CBF9-653C-4D0C-8499-74F8D2B9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C23D7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02D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02DB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A1E"/>
    <w:rPr>
      <w:rFonts w:ascii="Tahoma" w:hAnsi="Tahoma" w:cs="Tahoma"/>
      <w:sz w:val="16"/>
      <w:szCs w:val="16"/>
    </w:rPr>
  </w:style>
  <w:style w:type="paragraph" w:customStyle="1" w:styleId="TBA-Fusszeile">
    <w:name w:val="TBA-Fusszeile"/>
    <w:basedOn w:val="Standard"/>
    <w:qFormat/>
    <w:rsid w:val="00197A1E"/>
    <w:pPr>
      <w:tabs>
        <w:tab w:val="right" w:pos="9639"/>
      </w:tabs>
    </w:pPr>
    <w:rPr>
      <w:rFonts w:ascii="Arial" w:hAnsi="Arial"/>
      <w:noProof/>
      <w:sz w:val="12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486505\AppData\Local\Temp\031.00.08_adressetikett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031.00.08_adressetiketten.dotx</Template>
  <TotalTime>0</TotalTime>
  <Pages>1</Pages>
  <Words>66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Adressetiketten</vt:lpstr>
    </vt:vector>
  </TitlesOfParts>
  <Company>Baudirektion Kanton Zürich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Adressetiketten</dc:title>
  <dc:creator>Much Rico</dc:creator>
  <cp:lastModifiedBy>Much, Rico</cp:lastModifiedBy>
  <cp:revision>5</cp:revision>
  <cp:lastPrinted>2008-10-16T07:04:00Z</cp:lastPrinted>
  <dcterms:created xsi:type="dcterms:W3CDTF">2020-11-05T14:02:00Z</dcterms:created>
  <dcterms:modified xsi:type="dcterms:W3CDTF">2020-12-03T08:07:00Z</dcterms:modified>
  <cp:category>Internet TBA</cp:category>
</cp:coreProperties>
</file>