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55DC16" w14:textId="77777777" w:rsidR="006D5EE6" w:rsidRPr="00E13230" w:rsidRDefault="006D5EE6">
      <w:pPr>
        <w:jc w:val="both"/>
        <w:rPr>
          <w:rStyle w:val="Fett"/>
        </w:rPr>
      </w:pPr>
    </w:p>
    <w:p w14:paraId="39E90CD0" w14:textId="77777777" w:rsidR="006D5EE6" w:rsidRDefault="006D5EE6">
      <w:pPr>
        <w:pStyle w:val="Titel1"/>
        <w:spacing w:before="60" w:after="60"/>
        <w:ind w:right="-284"/>
        <w:rPr>
          <w:rFonts w:ascii="Arial" w:hAnsi="Arial" w:cs="Arial"/>
          <w:b/>
          <w:sz w:val="40"/>
          <w:szCs w:val="40"/>
        </w:rPr>
      </w:pPr>
    </w:p>
    <w:p w14:paraId="3C9D52B7" w14:textId="77777777" w:rsidR="006D5EE6" w:rsidRDefault="006D5EE6">
      <w:pPr>
        <w:pStyle w:val="Titel1"/>
        <w:spacing w:before="60" w:after="60"/>
        <w:ind w:right="-284"/>
        <w:rPr>
          <w:rFonts w:ascii="Arial" w:hAnsi="Arial" w:cs="Arial"/>
          <w:b/>
          <w:sz w:val="40"/>
          <w:szCs w:val="40"/>
        </w:rPr>
      </w:pPr>
    </w:p>
    <w:p w14:paraId="7A7B176F" w14:textId="77777777" w:rsidR="006D5EE6" w:rsidRDefault="006D5EE6">
      <w:pPr>
        <w:pStyle w:val="Titel1"/>
        <w:spacing w:before="60" w:after="60"/>
        <w:ind w:right="-284"/>
        <w:rPr>
          <w:rFonts w:ascii="Arial" w:hAnsi="Arial" w:cs="Arial"/>
          <w:b/>
          <w:sz w:val="40"/>
          <w:szCs w:val="40"/>
        </w:rPr>
      </w:pPr>
    </w:p>
    <w:p w14:paraId="5F3EFF2C" w14:textId="77777777" w:rsidR="006D5EE6" w:rsidRDefault="006D5EE6">
      <w:pPr>
        <w:pStyle w:val="Titel1"/>
        <w:spacing w:before="60" w:after="60"/>
        <w:ind w:right="-284"/>
        <w:rPr>
          <w:rFonts w:ascii="Arial" w:hAnsi="Arial" w:cs="Arial"/>
          <w:b/>
          <w:sz w:val="40"/>
          <w:szCs w:val="40"/>
        </w:rPr>
      </w:pPr>
    </w:p>
    <w:p w14:paraId="0ED032F3" w14:textId="77777777" w:rsidR="006D5EE6" w:rsidRDefault="006D5EE6">
      <w:pPr>
        <w:pStyle w:val="Titel1"/>
        <w:spacing w:before="60" w:after="60"/>
        <w:ind w:right="-284"/>
        <w:rPr>
          <w:rFonts w:ascii="Arial" w:hAnsi="Arial" w:cs="Arial"/>
          <w:b/>
          <w:sz w:val="40"/>
          <w:szCs w:val="40"/>
        </w:rPr>
      </w:pPr>
      <w:r w:rsidRPr="00984939">
        <w:rPr>
          <w:rFonts w:ascii="Arial" w:hAnsi="Arial" w:cs="Arial"/>
          <w:b/>
          <w:sz w:val="40"/>
          <w:szCs w:val="40"/>
        </w:rPr>
        <w:t xml:space="preserve">Ausschreibung </w:t>
      </w:r>
    </w:p>
    <w:p w14:paraId="643F4055" w14:textId="77777777" w:rsidR="005241CF" w:rsidRDefault="005241CF" w:rsidP="005241CF">
      <w:pPr>
        <w:rPr>
          <w:sz w:val="24"/>
          <w:lang w:eastAsia="de-DE"/>
        </w:rPr>
      </w:pPr>
    </w:p>
    <w:p w14:paraId="2508664C" w14:textId="6C9801CD" w:rsidR="006D5EE6" w:rsidRDefault="009B7709">
      <w:pPr>
        <w:pStyle w:val="Textkrp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9B7709">
        <w:rPr>
          <w:sz w:val="28"/>
          <w:lang w:eastAsia="de-DE"/>
        </w:rPr>
        <w:t xml:space="preserve">Langzeitbeobachtungssysteme (LZB): Betrieb, Wartung und </w:t>
      </w:r>
      <w:proofErr w:type="spellStart"/>
      <w:r w:rsidRPr="009B7709">
        <w:rPr>
          <w:sz w:val="28"/>
          <w:lang w:eastAsia="de-DE"/>
        </w:rPr>
        <w:t>Dokumenta-tion</w:t>
      </w:r>
      <w:proofErr w:type="spellEnd"/>
      <w:r w:rsidRPr="009B7709">
        <w:rPr>
          <w:sz w:val="28"/>
          <w:lang w:eastAsia="de-DE"/>
        </w:rPr>
        <w:t xml:space="preserve"> der Messdaten</w:t>
      </w:r>
    </w:p>
    <w:p w14:paraId="4E4940CF" w14:textId="77777777" w:rsidR="006D5EE6" w:rsidRDefault="00A019D2">
      <w:pPr>
        <w:pStyle w:val="Textkrp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rPr>
          <w:b/>
          <w:sz w:val="40"/>
          <w:szCs w:val="40"/>
        </w:rPr>
        <w:t>Angebotsf</w:t>
      </w:r>
      <w:r w:rsidR="00F47AEF">
        <w:rPr>
          <w:b/>
          <w:sz w:val="40"/>
          <w:szCs w:val="40"/>
        </w:rPr>
        <w:t xml:space="preserve">ormular </w:t>
      </w:r>
    </w:p>
    <w:p w14:paraId="6B481ED0" w14:textId="77777777" w:rsidR="006D5EE6" w:rsidRDefault="006D5EE6">
      <w:pPr>
        <w:pStyle w:val="Textkrp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8D2F4B1" w14:textId="77777777" w:rsidR="006D5EE6" w:rsidRDefault="006D5EE6">
      <w:pPr>
        <w:pStyle w:val="Textkrper"/>
        <w:rPr>
          <w:i/>
          <w:sz w:val="24"/>
          <w:szCs w:val="24"/>
        </w:rPr>
      </w:pPr>
    </w:p>
    <w:p w14:paraId="60021020" w14:textId="77777777" w:rsidR="006D5EE6" w:rsidRPr="00CA4C43" w:rsidRDefault="006D5EE6">
      <w:pPr>
        <w:pStyle w:val="Textkrper"/>
        <w:rPr>
          <w:iCs/>
          <w:color w:val="0000FF"/>
          <w:sz w:val="24"/>
          <w:szCs w:val="24"/>
        </w:rPr>
      </w:pPr>
      <w:r w:rsidRPr="00CA4C43">
        <w:rPr>
          <w:iCs/>
          <w:color w:val="0000FF"/>
          <w:sz w:val="24"/>
          <w:szCs w:val="24"/>
        </w:rPr>
        <w:t>Bitte in blauer Schrift, Arial 1</w:t>
      </w:r>
      <w:r w:rsidR="006256E0" w:rsidRPr="00CA4C43">
        <w:rPr>
          <w:iCs/>
          <w:color w:val="0000FF"/>
          <w:sz w:val="24"/>
          <w:szCs w:val="24"/>
        </w:rPr>
        <w:t>0</w:t>
      </w:r>
      <w:r w:rsidR="00AA4349" w:rsidRPr="00CA4C43">
        <w:rPr>
          <w:iCs/>
          <w:color w:val="0000FF"/>
          <w:sz w:val="24"/>
          <w:szCs w:val="24"/>
        </w:rPr>
        <w:t xml:space="preserve"> </w:t>
      </w:r>
      <w:proofErr w:type="spellStart"/>
      <w:r w:rsidR="00AA4349" w:rsidRPr="00CA4C43">
        <w:rPr>
          <w:iCs/>
          <w:color w:val="0000FF"/>
          <w:sz w:val="24"/>
          <w:szCs w:val="24"/>
        </w:rPr>
        <w:t>pt</w:t>
      </w:r>
      <w:proofErr w:type="spellEnd"/>
      <w:r w:rsidR="00AA4349" w:rsidRPr="00CA4C43">
        <w:rPr>
          <w:iCs/>
          <w:color w:val="0000FF"/>
          <w:sz w:val="24"/>
          <w:szCs w:val="24"/>
        </w:rPr>
        <w:t xml:space="preserve"> aus</w:t>
      </w:r>
      <w:r w:rsidR="00200C7B" w:rsidRPr="00CA4C43">
        <w:rPr>
          <w:iCs/>
          <w:color w:val="0000FF"/>
          <w:sz w:val="24"/>
          <w:szCs w:val="24"/>
        </w:rPr>
        <w:t>füllen.</w:t>
      </w:r>
    </w:p>
    <w:p w14:paraId="4A31960F" w14:textId="77777777" w:rsidR="006D5EE6" w:rsidRDefault="006D5EE6">
      <w:pPr>
        <w:pStyle w:val="Textkrper"/>
      </w:pPr>
    </w:p>
    <w:p w14:paraId="6B568FA5" w14:textId="77777777" w:rsidR="006D5EE6" w:rsidRDefault="006D5EE6">
      <w:pPr>
        <w:pStyle w:val="Textkrper"/>
      </w:pPr>
    </w:p>
    <w:p w14:paraId="72D190BE" w14:textId="77777777" w:rsidR="006D5EE6" w:rsidRDefault="006D5EE6">
      <w:pPr>
        <w:pStyle w:val="Textkrper"/>
      </w:pPr>
    </w:p>
    <w:p w14:paraId="6CAAC720" w14:textId="77777777" w:rsidR="006D5EE6" w:rsidRDefault="006D5EE6">
      <w:pPr>
        <w:pStyle w:val="Textkrper"/>
      </w:pPr>
    </w:p>
    <w:p w14:paraId="6EA60B70" w14:textId="77777777" w:rsidR="006D5EE6" w:rsidRDefault="006D5EE6" w:rsidP="004B5372">
      <w:pPr>
        <w:pStyle w:val="Textkrper"/>
        <w:spacing w:line="240" w:lineRule="auto"/>
      </w:pPr>
    </w:p>
    <w:p w14:paraId="7311A86B" w14:textId="77777777" w:rsidR="00AA4349" w:rsidRDefault="00AA4349" w:rsidP="004B5372">
      <w:pPr>
        <w:pStyle w:val="Textkrper"/>
        <w:spacing w:line="240" w:lineRule="auto"/>
      </w:pPr>
    </w:p>
    <w:p w14:paraId="0776FDE5" w14:textId="77777777" w:rsidR="00AA4349" w:rsidRDefault="00AA4349" w:rsidP="004B5372">
      <w:pPr>
        <w:pStyle w:val="Textkrper"/>
        <w:spacing w:line="240" w:lineRule="auto"/>
      </w:pPr>
    </w:p>
    <w:p w14:paraId="7AF6F8C1" w14:textId="77777777" w:rsidR="006D5EE6" w:rsidRDefault="006D5EE6">
      <w:pPr>
        <w:pStyle w:val="Textkrper"/>
      </w:pPr>
    </w:p>
    <w:p w14:paraId="6FB1F7A6" w14:textId="77777777" w:rsidR="008F1E81" w:rsidRPr="00A30338" w:rsidRDefault="008F1E81" w:rsidP="008F1E81">
      <w:pPr>
        <w:rPr>
          <w:b/>
          <w:bCs/>
          <w:sz w:val="28"/>
        </w:rPr>
      </w:pPr>
      <w:r w:rsidRPr="00A30338">
        <w:rPr>
          <w:b/>
          <w:bCs/>
          <w:sz w:val="28"/>
        </w:rPr>
        <w:t>Name de</w:t>
      </w:r>
      <w:r w:rsidR="00683D16">
        <w:rPr>
          <w:b/>
          <w:bCs/>
          <w:sz w:val="28"/>
        </w:rPr>
        <w:t>r</w:t>
      </w:r>
      <w:r w:rsidRPr="00A30338">
        <w:rPr>
          <w:b/>
          <w:bCs/>
          <w:sz w:val="28"/>
        </w:rPr>
        <w:t xml:space="preserve"> Anbieter</w:t>
      </w:r>
      <w:r w:rsidR="00683D16">
        <w:rPr>
          <w:b/>
          <w:bCs/>
          <w:sz w:val="28"/>
        </w:rPr>
        <w:t>in</w:t>
      </w:r>
      <w:r w:rsidRPr="00A30338">
        <w:rPr>
          <w:b/>
          <w:bCs/>
          <w:sz w:val="28"/>
        </w:rPr>
        <w:t>:</w:t>
      </w:r>
    </w:p>
    <w:p w14:paraId="19769F1B" w14:textId="77777777" w:rsidR="008F1E81" w:rsidRPr="00200C7B" w:rsidRDefault="008F1E81" w:rsidP="008F1E81">
      <w:pPr>
        <w:rPr>
          <w:color w:val="0000FF"/>
        </w:rPr>
      </w:pPr>
    </w:p>
    <w:sdt>
      <w:sdtPr>
        <w:rPr>
          <w:b/>
          <w:color w:val="0000FF"/>
        </w:rPr>
        <w:id w:val="-1380700930"/>
        <w:placeholder>
          <w:docPart w:val="1AFFBB55672440759AC9E433E7E69BBF"/>
        </w:placeholder>
        <w:showingPlcHdr/>
        <w:text/>
      </w:sdtPr>
      <w:sdtEndPr/>
      <w:sdtContent>
        <w:p w14:paraId="76C295C3" w14:textId="77777777" w:rsidR="008F1E81" w:rsidRPr="006256E0" w:rsidRDefault="006256E0" w:rsidP="008F1E81">
          <w:pPr>
            <w:pBdr>
              <w:bottom w:val="single" w:sz="4" w:space="1" w:color="auto"/>
            </w:pBdr>
            <w:rPr>
              <w:b/>
              <w:color w:val="BFBFBF" w:themeColor="background1" w:themeShade="BF"/>
              <w:sz w:val="16"/>
            </w:rPr>
          </w:pPr>
          <w:r w:rsidRPr="00200C7B">
            <w:rPr>
              <w:b/>
              <w:color w:val="0000FF"/>
            </w:rPr>
            <w:t>Name eingeben</w:t>
          </w:r>
        </w:p>
      </w:sdtContent>
    </w:sdt>
    <w:p w14:paraId="21F85A92" w14:textId="77777777" w:rsidR="006D5EE6" w:rsidRDefault="006D5EE6">
      <w:pPr>
        <w:pStyle w:val="Textkrper"/>
      </w:pPr>
    </w:p>
    <w:p w14:paraId="4FB748E9" w14:textId="77777777" w:rsidR="00E726C6" w:rsidRDefault="00E726C6" w:rsidP="00E726C6">
      <w:pPr>
        <w:rPr>
          <w:b/>
          <w:bCs/>
          <w:sz w:val="28"/>
        </w:rPr>
      </w:pPr>
    </w:p>
    <w:p w14:paraId="4575037D" w14:textId="77777777" w:rsidR="00E726C6" w:rsidRPr="00A30338" w:rsidRDefault="00E726C6" w:rsidP="00E726C6">
      <w:pPr>
        <w:rPr>
          <w:b/>
          <w:bCs/>
          <w:sz w:val="28"/>
        </w:rPr>
      </w:pPr>
      <w:r>
        <w:rPr>
          <w:b/>
          <w:bCs/>
          <w:sz w:val="28"/>
        </w:rPr>
        <w:t>Datum:</w:t>
      </w:r>
    </w:p>
    <w:p w14:paraId="35139B04" w14:textId="77777777" w:rsidR="00E726C6" w:rsidRPr="00A30338" w:rsidRDefault="00E726C6" w:rsidP="00E726C6"/>
    <w:sdt>
      <w:sdtPr>
        <w:rPr>
          <w:b/>
          <w:color w:val="3333FF"/>
        </w:rPr>
        <w:id w:val="-2144959461"/>
        <w:placeholder>
          <w:docPart w:val="226802F87B3041BFB5FD517B95BB6C17"/>
        </w:placeholder>
        <w:showingPlcHdr/>
        <w:date w:fullDate="2017-11-10T00:00:00Z">
          <w:dateFormat w:val="dd.MM.yyyy"/>
          <w:lid w:val="de-CH"/>
          <w:storeMappedDataAs w:val="dateTime"/>
          <w:calendar w:val="gregorian"/>
        </w:date>
      </w:sdtPr>
      <w:sdtEndPr/>
      <w:sdtContent>
        <w:p w14:paraId="4C2EC2AB" w14:textId="77777777" w:rsidR="00E726C6" w:rsidRPr="006256E0" w:rsidRDefault="006256E0" w:rsidP="006256E0">
          <w:pPr>
            <w:pBdr>
              <w:bottom w:val="single" w:sz="4" w:space="0" w:color="auto"/>
            </w:pBdr>
            <w:rPr>
              <w:b/>
              <w:color w:val="3333FF"/>
            </w:rPr>
          </w:pPr>
          <w:r w:rsidRPr="00200C7B">
            <w:rPr>
              <w:rStyle w:val="Platzhaltertext"/>
              <w:b/>
              <w:color w:val="0000FF"/>
            </w:rPr>
            <w:t>Datum auswählen</w:t>
          </w:r>
        </w:p>
      </w:sdtContent>
    </w:sdt>
    <w:p w14:paraId="38EEE846" w14:textId="2097B1BE" w:rsidR="000C4203" w:rsidRDefault="000C4203">
      <w:pPr>
        <w:spacing w:before="0" w:after="0" w:line="240" w:lineRule="auto"/>
      </w:pPr>
      <w:r>
        <w:br w:type="page"/>
      </w:r>
    </w:p>
    <w:p w14:paraId="768A88EE" w14:textId="77777777" w:rsidR="008F0E63" w:rsidRDefault="008F0E63">
      <w:pPr>
        <w:pStyle w:val="Textkrper"/>
      </w:pPr>
    </w:p>
    <w:p w14:paraId="40518A37" w14:textId="77777777" w:rsidR="00CE5904" w:rsidRDefault="006256E0" w:rsidP="00CE5904">
      <w:pPr>
        <w:spacing w:after="240" w:line="240" w:lineRule="auto"/>
        <w:jc w:val="both"/>
        <w:rPr>
          <w:rFonts w:cs="Arial"/>
          <w:b/>
          <w:sz w:val="28"/>
          <w:szCs w:val="40"/>
        </w:rPr>
      </w:pPr>
      <w:r w:rsidRPr="006256E0">
        <w:rPr>
          <w:b/>
          <w:sz w:val="28"/>
          <w:szCs w:val="40"/>
        </w:rPr>
        <w:t>Inhaltsverzeichnis</w:t>
      </w:r>
      <w:bookmarkStart w:id="0" w:name="tm_text"/>
      <w:bookmarkStart w:id="1" w:name="_Toc499200823"/>
      <w:bookmarkStart w:id="2" w:name="_Toc208981607"/>
      <w:bookmarkEnd w:id="0"/>
    </w:p>
    <w:p w14:paraId="2718AF59" w14:textId="4537652C" w:rsidR="00360587" w:rsidRDefault="00CE5904">
      <w:pPr>
        <w:pStyle w:val="Verzeichnis1"/>
        <w:tabs>
          <w:tab w:val="left" w:pos="720"/>
          <w:tab w:val="right" w:pos="9061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\o "2-3" \h \z \t "Überschrift 1;1" </w:instrText>
      </w:r>
      <w:r>
        <w:rPr>
          <w:b w:val="0"/>
        </w:rPr>
        <w:fldChar w:fldCharType="separate"/>
      </w:r>
      <w:hyperlink w:anchor="_Toc58580970" w:history="1">
        <w:r w:rsidR="00360587" w:rsidRPr="00564466">
          <w:rPr>
            <w:rStyle w:val="Hyperlink"/>
            <w:noProof/>
          </w:rPr>
          <w:t>1.</w:t>
        </w:r>
        <w:r w:rsidR="0036058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360587" w:rsidRPr="00564466">
          <w:rPr>
            <w:rStyle w:val="Hyperlink"/>
            <w:noProof/>
          </w:rPr>
          <w:t>Vorstellung der Anbieterin</w:t>
        </w:r>
        <w:r w:rsidR="00360587">
          <w:rPr>
            <w:noProof/>
            <w:webHidden/>
          </w:rPr>
          <w:tab/>
        </w:r>
        <w:r w:rsidR="00360587">
          <w:rPr>
            <w:noProof/>
            <w:webHidden/>
          </w:rPr>
          <w:fldChar w:fldCharType="begin"/>
        </w:r>
        <w:r w:rsidR="00360587">
          <w:rPr>
            <w:noProof/>
            <w:webHidden/>
          </w:rPr>
          <w:instrText xml:space="preserve"> PAGEREF _Toc58580970 \h </w:instrText>
        </w:r>
        <w:r w:rsidR="00360587">
          <w:rPr>
            <w:noProof/>
            <w:webHidden/>
          </w:rPr>
        </w:r>
        <w:r w:rsidR="00360587">
          <w:rPr>
            <w:noProof/>
            <w:webHidden/>
          </w:rPr>
          <w:fldChar w:fldCharType="separate"/>
        </w:r>
        <w:r w:rsidR="00360587">
          <w:rPr>
            <w:noProof/>
            <w:webHidden/>
          </w:rPr>
          <w:t>3</w:t>
        </w:r>
        <w:r w:rsidR="00360587">
          <w:rPr>
            <w:noProof/>
            <w:webHidden/>
          </w:rPr>
          <w:fldChar w:fldCharType="end"/>
        </w:r>
      </w:hyperlink>
    </w:p>
    <w:p w14:paraId="790BC38B" w14:textId="19872CC8" w:rsidR="00360587" w:rsidRDefault="004D2FEA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0971" w:history="1">
        <w:r w:rsidR="00360587" w:rsidRPr="00564466">
          <w:rPr>
            <w:rStyle w:val="Hyperlink"/>
            <w:noProof/>
          </w:rPr>
          <w:t>1.1</w:t>
        </w:r>
        <w:r w:rsidR="0036058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0587" w:rsidRPr="00564466">
          <w:rPr>
            <w:rStyle w:val="Hyperlink"/>
            <w:noProof/>
          </w:rPr>
          <w:t>Bewerbung als Einzelanbieterin</w:t>
        </w:r>
        <w:r w:rsidR="00360587">
          <w:rPr>
            <w:noProof/>
            <w:webHidden/>
          </w:rPr>
          <w:tab/>
        </w:r>
        <w:r w:rsidR="00360587">
          <w:rPr>
            <w:noProof/>
            <w:webHidden/>
          </w:rPr>
          <w:fldChar w:fldCharType="begin"/>
        </w:r>
        <w:r w:rsidR="00360587">
          <w:rPr>
            <w:noProof/>
            <w:webHidden/>
          </w:rPr>
          <w:instrText xml:space="preserve"> PAGEREF _Toc58580971 \h </w:instrText>
        </w:r>
        <w:r w:rsidR="00360587">
          <w:rPr>
            <w:noProof/>
            <w:webHidden/>
          </w:rPr>
        </w:r>
        <w:r w:rsidR="00360587">
          <w:rPr>
            <w:noProof/>
            <w:webHidden/>
          </w:rPr>
          <w:fldChar w:fldCharType="separate"/>
        </w:r>
        <w:r w:rsidR="00360587">
          <w:rPr>
            <w:noProof/>
            <w:webHidden/>
          </w:rPr>
          <w:t>3</w:t>
        </w:r>
        <w:r w:rsidR="00360587">
          <w:rPr>
            <w:noProof/>
            <w:webHidden/>
          </w:rPr>
          <w:fldChar w:fldCharType="end"/>
        </w:r>
      </w:hyperlink>
    </w:p>
    <w:p w14:paraId="5359A002" w14:textId="4D4087A9" w:rsidR="00360587" w:rsidRDefault="004D2FEA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0972" w:history="1">
        <w:r w:rsidR="00360587" w:rsidRPr="00564466">
          <w:rPr>
            <w:rStyle w:val="Hyperlink"/>
            <w:noProof/>
          </w:rPr>
          <w:t>1.2</w:t>
        </w:r>
        <w:r w:rsidR="0036058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0587" w:rsidRPr="00564466">
          <w:rPr>
            <w:rStyle w:val="Hyperlink"/>
            <w:noProof/>
          </w:rPr>
          <w:t>Subunternehmer</w:t>
        </w:r>
        <w:r w:rsidR="00360587">
          <w:rPr>
            <w:noProof/>
            <w:webHidden/>
          </w:rPr>
          <w:tab/>
        </w:r>
        <w:r w:rsidR="00360587">
          <w:rPr>
            <w:noProof/>
            <w:webHidden/>
          </w:rPr>
          <w:fldChar w:fldCharType="begin"/>
        </w:r>
        <w:r w:rsidR="00360587">
          <w:rPr>
            <w:noProof/>
            <w:webHidden/>
          </w:rPr>
          <w:instrText xml:space="preserve"> PAGEREF _Toc58580972 \h </w:instrText>
        </w:r>
        <w:r w:rsidR="00360587">
          <w:rPr>
            <w:noProof/>
            <w:webHidden/>
          </w:rPr>
        </w:r>
        <w:r w:rsidR="00360587">
          <w:rPr>
            <w:noProof/>
            <w:webHidden/>
          </w:rPr>
          <w:fldChar w:fldCharType="separate"/>
        </w:r>
        <w:r w:rsidR="00360587">
          <w:rPr>
            <w:noProof/>
            <w:webHidden/>
          </w:rPr>
          <w:t>3</w:t>
        </w:r>
        <w:r w:rsidR="00360587">
          <w:rPr>
            <w:noProof/>
            <w:webHidden/>
          </w:rPr>
          <w:fldChar w:fldCharType="end"/>
        </w:r>
      </w:hyperlink>
    </w:p>
    <w:p w14:paraId="305C57F3" w14:textId="33B68150" w:rsidR="00360587" w:rsidRDefault="004D2FEA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0973" w:history="1">
        <w:r w:rsidR="00360587" w:rsidRPr="00564466">
          <w:rPr>
            <w:rStyle w:val="Hyperlink"/>
            <w:noProof/>
          </w:rPr>
          <w:t>1.3</w:t>
        </w:r>
        <w:r w:rsidR="0036058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0587" w:rsidRPr="00564466">
          <w:rPr>
            <w:rStyle w:val="Hyperlink"/>
            <w:noProof/>
          </w:rPr>
          <w:t>Verpflichtung</w:t>
        </w:r>
        <w:r w:rsidR="00360587">
          <w:rPr>
            <w:noProof/>
            <w:webHidden/>
          </w:rPr>
          <w:tab/>
        </w:r>
        <w:r w:rsidR="00360587">
          <w:rPr>
            <w:noProof/>
            <w:webHidden/>
          </w:rPr>
          <w:fldChar w:fldCharType="begin"/>
        </w:r>
        <w:r w:rsidR="00360587">
          <w:rPr>
            <w:noProof/>
            <w:webHidden/>
          </w:rPr>
          <w:instrText xml:space="preserve"> PAGEREF _Toc58580973 \h </w:instrText>
        </w:r>
        <w:r w:rsidR="00360587">
          <w:rPr>
            <w:noProof/>
            <w:webHidden/>
          </w:rPr>
        </w:r>
        <w:r w:rsidR="00360587">
          <w:rPr>
            <w:noProof/>
            <w:webHidden/>
          </w:rPr>
          <w:fldChar w:fldCharType="separate"/>
        </w:r>
        <w:r w:rsidR="00360587">
          <w:rPr>
            <w:noProof/>
            <w:webHidden/>
          </w:rPr>
          <w:t>3</w:t>
        </w:r>
        <w:r w:rsidR="00360587">
          <w:rPr>
            <w:noProof/>
            <w:webHidden/>
          </w:rPr>
          <w:fldChar w:fldCharType="end"/>
        </w:r>
      </w:hyperlink>
    </w:p>
    <w:p w14:paraId="61A6DC58" w14:textId="2CE67C3A" w:rsidR="00360587" w:rsidRDefault="004D2FEA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0974" w:history="1">
        <w:r w:rsidR="00360587" w:rsidRPr="00564466">
          <w:rPr>
            <w:rStyle w:val="Hyperlink"/>
            <w:noProof/>
          </w:rPr>
          <w:t>1.4</w:t>
        </w:r>
        <w:r w:rsidR="0036058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0587" w:rsidRPr="00564466">
          <w:rPr>
            <w:rStyle w:val="Hyperlink"/>
            <w:noProof/>
          </w:rPr>
          <w:t>Verfügbarkeit der Schlüsselpersonen</w:t>
        </w:r>
        <w:r w:rsidR="00360587">
          <w:rPr>
            <w:noProof/>
            <w:webHidden/>
          </w:rPr>
          <w:tab/>
        </w:r>
        <w:r w:rsidR="00360587">
          <w:rPr>
            <w:noProof/>
            <w:webHidden/>
          </w:rPr>
          <w:fldChar w:fldCharType="begin"/>
        </w:r>
        <w:r w:rsidR="00360587">
          <w:rPr>
            <w:noProof/>
            <w:webHidden/>
          </w:rPr>
          <w:instrText xml:space="preserve"> PAGEREF _Toc58580974 \h </w:instrText>
        </w:r>
        <w:r w:rsidR="00360587">
          <w:rPr>
            <w:noProof/>
            <w:webHidden/>
          </w:rPr>
        </w:r>
        <w:r w:rsidR="00360587">
          <w:rPr>
            <w:noProof/>
            <w:webHidden/>
          </w:rPr>
          <w:fldChar w:fldCharType="separate"/>
        </w:r>
        <w:r w:rsidR="00360587">
          <w:rPr>
            <w:noProof/>
            <w:webHidden/>
          </w:rPr>
          <w:t>3</w:t>
        </w:r>
        <w:r w:rsidR="00360587">
          <w:rPr>
            <w:noProof/>
            <w:webHidden/>
          </w:rPr>
          <w:fldChar w:fldCharType="end"/>
        </w:r>
      </w:hyperlink>
    </w:p>
    <w:p w14:paraId="595FF85B" w14:textId="0C97180F" w:rsidR="00360587" w:rsidRDefault="004D2FEA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0975" w:history="1">
        <w:r w:rsidR="00360587" w:rsidRPr="00564466">
          <w:rPr>
            <w:rStyle w:val="Hyperlink"/>
            <w:noProof/>
          </w:rPr>
          <w:t>1.5</w:t>
        </w:r>
        <w:r w:rsidR="0036058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0587" w:rsidRPr="00564466">
          <w:rPr>
            <w:rStyle w:val="Hyperlink"/>
            <w:noProof/>
          </w:rPr>
          <w:t>Vertraulichkeit</w:t>
        </w:r>
        <w:r w:rsidR="00360587">
          <w:rPr>
            <w:noProof/>
            <w:webHidden/>
          </w:rPr>
          <w:tab/>
        </w:r>
        <w:r w:rsidR="00360587">
          <w:rPr>
            <w:noProof/>
            <w:webHidden/>
          </w:rPr>
          <w:fldChar w:fldCharType="begin"/>
        </w:r>
        <w:r w:rsidR="00360587">
          <w:rPr>
            <w:noProof/>
            <w:webHidden/>
          </w:rPr>
          <w:instrText xml:space="preserve"> PAGEREF _Toc58580975 \h </w:instrText>
        </w:r>
        <w:r w:rsidR="00360587">
          <w:rPr>
            <w:noProof/>
            <w:webHidden/>
          </w:rPr>
        </w:r>
        <w:r w:rsidR="00360587">
          <w:rPr>
            <w:noProof/>
            <w:webHidden/>
          </w:rPr>
          <w:fldChar w:fldCharType="separate"/>
        </w:r>
        <w:r w:rsidR="00360587">
          <w:rPr>
            <w:noProof/>
            <w:webHidden/>
          </w:rPr>
          <w:t>4</w:t>
        </w:r>
        <w:r w:rsidR="00360587">
          <w:rPr>
            <w:noProof/>
            <w:webHidden/>
          </w:rPr>
          <w:fldChar w:fldCharType="end"/>
        </w:r>
      </w:hyperlink>
    </w:p>
    <w:p w14:paraId="51C79379" w14:textId="1725720A" w:rsidR="00360587" w:rsidRDefault="004D2FEA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0976" w:history="1">
        <w:r w:rsidR="00360587" w:rsidRPr="00564466">
          <w:rPr>
            <w:rStyle w:val="Hyperlink"/>
            <w:noProof/>
          </w:rPr>
          <w:t>1.6</w:t>
        </w:r>
        <w:r w:rsidR="0036058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0587" w:rsidRPr="00564466">
          <w:rPr>
            <w:rStyle w:val="Hyperlink"/>
            <w:noProof/>
          </w:rPr>
          <w:t>Unterschriftenblatt</w:t>
        </w:r>
        <w:r w:rsidR="00360587">
          <w:rPr>
            <w:noProof/>
            <w:webHidden/>
          </w:rPr>
          <w:tab/>
        </w:r>
        <w:r w:rsidR="00360587">
          <w:rPr>
            <w:noProof/>
            <w:webHidden/>
          </w:rPr>
          <w:fldChar w:fldCharType="begin"/>
        </w:r>
        <w:r w:rsidR="00360587">
          <w:rPr>
            <w:noProof/>
            <w:webHidden/>
          </w:rPr>
          <w:instrText xml:space="preserve"> PAGEREF _Toc58580976 \h </w:instrText>
        </w:r>
        <w:r w:rsidR="00360587">
          <w:rPr>
            <w:noProof/>
            <w:webHidden/>
          </w:rPr>
        </w:r>
        <w:r w:rsidR="00360587">
          <w:rPr>
            <w:noProof/>
            <w:webHidden/>
          </w:rPr>
          <w:fldChar w:fldCharType="separate"/>
        </w:r>
        <w:r w:rsidR="00360587">
          <w:rPr>
            <w:noProof/>
            <w:webHidden/>
          </w:rPr>
          <w:t>4</w:t>
        </w:r>
        <w:r w:rsidR="00360587">
          <w:rPr>
            <w:noProof/>
            <w:webHidden/>
          </w:rPr>
          <w:fldChar w:fldCharType="end"/>
        </w:r>
      </w:hyperlink>
    </w:p>
    <w:p w14:paraId="70716FAE" w14:textId="70C89B46" w:rsidR="00360587" w:rsidRDefault="004D2FEA">
      <w:pPr>
        <w:pStyle w:val="Verzeichnis1"/>
        <w:tabs>
          <w:tab w:val="left" w:pos="720"/>
          <w:tab w:val="right" w:pos="9061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8580977" w:history="1">
        <w:r w:rsidR="00360587" w:rsidRPr="00564466">
          <w:rPr>
            <w:rStyle w:val="Hyperlink"/>
            <w:noProof/>
          </w:rPr>
          <w:t>2.</w:t>
        </w:r>
        <w:r w:rsidR="0036058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360587" w:rsidRPr="00564466">
          <w:rPr>
            <w:rStyle w:val="Hyperlink"/>
            <w:noProof/>
          </w:rPr>
          <w:t>Eignungskriterien</w:t>
        </w:r>
        <w:r w:rsidR="00360587">
          <w:rPr>
            <w:noProof/>
            <w:webHidden/>
          </w:rPr>
          <w:tab/>
        </w:r>
        <w:r w:rsidR="00360587">
          <w:rPr>
            <w:noProof/>
            <w:webHidden/>
          </w:rPr>
          <w:fldChar w:fldCharType="begin"/>
        </w:r>
        <w:r w:rsidR="00360587">
          <w:rPr>
            <w:noProof/>
            <w:webHidden/>
          </w:rPr>
          <w:instrText xml:space="preserve"> PAGEREF _Toc58580977 \h </w:instrText>
        </w:r>
        <w:r w:rsidR="00360587">
          <w:rPr>
            <w:noProof/>
            <w:webHidden/>
          </w:rPr>
        </w:r>
        <w:r w:rsidR="00360587">
          <w:rPr>
            <w:noProof/>
            <w:webHidden/>
          </w:rPr>
          <w:fldChar w:fldCharType="separate"/>
        </w:r>
        <w:r w:rsidR="00360587">
          <w:rPr>
            <w:noProof/>
            <w:webHidden/>
          </w:rPr>
          <w:t>5</w:t>
        </w:r>
        <w:r w:rsidR="00360587">
          <w:rPr>
            <w:noProof/>
            <w:webHidden/>
          </w:rPr>
          <w:fldChar w:fldCharType="end"/>
        </w:r>
      </w:hyperlink>
    </w:p>
    <w:p w14:paraId="4AD66789" w14:textId="6BAE96A1" w:rsidR="00360587" w:rsidRDefault="004D2FEA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0978" w:history="1">
        <w:r w:rsidR="00360587" w:rsidRPr="00564466">
          <w:rPr>
            <w:rStyle w:val="Hyperlink"/>
            <w:noProof/>
          </w:rPr>
          <w:t>2.1</w:t>
        </w:r>
        <w:r w:rsidR="0036058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0587" w:rsidRPr="00564466">
          <w:rPr>
            <w:rStyle w:val="Hyperlink"/>
            <w:noProof/>
          </w:rPr>
          <w:t>Eignungskriterium EK1</w:t>
        </w:r>
        <w:r w:rsidR="00360587">
          <w:rPr>
            <w:noProof/>
            <w:webHidden/>
          </w:rPr>
          <w:tab/>
        </w:r>
        <w:r w:rsidR="00360587">
          <w:rPr>
            <w:noProof/>
            <w:webHidden/>
          </w:rPr>
          <w:fldChar w:fldCharType="begin"/>
        </w:r>
        <w:r w:rsidR="00360587">
          <w:rPr>
            <w:noProof/>
            <w:webHidden/>
          </w:rPr>
          <w:instrText xml:space="preserve"> PAGEREF _Toc58580978 \h </w:instrText>
        </w:r>
        <w:r w:rsidR="00360587">
          <w:rPr>
            <w:noProof/>
            <w:webHidden/>
          </w:rPr>
        </w:r>
        <w:r w:rsidR="00360587">
          <w:rPr>
            <w:noProof/>
            <w:webHidden/>
          </w:rPr>
          <w:fldChar w:fldCharType="separate"/>
        </w:r>
        <w:r w:rsidR="00360587">
          <w:rPr>
            <w:noProof/>
            <w:webHidden/>
          </w:rPr>
          <w:t>5</w:t>
        </w:r>
        <w:r w:rsidR="00360587">
          <w:rPr>
            <w:noProof/>
            <w:webHidden/>
          </w:rPr>
          <w:fldChar w:fldCharType="end"/>
        </w:r>
      </w:hyperlink>
    </w:p>
    <w:p w14:paraId="1E4EE064" w14:textId="0A091DE1" w:rsidR="00360587" w:rsidRDefault="004D2FEA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0979" w:history="1">
        <w:r w:rsidR="00360587" w:rsidRPr="00564466">
          <w:rPr>
            <w:rStyle w:val="Hyperlink"/>
            <w:noProof/>
          </w:rPr>
          <w:t>2.2</w:t>
        </w:r>
        <w:r w:rsidR="0036058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0587" w:rsidRPr="00564466">
          <w:rPr>
            <w:rStyle w:val="Hyperlink"/>
            <w:noProof/>
          </w:rPr>
          <w:t>Eignungskriterium EK2</w:t>
        </w:r>
        <w:r w:rsidR="00360587">
          <w:rPr>
            <w:noProof/>
            <w:webHidden/>
          </w:rPr>
          <w:tab/>
        </w:r>
        <w:r w:rsidR="00360587">
          <w:rPr>
            <w:noProof/>
            <w:webHidden/>
          </w:rPr>
          <w:fldChar w:fldCharType="begin"/>
        </w:r>
        <w:r w:rsidR="00360587">
          <w:rPr>
            <w:noProof/>
            <w:webHidden/>
          </w:rPr>
          <w:instrText xml:space="preserve"> PAGEREF _Toc58580979 \h </w:instrText>
        </w:r>
        <w:r w:rsidR="00360587">
          <w:rPr>
            <w:noProof/>
            <w:webHidden/>
          </w:rPr>
        </w:r>
        <w:r w:rsidR="00360587">
          <w:rPr>
            <w:noProof/>
            <w:webHidden/>
          </w:rPr>
          <w:fldChar w:fldCharType="separate"/>
        </w:r>
        <w:r w:rsidR="00360587">
          <w:rPr>
            <w:noProof/>
            <w:webHidden/>
          </w:rPr>
          <w:t>8</w:t>
        </w:r>
        <w:r w:rsidR="00360587">
          <w:rPr>
            <w:noProof/>
            <w:webHidden/>
          </w:rPr>
          <w:fldChar w:fldCharType="end"/>
        </w:r>
      </w:hyperlink>
    </w:p>
    <w:p w14:paraId="53032C33" w14:textId="07B04700" w:rsidR="00360587" w:rsidRDefault="004D2FEA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0980" w:history="1">
        <w:r w:rsidR="00360587" w:rsidRPr="00564466">
          <w:rPr>
            <w:rStyle w:val="Hyperlink"/>
            <w:noProof/>
          </w:rPr>
          <w:t>2.3</w:t>
        </w:r>
        <w:r w:rsidR="0036058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0587" w:rsidRPr="00564466">
          <w:rPr>
            <w:rStyle w:val="Hyperlink"/>
            <w:noProof/>
          </w:rPr>
          <w:t>Eignungskriterium EK3</w:t>
        </w:r>
        <w:r w:rsidR="00360587">
          <w:rPr>
            <w:noProof/>
            <w:webHidden/>
          </w:rPr>
          <w:tab/>
        </w:r>
        <w:r w:rsidR="00360587">
          <w:rPr>
            <w:noProof/>
            <w:webHidden/>
          </w:rPr>
          <w:fldChar w:fldCharType="begin"/>
        </w:r>
        <w:r w:rsidR="00360587">
          <w:rPr>
            <w:noProof/>
            <w:webHidden/>
          </w:rPr>
          <w:instrText xml:space="preserve"> PAGEREF _Toc58580980 \h </w:instrText>
        </w:r>
        <w:r w:rsidR="00360587">
          <w:rPr>
            <w:noProof/>
            <w:webHidden/>
          </w:rPr>
        </w:r>
        <w:r w:rsidR="00360587">
          <w:rPr>
            <w:noProof/>
            <w:webHidden/>
          </w:rPr>
          <w:fldChar w:fldCharType="separate"/>
        </w:r>
        <w:r w:rsidR="00360587">
          <w:rPr>
            <w:noProof/>
            <w:webHidden/>
          </w:rPr>
          <w:t>11</w:t>
        </w:r>
        <w:r w:rsidR="00360587">
          <w:rPr>
            <w:noProof/>
            <w:webHidden/>
          </w:rPr>
          <w:fldChar w:fldCharType="end"/>
        </w:r>
      </w:hyperlink>
    </w:p>
    <w:p w14:paraId="3BC3927E" w14:textId="274366C8" w:rsidR="00360587" w:rsidRDefault="004D2FEA">
      <w:pPr>
        <w:pStyle w:val="Verzeichnis1"/>
        <w:tabs>
          <w:tab w:val="left" w:pos="720"/>
          <w:tab w:val="right" w:pos="9061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8580981" w:history="1">
        <w:r w:rsidR="00360587" w:rsidRPr="00564466">
          <w:rPr>
            <w:rStyle w:val="Hyperlink"/>
            <w:noProof/>
          </w:rPr>
          <w:t>3.</w:t>
        </w:r>
        <w:r w:rsidR="0036058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360587" w:rsidRPr="00564466">
          <w:rPr>
            <w:rStyle w:val="Hyperlink"/>
            <w:noProof/>
          </w:rPr>
          <w:t>Zuschlagskriterien</w:t>
        </w:r>
        <w:r w:rsidR="00360587">
          <w:rPr>
            <w:noProof/>
            <w:webHidden/>
          </w:rPr>
          <w:tab/>
        </w:r>
        <w:r w:rsidR="00360587">
          <w:rPr>
            <w:noProof/>
            <w:webHidden/>
          </w:rPr>
          <w:fldChar w:fldCharType="begin"/>
        </w:r>
        <w:r w:rsidR="00360587">
          <w:rPr>
            <w:noProof/>
            <w:webHidden/>
          </w:rPr>
          <w:instrText xml:space="preserve"> PAGEREF _Toc58580981 \h </w:instrText>
        </w:r>
        <w:r w:rsidR="00360587">
          <w:rPr>
            <w:noProof/>
            <w:webHidden/>
          </w:rPr>
        </w:r>
        <w:r w:rsidR="00360587">
          <w:rPr>
            <w:noProof/>
            <w:webHidden/>
          </w:rPr>
          <w:fldChar w:fldCharType="separate"/>
        </w:r>
        <w:r w:rsidR="00360587">
          <w:rPr>
            <w:noProof/>
            <w:webHidden/>
          </w:rPr>
          <w:t>13</w:t>
        </w:r>
        <w:r w:rsidR="00360587">
          <w:rPr>
            <w:noProof/>
            <w:webHidden/>
          </w:rPr>
          <w:fldChar w:fldCharType="end"/>
        </w:r>
      </w:hyperlink>
    </w:p>
    <w:p w14:paraId="58D7D02D" w14:textId="0903AB26" w:rsidR="00360587" w:rsidRDefault="004D2FEA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0982" w:history="1">
        <w:r w:rsidR="00360587" w:rsidRPr="00564466">
          <w:rPr>
            <w:rStyle w:val="Hyperlink"/>
            <w:noProof/>
          </w:rPr>
          <w:t>3.1</w:t>
        </w:r>
        <w:r w:rsidR="0036058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0587" w:rsidRPr="00564466">
          <w:rPr>
            <w:rStyle w:val="Hyperlink"/>
            <w:noProof/>
          </w:rPr>
          <w:t>ZK1: Preisangebot</w:t>
        </w:r>
        <w:r w:rsidR="00360587">
          <w:rPr>
            <w:noProof/>
            <w:webHidden/>
          </w:rPr>
          <w:tab/>
        </w:r>
        <w:r w:rsidR="00360587">
          <w:rPr>
            <w:noProof/>
            <w:webHidden/>
          </w:rPr>
          <w:fldChar w:fldCharType="begin"/>
        </w:r>
        <w:r w:rsidR="00360587">
          <w:rPr>
            <w:noProof/>
            <w:webHidden/>
          </w:rPr>
          <w:instrText xml:space="preserve"> PAGEREF _Toc58580982 \h </w:instrText>
        </w:r>
        <w:r w:rsidR="00360587">
          <w:rPr>
            <w:noProof/>
            <w:webHidden/>
          </w:rPr>
        </w:r>
        <w:r w:rsidR="00360587">
          <w:rPr>
            <w:noProof/>
            <w:webHidden/>
          </w:rPr>
          <w:fldChar w:fldCharType="separate"/>
        </w:r>
        <w:r w:rsidR="00360587">
          <w:rPr>
            <w:noProof/>
            <w:webHidden/>
          </w:rPr>
          <w:t>13</w:t>
        </w:r>
        <w:r w:rsidR="00360587">
          <w:rPr>
            <w:noProof/>
            <w:webHidden/>
          </w:rPr>
          <w:fldChar w:fldCharType="end"/>
        </w:r>
      </w:hyperlink>
    </w:p>
    <w:p w14:paraId="6A5A3778" w14:textId="79AD9FA8" w:rsidR="00360587" w:rsidRDefault="004D2FEA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0983" w:history="1">
        <w:r w:rsidR="00360587" w:rsidRPr="00564466">
          <w:rPr>
            <w:rStyle w:val="Hyperlink"/>
            <w:noProof/>
          </w:rPr>
          <w:t>3.2</w:t>
        </w:r>
        <w:r w:rsidR="0036058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0587" w:rsidRPr="00564466">
          <w:rPr>
            <w:rStyle w:val="Hyperlink"/>
            <w:noProof/>
          </w:rPr>
          <w:t>ZK2: Auftragsanalyse und Vorgehenskonzept</w:t>
        </w:r>
        <w:r w:rsidR="00360587">
          <w:rPr>
            <w:noProof/>
            <w:webHidden/>
          </w:rPr>
          <w:tab/>
        </w:r>
        <w:r w:rsidR="00360587">
          <w:rPr>
            <w:noProof/>
            <w:webHidden/>
          </w:rPr>
          <w:fldChar w:fldCharType="begin"/>
        </w:r>
        <w:r w:rsidR="00360587">
          <w:rPr>
            <w:noProof/>
            <w:webHidden/>
          </w:rPr>
          <w:instrText xml:space="preserve"> PAGEREF _Toc58580983 \h </w:instrText>
        </w:r>
        <w:r w:rsidR="00360587">
          <w:rPr>
            <w:noProof/>
            <w:webHidden/>
          </w:rPr>
        </w:r>
        <w:r w:rsidR="00360587">
          <w:rPr>
            <w:noProof/>
            <w:webHidden/>
          </w:rPr>
          <w:fldChar w:fldCharType="separate"/>
        </w:r>
        <w:r w:rsidR="00360587">
          <w:rPr>
            <w:noProof/>
            <w:webHidden/>
          </w:rPr>
          <w:t>14</w:t>
        </w:r>
        <w:r w:rsidR="00360587">
          <w:rPr>
            <w:noProof/>
            <w:webHidden/>
          </w:rPr>
          <w:fldChar w:fldCharType="end"/>
        </w:r>
      </w:hyperlink>
    </w:p>
    <w:p w14:paraId="220EF0BB" w14:textId="5EA5AA14" w:rsidR="00360587" w:rsidRDefault="004D2FEA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0984" w:history="1">
        <w:r w:rsidR="00360587" w:rsidRPr="00564466">
          <w:rPr>
            <w:rStyle w:val="Hyperlink"/>
            <w:noProof/>
          </w:rPr>
          <w:t>3.3</w:t>
        </w:r>
        <w:r w:rsidR="0036058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0587" w:rsidRPr="00564466">
          <w:rPr>
            <w:rStyle w:val="Hyperlink"/>
            <w:noProof/>
          </w:rPr>
          <w:t>ZK3.1: Qualifikation der Schlüsselperson Projektleiter</w:t>
        </w:r>
        <w:r w:rsidR="00360587">
          <w:rPr>
            <w:noProof/>
            <w:webHidden/>
          </w:rPr>
          <w:tab/>
        </w:r>
        <w:r w:rsidR="00360587">
          <w:rPr>
            <w:noProof/>
            <w:webHidden/>
          </w:rPr>
          <w:fldChar w:fldCharType="begin"/>
        </w:r>
        <w:r w:rsidR="00360587">
          <w:rPr>
            <w:noProof/>
            <w:webHidden/>
          </w:rPr>
          <w:instrText xml:space="preserve"> PAGEREF _Toc58580984 \h </w:instrText>
        </w:r>
        <w:r w:rsidR="00360587">
          <w:rPr>
            <w:noProof/>
            <w:webHidden/>
          </w:rPr>
        </w:r>
        <w:r w:rsidR="00360587">
          <w:rPr>
            <w:noProof/>
            <w:webHidden/>
          </w:rPr>
          <w:fldChar w:fldCharType="separate"/>
        </w:r>
        <w:r w:rsidR="00360587">
          <w:rPr>
            <w:noProof/>
            <w:webHidden/>
          </w:rPr>
          <w:t>18</w:t>
        </w:r>
        <w:r w:rsidR="00360587">
          <w:rPr>
            <w:noProof/>
            <w:webHidden/>
          </w:rPr>
          <w:fldChar w:fldCharType="end"/>
        </w:r>
      </w:hyperlink>
    </w:p>
    <w:p w14:paraId="3235EC42" w14:textId="0C83D179" w:rsidR="00360587" w:rsidRDefault="004D2FEA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0985" w:history="1">
        <w:r w:rsidR="00360587" w:rsidRPr="00564466">
          <w:rPr>
            <w:rStyle w:val="Hyperlink"/>
            <w:noProof/>
          </w:rPr>
          <w:t>3.4</w:t>
        </w:r>
        <w:r w:rsidR="0036058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0587" w:rsidRPr="00564466">
          <w:rPr>
            <w:rStyle w:val="Hyperlink"/>
            <w:noProof/>
          </w:rPr>
          <w:t>ZK3.2: Qualifikation der Schlüsselperson Techniker</w:t>
        </w:r>
        <w:r w:rsidR="00360587">
          <w:rPr>
            <w:noProof/>
            <w:webHidden/>
          </w:rPr>
          <w:tab/>
        </w:r>
        <w:r w:rsidR="00360587">
          <w:rPr>
            <w:noProof/>
            <w:webHidden/>
          </w:rPr>
          <w:fldChar w:fldCharType="begin"/>
        </w:r>
        <w:r w:rsidR="00360587">
          <w:rPr>
            <w:noProof/>
            <w:webHidden/>
          </w:rPr>
          <w:instrText xml:space="preserve"> PAGEREF _Toc58580985 \h </w:instrText>
        </w:r>
        <w:r w:rsidR="00360587">
          <w:rPr>
            <w:noProof/>
            <w:webHidden/>
          </w:rPr>
        </w:r>
        <w:r w:rsidR="00360587">
          <w:rPr>
            <w:noProof/>
            <w:webHidden/>
          </w:rPr>
          <w:fldChar w:fldCharType="separate"/>
        </w:r>
        <w:r w:rsidR="00360587">
          <w:rPr>
            <w:noProof/>
            <w:webHidden/>
          </w:rPr>
          <w:t>20</w:t>
        </w:r>
        <w:r w:rsidR="00360587">
          <w:rPr>
            <w:noProof/>
            <w:webHidden/>
          </w:rPr>
          <w:fldChar w:fldCharType="end"/>
        </w:r>
      </w:hyperlink>
    </w:p>
    <w:p w14:paraId="59B56DE7" w14:textId="4B72E1AE" w:rsidR="00360587" w:rsidRDefault="004D2FEA">
      <w:pPr>
        <w:pStyle w:val="Verzeichnis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8580986" w:history="1">
        <w:r w:rsidR="00360587" w:rsidRPr="00564466">
          <w:rPr>
            <w:rStyle w:val="Hyperlink"/>
            <w:noProof/>
          </w:rPr>
          <w:t>3.5</w:t>
        </w:r>
        <w:r w:rsidR="0036058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60587" w:rsidRPr="00564466">
          <w:rPr>
            <w:rStyle w:val="Hyperlink"/>
            <w:noProof/>
          </w:rPr>
          <w:t>Erläuterungen zum Angebot (werden nicht bewertet)</w:t>
        </w:r>
        <w:r w:rsidR="00360587">
          <w:rPr>
            <w:noProof/>
            <w:webHidden/>
          </w:rPr>
          <w:tab/>
        </w:r>
        <w:r w:rsidR="00360587">
          <w:rPr>
            <w:noProof/>
            <w:webHidden/>
          </w:rPr>
          <w:fldChar w:fldCharType="begin"/>
        </w:r>
        <w:r w:rsidR="00360587">
          <w:rPr>
            <w:noProof/>
            <w:webHidden/>
          </w:rPr>
          <w:instrText xml:space="preserve"> PAGEREF _Toc58580986 \h </w:instrText>
        </w:r>
        <w:r w:rsidR="00360587">
          <w:rPr>
            <w:noProof/>
            <w:webHidden/>
          </w:rPr>
        </w:r>
        <w:r w:rsidR="00360587">
          <w:rPr>
            <w:noProof/>
            <w:webHidden/>
          </w:rPr>
          <w:fldChar w:fldCharType="separate"/>
        </w:r>
        <w:r w:rsidR="00360587">
          <w:rPr>
            <w:noProof/>
            <w:webHidden/>
          </w:rPr>
          <w:t>22</w:t>
        </w:r>
        <w:r w:rsidR="00360587">
          <w:rPr>
            <w:noProof/>
            <w:webHidden/>
          </w:rPr>
          <w:fldChar w:fldCharType="end"/>
        </w:r>
      </w:hyperlink>
    </w:p>
    <w:p w14:paraId="61447DD8" w14:textId="20460D2A" w:rsidR="006256E0" w:rsidRPr="00CE5904" w:rsidRDefault="00CE5904" w:rsidP="00E0579F">
      <w:pPr>
        <w:spacing w:after="240" w:line="240" w:lineRule="auto"/>
        <w:jc w:val="both"/>
        <w:rPr>
          <w:rFonts w:cs="Arial"/>
          <w:b/>
          <w:sz w:val="28"/>
          <w:szCs w:val="40"/>
        </w:rPr>
      </w:pPr>
      <w:r>
        <w:rPr>
          <w:b/>
        </w:rPr>
        <w:fldChar w:fldCharType="end"/>
      </w:r>
      <w:r w:rsidR="006256E0">
        <w:br w:type="page"/>
      </w:r>
    </w:p>
    <w:p w14:paraId="1B9CC0DB" w14:textId="77777777" w:rsidR="003679A7" w:rsidRDefault="008700AA" w:rsidP="006256E0">
      <w:pPr>
        <w:pStyle w:val="berschrift1"/>
      </w:pPr>
      <w:bookmarkStart w:id="3" w:name="_Toc499201037"/>
      <w:bookmarkStart w:id="4" w:name="_Toc499201459"/>
      <w:bookmarkStart w:id="5" w:name="_Toc58580970"/>
      <w:r w:rsidRPr="00A22750">
        <w:lastRenderedPageBreak/>
        <w:t>Vorstellung de</w:t>
      </w:r>
      <w:r w:rsidR="00683D16">
        <w:t>r</w:t>
      </w:r>
      <w:r w:rsidRPr="00A22750">
        <w:t xml:space="preserve"> </w:t>
      </w:r>
      <w:r w:rsidR="00373B6B">
        <w:t>A</w:t>
      </w:r>
      <w:r w:rsidRPr="00A22750">
        <w:t>nbieter</w:t>
      </w:r>
      <w:r w:rsidR="00683D16">
        <w:t>in</w:t>
      </w:r>
      <w:bookmarkEnd w:id="1"/>
      <w:bookmarkEnd w:id="3"/>
      <w:bookmarkEnd w:id="4"/>
      <w:bookmarkEnd w:id="5"/>
      <w:r w:rsidRPr="00A22750">
        <w:t xml:space="preserve"> </w:t>
      </w:r>
      <w:bookmarkEnd w:id="2"/>
    </w:p>
    <w:p w14:paraId="679F5A63" w14:textId="296964CD" w:rsidR="003679A7" w:rsidRDefault="00373B6B" w:rsidP="00C2571D">
      <w:pPr>
        <w:jc w:val="both"/>
      </w:pPr>
      <w:r>
        <w:t>D</w:t>
      </w:r>
      <w:r w:rsidR="00683D16">
        <w:t>ie</w:t>
      </w:r>
      <w:r>
        <w:t xml:space="preserve"> Anbieter</w:t>
      </w:r>
      <w:r w:rsidR="00683D16">
        <w:t>in</w:t>
      </w:r>
      <w:r>
        <w:t xml:space="preserve"> muss</w:t>
      </w:r>
      <w:r w:rsidR="003679A7" w:rsidRPr="008D2400">
        <w:t xml:space="preserve"> das </w:t>
      </w:r>
      <w:r w:rsidR="00557B32">
        <w:t>Formular</w:t>
      </w:r>
      <w:r w:rsidR="00223E36">
        <w:t xml:space="preserve"> Angaben zur Unternehmung</w:t>
      </w:r>
      <w:r w:rsidR="001C46AB" w:rsidRPr="008D2400">
        <w:t xml:space="preserve"> </w:t>
      </w:r>
      <w:r w:rsidR="003679A7" w:rsidRPr="008D2400">
        <w:t>ausfüllen und dem Angebot in der Beilage bei</w:t>
      </w:r>
      <w:r w:rsidR="0053567B">
        <w:t>legen</w:t>
      </w:r>
      <w:r w:rsidR="0053567B" w:rsidRPr="008D19DA">
        <w:t>.</w:t>
      </w:r>
      <w:r w:rsidR="00207C09" w:rsidRPr="008D19DA">
        <w:t xml:space="preserve"> Bei </w:t>
      </w:r>
      <w:r w:rsidR="00CA4C43" w:rsidRPr="008D19DA">
        <w:t>Subunternehmern</w:t>
      </w:r>
      <w:r w:rsidR="00207C09" w:rsidRPr="008D19DA">
        <w:t xml:space="preserve"> muss das</w:t>
      </w:r>
      <w:r w:rsidR="00207C09">
        <w:t xml:space="preserve"> Formular für jede beteiligte Firma ausgefüllt und eingereicht werden</w:t>
      </w:r>
      <w:r w:rsidR="00205CD0">
        <w:t>.</w:t>
      </w:r>
    </w:p>
    <w:p w14:paraId="675B7715" w14:textId="77777777" w:rsidR="008700AA" w:rsidRDefault="008700AA" w:rsidP="00F26EE4">
      <w:pPr>
        <w:pStyle w:val="berschrift2"/>
      </w:pPr>
      <w:bookmarkStart w:id="6" w:name="_Toc411002763"/>
      <w:bookmarkStart w:id="7" w:name="_Toc411408789"/>
      <w:bookmarkStart w:id="8" w:name="_Toc411609336"/>
      <w:bookmarkStart w:id="9" w:name="_Toc58580971"/>
      <w:bookmarkStart w:id="10" w:name="_Toc499200824"/>
      <w:bookmarkStart w:id="11" w:name="_Toc499201038"/>
      <w:bookmarkStart w:id="12" w:name="_Toc499201460"/>
      <w:r w:rsidRPr="0053567B">
        <w:t>Bewerbung als Einzelanbieter</w:t>
      </w:r>
      <w:bookmarkEnd w:id="6"/>
      <w:bookmarkEnd w:id="7"/>
      <w:bookmarkEnd w:id="8"/>
      <w:r w:rsidR="00683D16" w:rsidRPr="0053567B">
        <w:t>in</w:t>
      </w:r>
      <w:bookmarkEnd w:id="9"/>
      <w:r w:rsidR="008D2400" w:rsidRPr="0053567B">
        <w:t xml:space="preserve"> </w:t>
      </w:r>
      <w:bookmarkEnd w:id="10"/>
      <w:bookmarkEnd w:id="11"/>
      <w:bookmarkEnd w:id="12"/>
    </w:p>
    <w:tbl>
      <w:tblPr>
        <w:tblW w:w="9141" w:type="dxa"/>
        <w:tblInd w:w="70" w:type="dxa"/>
        <w:tblBorders>
          <w:bottom w:val="single" w:sz="4" w:space="0" w:color="auto"/>
          <w:insideH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5455"/>
      </w:tblGrid>
      <w:tr w:rsidR="008700AA" w:rsidRPr="0053567B" w14:paraId="2CD20E36" w14:textId="77777777" w:rsidTr="00207C09">
        <w:trPr>
          <w:trHeight w:val="454"/>
        </w:trPr>
        <w:tc>
          <w:tcPr>
            <w:tcW w:w="3686" w:type="dxa"/>
            <w:vAlign w:val="bottom"/>
          </w:tcPr>
          <w:p w14:paraId="3AF448C8" w14:textId="77777777" w:rsidR="008700AA" w:rsidRPr="0053567B" w:rsidRDefault="008700AA" w:rsidP="00207C09">
            <w:r w:rsidRPr="0053567B">
              <w:rPr>
                <w:b/>
                <w:bCs/>
              </w:rPr>
              <w:t>Firmenname</w:t>
            </w:r>
            <w:r w:rsidRPr="0053567B">
              <w:t>:</w:t>
            </w:r>
          </w:p>
        </w:tc>
        <w:tc>
          <w:tcPr>
            <w:tcW w:w="5455" w:type="dxa"/>
            <w:vAlign w:val="bottom"/>
          </w:tcPr>
          <w:p w14:paraId="4898E690" w14:textId="77777777" w:rsidR="008700AA" w:rsidRPr="0053567B" w:rsidRDefault="008700AA" w:rsidP="008700AA">
            <w:pPr>
              <w:rPr>
                <w:rFonts w:cs="Arial"/>
                <w:color w:val="0000FF"/>
              </w:rPr>
            </w:pPr>
          </w:p>
        </w:tc>
      </w:tr>
      <w:tr w:rsidR="008D2400" w:rsidRPr="0053567B" w14:paraId="0642213B" w14:textId="77777777" w:rsidTr="00207C09">
        <w:tblPrEx>
          <w:tblBorders>
            <w:bottom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7F6AD" w14:textId="77777777" w:rsidR="008D2400" w:rsidRPr="0053567B" w:rsidRDefault="008D2400" w:rsidP="00D3129D">
            <w:r w:rsidRPr="0053567B">
              <w:t>Adresse:</w:t>
            </w:r>
          </w:p>
        </w:tc>
        <w:tc>
          <w:tcPr>
            <w:tcW w:w="5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F0225" w14:textId="77777777" w:rsidR="008D2400" w:rsidRPr="0053567B" w:rsidRDefault="008D2400" w:rsidP="00D3129D">
            <w:pPr>
              <w:rPr>
                <w:rFonts w:cs="Arial"/>
                <w:color w:val="0000FF"/>
              </w:rPr>
            </w:pPr>
          </w:p>
        </w:tc>
      </w:tr>
      <w:tr w:rsidR="008D2400" w:rsidRPr="0053567B" w14:paraId="1C003D48" w14:textId="77777777" w:rsidTr="00207C09">
        <w:tblPrEx>
          <w:tblBorders>
            <w:bottom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19B77" w14:textId="77777777" w:rsidR="008D2400" w:rsidRPr="0053567B" w:rsidRDefault="008D2400" w:rsidP="00D3129D">
            <w:r w:rsidRPr="0053567B">
              <w:t>PLZ / Ort:</w:t>
            </w:r>
          </w:p>
        </w:tc>
        <w:tc>
          <w:tcPr>
            <w:tcW w:w="5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60591" w14:textId="77777777" w:rsidR="008D2400" w:rsidRPr="0053567B" w:rsidRDefault="008D2400" w:rsidP="00D3129D">
            <w:pPr>
              <w:rPr>
                <w:rFonts w:cs="Arial"/>
                <w:color w:val="0000FF"/>
              </w:rPr>
            </w:pPr>
          </w:p>
        </w:tc>
      </w:tr>
      <w:tr w:rsidR="00317815" w:rsidRPr="0053567B" w14:paraId="04E50EF1" w14:textId="77777777" w:rsidTr="00207C09">
        <w:tblPrEx>
          <w:tblBorders>
            <w:bottom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EAB34" w14:textId="73BB6EE4" w:rsidR="00317815" w:rsidRPr="0053567B" w:rsidRDefault="00317815" w:rsidP="00D3129D">
            <w:r>
              <w:t>Land:</w:t>
            </w:r>
          </w:p>
        </w:tc>
        <w:tc>
          <w:tcPr>
            <w:tcW w:w="5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AB100" w14:textId="77777777" w:rsidR="00317815" w:rsidRPr="0053567B" w:rsidRDefault="00317815" w:rsidP="00D3129D">
            <w:pPr>
              <w:rPr>
                <w:rFonts w:cs="Arial"/>
                <w:color w:val="0000FF"/>
              </w:rPr>
            </w:pPr>
          </w:p>
        </w:tc>
      </w:tr>
      <w:tr w:rsidR="008D2400" w:rsidRPr="0053567B" w14:paraId="25A89297" w14:textId="77777777" w:rsidTr="00207C09">
        <w:tblPrEx>
          <w:tblBorders>
            <w:bottom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BB013" w14:textId="77777777" w:rsidR="008D2400" w:rsidRPr="0053567B" w:rsidRDefault="008D2400" w:rsidP="00D3129D">
            <w:r w:rsidRPr="0053567B">
              <w:t>Kontaktperson</w:t>
            </w:r>
            <w:r w:rsidR="004A5CE3">
              <w:t>:</w:t>
            </w:r>
          </w:p>
        </w:tc>
        <w:tc>
          <w:tcPr>
            <w:tcW w:w="5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EAD3C" w14:textId="77777777" w:rsidR="008D2400" w:rsidRPr="0053567B" w:rsidRDefault="008D2400" w:rsidP="00D3129D">
            <w:pPr>
              <w:rPr>
                <w:rFonts w:cs="Arial"/>
                <w:color w:val="0000FF"/>
              </w:rPr>
            </w:pPr>
          </w:p>
        </w:tc>
      </w:tr>
      <w:tr w:rsidR="00246464" w:rsidRPr="0053567B" w14:paraId="6C476579" w14:textId="77777777" w:rsidTr="00207C09">
        <w:tblPrEx>
          <w:tblBorders>
            <w:bottom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C82BF" w14:textId="77777777" w:rsidR="00246464" w:rsidRPr="0053567B" w:rsidRDefault="00246464" w:rsidP="00D3129D">
            <w:r w:rsidRPr="0053567B">
              <w:t>Telefon:</w:t>
            </w:r>
          </w:p>
        </w:tc>
        <w:tc>
          <w:tcPr>
            <w:tcW w:w="5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0B5B3" w14:textId="77777777" w:rsidR="00246464" w:rsidRPr="0053567B" w:rsidRDefault="00246464" w:rsidP="00D3129D">
            <w:pPr>
              <w:rPr>
                <w:rFonts w:cs="Arial"/>
                <w:color w:val="0000FF"/>
              </w:rPr>
            </w:pPr>
          </w:p>
        </w:tc>
      </w:tr>
      <w:tr w:rsidR="008D2400" w:rsidRPr="00A22750" w14:paraId="460479F8" w14:textId="77777777" w:rsidTr="00207C09">
        <w:tblPrEx>
          <w:tblBorders>
            <w:bottom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CBDCF" w14:textId="77777777" w:rsidR="008D2400" w:rsidRPr="008D2400" w:rsidRDefault="008D2400" w:rsidP="00D3129D">
            <w:proofErr w:type="gramStart"/>
            <w:r w:rsidRPr="0053567B">
              <w:t>E-Mail Adresse</w:t>
            </w:r>
            <w:proofErr w:type="gramEnd"/>
            <w:r w:rsidRPr="0053567B">
              <w:t>:</w:t>
            </w:r>
          </w:p>
        </w:tc>
        <w:tc>
          <w:tcPr>
            <w:tcW w:w="5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A6293" w14:textId="77777777" w:rsidR="008D2400" w:rsidRPr="00FC42E0" w:rsidRDefault="008D2400" w:rsidP="00D3129D">
            <w:pPr>
              <w:rPr>
                <w:rFonts w:cs="Arial"/>
                <w:color w:val="0000FF"/>
              </w:rPr>
            </w:pPr>
          </w:p>
        </w:tc>
      </w:tr>
    </w:tbl>
    <w:p w14:paraId="34C7ED65" w14:textId="77777777" w:rsidR="00200C7B" w:rsidRDefault="00200C7B" w:rsidP="00F26EE4">
      <w:pPr>
        <w:pStyle w:val="berschrift2"/>
      </w:pPr>
      <w:bookmarkStart w:id="13" w:name="_Toc436138576"/>
      <w:bookmarkStart w:id="14" w:name="_Toc436138577"/>
      <w:bookmarkStart w:id="15" w:name="_Toc436138578"/>
      <w:bookmarkStart w:id="16" w:name="_Toc436138579"/>
      <w:bookmarkStart w:id="17" w:name="_Toc436138580"/>
      <w:bookmarkStart w:id="18" w:name="_Toc436138581"/>
      <w:bookmarkStart w:id="19" w:name="_Toc436138582"/>
      <w:bookmarkStart w:id="20" w:name="_Toc436138583"/>
      <w:bookmarkStart w:id="21" w:name="_Toc58580972"/>
      <w:bookmarkStart w:id="22" w:name="_Toc499200825"/>
      <w:bookmarkStart w:id="23" w:name="_Toc499201039"/>
      <w:bookmarkStart w:id="24" w:name="_Toc499201461"/>
      <w:bookmarkStart w:id="25" w:name="_Toc208981606"/>
      <w:bookmarkStart w:id="26" w:name="_Toc411002766"/>
      <w:bookmarkStart w:id="27" w:name="_Toc411408792"/>
      <w:bookmarkStart w:id="28" w:name="_Toc411609339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>Subunternehmer</w:t>
      </w:r>
      <w:bookmarkEnd w:id="21"/>
    </w:p>
    <w:p w14:paraId="74EB0E69" w14:textId="77777777" w:rsidR="00200C7B" w:rsidRDefault="00200C7B" w:rsidP="00200C7B">
      <w:pPr>
        <w:rPr>
          <w:lang w:eastAsia="x-none"/>
        </w:rPr>
      </w:pPr>
      <w:r>
        <w:rPr>
          <w:lang w:eastAsia="x-none"/>
        </w:rPr>
        <w:t>Folgende Firmen erbringen Leistungen als Subunternehmer: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512"/>
        <w:gridCol w:w="7549"/>
      </w:tblGrid>
      <w:tr w:rsidR="00200C7B" w14:paraId="2D6003F1" w14:textId="77777777" w:rsidTr="00200C7B">
        <w:trPr>
          <w:trHeight w:val="306"/>
        </w:trPr>
        <w:tc>
          <w:tcPr>
            <w:tcW w:w="1526" w:type="dxa"/>
            <w:tcBorders>
              <w:bottom w:val="nil"/>
              <w:right w:val="nil"/>
            </w:tcBorders>
            <w:vAlign w:val="center"/>
          </w:tcPr>
          <w:p w14:paraId="7894C05C" w14:textId="6A076DE9" w:rsidR="00200C7B" w:rsidRDefault="00200C7B" w:rsidP="00200C7B">
            <w:pPr>
              <w:spacing w:before="0" w:after="0"/>
              <w:rPr>
                <w:lang w:eastAsia="x-none"/>
              </w:rPr>
            </w:pPr>
            <w:r>
              <w:rPr>
                <w:lang w:eastAsia="x-none"/>
              </w:rPr>
              <w:t>Firma</w:t>
            </w:r>
            <w:r w:rsidR="00DA6B37">
              <w:rPr>
                <w:lang w:eastAsia="x-none"/>
              </w:rPr>
              <w:t xml:space="preserve"> 1</w:t>
            </w:r>
          </w:p>
        </w:tc>
        <w:tc>
          <w:tcPr>
            <w:tcW w:w="7685" w:type="dxa"/>
            <w:tcBorders>
              <w:left w:val="nil"/>
              <w:bottom w:val="nil"/>
            </w:tcBorders>
            <w:vAlign w:val="center"/>
          </w:tcPr>
          <w:p w14:paraId="7DA4911D" w14:textId="77777777" w:rsidR="00200C7B" w:rsidRPr="00200C7B" w:rsidRDefault="00200C7B" w:rsidP="00200C7B">
            <w:pPr>
              <w:spacing w:before="0" w:after="0"/>
              <w:rPr>
                <w:color w:val="0000FF"/>
                <w:lang w:eastAsia="x-none"/>
              </w:rPr>
            </w:pPr>
          </w:p>
        </w:tc>
      </w:tr>
      <w:tr w:rsidR="00200C7B" w14:paraId="736EE550" w14:textId="77777777" w:rsidTr="00200C7B">
        <w:trPr>
          <w:trHeight w:val="304"/>
        </w:trPr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14:paraId="5783F882" w14:textId="77777777" w:rsidR="00200C7B" w:rsidRDefault="00200C7B" w:rsidP="00200C7B">
            <w:pPr>
              <w:spacing w:before="0" w:after="0"/>
              <w:rPr>
                <w:lang w:eastAsia="x-none"/>
              </w:rPr>
            </w:pPr>
            <w:r>
              <w:rPr>
                <w:lang w:eastAsia="x-none"/>
              </w:rPr>
              <w:t>Adresse</w:t>
            </w:r>
          </w:p>
        </w:tc>
        <w:tc>
          <w:tcPr>
            <w:tcW w:w="7685" w:type="dxa"/>
            <w:tcBorders>
              <w:top w:val="nil"/>
              <w:left w:val="nil"/>
              <w:bottom w:val="nil"/>
            </w:tcBorders>
            <w:vAlign w:val="center"/>
          </w:tcPr>
          <w:p w14:paraId="7CE189C2" w14:textId="77777777" w:rsidR="00200C7B" w:rsidRPr="00200C7B" w:rsidRDefault="00200C7B" w:rsidP="00200C7B">
            <w:pPr>
              <w:spacing w:before="0" w:after="0"/>
              <w:rPr>
                <w:color w:val="0000FF"/>
                <w:lang w:eastAsia="x-none"/>
              </w:rPr>
            </w:pPr>
          </w:p>
        </w:tc>
      </w:tr>
      <w:tr w:rsidR="00200C7B" w14:paraId="62CBB0AA" w14:textId="77777777" w:rsidTr="00200C7B">
        <w:trPr>
          <w:trHeight w:val="304"/>
        </w:trPr>
        <w:tc>
          <w:tcPr>
            <w:tcW w:w="152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060286D" w14:textId="77777777" w:rsidR="00200C7B" w:rsidRDefault="00200C7B" w:rsidP="00200C7B">
            <w:pPr>
              <w:spacing w:before="0" w:after="0"/>
              <w:rPr>
                <w:lang w:eastAsia="x-none"/>
              </w:rPr>
            </w:pPr>
            <w:r>
              <w:rPr>
                <w:lang w:eastAsia="x-none"/>
              </w:rPr>
              <w:t>PLZ / Ort</w:t>
            </w:r>
          </w:p>
        </w:tc>
        <w:tc>
          <w:tcPr>
            <w:tcW w:w="768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3FB828B" w14:textId="77777777" w:rsidR="00200C7B" w:rsidRPr="00200C7B" w:rsidRDefault="00200C7B" w:rsidP="00200C7B">
            <w:pPr>
              <w:spacing w:before="0" w:after="0"/>
              <w:rPr>
                <w:color w:val="0000FF"/>
                <w:lang w:eastAsia="x-none"/>
              </w:rPr>
            </w:pPr>
          </w:p>
        </w:tc>
      </w:tr>
      <w:tr w:rsidR="00200C7B" w14:paraId="2634A7B9" w14:textId="77777777" w:rsidTr="00200C7B">
        <w:trPr>
          <w:trHeight w:val="304"/>
        </w:trPr>
        <w:tc>
          <w:tcPr>
            <w:tcW w:w="152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3B454B60" w14:textId="0B737ECF" w:rsidR="00200C7B" w:rsidRDefault="00DA6B37" w:rsidP="00200C7B">
            <w:pPr>
              <w:spacing w:before="0" w:after="0"/>
              <w:rPr>
                <w:lang w:eastAsia="x-none"/>
              </w:rPr>
            </w:pPr>
            <w:r>
              <w:rPr>
                <w:lang w:eastAsia="x-none"/>
              </w:rPr>
              <w:t>Funktion</w:t>
            </w:r>
          </w:p>
        </w:tc>
        <w:tc>
          <w:tcPr>
            <w:tcW w:w="7685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C697EDC" w14:textId="77777777" w:rsidR="00200C7B" w:rsidRPr="00200C7B" w:rsidRDefault="00200C7B" w:rsidP="00200C7B">
            <w:pPr>
              <w:spacing w:before="0" w:after="0"/>
              <w:rPr>
                <w:color w:val="0000FF"/>
                <w:lang w:eastAsia="x-none"/>
              </w:rPr>
            </w:pPr>
          </w:p>
        </w:tc>
      </w:tr>
      <w:tr w:rsidR="00200C7B" w14:paraId="23FC459A" w14:textId="77777777" w:rsidTr="00200C7B">
        <w:trPr>
          <w:trHeight w:val="304"/>
        </w:trPr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14:paraId="4D1329F7" w14:textId="11F5F4AD" w:rsidR="00200C7B" w:rsidRDefault="00DA6B37" w:rsidP="00200C7B">
            <w:pPr>
              <w:spacing w:before="0" w:after="0"/>
              <w:rPr>
                <w:lang w:eastAsia="x-none"/>
              </w:rPr>
            </w:pPr>
            <w:r>
              <w:rPr>
                <w:lang w:eastAsia="x-none"/>
              </w:rPr>
              <w:t>Aufgaben</w:t>
            </w:r>
          </w:p>
        </w:tc>
        <w:tc>
          <w:tcPr>
            <w:tcW w:w="7685" w:type="dxa"/>
            <w:tcBorders>
              <w:top w:val="nil"/>
              <w:left w:val="nil"/>
              <w:bottom w:val="nil"/>
            </w:tcBorders>
            <w:vAlign w:val="center"/>
          </w:tcPr>
          <w:p w14:paraId="733DC6B0" w14:textId="77777777" w:rsidR="00200C7B" w:rsidRPr="00200C7B" w:rsidRDefault="00200C7B" w:rsidP="00200C7B">
            <w:pPr>
              <w:spacing w:before="0" w:after="0"/>
              <w:rPr>
                <w:color w:val="0000FF"/>
                <w:lang w:eastAsia="x-none"/>
              </w:rPr>
            </w:pPr>
          </w:p>
        </w:tc>
      </w:tr>
      <w:tr w:rsidR="00200C7B" w14:paraId="351D9514" w14:textId="77777777" w:rsidTr="00200C7B">
        <w:trPr>
          <w:trHeight w:val="304"/>
        </w:trPr>
        <w:tc>
          <w:tcPr>
            <w:tcW w:w="1526" w:type="dxa"/>
            <w:tcBorders>
              <w:top w:val="nil"/>
              <w:right w:val="nil"/>
            </w:tcBorders>
            <w:vAlign w:val="center"/>
          </w:tcPr>
          <w:p w14:paraId="2006DB92" w14:textId="77777777" w:rsidR="00200C7B" w:rsidRDefault="00200C7B" w:rsidP="00200C7B">
            <w:pPr>
              <w:spacing w:before="0" w:after="0"/>
              <w:rPr>
                <w:lang w:eastAsia="x-none"/>
              </w:rPr>
            </w:pPr>
          </w:p>
        </w:tc>
        <w:tc>
          <w:tcPr>
            <w:tcW w:w="7685" w:type="dxa"/>
            <w:tcBorders>
              <w:top w:val="nil"/>
              <w:left w:val="nil"/>
            </w:tcBorders>
            <w:vAlign w:val="center"/>
          </w:tcPr>
          <w:p w14:paraId="4222337A" w14:textId="77777777" w:rsidR="00200C7B" w:rsidRPr="00200C7B" w:rsidRDefault="00200C7B" w:rsidP="00200C7B">
            <w:pPr>
              <w:spacing w:before="0" w:after="0"/>
              <w:rPr>
                <w:color w:val="0000FF"/>
                <w:lang w:eastAsia="x-none"/>
              </w:rPr>
            </w:pPr>
          </w:p>
        </w:tc>
      </w:tr>
    </w:tbl>
    <w:p w14:paraId="0ECD19E3" w14:textId="77777777" w:rsidR="00DA6B37" w:rsidRDefault="00DA6B37" w:rsidP="00DA6B37">
      <w:pPr>
        <w:pStyle w:val="berschrift2"/>
        <w:numPr>
          <w:ilvl w:val="0"/>
          <w:numId w:val="0"/>
        </w:numPr>
        <w:ind w:left="709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512"/>
        <w:gridCol w:w="7549"/>
      </w:tblGrid>
      <w:tr w:rsidR="00DA6B37" w14:paraId="0B326D58" w14:textId="77777777" w:rsidTr="00951C0E">
        <w:trPr>
          <w:trHeight w:val="306"/>
        </w:trPr>
        <w:tc>
          <w:tcPr>
            <w:tcW w:w="1526" w:type="dxa"/>
            <w:tcBorders>
              <w:bottom w:val="nil"/>
              <w:right w:val="nil"/>
            </w:tcBorders>
            <w:vAlign w:val="center"/>
          </w:tcPr>
          <w:p w14:paraId="5A62D9EE" w14:textId="1A140252" w:rsidR="00DA6B37" w:rsidRDefault="00DA6B37" w:rsidP="00951C0E">
            <w:pPr>
              <w:spacing w:before="0" w:after="0"/>
              <w:rPr>
                <w:lang w:eastAsia="x-none"/>
              </w:rPr>
            </w:pPr>
            <w:r>
              <w:rPr>
                <w:lang w:eastAsia="x-none"/>
              </w:rPr>
              <w:t>Firma 2</w:t>
            </w:r>
          </w:p>
        </w:tc>
        <w:tc>
          <w:tcPr>
            <w:tcW w:w="7685" w:type="dxa"/>
            <w:tcBorders>
              <w:left w:val="nil"/>
              <w:bottom w:val="nil"/>
            </w:tcBorders>
            <w:vAlign w:val="center"/>
          </w:tcPr>
          <w:p w14:paraId="1D4F6DC2" w14:textId="77777777" w:rsidR="00DA6B37" w:rsidRPr="00200C7B" w:rsidRDefault="00DA6B37" w:rsidP="00951C0E">
            <w:pPr>
              <w:spacing w:before="0" w:after="0"/>
              <w:rPr>
                <w:color w:val="0000FF"/>
                <w:lang w:eastAsia="x-none"/>
              </w:rPr>
            </w:pPr>
          </w:p>
        </w:tc>
      </w:tr>
      <w:tr w:rsidR="00DA6B37" w14:paraId="14AFDD4D" w14:textId="77777777" w:rsidTr="00951C0E">
        <w:trPr>
          <w:trHeight w:val="304"/>
        </w:trPr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14:paraId="28996F7C" w14:textId="77777777" w:rsidR="00DA6B37" w:rsidRDefault="00DA6B37" w:rsidP="00951C0E">
            <w:pPr>
              <w:spacing w:before="0" w:after="0"/>
              <w:rPr>
                <w:lang w:eastAsia="x-none"/>
              </w:rPr>
            </w:pPr>
            <w:r>
              <w:rPr>
                <w:lang w:eastAsia="x-none"/>
              </w:rPr>
              <w:t>Adresse</w:t>
            </w:r>
          </w:p>
        </w:tc>
        <w:tc>
          <w:tcPr>
            <w:tcW w:w="7685" w:type="dxa"/>
            <w:tcBorders>
              <w:top w:val="nil"/>
              <w:left w:val="nil"/>
              <w:bottom w:val="nil"/>
            </w:tcBorders>
            <w:vAlign w:val="center"/>
          </w:tcPr>
          <w:p w14:paraId="2156A976" w14:textId="77777777" w:rsidR="00DA6B37" w:rsidRPr="00200C7B" w:rsidRDefault="00DA6B37" w:rsidP="00951C0E">
            <w:pPr>
              <w:spacing w:before="0" w:after="0"/>
              <w:rPr>
                <w:color w:val="0000FF"/>
                <w:lang w:eastAsia="x-none"/>
              </w:rPr>
            </w:pPr>
          </w:p>
        </w:tc>
      </w:tr>
      <w:tr w:rsidR="00DA6B37" w14:paraId="4538ABBB" w14:textId="77777777" w:rsidTr="00951C0E">
        <w:trPr>
          <w:trHeight w:val="304"/>
        </w:trPr>
        <w:tc>
          <w:tcPr>
            <w:tcW w:w="152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9C986C0" w14:textId="77777777" w:rsidR="00DA6B37" w:rsidRDefault="00DA6B37" w:rsidP="00951C0E">
            <w:pPr>
              <w:spacing w:before="0" w:after="0"/>
              <w:rPr>
                <w:lang w:eastAsia="x-none"/>
              </w:rPr>
            </w:pPr>
            <w:r>
              <w:rPr>
                <w:lang w:eastAsia="x-none"/>
              </w:rPr>
              <w:t>PLZ / Ort</w:t>
            </w:r>
          </w:p>
        </w:tc>
        <w:tc>
          <w:tcPr>
            <w:tcW w:w="768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3433AF0" w14:textId="77777777" w:rsidR="00DA6B37" w:rsidRPr="00200C7B" w:rsidRDefault="00DA6B37" w:rsidP="00951C0E">
            <w:pPr>
              <w:spacing w:before="0" w:after="0"/>
              <w:rPr>
                <w:color w:val="0000FF"/>
                <w:lang w:eastAsia="x-none"/>
              </w:rPr>
            </w:pPr>
          </w:p>
        </w:tc>
      </w:tr>
      <w:tr w:rsidR="00DA6B37" w14:paraId="15DF6565" w14:textId="77777777" w:rsidTr="00951C0E">
        <w:trPr>
          <w:trHeight w:val="304"/>
        </w:trPr>
        <w:tc>
          <w:tcPr>
            <w:tcW w:w="1526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2A20F4A9" w14:textId="77777777" w:rsidR="00DA6B37" w:rsidRDefault="00DA6B37" w:rsidP="00951C0E">
            <w:pPr>
              <w:spacing w:before="0" w:after="0"/>
              <w:rPr>
                <w:lang w:eastAsia="x-none"/>
              </w:rPr>
            </w:pPr>
            <w:r>
              <w:rPr>
                <w:lang w:eastAsia="x-none"/>
              </w:rPr>
              <w:t>Funktion</w:t>
            </w:r>
          </w:p>
        </w:tc>
        <w:tc>
          <w:tcPr>
            <w:tcW w:w="7685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D56CC10" w14:textId="77777777" w:rsidR="00DA6B37" w:rsidRPr="00200C7B" w:rsidRDefault="00DA6B37" w:rsidP="00951C0E">
            <w:pPr>
              <w:spacing w:before="0" w:after="0"/>
              <w:rPr>
                <w:color w:val="0000FF"/>
                <w:lang w:eastAsia="x-none"/>
              </w:rPr>
            </w:pPr>
          </w:p>
        </w:tc>
      </w:tr>
      <w:tr w:rsidR="00DA6B37" w14:paraId="4E8A3839" w14:textId="77777777" w:rsidTr="00951C0E">
        <w:trPr>
          <w:trHeight w:val="304"/>
        </w:trPr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14:paraId="36419687" w14:textId="77777777" w:rsidR="00DA6B37" w:rsidRDefault="00DA6B37" w:rsidP="00951C0E">
            <w:pPr>
              <w:spacing w:before="0" w:after="0"/>
              <w:rPr>
                <w:lang w:eastAsia="x-none"/>
              </w:rPr>
            </w:pPr>
            <w:r>
              <w:rPr>
                <w:lang w:eastAsia="x-none"/>
              </w:rPr>
              <w:t>Aufgaben</w:t>
            </w:r>
          </w:p>
        </w:tc>
        <w:tc>
          <w:tcPr>
            <w:tcW w:w="7685" w:type="dxa"/>
            <w:tcBorders>
              <w:top w:val="nil"/>
              <w:left w:val="nil"/>
              <w:bottom w:val="nil"/>
            </w:tcBorders>
            <w:vAlign w:val="center"/>
          </w:tcPr>
          <w:p w14:paraId="0D3893C9" w14:textId="77777777" w:rsidR="00DA6B37" w:rsidRPr="00200C7B" w:rsidRDefault="00DA6B37" w:rsidP="00951C0E">
            <w:pPr>
              <w:spacing w:before="0" w:after="0"/>
              <w:rPr>
                <w:color w:val="0000FF"/>
                <w:lang w:eastAsia="x-none"/>
              </w:rPr>
            </w:pPr>
          </w:p>
        </w:tc>
      </w:tr>
      <w:tr w:rsidR="00DA6B37" w14:paraId="7B673FA1" w14:textId="77777777" w:rsidTr="00951C0E">
        <w:trPr>
          <w:trHeight w:val="304"/>
        </w:trPr>
        <w:tc>
          <w:tcPr>
            <w:tcW w:w="1526" w:type="dxa"/>
            <w:tcBorders>
              <w:top w:val="nil"/>
              <w:right w:val="nil"/>
            </w:tcBorders>
            <w:vAlign w:val="center"/>
          </w:tcPr>
          <w:p w14:paraId="279BB102" w14:textId="77777777" w:rsidR="00DA6B37" w:rsidRDefault="00DA6B37" w:rsidP="00951C0E">
            <w:pPr>
              <w:spacing w:before="0" w:after="0"/>
              <w:rPr>
                <w:lang w:eastAsia="x-none"/>
              </w:rPr>
            </w:pPr>
          </w:p>
        </w:tc>
        <w:tc>
          <w:tcPr>
            <w:tcW w:w="7685" w:type="dxa"/>
            <w:tcBorders>
              <w:top w:val="nil"/>
              <w:left w:val="nil"/>
            </w:tcBorders>
            <w:vAlign w:val="center"/>
          </w:tcPr>
          <w:p w14:paraId="1AE26C73" w14:textId="77777777" w:rsidR="00DA6B37" w:rsidRPr="00200C7B" w:rsidRDefault="00DA6B37" w:rsidP="00951C0E">
            <w:pPr>
              <w:spacing w:before="0" w:after="0"/>
              <w:rPr>
                <w:color w:val="0000FF"/>
                <w:lang w:eastAsia="x-none"/>
              </w:rPr>
            </w:pPr>
          </w:p>
        </w:tc>
      </w:tr>
    </w:tbl>
    <w:p w14:paraId="4AECFE3A" w14:textId="6D66DA6D" w:rsidR="002D6B0F" w:rsidRDefault="002D6B0F" w:rsidP="00F26EE4">
      <w:pPr>
        <w:pStyle w:val="berschrift2"/>
      </w:pPr>
      <w:bookmarkStart w:id="29" w:name="_Toc58580973"/>
      <w:r>
        <w:t>Verpflichtung</w:t>
      </w:r>
      <w:bookmarkEnd w:id="22"/>
      <w:bookmarkEnd w:id="23"/>
      <w:bookmarkEnd w:id="24"/>
      <w:bookmarkEnd w:id="29"/>
    </w:p>
    <w:p w14:paraId="00E1C85F" w14:textId="48F01FD6" w:rsidR="000A1160" w:rsidRDefault="002D6B0F" w:rsidP="00C2571D">
      <w:pPr>
        <w:jc w:val="both"/>
      </w:pPr>
      <w:r>
        <w:t>Die Anbieterin bestätigt hiermit, dass sie den Ausschluss ihrer AGB durch die Nagra akzeptiert.</w:t>
      </w:r>
    </w:p>
    <w:p w14:paraId="4B8A77BC" w14:textId="266AB155" w:rsidR="002848D1" w:rsidRDefault="002848D1" w:rsidP="00C2571D">
      <w:pPr>
        <w:pStyle w:val="berschrift2"/>
        <w:jc w:val="both"/>
      </w:pPr>
      <w:bookmarkStart w:id="30" w:name="_Toc58580974"/>
      <w:r>
        <w:t>Verfügbarkeit der Schlüsselpersonen</w:t>
      </w:r>
      <w:bookmarkEnd w:id="30"/>
      <w:r>
        <w:t xml:space="preserve"> </w:t>
      </w:r>
    </w:p>
    <w:p w14:paraId="4821C4EA" w14:textId="5DB73DA1" w:rsidR="002848D1" w:rsidRDefault="002848D1" w:rsidP="00C2571D">
      <w:pPr>
        <w:jc w:val="both"/>
      </w:pPr>
      <w:r>
        <w:t xml:space="preserve">Die Anbieterin bestätigt hiermit, dass die geforderte Verfügbarkeit des angebotenen Personals über die gesamte Projektdauer gewährleistet ist. </w:t>
      </w:r>
    </w:p>
    <w:p w14:paraId="70D09B0F" w14:textId="2A1DD77D" w:rsidR="00C74CDF" w:rsidRPr="00317815" w:rsidRDefault="00C74CDF" w:rsidP="00F26EE4">
      <w:pPr>
        <w:pStyle w:val="berschrift2"/>
      </w:pPr>
      <w:bookmarkStart w:id="31" w:name="_Toc57188644"/>
      <w:bookmarkStart w:id="32" w:name="_Toc57623579"/>
      <w:bookmarkStart w:id="33" w:name="_Toc57626424"/>
      <w:bookmarkStart w:id="34" w:name="_Toc58580975"/>
      <w:r w:rsidRPr="00317815">
        <w:lastRenderedPageBreak/>
        <w:t>Vertraulichkeit</w:t>
      </w:r>
      <w:bookmarkEnd w:id="31"/>
      <w:bookmarkEnd w:id="32"/>
      <w:bookmarkEnd w:id="33"/>
      <w:bookmarkEnd w:id="34"/>
    </w:p>
    <w:p w14:paraId="0DD97149" w14:textId="1CA927DA" w:rsidR="00E919CE" w:rsidRDefault="00E919CE" w:rsidP="00E919CE">
      <w:bookmarkStart w:id="35" w:name="_Toc499200826"/>
      <w:bookmarkStart w:id="36" w:name="_Toc499201040"/>
      <w:bookmarkStart w:id="37" w:name="_Toc499201462"/>
      <w:r w:rsidRPr="00317815">
        <w:t xml:space="preserve">Die Anbieterin verpflichtet sich, die für die Angebotsanfrage und während der Auftragsabwicklung erhaltenen Informationen und Unterlagen vertraulich zu behandeln und sie Dritten nicht zugänglich zu machen. </w:t>
      </w:r>
      <w:r w:rsidR="000B721C" w:rsidRPr="00317815">
        <w:t>Dem Angebot ist das rechtsgültig unterzeichnete Formular Vertraulichkeitserklärung Datenschutz beizulegen</w:t>
      </w:r>
      <w:r w:rsidR="00317815" w:rsidRPr="00317815">
        <w:t>.</w:t>
      </w:r>
    </w:p>
    <w:p w14:paraId="69DBACA6" w14:textId="77777777" w:rsidR="00045CF0" w:rsidRPr="00A22750" w:rsidRDefault="00045CF0" w:rsidP="00F26EE4">
      <w:pPr>
        <w:pStyle w:val="berschrift2"/>
      </w:pPr>
      <w:bookmarkStart w:id="38" w:name="_Toc58580976"/>
      <w:r w:rsidRPr="00A22750">
        <w:t>Unterschriftenblatt</w:t>
      </w:r>
      <w:bookmarkEnd w:id="25"/>
      <w:bookmarkEnd w:id="26"/>
      <w:bookmarkEnd w:id="27"/>
      <w:bookmarkEnd w:id="28"/>
      <w:bookmarkEnd w:id="35"/>
      <w:bookmarkEnd w:id="36"/>
      <w:bookmarkEnd w:id="37"/>
      <w:bookmarkEnd w:id="38"/>
    </w:p>
    <w:p w14:paraId="2B7B3FD0" w14:textId="77777777" w:rsidR="00045CF0" w:rsidRDefault="00045CF0" w:rsidP="00C2571D">
      <w:pPr>
        <w:jc w:val="both"/>
      </w:pPr>
      <w:r w:rsidRPr="00C4565E">
        <w:t>D</w:t>
      </w:r>
      <w:r w:rsidR="00683D16">
        <w:t>ie</w:t>
      </w:r>
      <w:r w:rsidRPr="00C4565E">
        <w:t xml:space="preserve"> </w:t>
      </w:r>
      <w:r w:rsidR="00373B6B">
        <w:t>Anbieter</w:t>
      </w:r>
      <w:r w:rsidR="00683D16">
        <w:t>in</w:t>
      </w:r>
      <w:r w:rsidRPr="00C4565E">
        <w:t xml:space="preserve"> bestätigt mit Datum</w:t>
      </w:r>
      <w:r w:rsidR="00F05A66">
        <w:t xml:space="preserve"> und rechtsgültiger</w:t>
      </w:r>
      <w:r w:rsidRPr="00C4565E">
        <w:t xml:space="preserve"> Unterschrift nachfolgend die Vollständigkei</w:t>
      </w:r>
      <w:r w:rsidR="004A5CE3">
        <w:t>t und Richtigkeit des Angebotes, sowie die Einhaltung der Ausschreibungsbedingungen.</w:t>
      </w:r>
    </w:p>
    <w:p w14:paraId="324BCA6E" w14:textId="77777777" w:rsidR="00045CF0" w:rsidRPr="00A22750" w:rsidRDefault="00045CF0" w:rsidP="00045CF0">
      <w:pPr>
        <w:pStyle w:val="Standard1"/>
      </w:pPr>
    </w:p>
    <w:tbl>
      <w:tblPr>
        <w:tblW w:w="930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6"/>
        <w:gridCol w:w="163"/>
        <w:gridCol w:w="2389"/>
        <w:gridCol w:w="708"/>
        <w:gridCol w:w="4834"/>
      </w:tblGrid>
      <w:tr w:rsidR="00C82FE4" w:rsidRPr="000B5247" w14:paraId="006978CF" w14:textId="77777777" w:rsidTr="00317815">
        <w:trPr>
          <w:cantSplit/>
          <w:trHeight w:val="1117"/>
        </w:trPr>
        <w:tc>
          <w:tcPr>
            <w:tcW w:w="1206" w:type="dxa"/>
            <w:vMerge w:val="restart"/>
          </w:tcPr>
          <w:p w14:paraId="20A1BCD3" w14:textId="77777777" w:rsidR="00C82FE4" w:rsidRPr="000B5247" w:rsidRDefault="00C82FE4" w:rsidP="004430E9">
            <w:pPr>
              <w:pStyle w:val="Standard1"/>
              <w:ind w:left="0"/>
              <w:jc w:val="left"/>
              <w:rPr>
                <w:sz w:val="20"/>
              </w:rPr>
            </w:pPr>
            <w:r w:rsidRPr="000B5247">
              <w:rPr>
                <w:sz w:val="20"/>
              </w:rPr>
              <w:t>Anbieterin:</w:t>
            </w:r>
          </w:p>
          <w:p w14:paraId="77D59C7A" w14:textId="77777777" w:rsidR="00C82FE4" w:rsidRPr="000B5247" w:rsidRDefault="00C82FE4" w:rsidP="00A0050D">
            <w:pPr>
              <w:pStyle w:val="Standard1"/>
              <w:ind w:left="0"/>
              <w:rPr>
                <w:sz w:val="20"/>
              </w:rPr>
            </w:pPr>
          </w:p>
          <w:p w14:paraId="58E0EC81" w14:textId="77777777" w:rsidR="00C82FE4" w:rsidRPr="000B5247" w:rsidRDefault="00C82FE4" w:rsidP="00A0050D">
            <w:pPr>
              <w:pStyle w:val="Standard1"/>
              <w:ind w:left="0"/>
              <w:rPr>
                <w:sz w:val="20"/>
              </w:rPr>
            </w:pPr>
          </w:p>
          <w:p w14:paraId="47DDF830" w14:textId="77777777" w:rsidR="00C82FE4" w:rsidRPr="000B5247" w:rsidRDefault="00C82FE4" w:rsidP="00A0050D">
            <w:pPr>
              <w:pStyle w:val="Standard1"/>
              <w:ind w:left="0"/>
              <w:rPr>
                <w:sz w:val="20"/>
              </w:rPr>
            </w:pPr>
          </w:p>
        </w:tc>
        <w:tc>
          <w:tcPr>
            <w:tcW w:w="163" w:type="dxa"/>
          </w:tcPr>
          <w:p w14:paraId="298735C9" w14:textId="77777777" w:rsidR="00C82FE4" w:rsidRPr="000B5247" w:rsidRDefault="00C82FE4" w:rsidP="00467EA3">
            <w:pPr>
              <w:pStyle w:val="Standard1"/>
              <w:ind w:left="0"/>
              <w:rPr>
                <w:color w:val="0000FF"/>
                <w:sz w:val="20"/>
              </w:rPr>
            </w:pPr>
          </w:p>
        </w:tc>
        <w:tc>
          <w:tcPr>
            <w:tcW w:w="2389" w:type="dxa"/>
            <w:tcBorders>
              <w:bottom w:val="single" w:sz="4" w:space="0" w:color="auto"/>
            </w:tcBorders>
          </w:tcPr>
          <w:p w14:paraId="43272C85" w14:textId="77777777" w:rsidR="00C82FE4" w:rsidRPr="000B5247" w:rsidRDefault="00C82FE4" w:rsidP="00467EA3">
            <w:pPr>
              <w:pStyle w:val="Standard1"/>
              <w:ind w:left="0"/>
              <w:rPr>
                <w:color w:val="0000FF"/>
                <w:sz w:val="20"/>
              </w:rPr>
            </w:pPr>
          </w:p>
        </w:tc>
        <w:tc>
          <w:tcPr>
            <w:tcW w:w="708" w:type="dxa"/>
          </w:tcPr>
          <w:p w14:paraId="50E3D59D" w14:textId="77777777" w:rsidR="00C82FE4" w:rsidRPr="000B5247" w:rsidRDefault="00C82FE4" w:rsidP="00467EA3">
            <w:pPr>
              <w:pStyle w:val="Standard1"/>
              <w:ind w:left="0"/>
              <w:rPr>
                <w:color w:val="0000FF"/>
                <w:sz w:val="20"/>
              </w:rPr>
            </w:pPr>
          </w:p>
        </w:tc>
        <w:tc>
          <w:tcPr>
            <w:tcW w:w="4834" w:type="dxa"/>
            <w:tcBorders>
              <w:bottom w:val="single" w:sz="4" w:space="0" w:color="auto"/>
            </w:tcBorders>
          </w:tcPr>
          <w:p w14:paraId="4F86C612" w14:textId="77777777" w:rsidR="00C82FE4" w:rsidRPr="000B5247" w:rsidRDefault="00C82FE4" w:rsidP="00467EA3">
            <w:pPr>
              <w:pStyle w:val="Standard1"/>
              <w:ind w:left="0"/>
              <w:rPr>
                <w:color w:val="0000FF"/>
                <w:sz w:val="20"/>
              </w:rPr>
            </w:pPr>
          </w:p>
        </w:tc>
      </w:tr>
      <w:tr w:rsidR="00C82FE4" w:rsidRPr="000B5247" w14:paraId="35B5519A" w14:textId="77777777" w:rsidTr="00317815">
        <w:trPr>
          <w:cantSplit/>
        </w:trPr>
        <w:tc>
          <w:tcPr>
            <w:tcW w:w="1206" w:type="dxa"/>
            <w:vMerge/>
          </w:tcPr>
          <w:p w14:paraId="694C4FA0" w14:textId="77777777" w:rsidR="00C82FE4" w:rsidRPr="000B5247" w:rsidRDefault="00C82FE4" w:rsidP="00467EA3">
            <w:pPr>
              <w:pStyle w:val="Standard1"/>
              <w:ind w:left="0"/>
              <w:rPr>
                <w:sz w:val="20"/>
              </w:rPr>
            </w:pPr>
          </w:p>
        </w:tc>
        <w:tc>
          <w:tcPr>
            <w:tcW w:w="163" w:type="dxa"/>
          </w:tcPr>
          <w:p w14:paraId="2F979055" w14:textId="77777777" w:rsidR="00C82FE4" w:rsidRPr="000B5247" w:rsidRDefault="00C82FE4" w:rsidP="00467EA3">
            <w:pPr>
              <w:pStyle w:val="Standard1"/>
              <w:ind w:left="0"/>
              <w:rPr>
                <w:sz w:val="20"/>
              </w:rPr>
            </w:pPr>
          </w:p>
        </w:tc>
        <w:tc>
          <w:tcPr>
            <w:tcW w:w="2389" w:type="dxa"/>
            <w:tcBorders>
              <w:top w:val="single" w:sz="4" w:space="0" w:color="auto"/>
              <w:bottom w:val="single" w:sz="4" w:space="0" w:color="auto"/>
            </w:tcBorders>
          </w:tcPr>
          <w:p w14:paraId="35CB13A5" w14:textId="77777777" w:rsidR="00C82FE4" w:rsidRDefault="00C82FE4" w:rsidP="00C82FE4">
            <w:pPr>
              <w:pStyle w:val="Standard1"/>
              <w:ind w:left="0"/>
              <w:rPr>
                <w:color w:val="0000FF"/>
                <w:sz w:val="20"/>
              </w:rPr>
            </w:pPr>
            <w:r w:rsidRPr="000B5247">
              <w:rPr>
                <w:color w:val="0000FF"/>
                <w:sz w:val="20"/>
              </w:rPr>
              <w:t>Ort, Datum</w:t>
            </w:r>
          </w:p>
          <w:p w14:paraId="5F44DD0C" w14:textId="77777777" w:rsidR="00317815" w:rsidRDefault="00317815" w:rsidP="00C82FE4">
            <w:pPr>
              <w:pStyle w:val="Standard1"/>
              <w:ind w:left="0"/>
              <w:rPr>
                <w:color w:val="0000FF"/>
                <w:sz w:val="20"/>
              </w:rPr>
            </w:pPr>
          </w:p>
          <w:p w14:paraId="24399E35" w14:textId="77777777" w:rsidR="00317815" w:rsidRDefault="00317815" w:rsidP="00C82FE4">
            <w:pPr>
              <w:pStyle w:val="Standard1"/>
              <w:ind w:left="0"/>
              <w:rPr>
                <w:color w:val="0000FF"/>
                <w:sz w:val="20"/>
              </w:rPr>
            </w:pPr>
          </w:p>
          <w:p w14:paraId="6488E19F" w14:textId="6FE0F591" w:rsidR="00317815" w:rsidRPr="000B5247" w:rsidRDefault="00317815" w:rsidP="00C82FE4">
            <w:pPr>
              <w:pStyle w:val="Standard1"/>
              <w:ind w:left="0"/>
              <w:rPr>
                <w:color w:val="0000FF"/>
                <w:sz w:val="20"/>
              </w:rPr>
            </w:pPr>
          </w:p>
        </w:tc>
        <w:tc>
          <w:tcPr>
            <w:tcW w:w="708" w:type="dxa"/>
          </w:tcPr>
          <w:p w14:paraId="72447B4F" w14:textId="77777777" w:rsidR="00C82FE4" w:rsidRPr="000B5247" w:rsidRDefault="00C82FE4" w:rsidP="00467EA3">
            <w:pPr>
              <w:pStyle w:val="Standard1"/>
              <w:ind w:left="0"/>
              <w:rPr>
                <w:color w:val="0000FF"/>
                <w:sz w:val="20"/>
              </w:rPr>
            </w:pPr>
          </w:p>
        </w:tc>
        <w:tc>
          <w:tcPr>
            <w:tcW w:w="4834" w:type="dxa"/>
            <w:tcBorders>
              <w:top w:val="single" w:sz="4" w:space="0" w:color="auto"/>
              <w:bottom w:val="single" w:sz="4" w:space="0" w:color="auto"/>
            </w:tcBorders>
          </w:tcPr>
          <w:p w14:paraId="483B6AC7" w14:textId="51772BB3" w:rsidR="00C82FE4" w:rsidRDefault="00C82FE4" w:rsidP="00467EA3">
            <w:pPr>
              <w:pStyle w:val="Standard1"/>
              <w:ind w:left="0"/>
              <w:rPr>
                <w:color w:val="0000FF"/>
                <w:sz w:val="20"/>
              </w:rPr>
            </w:pPr>
            <w:r w:rsidRPr="000B5247">
              <w:rPr>
                <w:color w:val="0000FF"/>
                <w:sz w:val="20"/>
              </w:rPr>
              <w:t>Name, Vorname, Funktion, Unterschrift</w:t>
            </w:r>
          </w:p>
          <w:p w14:paraId="63D440B3" w14:textId="60C30897" w:rsidR="00317815" w:rsidRDefault="00317815" w:rsidP="00467EA3">
            <w:pPr>
              <w:pStyle w:val="Standard1"/>
              <w:ind w:left="0"/>
              <w:rPr>
                <w:color w:val="0000FF"/>
                <w:sz w:val="20"/>
              </w:rPr>
            </w:pPr>
          </w:p>
          <w:p w14:paraId="352D6278" w14:textId="77777777" w:rsidR="00317815" w:rsidRPr="000B5247" w:rsidRDefault="00317815" w:rsidP="00467EA3">
            <w:pPr>
              <w:pStyle w:val="Standard1"/>
              <w:ind w:left="0"/>
              <w:rPr>
                <w:color w:val="0000FF"/>
                <w:sz w:val="20"/>
              </w:rPr>
            </w:pPr>
          </w:p>
          <w:p w14:paraId="2A7C2F7B" w14:textId="77777777" w:rsidR="00C82FE4" w:rsidRPr="000B5247" w:rsidRDefault="00C82FE4" w:rsidP="00467EA3">
            <w:pPr>
              <w:pStyle w:val="Standard1"/>
              <w:ind w:left="0"/>
              <w:rPr>
                <w:color w:val="0000FF"/>
                <w:sz w:val="20"/>
              </w:rPr>
            </w:pPr>
          </w:p>
          <w:p w14:paraId="79365DB1" w14:textId="77777777" w:rsidR="00C82FE4" w:rsidRPr="000B5247" w:rsidRDefault="00C82FE4" w:rsidP="00467EA3">
            <w:pPr>
              <w:pStyle w:val="Standard1"/>
              <w:ind w:left="0"/>
              <w:rPr>
                <w:color w:val="0000FF"/>
                <w:sz w:val="20"/>
              </w:rPr>
            </w:pPr>
          </w:p>
        </w:tc>
      </w:tr>
      <w:tr w:rsidR="00246464" w:rsidRPr="000B5247" w14:paraId="13D0E327" w14:textId="77777777" w:rsidTr="00317815">
        <w:trPr>
          <w:cantSplit/>
        </w:trPr>
        <w:tc>
          <w:tcPr>
            <w:tcW w:w="1206" w:type="dxa"/>
          </w:tcPr>
          <w:p w14:paraId="080855FE" w14:textId="77777777" w:rsidR="00246464" w:rsidRPr="000B5247" w:rsidRDefault="00246464" w:rsidP="00467EA3">
            <w:pPr>
              <w:pStyle w:val="Standard1"/>
              <w:ind w:left="0"/>
              <w:rPr>
                <w:sz w:val="20"/>
              </w:rPr>
            </w:pPr>
          </w:p>
        </w:tc>
        <w:tc>
          <w:tcPr>
            <w:tcW w:w="163" w:type="dxa"/>
          </w:tcPr>
          <w:p w14:paraId="42D7AAF8" w14:textId="77777777" w:rsidR="00246464" w:rsidRPr="000B5247" w:rsidRDefault="00246464" w:rsidP="00467EA3">
            <w:pPr>
              <w:pStyle w:val="Standard1"/>
              <w:ind w:left="0"/>
              <w:rPr>
                <w:sz w:val="20"/>
              </w:rPr>
            </w:pPr>
          </w:p>
        </w:tc>
        <w:tc>
          <w:tcPr>
            <w:tcW w:w="2389" w:type="dxa"/>
            <w:tcBorders>
              <w:top w:val="single" w:sz="4" w:space="0" w:color="auto"/>
            </w:tcBorders>
          </w:tcPr>
          <w:p w14:paraId="6A4F36F5" w14:textId="77777777" w:rsidR="00246464" w:rsidRDefault="00C82FE4" w:rsidP="00467EA3">
            <w:pPr>
              <w:pStyle w:val="Standard1"/>
              <w:ind w:left="0"/>
              <w:rPr>
                <w:color w:val="0000FF"/>
                <w:sz w:val="20"/>
              </w:rPr>
            </w:pPr>
            <w:r w:rsidRPr="000B5247">
              <w:rPr>
                <w:color w:val="0000FF"/>
                <w:sz w:val="20"/>
              </w:rPr>
              <w:t>Ort, Datum</w:t>
            </w:r>
          </w:p>
          <w:p w14:paraId="1874F9EA" w14:textId="77777777" w:rsidR="00317815" w:rsidRDefault="00317815" w:rsidP="00467EA3">
            <w:pPr>
              <w:pStyle w:val="Standard1"/>
              <w:ind w:left="0"/>
              <w:rPr>
                <w:color w:val="0000FF"/>
                <w:sz w:val="20"/>
              </w:rPr>
            </w:pPr>
          </w:p>
          <w:p w14:paraId="6AAE0B2A" w14:textId="77777777" w:rsidR="00317815" w:rsidRDefault="00317815" w:rsidP="00467EA3">
            <w:pPr>
              <w:pStyle w:val="Standard1"/>
              <w:ind w:left="0"/>
              <w:rPr>
                <w:color w:val="0000FF"/>
                <w:sz w:val="20"/>
              </w:rPr>
            </w:pPr>
          </w:p>
          <w:p w14:paraId="3FA754FA" w14:textId="77777777" w:rsidR="00317815" w:rsidRDefault="00317815" w:rsidP="00467EA3">
            <w:pPr>
              <w:pStyle w:val="Standard1"/>
              <w:ind w:left="0"/>
              <w:rPr>
                <w:color w:val="0000FF"/>
                <w:sz w:val="20"/>
              </w:rPr>
            </w:pPr>
          </w:p>
          <w:p w14:paraId="2305B0D4" w14:textId="77777777" w:rsidR="00317815" w:rsidRDefault="00317815" w:rsidP="00467EA3">
            <w:pPr>
              <w:pStyle w:val="Standard1"/>
              <w:ind w:left="0"/>
              <w:rPr>
                <w:color w:val="0000FF"/>
                <w:sz w:val="20"/>
              </w:rPr>
            </w:pPr>
          </w:p>
          <w:p w14:paraId="66C6C0B0" w14:textId="1173D02B" w:rsidR="00317815" w:rsidRPr="000B5247" w:rsidRDefault="00317815" w:rsidP="00467EA3">
            <w:pPr>
              <w:pStyle w:val="Standard1"/>
              <w:ind w:left="0"/>
              <w:rPr>
                <w:color w:val="0000FF"/>
                <w:sz w:val="20"/>
              </w:rPr>
            </w:pPr>
          </w:p>
        </w:tc>
        <w:tc>
          <w:tcPr>
            <w:tcW w:w="708" w:type="dxa"/>
          </w:tcPr>
          <w:p w14:paraId="71DAFC8C" w14:textId="77777777" w:rsidR="00246464" w:rsidRPr="000B5247" w:rsidRDefault="00246464" w:rsidP="00467EA3">
            <w:pPr>
              <w:pStyle w:val="Standard1"/>
              <w:ind w:left="0"/>
              <w:rPr>
                <w:color w:val="0000FF"/>
                <w:sz w:val="20"/>
              </w:rPr>
            </w:pPr>
          </w:p>
        </w:tc>
        <w:tc>
          <w:tcPr>
            <w:tcW w:w="4834" w:type="dxa"/>
            <w:tcBorders>
              <w:top w:val="single" w:sz="4" w:space="0" w:color="auto"/>
            </w:tcBorders>
          </w:tcPr>
          <w:p w14:paraId="7917742D" w14:textId="77777777" w:rsidR="00246464" w:rsidRPr="000B5247" w:rsidRDefault="00C82FE4" w:rsidP="00467EA3">
            <w:pPr>
              <w:pStyle w:val="Standard1"/>
              <w:ind w:left="0"/>
              <w:rPr>
                <w:color w:val="0000FF"/>
                <w:sz w:val="20"/>
              </w:rPr>
            </w:pPr>
            <w:r w:rsidRPr="000B5247">
              <w:rPr>
                <w:color w:val="0000FF"/>
                <w:sz w:val="20"/>
              </w:rPr>
              <w:t>Name, Vorname, Funktion, Unterschrift</w:t>
            </w:r>
          </w:p>
        </w:tc>
      </w:tr>
    </w:tbl>
    <w:p w14:paraId="4FA70BEF" w14:textId="77777777" w:rsidR="006D5EE6" w:rsidRDefault="006D5EE6" w:rsidP="00200C7B">
      <w:pPr>
        <w:pStyle w:val="berschrift1"/>
      </w:pPr>
      <w:bookmarkStart w:id="39" w:name="_Toc436138587"/>
      <w:bookmarkStart w:id="40" w:name="_Toc436138588"/>
      <w:bookmarkStart w:id="41" w:name="_Toc436138589"/>
      <w:bookmarkStart w:id="42" w:name="_Toc436138590"/>
      <w:bookmarkStart w:id="43" w:name="_Toc436138591"/>
      <w:bookmarkStart w:id="44" w:name="_Toc436138592"/>
      <w:bookmarkStart w:id="45" w:name="_Toc436138593"/>
      <w:bookmarkStart w:id="46" w:name="_Toc436138594"/>
      <w:bookmarkStart w:id="47" w:name="_Toc436138595"/>
      <w:bookmarkStart w:id="48" w:name="_Toc436138596"/>
      <w:bookmarkStart w:id="49" w:name="_Toc436138597"/>
      <w:bookmarkStart w:id="50" w:name="_Toc436138598"/>
      <w:bookmarkStart w:id="51" w:name="_Toc436138599"/>
      <w:bookmarkStart w:id="52" w:name="_Toc436138600"/>
      <w:bookmarkStart w:id="53" w:name="_Toc436138601"/>
      <w:bookmarkStart w:id="54" w:name="_Toc436138602"/>
      <w:bookmarkStart w:id="55" w:name="_Toc436138603"/>
      <w:bookmarkStart w:id="56" w:name="_Toc436138604"/>
      <w:bookmarkStart w:id="57" w:name="_Toc436138605"/>
      <w:bookmarkStart w:id="58" w:name="_Toc436138606"/>
      <w:bookmarkStart w:id="59" w:name="_Toc436138607"/>
      <w:bookmarkStart w:id="60" w:name="_Toc436138608"/>
      <w:bookmarkStart w:id="61" w:name="_Toc436138609"/>
      <w:bookmarkStart w:id="62" w:name="_Toc436138610"/>
      <w:bookmarkStart w:id="63" w:name="_Toc436138611"/>
      <w:bookmarkStart w:id="64" w:name="_Toc436138612"/>
      <w:bookmarkStart w:id="65" w:name="_Toc436138613"/>
      <w:bookmarkStart w:id="66" w:name="_Toc411002769"/>
      <w:bookmarkStart w:id="67" w:name="_Toc499200827"/>
      <w:bookmarkStart w:id="68" w:name="_Toc499201041"/>
      <w:bookmarkStart w:id="69" w:name="_Toc499201463"/>
      <w:bookmarkStart w:id="70" w:name="_Toc58580977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>
        <w:lastRenderedPageBreak/>
        <w:t>Eignungskriterien</w:t>
      </w:r>
      <w:bookmarkEnd w:id="66"/>
      <w:bookmarkEnd w:id="67"/>
      <w:bookmarkEnd w:id="68"/>
      <w:bookmarkEnd w:id="69"/>
      <w:bookmarkEnd w:id="70"/>
      <w:r>
        <w:t xml:space="preserve"> </w:t>
      </w:r>
    </w:p>
    <w:p w14:paraId="3030A716" w14:textId="5E8A246E" w:rsidR="009E74C8" w:rsidRDefault="009E74C8" w:rsidP="00F26EE4">
      <w:pPr>
        <w:pStyle w:val="berschrift2"/>
      </w:pPr>
      <w:bookmarkStart w:id="71" w:name="_Toc58580978"/>
      <w:bookmarkStart w:id="72" w:name="_Toc499200833"/>
      <w:bookmarkStart w:id="73" w:name="_Toc499201047"/>
      <w:bookmarkStart w:id="74" w:name="_Toc499201469"/>
      <w:r>
        <w:t>Eignungskriterium EK</w:t>
      </w:r>
      <w:r w:rsidR="00FA3741">
        <w:t>1</w:t>
      </w:r>
      <w:bookmarkEnd w:id="71"/>
      <w:r w:rsidRPr="00CF55F6">
        <w:t xml:space="preserve"> </w:t>
      </w:r>
    </w:p>
    <w:p w14:paraId="4E4797D5" w14:textId="514E35C4" w:rsidR="009E74C8" w:rsidRDefault="009E74C8" w:rsidP="00C2571D">
      <w:pPr>
        <w:tabs>
          <w:tab w:val="left" w:pos="0"/>
        </w:tabs>
        <w:ind w:firstLine="4"/>
        <w:jc w:val="both"/>
      </w:pPr>
      <w:r>
        <w:t xml:space="preserve">Hinreichende Erfahrung der Schlüsselperson </w:t>
      </w:r>
      <w:r w:rsidRPr="00A21184">
        <w:t xml:space="preserve">Projektleiter </w:t>
      </w:r>
      <w:r w:rsidR="00AB73C3">
        <w:t>g</w:t>
      </w:r>
      <w:r w:rsidR="00AB73C3" w:rsidRPr="00B847AA">
        <w:t>emäss Dokument Verfahrensbestimmungen</w:t>
      </w:r>
      <w:r w:rsidR="00AB73C3">
        <w:t>.</w:t>
      </w:r>
    </w:p>
    <w:p w14:paraId="407181D6" w14:textId="307ED5BD" w:rsidR="00896DAE" w:rsidRPr="00896DAE" w:rsidRDefault="00896DAE" w:rsidP="00AB73C3">
      <w:pPr>
        <w:tabs>
          <w:tab w:val="left" w:pos="0"/>
        </w:tabs>
        <w:ind w:firstLine="4"/>
        <w:rPr>
          <w:b/>
          <w:bCs/>
        </w:rPr>
      </w:pPr>
      <w:r w:rsidRPr="00896DAE">
        <w:rPr>
          <w:b/>
          <w:bCs/>
        </w:rPr>
        <w:t xml:space="preserve">Angaben </w:t>
      </w:r>
      <w:r w:rsidR="00915E21">
        <w:rPr>
          <w:b/>
          <w:bCs/>
        </w:rPr>
        <w:t>Schlüssel</w:t>
      </w:r>
      <w:r w:rsidRPr="00896DAE">
        <w:rPr>
          <w:b/>
          <w:bCs/>
        </w:rPr>
        <w:t>person</w:t>
      </w:r>
    </w:p>
    <w:tbl>
      <w:tblPr>
        <w:tblW w:w="9057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4111"/>
        <w:gridCol w:w="4946"/>
      </w:tblGrid>
      <w:tr w:rsidR="00896DAE" w:rsidRPr="000F14C9" w14:paraId="3DBEF143" w14:textId="77777777" w:rsidTr="00896DAE">
        <w:trPr>
          <w:trHeight w:val="340"/>
        </w:trPr>
        <w:tc>
          <w:tcPr>
            <w:tcW w:w="4111" w:type="dxa"/>
            <w:vAlign w:val="center"/>
          </w:tcPr>
          <w:p w14:paraId="74C66527" w14:textId="77777777" w:rsidR="00896DAE" w:rsidRPr="000F14C9" w:rsidRDefault="00896DAE" w:rsidP="00896DAE">
            <w:pPr>
              <w:spacing w:before="60" w:after="60"/>
            </w:pPr>
            <w:r w:rsidRPr="000F14C9">
              <w:t xml:space="preserve">Name </w:t>
            </w:r>
          </w:p>
        </w:tc>
        <w:tc>
          <w:tcPr>
            <w:tcW w:w="4946" w:type="dxa"/>
            <w:vAlign w:val="center"/>
          </w:tcPr>
          <w:p w14:paraId="7A2377FC" w14:textId="77777777" w:rsidR="00896DAE" w:rsidRPr="00FF6F78" w:rsidRDefault="00896DAE" w:rsidP="00896DAE">
            <w:pPr>
              <w:spacing w:before="60" w:after="60"/>
              <w:rPr>
                <w:rFonts w:cs="Arial"/>
                <w:color w:val="0000FF"/>
              </w:rPr>
            </w:pPr>
          </w:p>
        </w:tc>
      </w:tr>
      <w:tr w:rsidR="00896DAE" w:rsidRPr="000F14C9" w14:paraId="56CC3ABE" w14:textId="77777777" w:rsidTr="00896DAE">
        <w:trPr>
          <w:trHeight w:val="340"/>
        </w:trPr>
        <w:tc>
          <w:tcPr>
            <w:tcW w:w="4111" w:type="dxa"/>
            <w:vAlign w:val="center"/>
          </w:tcPr>
          <w:p w14:paraId="613A74C6" w14:textId="77777777" w:rsidR="00896DAE" w:rsidRPr="000F14C9" w:rsidRDefault="00896DAE" w:rsidP="00896DAE">
            <w:pPr>
              <w:spacing w:before="60" w:after="60"/>
            </w:pPr>
            <w:r w:rsidRPr="000F14C9">
              <w:t xml:space="preserve">Vorname </w:t>
            </w:r>
          </w:p>
        </w:tc>
        <w:tc>
          <w:tcPr>
            <w:tcW w:w="4946" w:type="dxa"/>
            <w:vAlign w:val="center"/>
          </w:tcPr>
          <w:p w14:paraId="1A9EBD2E" w14:textId="77777777" w:rsidR="00896DAE" w:rsidRPr="00FF6F78" w:rsidRDefault="00896DAE" w:rsidP="00896DAE">
            <w:pPr>
              <w:spacing w:before="60" w:after="60"/>
              <w:rPr>
                <w:rFonts w:cs="Arial"/>
                <w:color w:val="0000FF"/>
              </w:rPr>
            </w:pPr>
          </w:p>
        </w:tc>
      </w:tr>
      <w:tr w:rsidR="00896DAE" w:rsidRPr="000F14C9" w14:paraId="7A05102C" w14:textId="77777777" w:rsidTr="00896DAE">
        <w:trPr>
          <w:trHeight w:val="340"/>
        </w:trPr>
        <w:tc>
          <w:tcPr>
            <w:tcW w:w="4111" w:type="dxa"/>
            <w:vAlign w:val="center"/>
          </w:tcPr>
          <w:p w14:paraId="73F66B3B" w14:textId="77777777" w:rsidR="00896DAE" w:rsidRPr="000F14C9" w:rsidRDefault="00896DAE" w:rsidP="00896DAE">
            <w:pPr>
              <w:spacing w:before="60" w:after="60"/>
            </w:pPr>
            <w:r w:rsidRPr="000F14C9">
              <w:t xml:space="preserve">Jahrgang </w:t>
            </w:r>
          </w:p>
        </w:tc>
        <w:tc>
          <w:tcPr>
            <w:tcW w:w="4946" w:type="dxa"/>
            <w:vAlign w:val="center"/>
          </w:tcPr>
          <w:p w14:paraId="4F7C98F7" w14:textId="77777777" w:rsidR="00896DAE" w:rsidRPr="00FF6F78" w:rsidRDefault="00896DAE" w:rsidP="00896DAE">
            <w:pPr>
              <w:spacing w:before="60" w:after="60"/>
              <w:rPr>
                <w:rFonts w:cs="Arial"/>
                <w:color w:val="0000FF"/>
              </w:rPr>
            </w:pPr>
          </w:p>
        </w:tc>
      </w:tr>
      <w:tr w:rsidR="00896DAE" w:rsidRPr="000F14C9" w14:paraId="4FABD2EF" w14:textId="77777777" w:rsidTr="00896DAE">
        <w:trPr>
          <w:trHeight w:val="340"/>
        </w:trPr>
        <w:tc>
          <w:tcPr>
            <w:tcW w:w="4111" w:type="dxa"/>
            <w:vAlign w:val="center"/>
          </w:tcPr>
          <w:p w14:paraId="1677CD14" w14:textId="77777777" w:rsidR="00896DAE" w:rsidRPr="000F14C9" w:rsidRDefault="00896DAE" w:rsidP="00896DAE">
            <w:pPr>
              <w:spacing w:before="60" w:after="60"/>
            </w:pPr>
            <w:r w:rsidRPr="000F14C9">
              <w:t>Grundausbildung</w:t>
            </w:r>
          </w:p>
        </w:tc>
        <w:tc>
          <w:tcPr>
            <w:tcW w:w="4946" w:type="dxa"/>
            <w:vAlign w:val="center"/>
          </w:tcPr>
          <w:p w14:paraId="0D0338EF" w14:textId="77777777" w:rsidR="00896DAE" w:rsidRPr="00FF6F78" w:rsidRDefault="00896DAE" w:rsidP="00896DAE">
            <w:pPr>
              <w:spacing w:before="60" w:after="60"/>
              <w:rPr>
                <w:rFonts w:cs="Arial"/>
                <w:color w:val="0000FF"/>
              </w:rPr>
            </w:pPr>
          </w:p>
        </w:tc>
      </w:tr>
      <w:tr w:rsidR="00896DAE" w:rsidRPr="000F14C9" w14:paraId="3BD887C2" w14:textId="77777777" w:rsidTr="00896DAE">
        <w:trPr>
          <w:trHeight w:val="340"/>
        </w:trPr>
        <w:tc>
          <w:tcPr>
            <w:tcW w:w="4111" w:type="dxa"/>
            <w:vAlign w:val="center"/>
          </w:tcPr>
          <w:p w14:paraId="0DC7F7D0" w14:textId="77777777" w:rsidR="00896DAE" w:rsidRPr="000F14C9" w:rsidRDefault="00896DAE" w:rsidP="00896DAE">
            <w:pPr>
              <w:spacing w:before="60" w:after="60"/>
            </w:pPr>
            <w:r w:rsidRPr="000F14C9">
              <w:t>Abschlussjahr Grundausbildung</w:t>
            </w:r>
          </w:p>
        </w:tc>
        <w:tc>
          <w:tcPr>
            <w:tcW w:w="4946" w:type="dxa"/>
            <w:vAlign w:val="center"/>
          </w:tcPr>
          <w:p w14:paraId="4B7AA9FF" w14:textId="77777777" w:rsidR="00896DAE" w:rsidRPr="00FF6F78" w:rsidRDefault="00896DAE" w:rsidP="00896DAE">
            <w:pPr>
              <w:spacing w:before="60" w:after="60"/>
              <w:rPr>
                <w:color w:val="0000FF"/>
              </w:rPr>
            </w:pPr>
          </w:p>
        </w:tc>
      </w:tr>
      <w:tr w:rsidR="00896DAE" w:rsidRPr="000F14C9" w14:paraId="4D794888" w14:textId="77777777" w:rsidTr="00896DAE">
        <w:trPr>
          <w:trHeight w:val="340"/>
        </w:trPr>
        <w:tc>
          <w:tcPr>
            <w:tcW w:w="4111" w:type="dxa"/>
            <w:vAlign w:val="center"/>
          </w:tcPr>
          <w:p w14:paraId="7CDCFB6F" w14:textId="77777777" w:rsidR="00896DAE" w:rsidRPr="000F14C9" w:rsidRDefault="00896DAE" w:rsidP="00896DAE">
            <w:pPr>
              <w:spacing w:before="60" w:after="60"/>
            </w:pPr>
            <w:r w:rsidRPr="000F14C9">
              <w:t xml:space="preserve">Zusatzausbildung als </w:t>
            </w:r>
          </w:p>
        </w:tc>
        <w:tc>
          <w:tcPr>
            <w:tcW w:w="4946" w:type="dxa"/>
            <w:vAlign w:val="center"/>
          </w:tcPr>
          <w:p w14:paraId="44A6C8FC" w14:textId="77777777" w:rsidR="00896DAE" w:rsidRPr="00FF6F78" w:rsidRDefault="00896DAE" w:rsidP="00896DAE">
            <w:pPr>
              <w:spacing w:before="60" w:after="60"/>
              <w:rPr>
                <w:color w:val="0000FF"/>
              </w:rPr>
            </w:pPr>
          </w:p>
        </w:tc>
      </w:tr>
      <w:tr w:rsidR="00896DAE" w:rsidRPr="000F14C9" w14:paraId="76DF170C" w14:textId="77777777" w:rsidTr="00896DAE">
        <w:trPr>
          <w:trHeight w:val="340"/>
        </w:trPr>
        <w:tc>
          <w:tcPr>
            <w:tcW w:w="4111" w:type="dxa"/>
            <w:vAlign w:val="center"/>
          </w:tcPr>
          <w:p w14:paraId="40E07335" w14:textId="77777777" w:rsidR="00896DAE" w:rsidRPr="000F14C9" w:rsidRDefault="00896DAE" w:rsidP="00896DAE">
            <w:pPr>
              <w:spacing w:before="60" w:after="60"/>
            </w:pPr>
            <w:r w:rsidRPr="000F14C9">
              <w:t>Spezialisierungsfachbereiche</w:t>
            </w:r>
          </w:p>
        </w:tc>
        <w:tc>
          <w:tcPr>
            <w:tcW w:w="4946" w:type="dxa"/>
            <w:vAlign w:val="center"/>
          </w:tcPr>
          <w:p w14:paraId="7DB07E02" w14:textId="77777777" w:rsidR="00896DAE" w:rsidRPr="00FF6F78" w:rsidRDefault="00896DAE" w:rsidP="00896DAE">
            <w:pPr>
              <w:spacing w:before="60" w:after="60"/>
              <w:rPr>
                <w:color w:val="0000FF"/>
              </w:rPr>
            </w:pPr>
          </w:p>
        </w:tc>
      </w:tr>
      <w:tr w:rsidR="00896DAE" w:rsidRPr="000F14C9" w14:paraId="4371790E" w14:textId="77777777" w:rsidTr="00896DAE">
        <w:trPr>
          <w:trHeight w:val="340"/>
        </w:trPr>
        <w:tc>
          <w:tcPr>
            <w:tcW w:w="4111" w:type="dxa"/>
            <w:vAlign w:val="center"/>
          </w:tcPr>
          <w:p w14:paraId="67841F2B" w14:textId="77777777" w:rsidR="00896DAE" w:rsidRPr="000F14C9" w:rsidRDefault="00896DAE" w:rsidP="00896DAE">
            <w:pPr>
              <w:spacing w:before="60" w:after="60"/>
            </w:pPr>
            <w:r w:rsidRPr="000F14C9">
              <w:t>Abschlussjahr Zusatzausbildung</w:t>
            </w:r>
          </w:p>
        </w:tc>
        <w:tc>
          <w:tcPr>
            <w:tcW w:w="4946" w:type="dxa"/>
            <w:vAlign w:val="center"/>
          </w:tcPr>
          <w:p w14:paraId="52AC9F8B" w14:textId="77777777" w:rsidR="00896DAE" w:rsidRPr="00FF6F78" w:rsidRDefault="00896DAE" w:rsidP="00896DAE">
            <w:pPr>
              <w:spacing w:before="60" w:after="60"/>
              <w:rPr>
                <w:color w:val="0000FF"/>
              </w:rPr>
            </w:pPr>
          </w:p>
        </w:tc>
      </w:tr>
    </w:tbl>
    <w:p w14:paraId="47D78324" w14:textId="77777777" w:rsidR="00896DAE" w:rsidRDefault="00896DAE" w:rsidP="00AB73C3">
      <w:pPr>
        <w:tabs>
          <w:tab w:val="left" w:pos="0"/>
        </w:tabs>
        <w:ind w:firstLine="4"/>
        <w:rPr>
          <w:rFonts w:cs="Arial"/>
          <w:b/>
          <w:bCs/>
        </w:rPr>
      </w:pPr>
    </w:p>
    <w:p w14:paraId="2C757843" w14:textId="77777777" w:rsidR="00896DAE" w:rsidRDefault="00896DAE">
      <w:pPr>
        <w:spacing w:before="0" w:after="0" w:line="240" w:lineRule="auto"/>
        <w:rPr>
          <w:b/>
        </w:rPr>
      </w:pPr>
      <w:r>
        <w:rPr>
          <w:b/>
        </w:rPr>
        <w:br w:type="page"/>
      </w:r>
    </w:p>
    <w:p w14:paraId="2B9894D5" w14:textId="1649E8D2" w:rsidR="00C55679" w:rsidRPr="00AF7666" w:rsidRDefault="00C55679" w:rsidP="00C55679">
      <w:pPr>
        <w:rPr>
          <w:b/>
        </w:rPr>
      </w:pPr>
      <w:r w:rsidRPr="00965728">
        <w:rPr>
          <w:b/>
        </w:rPr>
        <w:lastRenderedPageBreak/>
        <w:t>Referenz</w:t>
      </w:r>
      <w:r>
        <w:rPr>
          <w:b/>
        </w:rPr>
        <w:t>projekt</w:t>
      </w:r>
      <w:r w:rsidRPr="00965728">
        <w:rPr>
          <w:b/>
        </w:rPr>
        <w:t xml:space="preserve"> 1 </w:t>
      </w:r>
      <w:r w:rsidRPr="00D64C70">
        <w:rPr>
          <w:b/>
        </w:rPr>
        <w:t xml:space="preserve">Schlüsselperson </w:t>
      </w:r>
      <w:r>
        <w:rPr>
          <w:b/>
        </w:rPr>
        <w:t>Projektleiter</w:t>
      </w:r>
      <w:r w:rsidRPr="00D64C70">
        <w:t xml:space="preserve"> </w:t>
      </w:r>
      <w:r>
        <w:rPr>
          <w:rStyle w:val="TextkrperZchn"/>
        </w:rPr>
        <w:t>(max. eine</w:t>
      </w:r>
      <w:r w:rsidRPr="00BB24BF">
        <w:rPr>
          <w:rStyle w:val="TextkrperZchn"/>
        </w:rPr>
        <w:t xml:space="preserve"> A4 Seite)</w:t>
      </w:r>
    </w:p>
    <w:tbl>
      <w:tblPr>
        <w:tblW w:w="9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0"/>
      </w:tblGrid>
      <w:tr w:rsidR="009E74C8" w14:paraId="262C7DE0" w14:textId="77777777" w:rsidTr="007D731A">
        <w:tc>
          <w:tcPr>
            <w:tcW w:w="9240" w:type="dxa"/>
            <w:tcBorders>
              <w:bottom w:val="single" w:sz="4" w:space="0" w:color="auto"/>
            </w:tcBorders>
          </w:tcPr>
          <w:p w14:paraId="179269AD" w14:textId="77777777" w:rsidR="009E74C8" w:rsidRDefault="009E74C8" w:rsidP="007D731A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Name und Standort des Projektes: </w:t>
            </w:r>
          </w:p>
          <w:p w14:paraId="66ECD176" w14:textId="77777777" w:rsidR="009E74C8" w:rsidRPr="00200C7B" w:rsidRDefault="009E74C8" w:rsidP="007D731A">
            <w:pPr>
              <w:pStyle w:val="Textkrper"/>
              <w:spacing w:line="240" w:lineRule="auto"/>
              <w:rPr>
                <w:color w:val="0000FF"/>
              </w:rPr>
            </w:pPr>
          </w:p>
        </w:tc>
      </w:tr>
      <w:tr w:rsidR="009E74C8" w14:paraId="0997EDC4" w14:textId="77777777" w:rsidTr="007D731A">
        <w:tc>
          <w:tcPr>
            <w:tcW w:w="9240" w:type="dxa"/>
            <w:tcBorders>
              <w:top w:val="single" w:sz="4" w:space="0" w:color="auto"/>
            </w:tcBorders>
          </w:tcPr>
          <w:p w14:paraId="13E5C455" w14:textId="77777777" w:rsidR="009E74C8" w:rsidRPr="00200C7B" w:rsidRDefault="009E74C8" w:rsidP="007D731A">
            <w:pPr>
              <w:pStyle w:val="Textkrper"/>
              <w:tabs>
                <w:tab w:val="right" w:pos="8889"/>
              </w:tabs>
              <w:spacing w:line="240" w:lineRule="auto"/>
              <w:rPr>
                <w:color w:val="0000FF"/>
              </w:rPr>
            </w:pPr>
            <w:r>
              <w:t xml:space="preserve">Kurzbeschrieb des übergeordneten Kontextes / Projektes / Auftrages: </w:t>
            </w:r>
          </w:p>
          <w:p w14:paraId="70A9AF11" w14:textId="77777777" w:rsidR="009E74C8" w:rsidRPr="00200C7B" w:rsidRDefault="009E74C8" w:rsidP="007D731A">
            <w:pPr>
              <w:spacing w:line="240" w:lineRule="auto"/>
              <w:rPr>
                <w:color w:val="0000FF"/>
              </w:rPr>
            </w:pPr>
          </w:p>
          <w:p w14:paraId="38AE163D" w14:textId="77777777" w:rsidR="009E74C8" w:rsidRDefault="009E74C8" w:rsidP="007D731A">
            <w:pPr>
              <w:pStyle w:val="Textkrper"/>
              <w:tabs>
                <w:tab w:val="right" w:pos="8889"/>
              </w:tabs>
              <w:spacing w:line="240" w:lineRule="auto"/>
            </w:pPr>
          </w:p>
        </w:tc>
      </w:tr>
      <w:tr w:rsidR="009E74C8" w14:paraId="3EF2D1A6" w14:textId="77777777" w:rsidTr="007D731A">
        <w:tc>
          <w:tcPr>
            <w:tcW w:w="9240" w:type="dxa"/>
          </w:tcPr>
          <w:p w14:paraId="2489363F" w14:textId="77777777" w:rsidR="009E74C8" w:rsidRPr="00200C7B" w:rsidRDefault="009E74C8" w:rsidP="007D731A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Auftraggeberin: </w:t>
            </w:r>
          </w:p>
        </w:tc>
      </w:tr>
      <w:tr w:rsidR="009E74C8" w14:paraId="306D3297" w14:textId="77777777" w:rsidTr="007D731A">
        <w:tc>
          <w:tcPr>
            <w:tcW w:w="9240" w:type="dxa"/>
          </w:tcPr>
          <w:p w14:paraId="0461A114" w14:textId="77777777" w:rsidR="009E74C8" w:rsidRPr="00200C7B" w:rsidRDefault="009E74C8" w:rsidP="007D731A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Die Leistungen wurden durch welches Unternehmen erbracht: </w:t>
            </w:r>
          </w:p>
        </w:tc>
      </w:tr>
      <w:tr w:rsidR="009E74C8" w14:paraId="2B0406E6" w14:textId="77777777" w:rsidTr="007D731A">
        <w:tc>
          <w:tcPr>
            <w:tcW w:w="9240" w:type="dxa"/>
          </w:tcPr>
          <w:p w14:paraId="683A98C7" w14:textId="77777777" w:rsidR="009E74C8" w:rsidRDefault="009E74C8" w:rsidP="007D731A">
            <w:pPr>
              <w:pStyle w:val="Textkrper"/>
              <w:spacing w:line="240" w:lineRule="auto"/>
            </w:pPr>
            <w:r>
              <w:t xml:space="preserve">Die Leistungen der Unternehmung wurde/wird als </w:t>
            </w:r>
            <w:r w:rsidRPr="007A3AEB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3AEB">
              <w:instrText xml:space="preserve"> FORMCHECKBOX </w:instrText>
            </w:r>
            <w:r w:rsidR="004D2FEA">
              <w:fldChar w:fldCharType="separate"/>
            </w:r>
            <w:r w:rsidRPr="007A3AEB">
              <w:fldChar w:fldCharType="end"/>
            </w:r>
            <w:r>
              <w:t xml:space="preserve"> Einzelanbieter </w:t>
            </w:r>
            <w:r w:rsidRPr="007A3AEB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3AEB">
              <w:instrText xml:space="preserve"> FORMCHECKBOX </w:instrText>
            </w:r>
            <w:r w:rsidR="004D2FEA">
              <w:fldChar w:fldCharType="separate"/>
            </w:r>
            <w:r w:rsidRPr="007A3AEB">
              <w:fldChar w:fldCharType="end"/>
            </w:r>
            <w:r>
              <w:t xml:space="preserve"> Bietergemeinschaft erbracht.</w:t>
            </w:r>
          </w:p>
        </w:tc>
      </w:tr>
      <w:tr w:rsidR="009E74C8" w14:paraId="3A4DB2D6" w14:textId="77777777" w:rsidTr="007D731A">
        <w:tc>
          <w:tcPr>
            <w:tcW w:w="9240" w:type="dxa"/>
          </w:tcPr>
          <w:p w14:paraId="54898204" w14:textId="77777777" w:rsidR="009E74C8" w:rsidRPr="00200C7B" w:rsidRDefault="009E74C8" w:rsidP="007D731A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Rolle/Funktion der Unternehmung in Bietergemeinschaft: </w:t>
            </w:r>
          </w:p>
        </w:tc>
      </w:tr>
      <w:tr w:rsidR="009E74C8" w14:paraId="181197AC" w14:textId="77777777" w:rsidTr="007D731A">
        <w:tc>
          <w:tcPr>
            <w:tcW w:w="9240" w:type="dxa"/>
          </w:tcPr>
          <w:p w14:paraId="51D29E59" w14:textId="77777777" w:rsidR="009E74C8" w:rsidRPr="00200C7B" w:rsidRDefault="009E74C8" w:rsidP="007D731A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Die weiteren Mitglieder der Bietergemeinschaft waren/sind: </w:t>
            </w:r>
          </w:p>
        </w:tc>
      </w:tr>
      <w:tr w:rsidR="009E74C8" w14:paraId="5A2F4FDE" w14:textId="77777777" w:rsidTr="007D731A">
        <w:tc>
          <w:tcPr>
            <w:tcW w:w="9240" w:type="dxa"/>
          </w:tcPr>
          <w:p w14:paraId="75F46511" w14:textId="1E40EDC0" w:rsidR="009E74C8" w:rsidRPr="00200C7B" w:rsidRDefault="009E74C8" w:rsidP="007D731A">
            <w:pPr>
              <w:pStyle w:val="Textkrper"/>
              <w:spacing w:line="240" w:lineRule="auto"/>
              <w:rPr>
                <w:color w:val="0000FF"/>
              </w:rPr>
            </w:pPr>
            <w:r>
              <w:t>Kurzbeschrieb Aufgabe / Funktion</w:t>
            </w:r>
            <w:r w:rsidR="00223E36">
              <w:t xml:space="preserve"> und Zeitraum dieser Funktion</w:t>
            </w:r>
            <w:r>
              <w:t xml:space="preserve"> / Fachbereich / Verantwortung </w:t>
            </w:r>
            <w:r w:rsidR="007C3C8E">
              <w:t xml:space="preserve">/ Berichterstattung </w:t>
            </w:r>
            <w:r w:rsidR="00B91BF7">
              <w:t>Schlüsselperson</w:t>
            </w:r>
            <w:r>
              <w:t xml:space="preserve">: </w:t>
            </w:r>
          </w:p>
          <w:p w14:paraId="3BD6373C" w14:textId="77777777" w:rsidR="009E74C8" w:rsidRDefault="009E74C8" w:rsidP="007D731A">
            <w:pPr>
              <w:pStyle w:val="Textkrper"/>
              <w:spacing w:line="240" w:lineRule="auto"/>
              <w:rPr>
                <w:color w:val="0000FF"/>
              </w:rPr>
            </w:pPr>
          </w:p>
          <w:p w14:paraId="2411CE98" w14:textId="77777777" w:rsidR="009E74C8" w:rsidRPr="00200C7B" w:rsidRDefault="009E74C8" w:rsidP="007D731A">
            <w:pPr>
              <w:pStyle w:val="Textkrper"/>
              <w:spacing w:line="240" w:lineRule="auto"/>
              <w:rPr>
                <w:color w:val="0000FF"/>
              </w:rPr>
            </w:pPr>
          </w:p>
        </w:tc>
      </w:tr>
      <w:tr w:rsidR="002A3396" w14:paraId="62BC8B13" w14:textId="77777777" w:rsidTr="007D731A">
        <w:tc>
          <w:tcPr>
            <w:tcW w:w="9240" w:type="dxa"/>
          </w:tcPr>
          <w:p w14:paraId="59490E75" w14:textId="3478F64F" w:rsidR="002A3396" w:rsidRDefault="002A3396" w:rsidP="002A3396">
            <w:pPr>
              <w:pStyle w:val="Textkrper"/>
              <w:tabs>
                <w:tab w:val="left" w:pos="2302"/>
                <w:tab w:val="left" w:pos="3861"/>
              </w:tabs>
              <w:spacing w:line="240" w:lineRule="auto"/>
            </w:pPr>
            <w:r>
              <w:t>Kurzbeschrieb des/der Monitoring-System(e)</w:t>
            </w:r>
          </w:p>
        </w:tc>
      </w:tr>
      <w:tr w:rsidR="002A3396" w14:paraId="0555C5D7" w14:textId="77777777" w:rsidTr="007D731A">
        <w:tc>
          <w:tcPr>
            <w:tcW w:w="9240" w:type="dxa"/>
          </w:tcPr>
          <w:p w14:paraId="6417EFC2" w14:textId="77777777" w:rsidR="002A3396" w:rsidRPr="00200C7B" w:rsidRDefault="002A3396" w:rsidP="002A3396">
            <w:pPr>
              <w:pStyle w:val="Textkrper"/>
              <w:tabs>
                <w:tab w:val="left" w:pos="2302"/>
                <w:tab w:val="left" w:pos="3861"/>
              </w:tabs>
              <w:spacing w:line="240" w:lineRule="auto"/>
              <w:rPr>
                <w:color w:val="0000FF"/>
              </w:rPr>
            </w:pPr>
            <w:r>
              <w:t xml:space="preserve">Zeitraum des Auftrags: </w:t>
            </w:r>
            <w:r>
              <w:tab/>
              <w:t xml:space="preserve">von </w:t>
            </w:r>
            <w:r w:rsidRPr="00200C7B">
              <w:rPr>
                <w:color w:val="0000FF"/>
              </w:rPr>
              <w:tab/>
            </w:r>
            <w:r>
              <w:t xml:space="preserve">bis </w:t>
            </w:r>
          </w:p>
        </w:tc>
      </w:tr>
      <w:tr w:rsidR="002A3396" w14:paraId="669847ED" w14:textId="77777777" w:rsidTr="007D731A">
        <w:tc>
          <w:tcPr>
            <w:tcW w:w="9240" w:type="dxa"/>
          </w:tcPr>
          <w:p w14:paraId="090381D4" w14:textId="77777777" w:rsidR="002A3396" w:rsidRPr="00200C7B" w:rsidRDefault="002A3396" w:rsidP="002A339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Honorarsumme des Teils, für den die Anbieterin die (Fach-) Verantwortung innehatte/hat: </w:t>
            </w:r>
            <w:r w:rsidRPr="00F57E16">
              <w:rPr>
                <w:color w:val="0000FF"/>
              </w:rPr>
              <w:t xml:space="preserve">CHF </w:t>
            </w:r>
          </w:p>
        </w:tc>
      </w:tr>
      <w:tr w:rsidR="002A3396" w14:paraId="3C1F86C7" w14:textId="77777777" w:rsidTr="007D731A">
        <w:tc>
          <w:tcPr>
            <w:tcW w:w="9240" w:type="dxa"/>
          </w:tcPr>
          <w:p w14:paraId="63D6A25C" w14:textId="015F635D" w:rsidR="002A3396" w:rsidRPr="00200C7B" w:rsidRDefault="002A3396" w:rsidP="002A339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Name der Referenzperson der Auftraggeberin: </w:t>
            </w:r>
          </w:p>
        </w:tc>
      </w:tr>
      <w:tr w:rsidR="002A3396" w14:paraId="42F3E598" w14:textId="4F5BDF6C" w:rsidTr="007D731A">
        <w:tc>
          <w:tcPr>
            <w:tcW w:w="9240" w:type="dxa"/>
          </w:tcPr>
          <w:p w14:paraId="20825497" w14:textId="4711B416" w:rsidR="002A3396" w:rsidRPr="00200C7B" w:rsidRDefault="002A3396" w:rsidP="002A3396">
            <w:pPr>
              <w:pStyle w:val="Textkrper"/>
              <w:spacing w:line="240" w:lineRule="auto"/>
              <w:rPr>
                <w:color w:val="0000FF"/>
              </w:rPr>
            </w:pPr>
            <w:r>
              <w:t>Funktion</w:t>
            </w:r>
            <w:r w:rsidR="00317815">
              <w:t xml:space="preserve"> Referenzperson</w:t>
            </w:r>
            <w:r>
              <w:t xml:space="preserve"> im Projekt: </w:t>
            </w:r>
          </w:p>
        </w:tc>
      </w:tr>
      <w:tr w:rsidR="002A3396" w14:paraId="3D1A5F43" w14:textId="6D176F5E" w:rsidTr="007D731A">
        <w:tc>
          <w:tcPr>
            <w:tcW w:w="9240" w:type="dxa"/>
          </w:tcPr>
          <w:p w14:paraId="21BBCFAA" w14:textId="47DC64E5" w:rsidR="002A3396" w:rsidRPr="00200C7B" w:rsidRDefault="002A3396" w:rsidP="002A339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Tel.-Nr.: </w:t>
            </w:r>
          </w:p>
        </w:tc>
      </w:tr>
      <w:tr w:rsidR="002A3396" w14:paraId="0EEA13E3" w14:textId="77777777" w:rsidTr="007D731A">
        <w:tc>
          <w:tcPr>
            <w:tcW w:w="9240" w:type="dxa"/>
          </w:tcPr>
          <w:p w14:paraId="37C55127" w14:textId="73CCCD6F" w:rsidR="002A3396" w:rsidRDefault="002A3396" w:rsidP="002A3396">
            <w:pPr>
              <w:pStyle w:val="Textkrper"/>
              <w:spacing w:line="240" w:lineRule="auto"/>
            </w:pPr>
            <w:r>
              <w:t xml:space="preserve">Warum ist dieses Referenzprojekt ein gutes Beispiel, um die </w:t>
            </w:r>
            <w:r w:rsidR="00317815">
              <w:t>Eignung</w:t>
            </w:r>
            <w:r>
              <w:t xml:space="preserve"> und die Leistung der Schlüsselperson darzustellen</w:t>
            </w:r>
            <w:r w:rsidR="00317815">
              <w:t xml:space="preserve"> (Hinreichende Erfahrung mit vergleichbaren Projekten)</w:t>
            </w:r>
            <w:r>
              <w:t xml:space="preserve">? Kurze Begründung: </w:t>
            </w:r>
          </w:p>
          <w:p w14:paraId="27C70768" w14:textId="77777777" w:rsidR="002A3396" w:rsidRDefault="002A3396" w:rsidP="002A3396">
            <w:pPr>
              <w:pStyle w:val="Textkrper"/>
              <w:spacing w:line="240" w:lineRule="auto"/>
              <w:rPr>
                <w:color w:val="0000FF"/>
              </w:rPr>
            </w:pPr>
          </w:p>
          <w:p w14:paraId="1973EA24" w14:textId="77777777" w:rsidR="002A3396" w:rsidRPr="00200C7B" w:rsidRDefault="002A3396" w:rsidP="002A3396">
            <w:pPr>
              <w:pStyle w:val="Textkrper"/>
              <w:spacing w:line="240" w:lineRule="auto"/>
              <w:rPr>
                <w:color w:val="0000FF"/>
              </w:rPr>
            </w:pPr>
          </w:p>
        </w:tc>
      </w:tr>
    </w:tbl>
    <w:p w14:paraId="4BC60BED" w14:textId="354FDF97" w:rsidR="00C9091A" w:rsidRDefault="00C9091A" w:rsidP="009E74C8"/>
    <w:p w14:paraId="54416B90" w14:textId="77777777" w:rsidR="00C9091A" w:rsidRDefault="00C9091A">
      <w:pPr>
        <w:spacing w:before="0" w:after="0" w:line="240" w:lineRule="auto"/>
      </w:pPr>
      <w:r>
        <w:br w:type="page"/>
      </w:r>
    </w:p>
    <w:p w14:paraId="39A3CF9D" w14:textId="729D4416" w:rsidR="00896DAE" w:rsidRPr="00AF7666" w:rsidRDefault="00896DAE" w:rsidP="00896DAE">
      <w:pPr>
        <w:rPr>
          <w:b/>
        </w:rPr>
      </w:pPr>
      <w:r w:rsidRPr="00965728">
        <w:rPr>
          <w:b/>
        </w:rPr>
        <w:lastRenderedPageBreak/>
        <w:t>Referenz</w:t>
      </w:r>
      <w:r>
        <w:rPr>
          <w:b/>
        </w:rPr>
        <w:t>projekt</w:t>
      </w:r>
      <w:r w:rsidRPr="00965728">
        <w:rPr>
          <w:b/>
        </w:rPr>
        <w:t xml:space="preserve"> </w:t>
      </w:r>
      <w:r>
        <w:rPr>
          <w:b/>
        </w:rPr>
        <w:t>2</w:t>
      </w:r>
      <w:r w:rsidRPr="00965728">
        <w:rPr>
          <w:b/>
        </w:rPr>
        <w:t xml:space="preserve"> </w:t>
      </w:r>
      <w:r w:rsidRPr="00D64C70">
        <w:rPr>
          <w:b/>
        </w:rPr>
        <w:t xml:space="preserve">Schlüsselperson </w:t>
      </w:r>
      <w:r>
        <w:rPr>
          <w:b/>
        </w:rPr>
        <w:t>Projektleiter</w:t>
      </w:r>
      <w:r w:rsidRPr="00D64C70">
        <w:t xml:space="preserve"> </w:t>
      </w:r>
      <w:r>
        <w:rPr>
          <w:rStyle w:val="TextkrperZchn"/>
        </w:rPr>
        <w:t>(max. eine</w:t>
      </w:r>
      <w:r w:rsidRPr="00BB24BF">
        <w:rPr>
          <w:rStyle w:val="TextkrperZchn"/>
        </w:rPr>
        <w:t xml:space="preserve"> A4 Seite)</w:t>
      </w:r>
    </w:p>
    <w:tbl>
      <w:tblPr>
        <w:tblW w:w="9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0"/>
      </w:tblGrid>
      <w:tr w:rsidR="00896DAE" w14:paraId="5EF507BF" w14:textId="77777777" w:rsidTr="00896DAE">
        <w:tc>
          <w:tcPr>
            <w:tcW w:w="9240" w:type="dxa"/>
            <w:tcBorders>
              <w:bottom w:val="single" w:sz="4" w:space="0" w:color="auto"/>
            </w:tcBorders>
          </w:tcPr>
          <w:p w14:paraId="5C6093DF" w14:textId="77777777" w:rsidR="00896DAE" w:rsidRDefault="00896DAE" w:rsidP="00896DAE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Name und Standort des Projektes: </w:t>
            </w:r>
          </w:p>
          <w:p w14:paraId="0015CA0D" w14:textId="77777777" w:rsidR="00896DAE" w:rsidRPr="00200C7B" w:rsidRDefault="00896DAE" w:rsidP="00896DAE">
            <w:pPr>
              <w:pStyle w:val="Textkrper"/>
              <w:spacing w:line="240" w:lineRule="auto"/>
              <w:rPr>
                <w:color w:val="0000FF"/>
              </w:rPr>
            </w:pPr>
          </w:p>
        </w:tc>
      </w:tr>
      <w:tr w:rsidR="00896DAE" w14:paraId="62D9A117" w14:textId="77777777" w:rsidTr="00896DAE">
        <w:tc>
          <w:tcPr>
            <w:tcW w:w="9240" w:type="dxa"/>
            <w:tcBorders>
              <w:top w:val="single" w:sz="4" w:space="0" w:color="auto"/>
            </w:tcBorders>
          </w:tcPr>
          <w:p w14:paraId="79371EF9" w14:textId="77777777" w:rsidR="00896DAE" w:rsidRPr="00200C7B" w:rsidRDefault="00896DAE" w:rsidP="00896DAE">
            <w:pPr>
              <w:pStyle w:val="Textkrper"/>
              <w:tabs>
                <w:tab w:val="right" w:pos="8889"/>
              </w:tabs>
              <w:spacing w:line="240" w:lineRule="auto"/>
              <w:rPr>
                <w:color w:val="0000FF"/>
              </w:rPr>
            </w:pPr>
            <w:r>
              <w:t xml:space="preserve">Kurzbeschrieb des übergeordneten Kontextes / Projektes / Auftrages: </w:t>
            </w:r>
          </w:p>
          <w:p w14:paraId="52AC3635" w14:textId="77777777" w:rsidR="00896DAE" w:rsidRPr="00200C7B" w:rsidRDefault="00896DAE" w:rsidP="00896DAE">
            <w:pPr>
              <w:spacing w:line="240" w:lineRule="auto"/>
              <w:rPr>
                <w:color w:val="0000FF"/>
              </w:rPr>
            </w:pPr>
          </w:p>
          <w:p w14:paraId="33A883EB" w14:textId="77777777" w:rsidR="00896DAE" w:rsidRDefault="00896DAE" w:rsidP="00896DAE">
            <w:pPr>
              <w:pStyle w:val="Textkrper"/>
              <w:tabs>
                <w:tab w:val="right" w:pos="8889"/>
              </w:tabs>
              <w:spacing w:line="240" w:lineRule="auto"/>
            </w:pPr>
          </w:p>
        </w:tc>
      </w:tr>
      <w:tr w:rsidR="00896DAE" w14:paraId="461231A9" w14:textId="77777777" w:rsidTr="00896DAE">
        <w:tc>
          <w:tcPr>
            <w:tcW w:w="9240" w:type="dxa"/>
          </w:tcPr>
          <w:p w14:paraId="5205DD93" w14:textId="77777777" w:rsidR="00896DAE" w:rsidRPr="00200C7B" w:rsidRDefault="00896DAE" w:rsidP="00896DAE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Auftraggeberin: </w:t>
            </w:r>
          </w:p>
        </w:tc>
      </w:tr>
      <w:tr w:rsidR="00896DAE" w14:paraId="22C470BB" w14:textId="77777777" w:rsidTr="00896DAE">
        <w:tc>
          <w:tcPr>
            <w:tcW w:w="9240" w:type="dxa"/>
          </w:tcPr>
          <w:p w14:paraId="4307F164" w14:textId="77777777" w:rsidR="00896DAE" w:rsidRPr="00200C7B" w:rsidRDefault="00896DAE" w:rsidP="00896DAE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Die Leistungen wurden durch welches Unternehmen erbracht: </w:t>
            </w:r>
          </w:p>
        </w:tc>
      </w:tr>
      <w:tr w:rsidR="00896DAE" w14:paraId="6B1B06D8" w14:textId="77777777" w:rsidTr="00896DAE">
        <w:tc>
          <w:tcPr>
            <w:tcW w:w="9240" w:type="dxa"/>
          </w:tcPr>
          <w:p w14:paraId="652582E2" w14:textId="77777777" w:rsidR="00896DAE" w:rsidRDefault="00896DAE" w:rsidP="00896DAE">
            <w:pPr>
              <w:pStyle w:val="Textkrper"/>
              <w:spacing w:line="240" w:lineRule="auto"/>
            </w:pPr>
            <w:r>
              <w:t xml:space="preserve">Die Leistungen der Unternehmung wurde/wird als </w:t>
            </w:r>
            <w:r w:rsidRPr="007A3AEB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3AEB">
              <w:instrText xml:space="preserve"> FORMCHECKBOX </w:instrText>
            </w:r>
            <w:r w:rsidR="004D2FEA">
              <w:fldChar w:fldCharType="separate"/>
            </w:r>
            <w:r w:rsidRPr="007A3AEB">
              <w:fldChar w:fldCharType="end"/>
            </w:r>
            <w:r>
              <w:t xml:space="preserve"> Einzelanbieter </w:t>
            </w:r>
            <w:r w:rsidRPr="007A3AEB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3AEB">
              <w:instrText xml:space="preserve"> FORMCHECKBOX </w:instrText>
            </w:r>
            <w:r w:rsidR="004D2FEA">
              <w:fldChar w:fldCharType="separate"/>
            </w:r>
            <w:r w:rsidRPr="007A3AEB">
              <w:fldChar w:fldCharType="end"/>
            </w:r>
            <w:r>
              <w:t xml:space="preserve"> Bietergemeinschaft erbracht.</w:t>
            </w:r>
          </w:p>
        </w:tc>
      </w:tr>
      <w:tr w:rsidR="00896DAE" w14:paraId="3927D7AB" w14:textId="77777777" w:rsidTr="00896DAE">
        <w:tc>
          <w:tcPr>
            <w:tcW w:w="9240" w:type="dxa"/>
          </w:tcPr>
          <w:p w14:paraId="06E27825" w14:textId="77777777" w:rsidR="00896DAE" w:rsidRPr="00200C7B" w:rsidRDefault="00896DAE" w:rsidP="00896DAE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Rolle/Funktion der Unternehmung in Bietergemeinschaft: </w:t>
            </w:r>
          </w:p>
        </w:tc>
      </w:tr>
      <w:tr w:rsidR="00896DAE" w14:paraId="5EDCED4A" w14:textId="77777777" w:rsidTr="00896DAE">
        <w:tc>
          <w:tcPr>
            <w:tcW w:w="9240" w:type="dxa"/>
          </w:tcPr>
          <w:p w14:paraId="488985C0" w14:textId="77777777" w:rsidR="00896DAE" w:rsidRPr="00200C7B" w:rsidRDefault="00896DAE" w:rsidP="00896DAE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Die weiteren Mitglieder der Bietergemeinschaft waren/sind: </w:t>
            </w:r>
          </w:p>
        </w:tc>
      </w:tr>
      <w:tr w:rsidR="00896DAE" w14:paraId="5A3C76BD" w14:textId="77777777" w:rsidTr="00896DAE">
        <w:tc>
          <w:tcPr>
            <w:tcW w:w="9240" w:type="dxa"/>
          </w:tcPr>
          <w:p w14:paraId="5C882837" w14:textId="77777777" w:rsidR="00896DAE" w:rsidRPr="00200C7B" w:rsidRDefault="00896DAE" w:rsidP="00896DAE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Kurzbeschrieb Aufgabe / Funktion und Zeitraum dieser Funktion / Fachbereich / Verantwortung / Berichterstattung Schlüsselperson: </w:t>
            </w:r>
          </w:p>
          <w:p w14:paraId="6E7BBB3E" w14:textId="77777777" w:rsidR="00896DAE" w:rsidRDefault="00896DAE" w:rsidP="00896DAE">
            <w:pPr>
              <w:pStyle w:val="Textkrper"/>
              <w:spacing w:line="240" w:lineRule="auto"/>
              <w:rPr>
                <w:color w:val="0000FF"/>
              </w:rPr>
            </w:pPr>
          </w:p>
          <w:p w14:paraId="1BCB1DA1" w14:textId="77777777" w:rsidR="00896DAE" w:rsidRPr="00200C7B" w:rsidRDefault="00896DAE" w:rsidP="00896DAE">
            <w:pPr>
              <w:pStyle w:val="Textkrper"/>
              <w:spacing w:line="240" w:lineRule="auto"/>
              <w:rPr>
                <w:color w:val="0000FF"/>
              </w:rPr>
            </w:pPr>
          </w:p>
        </w:tc>
      </w:tr>
      <w:tr w:rsidR="00896DAE" w14:paraId="1DC33033" w14:textId="77777777" w:rsidTr="00896DAE">
        <w:tc>
          <w:tcPr>
            <w:tcW w:w="9240" w:type="dxa"/>
          </w:tcPr>
          <w:p w14:paraId="5CA414EA" w14:textId="77777777" w:rsidR="00896DAE" w:rsidRDefault="00896DAE" w:rsidP="00896DAE">
            <w:pPr>
              <w:pStyle w:val="Textkrper"/>
              <w:tabs>
                <w:tab w:val="left" w:pos="2302"/>
                <w:tab w:val="left" w:pos="3861"/>
              </w:tabs>
              <w:spacing w:line="240" w:lineRule="auto"/>
            </w:pPr>
            <w:r>
              <w:t>Kurzbeschrieb des/der Monitoring-System(e)</w:t>
            </w:r>
          </w:p>
        </w:tc>
      </w:tr>
      <w:tr w:rsidR="00896DAE" w14:paraId="3F84FC49" w14:textId="77777777" w:rsidTr="00896DAE">
        <w:tc>
          <w:tcPr>
            <w:tcW w:w="9240" w:type="dxa"/>
          </w:tcPr>
          <w:p w14:paraId="641CCA2D" w14:textId="77777777" w:rsidR="00896DAE" w:rsidRPr="00200C7B" w:rsidRDefault="00896DAE" w:rsidP="00896DAE">
            <w:pPr>
              <w:pStyle w:val="Textkrper"/>
              <w:tabs>
                <w:tab w:val="left" w:pos="2302"/>
                <w:tab w:val="left" w:pos="3861"/>
              </w:tabs>
              <w:spacing w:line="240" w:lineRule="auto"/>
              <w:rPr>
                <w:color w:val="0000FF"/>
              </w:rPr>
            </w:pPr>
            <w:r>
              <w:t xml:space="preserve">Zeitraum des Auftrags: </w:t>
            </w:r>
            <w:r>
              <w:tab/>
              <w:t xml:space="preserve">von </w:t>
            </w:r>
            <w:r w:rsidRPr="00200C7B">
              <w:rPr>
                <w:color w:val="0000FF"/>
              </w:rPr>
              <w:tab/>
            </w:r>
            <w:r>
              <w:t xml:space="preserve">bis </w:t>
            </w:r>
          </w:p>
        </w:tc>
      </w:tr>
      <w:tr w:rsidR="00896DAE" w14:paraId="0B760181" w14:textId="77777777" w:rsidTr="00896DAE">
        <w:tc>
          <w:tcPr>
            <w:tcW w:w="9240" w:type="dxa"/>
          </w:tcPr>
          <w:p w14:paraId="6BCF517C" w14:textId="77777777" w:rsidR="00896DAE" w:rsidRPr="00200C7B" w:rsidRDefault="00896DAE" w:rsidP="00896DAE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Honorarsumme des Teils, für den die Anbieterin die (Fach-) Verantwortung innehatte/hat: </w:t>
            </w:r>
            <w:r w:rsidRPr="00F57E16">
              <w:rPr>
                <w:color w:val="0000FF"/>
              </w:rPr>
              <w:t xml:space="preserve">CHF </w:t>
            </w:r>
          </w:p>
        </w:tc>
      </w:tr>
      <w:tr w:rsidR="00896DAE" w14:paraId="14284E17" w14:textId="77777777" w:rsidTr="00896DAE">
        <w:tc>
          <w:tcPr>
            <w:tcW w:w="9240" w:type="dxa"/>
          </w:tcPr>
          <w:p w14:paraId="4924644A" w14:textId="77777777" w:rsidR="00896DAE" w:rsidRPr="00200C7B" w:rsidRDefault="00896DAE" w:rsidP="00896DAE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Name der Referenzperson der Auftraggeberin: </w:t>
            </w:r>
          </w:p>
        </w:tc>
      </w:tr>
      <w:tr w:rsidR="00896DAE" w14:paraId="1F97CB77" w14:textId="77777777" w:rsidTr="00896DAE">
        <w:tc>
          <w:tcPr>
            <w:tcW w:w="9240" w:type="dxa"/>
          </w:tcPr>
          <w:p w14:paraId="69488EB6" w14:textId="6D0A55ED" w:rsidR="00896DAE" w:rsidRPr="00200C7B" w:rsidRDefault="00896DAE" w:rsidP="00896DAE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Funktion </w:t>
            </w:r>
            <w:r w:rsidR="00317815">
              <w:t xml:space="preserve">Referenzperson </w:t>
            </w:r>
            <w:r>
              <w:t xml:space="preserve">im Projekt: </w:t>
            </w:r>
          </w:p>
        </w:tc>
      </w:tr>
      <w:tr w:rsidR="00896DAE" w14:paraId="510401DB" w14:textId="77777777" w:rsidTr="00896DAE">
        <w:tc>
          <w:tcPr>
            <w:tcW w:w="9240" w:type="dxa"/>
          </w:tcPr>
          <w:p w14:paraId="1D654490" w14:textId="77777777" w:rsidR="00896DAE" w:rsidRPr="00200C7B" w:rsidRDefault="00896DAE" w:rsidP="00896DAE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Tel.-Nr.: </w:t>
            </w:r>
          </w:p>
        </w:tc>
      </w:tr>
      <w:tr w:rsidR="00896DAE" w14:paraId="46074980" w14:textId="77777777" w:rsidTr="00896DAE">
        <w:tc>
          <w:tcPr>
            <w:tcW w:w="9240" w:type="dxa"/>
          </w:tcPr>
          <w:p w14:paraId="11211BDF" w14:textId="77777777" w:rsidR="00317815" w:rsidRDefault="00317815" w:rsidP="00317815">
            <w:pPr>
              <w:pStyle w:val="Textkrper"/>
              <w:spacing w:line="240" w:lineRule="auto"/>
            </w:pPr>
            <w:r>
              <w:t xml:space="preserve">Warum ist dieses Referenzprojekt ein gutes Beispiel, um die Eignung und die Leistung der Schlüsselperson darzustellen (Hinreichende Erfahrung mit vergleichbaren Projekten)? Kurze Begründung: </w:t>
            </w:r>
          </w:p>
          <w:p w14:paraId="14D6E19F" w14:textId="77777777" w:rsidR="00896DAE" w:rsidRDefault="00896DAE" w:rsidP="00896DAE">
            <w:pPr>
              <w:pStyle w:val="Textkrper"/>
              <w:spacing w:line="240" w:lineRule="auto"/>
              <w:rPr>
                <w:color w:val="0000FF"/>
              </w:rPr>
            </w:pPr>
          </w:p>
          <w:p w14:paraId="129A56F9" w14:textId="77777777" w:rsidR="00896DAE" w:rsidRPr="00200C7B" w:rsidRDefault="00896DAE" w:rsidP="00896DAE">
            <w:pPr>
              <w:pStyle w:val="Textkrper"/>
              <w:spacing w:line="240" w:lineRule="auto"/>
              <w:rPr>
                <w:color w:val="0000FF"/>
              </w:rPr>
            </w:pPr>
          </w:p>
        </w:tc>
      </w:tr>
    </w:tbl>
    <w:p w14:paraId="75FE27DA" w14:textId="77777777" w:rsidR="00896DAE" w:rsidRDefault="00896DAE">
      <w:pPr>
        <w:spacing w:before="0" w:after="0" w:line="240" w:lineRule="auto"/>
        <w:rPr>
          <w:b/>
          <w:bCs/>
          <w:iCs/>
          <w:sz w:val="22"/>
          <w:lang w:eastAsia="x-none"/>
        </w:rPr>
      </w:pPr>
      <w:r>
        <w:br w:type="page"/>
      </w:r>
    </w:p>
    <w:p w14:paraId="20B56C19" w14:textId="57586A98" w:rsidR="00C55679" w:rsidRDefault="00C55679" w:rsidP="00F26EE4">
      <w:pPr>
        <w:pStyle w:val="berschrift2"/>
      </w:pPr>
      <w:bookmarkStart w:id="75" w:name="_Toc58580979"/>
      <w:r>
        <w:lastRenderedPageBreak/>
        <w:t>Eignungskriterium EK</w:t>
      </w:r>
      <w:r w:rsidR="00FA3741">
        <w:t>2</w:t>
      </w:r>
      <w:bookmarkEnd w:id="75"/>
      <w:r w:rsidRPr="00CF55F6">
        <w:t xml:space="preserve"> </w:t>
      </w:r>
    </w:p>
    <w:p w14:paraId="205BA784" w14:textId="73E25637" w:rsidR="00AB73C3" w:rsidRDefault="00C55679" w:rsidP="00C2571D">
      <w:pPr>
        <w:tabs>
          <w:tab w:val="left" w:pos="0"/>
        </w:tabs>
        <w:ind w:firstLine="4"/>
        <w:jc w:val="both"/>
      </w:pPr>
      <w:r>
        <w:t xml:space="preserve">Hinreichendes Fachwissen und Erfahrung der Schlüsselperson </w:t>
      </w:r>
      <w:r w:rsidR="00E533C4">
        <w:t>Techniker</w:t>
      </w:r>
      <w:r w:rsidRPr="00D80C89">
        <w:t xml:space="preserve"> </w:t>
      </w:r>
      <w:r w:rsidR="00AB73C3">
        <w:t>g</w:t>
      </w:r>
      <w:r w:rsidR="00AB73C3" w:rsidRPr="00B847AA">
        <w:t>emäss Dokument Verfahrensbestimmungen</w:t>
      </w:r>
      <w:r w:rsidR="00AB73C3">
        <w:t>.</w:t>
      </w:r>
    </w:p>
    <w:p w14:paraId="365E2F8B" w14:textId="72AE8EAA" w:rsidR="00896DAE" w:rsidRPr="00896DAE" w:rsidRDefault="00896DAE" w:rsidP="00896DAE">
      <w:pPr>
        <w:tabs>
          <w:tab w:val="left" w:pos="0"/>
        </w:tabs>
        <w:ind w:firstLine="4"/>
        <w:rPr>
          <w:b/>
          <w:bCs/>
        </w:rPr>
      </w:pPr>
      <w:r w:rsidRPr="00896DAE">
        <w:rPr>
          <w:b/>
          <w:bCs/>
        </w:rPr>
        <w:t xml:space="preserve">Angaben </w:t>
      </w:r>
      <w:r w:rsidR="00915E21">
        <w:rPr>
          <w:b/>
          <w:bCs/>
        </w:rPr>
        <w:t>Schlüssel</w:t>
      </w:r>
      <w:r w:rsidRPr="00896DAE">
        <w:rPr>
          <w:b/>
          <w:bCs/>
        </w:rPr>
        <w:t>person</w:t>
      </w:r>
    </w:p>
    <w:tbl>
      <w:tblPr>
        <w:tblW w:w="9057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4111"/>
        <w:gridCol w:w="4946"/>
      </w:tblGrid>
      <w:tr w:rsidR="00896DAE" w:rsidRPr="000F14C9" w14:paraId="4628039E" w14:textId="77777777" w:rsidTr="00896DAE">
        <w:trPr>
          <w:trHeight w:val="340"/>
        </w:trPr>
        <w:tc>
          <w:tcPr>
            <w:tcW w:w="4111" w:type="dxa"/>
            <w:vAlign w:val="center"/>
          </w:tcPr>
          <w:p w14:paraId="5652C12F" w14:textId="77777777" w:rsidR="00896DAE" w:rsidRPr="000F14C9" w:rsidRDefault="00896DAE" w:rsidP="00896DAE">
            <w:pPr>
              <w:spacing w:before="60" w:after="60"/>
            </w:pPr>
            <w:r w:rsidRPr="000F14C9">
              <w:t xml:space="preserve">Name </w:t>
            </w:r>
          </w:p>
        </w:tc>
        <w:tc>
          <w:tcPr>
            <w:tcW w:w="4946" w:type="dxa"/>
            <w:vAlign w:val="center"/>
          </w:tcPr>
          <w:p w14:paraId="3FCA122C" w14:textId="77777777" w:rsidR="00896DAE" w:rsidRPr="00FF6F78" w:rsidRDefault="00896DAE" w:rsidP="00896DAE">
            <w:pPr>
              <w:spacing w:before="60" w:after="60"/>
              <w:rPr>
                <w:rFonts w:cs="Arial"/>
                <w:color w:val="0000FF"/>
              </w:rPr>
            </w:pPr>
          </w:p>
        </w:tc>
      </w:tr>
      <w:tr w:rsidR="00896DAE" w:rsidRPr="000F14C9" w14:paraId="3B9B93CF" w14:textId="77777777" w:rsidTr="00896DAE">
        <w:trPr>
          <w:trHeight w:val="340"/>
        </w:trPr>
        <w:tc>
          <w:tcPr>
            <w:tcW w:w="4111" w:type="dxa"/>
            <w:vAlign w:val="center"/>
          </w:tcPr>
          <w:p w14:paraId="081F91E1" w14:textId="77777777" w:rsidR="00896DAE" w:rsidRPr="000F14C9" w:rsidRDefault="00896DAE" w:rsidP="00896DAE">
            <w:pPr>
              <w:spacing w:before="60" w:after="60"/>
            </w:pPr>
            <w:r w:rsidRPr="000F14C9">
              <w:t xml:space="preserve">Vorname </w:t>
            </w:r>
          </w:p>
        </w:tc>
        <w:tc>
          <w:tcPr>
            <w:tcW w:w="4946" w:type="dxa"/>
            <w:vAlign w:val="center"/>
          </w:tcPr>
          <w:p w14:paraId="3E2C112C" w14:textId="77777777" w:rsidR="00896DAE" w:rsidRPr="00FF6F78" w:rsidRDefault="00896DAE" w:rsidP="00896DAE">
            <w:pPr>
              <w:spacing w:before="60" w:after="60"/>
              <w:rPr>
                <w:rFonts w:cs="Arial"/>
                <w:color w:val="0000FF"/>
              </w:rPr>
            </w:pPr>
          </w:p>
        </w:tc>
      </w:tr>
      <w:tr w:rsidR="00896DAE" w:rsidRPr="000F14C9" w14:paraId="7B631FE9" w14:textId="77777777" w:rsidTr="00896DAE">
        <w:trPr>
          <w:trHeight w:val="340"/>
        </w:trPr>
        <w:tc>
          <w:tcPr>
            <w:tcW w:w="4111" w:type="dxa"/>
            <w:vAlign w:val="center"/>
          </w:tcPr>
          <w:p w14:paraId="5A824955" w14:textId="77777777" w:rsidR="00896DAE" w:rsidRPr="000F14C9" w:rsidRDefault="00896DAE" w:rsidP="00896DAE">
            <w:pPr>
              <w:spacing w:before="60" w:after="60"/>
            </w:pPr>
            <w:r w:rsidRPr="000F14C9">
              <w:t xml:space="preserve">Jahrgang </w:t>
            </w:r>
          </w:p>
        </w:tc>
        <w:tc>
          <w:tcPr>
            <w:tcW w:w="4946" w:type="dxa"/>
            <w:vAlign w:val="center"/>
          </w:tcPr>
          <w:p w14:paraId="5344399D" w14:textId="77777777" w:rsidR="00896DAE" w:rsidRPr="00FF6F78" w:rsidRDefault="00896DAE" w:rsidP="00896DAE">
            <w:pPr>
              <w:spacing w:before="60" w:after="60"/>
              <w:rPr>
                <w:rFonts w:cs="Arial"/>
                <w:color w:val="0000FF"/>
              </w:rPr>
            </w:pPr>
          </w:p>
        </w:tc>
      </w:tr>
      <w:tr w:rsidR="00896DAE" w:rsidRPr="000F14C9" w14:paraId="69C5A425" w14:textId="77777777" w:rsidTr="00896DAE">
        <w:trPr>
          <w:trHeight w:val="340"/>
        </w:trPr>
        <w:tc>
          <w:tcPr>
            <w:tcW w:w="4111" w:type="dxa"/>
            <w:vAlign w:val="center"/>
          </w:tcPr>
          <w:p w14:paraId="24CC32B8" w14:textId="77777777" w:rsidR="00896DAE" w:rsidRPr="000F14C9" w:rsidRDefault="00896DAE" w:rsidP="00896DAE">
            <w:pPr>
              <w:spacing w:before="60" w:after="60"/>
            </w:pPr>
            <w:r w:rsidRPr="000F14C9">
              <w:t>Grundausbildung</w:t>
            </w:r>
          </w:p>
        </w:tc>
        <w:tc>
          <w:tcPr>
            <w:tcW w:w="4946" w:type="dxa"/>
            <w:vAlign w:val="center"/>
          </w:tcPr>
          <w:p w14:paraId="48C28719" w14:textId="77777777" w:rsidR="00896DAE" w:rsidRPr="00FF6F78" w:rsidRDefault="00896DAE" w:rsidP="00896DAE">
            <w:pPr>
              <w:spacing w:before="60" w:after="60"/>
              <w:rPr>
                <w:rFonts w:cs="Arial"/>
                <w:color w:val="0000FF"/>
              </w:rPr>
            </w:pPr>
          </w:p>
        </w:tc>
      </w:tr>
      <w:tr w:rsidR="00896DAE" w:rsidRPr="000F14C9" w14:paraId="0482BFD2" w14:textId="77777777" w:rsidTr="00896DAE">
        <w:trPr>
          <w:trHeight w:val="340"/>
        </w:trPr>
        <w:tc>
          <w:tcPr>
            <w:tcW w:w="4111" w:type="dxa"/>
            <w:vAlign w:val="center"/>
          </w:tcPr>
          <w:p w14:paraId="5E370604" w14:textId="77777777" w:rsidR="00896DAE" w:rsidRPr="000F14C9" w:rsidRDefault="00896DAE" w:rsidP="00896DAE">
            <w:pPr>
              <w:spacing w:before="60" w:after="60"/>
            </w:pPr>
            <w:r w:rsidRPr="000F14C9">
              <w:t>Abschlussjahr Grundausbildung</w:t>
            </w:r>
          </w:p>
        </w:tc>
        <w:tc>
          <w:tcPr>
            <w:tcW w:w="4946" w:type="dxa"/>
            <w:vAlign w:val="center"/>
          </w:tcPr>
          <w:p w14:paraId="7FEEBAD7" w14:textId="77777777" w:rsidR="00896DAE" w:rsidRPr="00FF6F78" w:rsidRDefault="00896DAE" w:rsidP="00896DAE">
            <w:pPr>
              <w:spacing w:before="60" w:after="60"/>
              <w:rPr>
                <w:color w:val="0000FF"/>
              </w:rPr>
            </w:pPr>
          </w:p>
        </w:tc>
      </w:tr>
      <w:tr w:rsidR="00896DAE" w:rsidRPr="000F14C9" w14:paraId="2E7074A6" w14:textId="77777777" w:rsidTr="00896DAE">
        <w:trPr>
          <w:trHeight w:val="340"/>
        </w:trPr>
        <w:tc>
          <w:tcPr>
            <w:tcW w:w="4111" w:type="dxa"/>
            <w:vAlign w:val="center"/>
          </w:tcPr>
          <w:p w14:paraId="27059C8E" w14:textId="77777777" w:rsidR="00896DAE" w:rsidRPr="000F14C9" w:rsidRDefault="00896DAE" w:rsidP="00896DAE">
            <w:pPr>
              <w:spacing w:before="60" w:after="60"/>
            </w:pPr>
            <w:r w:rsidRPr="000F14C9">
              <w:t xml:space="preserve">Zusatzausbildung als </w:t>
            </w:r>
          </w:p>
        </w:tc>
        <w:tc>
          <w:tcPr>
            <w:tcW w:w="4946" w:type="dxa"/>
            <w:vAlign w:val="center"/>
          </w:tcPr>
          <w:p w14:paraId="1D53AF15" w14:textId="77777777" w:rsidR="00896DAE" w:rsidRPr="00FF6F78" w:rsidRDefault="00896DAE" w:rsidP="00896DAE">
            <w:pPr>
              <w:spacing w:before="60" w:after="60"/>
              <w:rPr>
                <w:color w:val="0000FF"/>
              </w:rPr>
            </w:pPr>
          </w:p>
        </w:tc>
      </w:tr>
      <w:tr w:rsidR="00896DAE" w:rsidRPr="000F14C9" w14:paraId="6911273E" w14:textId="77777777" w:rsidTr="00896DAE">
        <w:trPr>
          <w:trHeight w:val="340"/>
        </w:trPr>
        <w:tc>
          <w:tcPr>
            <w:tcW w:w="4111" w:type="dxa"/>
            <w:vAlign w:val="center"/>
          </w:tcPr>
          <w:p w14:paraId="2B37CABD" w14:textId="77777777" w:rsidR="00896DAE" w:rsidRPr="000F14C9" w:rsidRDefault="00896DAE" w:rsidP="00896DAE">
            <w:pPr>
              <w:spacing w:before="60" w:after="60"/>
            </w:pPr>
            <w:r w:rsidRPr="000F14C9">
              <w:t>Spezialisierungsfachbereiche</w:t>
            </w:r>
          </w:p>
        </w:tc>
        <w:tc>
          <w:tcPr>
            <w:tcW w:w="4946" w:type="dxa"/>
            <w:vAlign w:val="center"/>
          </w:tcPr>
          <w:p w14:paraId="1669849D" w14:textId="77777777" w:rsidR="00896DAE" w:rsidRPr="00FF6F78" w:rsidRDefault="00896DAE" w:rsidP="00896DAE">
            <w:pPr>
              <w:spacing w:before="60" w:after="60"/>
              <w:rPr>
                <w:color w:val="0000FF"/>
              </w:rPr>
            </w:pPr>
          </w:p>
        </w:tc>
      </w:tr>
      <w:tr w:rsidR="00896DAE" w:rsidRPr="000F14C9" w14:paraId="09E8187E" w14:textId="77777777" w:rsidTr="00896DAE">
        <w:trPr>
          <w:trHeight w:val="340"/>
        </w:trPr>
        <w:tc>
          <w:tcPr>
            <w:tcW w:w="4111" w:type="dxa"/>
            <w:vAlign w:val="center"/>
          </w:tcPr>
          <w:p w14:paraId="521B55CE" w14:textId="77777777" w:rsidR="00896DAE" w:rsidRPr="000F14C9" w:rsidRDefault="00896DAE" w:rsidP="00896DAE">
            <w:pPr>
              <w:spacing w:before="60" w:after="60"/>
            </w:pPr>
            <w:r w:rsidRPr="000F14C9">
              <w:t>Abschlussjahr Zusatzausbildung</w:t>
            </w:r>
          </w:p>
        </w:tc>
        <w:tc>
          <w:tcPr>
            <w:tcW w:w="4946" w:type="dxa"/>
            <w:vAlign w:val="center"/>
          </w:tcPr>
          <w:p w14:paraId="7DB7A955" w14:textId="77777777" w:rsidR="00896DAE" w:rsidRPr="00FF6F78" w:rsidRDefault="00896DAE" w:rsidP="00896DAE">
            <w:pPr>
              <w:spacing w:before="60" w:after="60"/>
              <w:rPr>
                <w:color w:val="0000FF"/>
              </w:rPr>
            </w:pPr>
          </w:p>
        </w:tc>
      </w:tr>
    </w:tbl>
    <w:p w14:paraId="068D8FF2" w14:textId="51403D86" w:rsidR="00C55679" w:rsidRDefault="00C55679" w:rsidP="00FD130F">
      <w:pPr>
        <w:tabs>
          <w:tab w:val="left" w:pos="0"/>
        </w:tabs>
        <w:rPr>
          <w:rFonts w:cs="Arial"/>
          <w:b/>
          <w:bCs/>
        </w:rPr>
      </w:pPr>
    </w:p>
    <w:p w14:paraId="31B9BE3B" w14:textId="77777777" w:rsidR="00896DAE" w:rsidRDefault="00896DAE">
      <w:pPr>
        <w:spacing w:before="0" w:after="0" w:line="240" w:lineRule="auto"/>
        <w:rPr>
          <w:b/>
        </w:rPr>
      </w:pPr>
      <w:r>
        <w:rPr>
          <w:b/>
        </w:rPr>
        <w:br w:type="page"/>
      </w:r>
    </w:p>
    <w:p w14:paraId="7FD7F21B" w14:textId="280061EE" w:rsidR="00C55679" w:rsidRPr="00AF7666" w:rsidRDefault="00C55679" w:rsidP="00C55679">
      <w:pPr>
        <w:rPr>
          <w:b/>
        </w:rPr>
      </w:pPr>
      <w:r w:rsidRPr="00965728">
        <w:rPr>
          <w:b/>
        </w:rPr>
        <w:lastRenderedPageBreak/>
        <w:t>Referenz</w:t>
      </w:r>
      <w:r>
        <w:rPr>
          <w:b/>
        </w:rPr>
        <w:t>projekt</w:t>
      </w:r>
      <w:r w:rsidRPr="00965728">
        <w:rPr>
          <w:b/>
        </w:rPr>
        <w:t xml:space="preserve"> </w:t>
      </w:r>
      <w:r w:rsidR="00743129">
        <w:rPr>
          <w:b/>
        </w:rPr>
        <w:t xml:space="preserve">1 </w:t>
      </w:r>
      <w:r w:rsidRPr="00D64C70">
        <w:rPr>
          <w:b/>
        </w:rPr>
        <w:t xml:space="preserve">Schlüsselperson </w:t>
      </w:r>
      <w:r w:rsidR="000D4E27">
        <w:rPr>
          <w:b/>
        </w:rPr>
        <w:t>Techniker</w:t>
      </w:r>
      <w:r w:rsidR="00812943">
        <w:rPr>
          <w:rStyle w:val="TextkrperZchn"/>
        </w:rPr>
        <w:t xml:space="preserve"> </w:t>
      </w:r>
      <w:r>
        <w:rPr>
          <w:rStyle w:val="TextkrperZchn"/>
        </w:rPr>
        <w:t>(max. eine</w:t>
      </w:r>
      <w:r w:rsidRPr="00BB24BF">
        <w:rPr>
          <w:rStyle w:val="TextkrperZchn"/>
        </w:rPr>
        <w:t xml:space="preserve"> A4 Seite)</w:t>
      </w:r>
    </w:p>
    <w:tbl>
      <w:tblPr>
        <w:tblW w:w="9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0"/>
      </w:tblGrid>
      <w:tr w:rsidR="00B91BF7" w14:paraId="38A6144F" w14:textId="77777777" w:rsidTr="00755126">
        <w:tc>
          <w:tcPr>
            <w:tcW w:w="9240" w:type="dxa"/>
            <w:tcBorders>
              <w:bottom w:val="single" w:sz="4" w:space="0" w:color="auto"/>
            </w:tcBorders>
          </w:tcPr>
          <w:p w14:paraId="1A6FE2AF" w14:textId="77777777" w:rsidR="00B91BF7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Name und Standort des Projektes: </w:t>
            </w:r>
          </w:p>
          <w:p w14:paraId="51580434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</w:p>
        </w:tc>
      </w:tr>
      <w:tr w:rsidR="00B91BF7" w14:paraId="29B01999" w14:textId="77777777" w:rsidTr="00755126">
        <w:tc>
          <w:tcPr>
            <w:tcW w:w="9240" w:type="dxa"/>
            <w:tcBorders>
              <w:top w:val="single" w:sz="4" w:space="0" w:color="auto"/>
            </w:tcBorders>
          </w:tcPr>
          <w:p w14:paraId="547C5757" w14:textId="77777777" w:rsidR="00317815" w:rsidRPr="00200C7B" w:rsidRDefault="00317815" w:rsidP="00317815">
            <w:pPr>
              <w:pStyle w:val="Textkrper"/>
              <w:tabs>
                <w:tab w:val="right" w:pos="8889"/>
              </w:tabs>
              <w:spacing w:line="240" w:lineRule="auto"/>
              <w:rPr>
                <w:color w:val="0000FF"/>
              </w:rPr>
            </w:pPr>
            <w:r>
              <w:t xml:space="preserve">Kurzbeschrieb des übergeordneten Kontextes / Projektes / Auftrages: </w:t>
            </w:r>
          </w:p>
          <w:p w14:paraId="20CA9F27" w14:textId="77777777" w:rsidR="00B91BF7" w:rsidRPr="00200C7B" w:rsidRDefault="00B91BF7" w:rsidP="00755126">
            <w:pPr>
              <w:spacing w:line="240" w:lineRule="auto"/>
              <w:rPr>
                <w:color w:val="0000FF"/>
              </w:rPr>
            </w:pPr>
          </w:p>
          <w:p w14:paraId="1848534B" w14:textId="77777777" w:rsidR="00B91BF7" w:rsidRDefault="00B91BF7" w:rsidP="00755126">
            <w:pPr>
              <w:pStyle w:val="Textkrper"/>
              <w:tabs>
                <w:tab w:val="right" w:pos="8889"/>
              </w:tabs>
              <w:spacing w:line="240" w:lineRule="auto"/>
            </w:pPr>
          </w:p>
        </w:tc>
      </w:tr>
      <w:tr w:rsidR="00B91BF7" w14:paraId="27821965" w14:textId="77777777" w:rsidTr="00755126">
        <w:tc>
          <w:tcPr>
            <w:tcW w:w="9240" w:type="dxa"/>
          </w:tcPr>
          <w:p w14:paraId="63D2C2A5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Auftraggeberin: </w:t>
            </w:r>
          </w:p>
        </w:tc>
      </w:tr>
      <w:tr w:rsidR="00B91BF7" w14:paraId="53F823F5" w14:textId="77777777" w:rsidTr="00755126">
        <w:tc>
          <w:tcPr>
            <w:tcW w:w="9240" w:type="dxa"/>
          </w:tcPr>
          <w:p w14:paraId="45150F48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Die Leistungen wurden durch welches Unternehmen erbracht: </w:t>
            </w:r>
          </w:p>
        </w:tc>
      </w:tr>
      <w:tr w:rsidR="00B91BF7" w14:paraId="156F6D2D" w14:textId="77777777" w:rsidTr="00755126">
        <w:tc>
          <w:tcPr>
            <w:tcW w:w="9240" w:type="dxa"/>
          </w:tcPr>
          <w:p w14:paraId="71884FEF" w14:textId="77777777" w:rsidR="00B91BF7" w:rsidRDefault="00B91BF7" w:rsidP="00755126">
            <w:pPr>
              <w:pStyle w:val="Textkrper"/>
              <w:spacing w:line="240" w:lineRule="auto"/>
            </w:pPr>
            <w:r>
              <w:t xml:space="preserve">Die Leistungen der Unternehmung wurde/wird als </w:t>
            </w:r>
            <w:r w:rsidRPr="007A3AEB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3AEB">
              <w:instrText xml:space="preserve"> FORMCHECKBOX </w:instrText>
            </w:r>
            <w:r w:rsidR="004D2FEA">
              <w:fldChar w:fldCharType="separate"/>
            </w:r>
            <w:r w:rsidRPr="007A3AEB">
              <w:fldChar w:fldCharType="end"/>
            </w:r>
            <w:r>
              <w:t xml:space="preserve"> Einzelanbieter </w:t>
            </w:r>
            <w:r w:rsidRPr="007A3AEB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3AEB">
              <w:instrText xml:space="preserve"> FORMCHECKBOX </w:instrText>
            </w:r>
            <w:r w:rsidR="004D2FEA">
              <w:fldChar w:fldCharType="separate"/>
            </w:r>
            <w:r w:rsidRPr="007A3AEB">
              <w:fldChar w:fldCharType="end"/>
            </w:r>
            <w:r>
              <w:t xml:space="preserve"> Bietergemeinschaft erbracht.</w:t>
            </w:r>
          </w:p>
        </w:tc>
      </w:tr>
      <w:tr w:rsidR="00B91BF7" w14:paraId="4136F876" w14:textId="77777777" w:rsidTr="00755126">
        <w:tc>
          <w:tcPr>
            <w:tcW w:w="9240" w:type="dxa"/>
          </w:tcPr>
          <w:p w14:paraId="6EBC19CE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Rolle/Funktion der Unternehmung in Bietergemeinschaft: </w:t>
            </w:r>
          </w:p>
        </w:tc>
      </w:tr>
      <w:tr w:rsidR="00B91BF7" w14:paraId="4BDBB204" w14:textId="77777777" w:rsidTr="00755126">
        <w:tc>
          <w:tcPr>
            <w:tcW w:w="9240" w:type="dxa"/>
          </w:tcPr>
          <w:p w14:paraId="74E68DD2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Die weiteren Mitglieder der Bietergemeinschaft waren/sind: </w:t>
            </w:r>
          </w:p>
        </w:tc>
      </w:tr>
      <w:tr w:rsidR="00B91BF7" w14:paraId="66D86CA0" w14:textId="77777777" w:rsidTr="00755126">
        <w:tc>
          <w:tcPr>
            <w:tcW w:w="9240" w:type="dxa"/>
          </w:tcPr>
          <w:p w14:paraId="46491FB1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Kurzbeschrieb Aufgabe / Funktion und Zeitraum dieser Funktion / Fachbereich / Verantwortung Schlüsselperson: </w:t>
            </w:r>
          </w:p>
          <w:p w14:paraId="7E5193C7" w14:textId="77777777" w:rsidR="00B91BF7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</w:p>
          <w:p w14:paraId="1A9F2844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</w:p>
        </w:tc>
      </w:tr>
      <w:tr w:rsidR="002A3396" w14:paraId="5FAA9595" w14:textId="77777777" w:rsidTr="00755126">
        <w:tc>
          <w:tcPr>
            <w:tcW w:w="9240" w:type="dxa"/>
          </w:tcPr>
          <w:p w14:paraId="731AA14A" w14:textId="5935E929" w:rsidR="002A3396" w:rsidRDefault="002A3396" w:rsidP="00755126">
            <w:pPr>
              <w:pStyle w:val="Textkrper"/>
              <w:tabs>
                <w:tab w:val="left" w:pos="2302"/>
                <w:tab w:val="left" w:pos="3861"/>
              </w:tabs>
              <w:spacing w:line="240" w:lineRule="auto"/>
            </w:pPr>
            <w:r>
              <w:t>Kurzbeschrieb des/der betreuten Monitoring-System(e)</w:t>
            </w:r>
          </w:p>
        </w:tc>
      </w:tr>
      <w:tr w:rsidR="00B91BF7" w14:paraId="0F97EE57" w14:textId="77777777" w:rsidTr="00755126">
        <w:tc>
          <w:tcPr>
            <w:tcW w:w="9240" w:type="dxa"/>
          </w:tcPr>
          <w:p w14:paraId="17CC319C" w14:textId="77777777" w:rsidR="00B91BF7" w:rsidRPr="00200C7B" w:rsidRDefault="00B91BF7" w:rsidP="00755126">
            <w:pPr>
              <w:pStyle w:val="Textkrper"/>
              <w:tabs>
                <w:tab w:val="left" w:pos="2302"/>
                <w:tab w:val="left" w:pos="3861"/>
              </w:tabs>
              <w:spacing w:line="240" w:lineRule="auto"/>
              <w:rPr>
                <w:color w:val="0000FF"/>
              </w:rPr>
            </w:pPr>
            <w:r>
              <w:t xml:space="preserve">Zeitraum des Auftrags: </w:t>
            </w:r>
            <w:r>
              <w:tab/>
              <w:t xml:space="preserve">von </w:t>
            </w:r>
            <w:r w:rsidRPr="00200C7B">
              <w:rPr>
                <w:color w:val="0000FF"/>
              </w:rPr>
              <w:tab/>
            </w:r>
            <w:r>
              <w:t xml:space="preserve">bis </w:t>
            </w:r>
          </w:p>
        </w:tc>
      </w:tr>
      <w:tr w:rsidR="00B91BF7" w14:paraId="4D3D79AA" w14:textId="77777777" w:rsidTr="00755126">
        <w:tc>
          <w:tcPr>
            <w:tcW w:w="9240" w:type="dxa"/>
          </w:tcPr>
          <w:p w14:paraId="6AD37507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Honorarsumme des Teils, für den die Anbieterin die (Fach-) Verantwortung innehatte/hat: </w:t>
            </w:r>
            <w:r w:rsidRPr="00F57E16">
              <w:rPr>
                <w:color w:val="0000FF"/>
              </w:rPr>
              <w:t xml:space="preserve">CHF </w:t>
            </w:r>
          </w:p>
        </w:tc>
      </w:tr>
      <w:tr w:rsidR="00B91BF7" w14:paraId="05E7BA06" w14:textId="77777777" w:rsidTr="00755126">
        <w:tc>
          <w:tcPr>
            <w:tcW w:w="9240" w:type="dxa"/>
          </w:tcPr>
          <w:p w14:paraId="31EDABE2" w14:textId="551051CA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Name der Referenzperson der Auftraggeberin: </w:t>
            </w:r>
          </w:p>
        </w:tc>
      </w:tr>
      <w:tr w:rsidR="00B91BF7" w14:paraId="6F2F934C" w14:textId="59450AA8" w:rsidTr="00755126">
        <w:tc>
          <w:tcPr>
            <w:tcW w:w="9240" w:type="dxa"/>
          </w:tcPr>
          <w:p w14:paraId="25D81F25" w14:textId="5BEF083B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Funktion </w:t>
            </w:r>
            <w:r w:rsidR="00317815">
              <w:t xml:space="preserve">Referenzperson </w:t>
            </w:r>
            <w:r>
              <w:t xml:space="preserve">im Projekt: </w:t>
            </w:r>
          </w:p>
        </w:tc>
      </w:tr>
      <w:tr w:rsidR="00B91BF7" w14:paraId="2A31042C" w14:textId="012AEE73" w:rsidTr="00755126">
        <w:tc>
          <w:tcPr>
            <w:tcW w:w="9240" w:type="dxa"/>
          </w:tcPr>
          <w:p w14:paraId="0F32C80B" w14:textId="2639597E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Tel.-Nr.: </w:t>
            </w:r>
          </w:p>
        </w:tc>
      </w:tr>
      <w:tr w:rsidR="00B91BF7" w14:paraId="7C2C7AC3" w14:textId="77777777" w:rsidTr="00755126">
        <w:tc>
          <w:tcPr>
            <w:tcW w:w="9240" w:type="dxa"/>
          </w:tcPr>
          <w:p w14:paraId="3E36FB33" w14:textId="77777777" w:rsidR="00317815" w:rsidRDefault="00317815" w:rsidP="00317815">
            <w:pPr>
              <w:pStyle w:val="Textkrper"/>
              <w:spacing w:line="240" w:lineRule="auto"/>
            </w:pPr>
            <w:r>
              <w:t xml:space="preserve">Warum ist dieses Referenzprojekt ein gutes Beispiel, um die Eignung und die Leistung der Schlüsselperson darzustellen (Hinreichende Erfahrung mit vergleichbaren Projekten)? Kurze Begründung: </w:t>
            </w:r>
          </w:p>
          <w:p w14:paraId="4BBF1243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</w:p>
        </w:tc>
      </w:tr>
    </w:tbl>
    <w:p w14:paraId="1F22558D" w14:textId="77777777" w:rsidR="00FD130F" w:rsidRDefault="00FD130F" w:rsidP="00C55679"/>
    <w:p w14:paraId="516E96A8" w14:textId="0338CCC8" w:rsidR="00C55679" w:rsidRDefault="00C55679" w:rsidP="00C55679">
      <w:r>
        <w:br w:type="page"/>
      </w:r>
    </w:p>
    <w:p w14:paraId="77C4C3BE" w14:textId="466FEA91" w:rsidR="00FD130F" w:rsidRDefault="00FD130F" w:rsidP="00FD130F">
      <w:pPr>
        <w:rPr>
          <w:rStyle w:val="TextkrperZchn"/>
        </w:rPr>
      </w:pPr>
      <w:r w:rsidRPr="00965728">
        <w:rPr>
          <w:b/>
        </w:rPr>
        <w:lastRenderedPageBreak/>
        <w:t>Referenz</w:t>
      </w:r>
      <w:r>
        <w:rPr>
          <w:b/>
        </w:rPr>
        <w:t>projekt</w:t>
      </w:r>
      <w:r w:rsidRPr="00965728">
        <w:rPr>
          <w:b/>
        </w:rPr>
        <w:t xml:space="preserve"> </w:t>
      </w:r>
      <w:r>
        <w:rPr>
          <w:b/>
        </w:rPr>
        <w:t xml:space="preserve">2 </w:t>
      </w:r>
      <w:r w:rsidRPr="00D64C70">
        <w:rPr>
          <w:b/>
        </w:rPr>
        <w:t xml:space="preserve">Schlüsselperson </w:t>
      </w:r>
      <w:r>
        <w:rPr>
          <w:b/>
        </w:rPr>
        <w:t>Techniker</w:t>
      </w:r>
      <w:r>
        <w:rPr>
          <w:rStyle w:val="TextkrperZchn"/>
        </w:rPr>
        <w:t xml:space="preserve"> (max. eine</w:t>
      </w:r>
      <w:r w:rsidRPr="00BB24BF">
        <w:rPr>
          <w:rStyle w:val="TextkrperZchn"/>
        </w:rPr>
        <w:t xml:space="preserve"> A4 Seite)</w:t>
      </w:r>
    </w:p>
    <w:tbl>
      <w:tblPr>
        <w:tblW w:w="9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0"/>
      </w:tblGrid>
      <w:tr w:rsidR="00317815" w14:paraId="29103101" w14:textId="77777777" w:rsidTr="00951C0E">
        <w:tc>
          <w:tcPr>
            <w:tcW w:w="9240" w:type="dxa"/>
            <w:tcBorders>
              <w:bottom w:val="single" w:sz="4" w:space="0" w:color="auto"/>
            </w:tcBorders>
          </w:tcPr>
          <w:p w14:paraId="1CA0E7D2" w14:textId="77777777" w:rsidR="00317815" w:rsidRDefault="00317815" w:rsidP="00951C0E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Name und Standort des Projektes: </w:t>
            </w:r>
          </w:p>
          <w:p w14:paraId="63EA2812" w14:textId="77777777" w:rsidR="00317815" w:rsidRPr="00200C7B" w:rsidRDefault="00317815" w:rsidP="00951C0E">
            <w:pPr>
              <w:pStyle w:val="Textkrper"/>
              <w:spacing w:line="240" w:lineRule="auto"/>
              <w:rPr>
                <w:color w:val="0000FF"/>
              </w:rPr>
            </w:pPr>
          </w:p>
        </w:tc>
      </w:tr>
      <w:tr w:rsidR="00317815" w14:paraId="574C37B7" w14:textId="77777777" w:rsidTr="00951C0E">
        <w:tc>
          <w:tcPr>
            <w:tcW w:w="9240" w:type="dxa"/>
            <w:tcBorders>
              <w:top w:val="single" w:sz="4" w:space="0" w:color="auto"/>
            </w:tcBorders>
          </w:tcPr>
          <w:p w14:paraId="412F990B" w14:textId="77777777" w:rsidR="00317815" w:rsidRPr="00200C7B" w:rsidRDefault="00317815" w:rsidP="00317815">
            <w:pPr>
              <w:pStyle w:val="Textkrper"/>
              <w:tabs>
                <w:tab w:val="right" w:pos="8889"/>
              </w:tabs>
              <w:spacing w:line="240" w:lineRule="auto"/>
              <w:rPr>
                <w:color w:val="0000FF"/>
              </w:rPr>
            </w:pPr>
            <w:r>
              <w:t xml:space="preserve">Kurzbeschrieb des übergeordneten Kontextes / Projektes / Auftrages: </w:t>
            </w:r>
          </w:p>
          <w:p w14:paraId="18F12C45" w14:textId="77777777" w:rsidR="00317815" w:rsidRPr="00200C7B" w:rsidRDefault="00317815" w:rsidP="00951C0E">
            <w:pPr>
              <w:spacing w:line="240" w:lineRule="auto"/>
              <w:rPr>
                <w:color w:val="0000FF"/>
              </w:rPr>
            </w:pPr>
          </w:p>
          <w:p w14:paraId="773C1706" w14:textId="77777777" w:rsidR="00317815" w:rsidRDefault="00317815" w:rsidP="00951C0E">
            <w:pPr>
              <w:pStyle w:val="Textkrper"/>
              <w:tabs>
                <w:tab w:val="right" w:pos="8889"/>
              </w:tabs>
              <w:spacing w:line="240" w:lineRule="auto"/>
            </w:pPr>
          </w:p>
        </w:tc>
      </w:tr>
      <w:tr w:rsidR="00317815" w14:paraId="4DA1A0AA" w14:textId="77777777" w:rsidTr="00951C0E">
        <w:tc>
          <w:tcPr>
            <w:tcW w:w="9240" w:type="dxa"/>
          </w:tcPr>
          <w:p w14:paraId="22024F1C" w14:textId="77777777" w:rsidR="00317815" w:rsidRPr="00200C7B" w:rsidRDefault="00317815" w:rsidP="00951C0E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Auftraggeberin: </w:t>
            </w:r>
          </w:p>
        </w:tc>
      </w:tr>
      <w:tr w:rsidR="00317815" w14:paraId="50B03783" w14:textId="77777777" w:rsidTr="00951C0E">
        <w:tc>
          <w:tcPr>
            <w:tcW w:w="9240" w:type="dxa"/>
          </w:tcPr>
          <w:p w14:paraId="4C9D7C23" w14:textId="77777777" w:rsidR="00317815" w:rsidRPr="00200C7B" w:rsidRDefault="00317815" w:rsidP="00951C0E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Die Leistungen wurden durch welches Unternehmen erbracht: </w:t>
            </w:r>
          </w:p>
        </w:tc>
      </w:tr>
      <w:tr w:rsidR="00317815" w14:paraId="42A6BCB4" w14:textId="77777777" w:rsidTr="00951C0E">
        <w:tc>
          <w:tcPr>
            <w:tcW w:w="9240" w:type="dxa"/>
          </w:tcPr>
          <w:p w14:paraId="134E6C8B" w14:textId="77777777" w:rsidR="00317815" w:rsidRDefault="00317815" w:rsidP="00951C0E">
            <w:pPr>
              <w:pStyle w:val="Textkrper"/>
              <w:spacing w:line="240" w:lineRule="auto"/>
            </w:pPr>
            <w:r>
              <w:t xml:space="preserve">Die Leistungen der Unternehmung wurde/wird als </w:t>
            </w:r>
            <w:r w:rsidRPr="007A3AEB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3AEB">
              <w:instrText xml:space="preserve"> FORMCHECKBOX </w:instrText>
            </w:r>
            <w:r w:rsidR="004D2FEA">
              <w:fldChar w:fldCharType="separate"/>
            </w:r>
            <w:r w:rsidRPr="007A3AEB">
              <w:fldChar w:fldCharType="end"/>
            </w:r>
            <w:r>
              <w:t xml:space="preserve"> Einzelanbieter </w:t>
            </w:r>
            <w:r w:rsidRPr="007A3AEB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3AEB">
              <w:instrText xml:space="preserve"> FORMCHECKBOX </w:instrText>
            </w:r>
            <w:r w:rsidR="004D2FEA">
              <w:fldChar w:fldCharType="separate"/>
            </w:r>
            <w:r w:rsidRPr="007A3AEB">
              <w:fldChar w:fldCharType="end"/>
            </w:r>
            <w:r>
              <w:t xml:space="preserve"> Bietergemeinschaft erbracht.</w:t>
            </w:r>
          </w:p>
        </w:tc>
      </w:tr>
      <w:tr w:rsidR="00317815" w14:paraId="148C20FD" w14:textId="77777777" w:rsidTr="00951C0E">
        <w:tc>
          <w:tcPr>
            <w:tcW w:w="9240" w:type="dxa"/>
          </w:tcPr>
          <w:p w14:paraId="11A225AD" w14:textId="77777777" w:rsidR="00317815" w:rsidRPr="00200C7B" w:rsidRDefault="00317815" w:rsidP="00951C0E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Rolle/Funktion der Unternehmung in Bietergemeinschaft: </w:t>
            </w:r>
          </w:p>
        </w:tc>
      </w:tr>
      <w:tr w:rsidR="00317815" w14:paraId="7401E130" w14:textId="77777777" w:rsidTr="00951C0E">
        <w:tc>
          <w:tcPr>
            <w:tcW w:w="9240" w:type="dxa"/>
          </w:tcPr>
          <w:p w14:paraId="5EDA33CB" w14:textId="77777777" w:rsidR="00317815" w:rsidRPr="00200C7B" w:rsidRDefault="00317815" w:rsidP="00951C0E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Die weiteren Mitglieder der Bietergemeinschaft waren/sind: </w:t>
            </w:r>
          </w:p>
        </w:tc>
      </w:tr>
      <w:tr w:rsidR="00317815" w14:paraId="09EA7387" w14:textId="77777777" w:rsidTr="00951C0E">
        <w:tc>
          <w:tcPr>
            <w:tcW w:w="9240" w:type="dxa"/>
          </w:tcPr>
          <w:p w14:paraId="0728E49A" w14:textId="77777777" w:rsidR="00317815" w:rsidRPr="00200C7B" w:rsidRDefault="00317815" w:rsidP="00951C0E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Kurzbeschrieb Aufgabe / Funktion und Zeitraum dieser Funktion / Fachbereich / Verantwortung Schlüsselperson: </w:t>
            </w:r>
          </w:p>
          <w:p w14:paraId="46D6ACA8" w14:textId="77777777" w:rsidR="00317815" w:rsidRDefault="00317815" w:rsidP="00951C0E">
            <w:pPr>
              <w:pStyle w:val="Textkrper"/>
              <w:spacing w:line="240" w:lineRule="auto"/>
              <w:rPr>
                <w:color w:val="0000FF"/>
              </w:rPr>
            </w:pPr>
          </w:p>
          <w:p w14:paraId="34AA722A" w14:textId="77777777" w:rsidR="00317815" w:rsidRPr="00200C7B" w:rsidRDefault="00317815" w:rsidP="00951C0E">
            <w:pPr>
              <w:pStyle w:val="Textkrper"/>
              <w:spacing w:line="240" w:lineRule="auto"/>
              <w:rPr>
                <w:color w:val="0000FF"/>
              </w:rPr>
            </w:pPr>
          </w:p>
        </w:tc>
      </w:tr>
      <w:tr w:rsidR="00317815" w14:paraId="061324BE" w14:textId="77777777" w:rsidTr="00951C0E">
        <w:tc>
          <w:tcPr>
            <w:tcW w:w="9240" w:type="dxa"/>
          </w:tcPr>
          <w:p w14:paraId="025EB35A" w14:textId="77777777" w:rsidR="00317815" w:rsidRDefault="00317815" w:rsidP="00951C0E">
            <w:pPr>
              <w:pStyle w:val="Textkrper"/>
              <w:tabs>
                <w:tab w:val="left" w:pos="2302"/>
                <w:tab w:val="left" w:pos="3861"/>
              </w:tabs>
              <w:spacing w:line="240" w:lineRule="auto"/>
            </w:pPr>
            <w:r>
              <w:t>Kurzbeschrieb des/der betreuten Monitoring-System(e)</w:t>
            </w:r>
          </w:p>
        </w:tc>
      </w:tr>
      <w:tr w:rsidR="00317815" w14:paraId="58D0B04F" w14:textId="77777777" w:rsidTr="00951C0E">
        <w:tc>
          <w:tcPr>
            <w:tcW w:w="9240" w:type="dxa"/>
          </w:tcPr>
          <w:p w14:paraId="27754479" w14:textId="77777777" w:rsidR="00317815" w:rsidRPr="00200C7B" w:rsidRDefault="00317815" w:rsidP="00951C0E">
            <w:pPr>
              <w:pStyle w:val="Textkrper"/>
              <w:tabs>
                <w:tab w:val="left" w:pos="2302"/>
                <w:tab w:val="left" w:pos="3861"/>
              </w:tabs>
              <w:spacing w:line="240" w:lineRule="auto"/>
              <w:rPr>
                <w:color w:val="0000FF"/>
              </w:rPr>
            </w:pPr>
            <w:r>
              <w:t xml:space="preserve">Zeitraum des Auftrags: </w:t>
            </w:r>
            <w:r>
              <w:tab/>
              <w:t xml:space="preserve">von </w:t>
            </w:r>
            <w:r w:rsidRPr="00200C7B">
              <w:rPr>
                <w:color w:val="0000FF"/>
              </w:rPr>
              <w:tab/>
            </w:r>
            <w:r>
              <w:t xml:space="preserve">bis </w:t>
            </w:r>
          </w:p>
        </w:tc>
      </w:tr>
      <w:tr w:rsidR="00317815" w14:paraId="3ED0A3FE" w14:textId="77777777" w:rsidTr="00951C0E">
        <w:tc>
          <w:tcPr>
            <w:tcW w:w="9240" w:type="dxa"/>
          </w:tcPr>
          <w:p w14:paraId="5908B9E6" w14:textId="77777777" w:rsidR="00317815" w:rsidRPr="00200C7B" w:rsidRDefault="00317815" w:rsidP="00951C0E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Honorarsumme des Teils, für den die Anbieterin die (Fach-) Verantwortung innehatte/hat: </w:t>
            </w:r>
            <w:r w:rsidRPr="00F57E16">
              <w:rPr>
                <w:color w:val="0000FF"/>
              </w:rPr>
              <w:t xml:space="preserve">CHF </w:t>
            </w:r>
          </w:p>
        </w:tc>
      </w:tr>
      <w:tr w:rsidR="00317815" w14:paraId="7FC705FC" w14:textId="77777777" w:rsidTr="00951C0E">
        <w:tc>
          <w:tcPr>
            <w:tcW w:w="9240" w:type="dxa"/>
          </w:tcPr>
          <w:p w14:paraId="65300F47" w14:textId="77777777" w:rsidR="00317815" w:rsidRPr="00200C7B" w:rsidRDefault="00317815" w:rsidP="00951C0E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Name der Referenzperson der Auftraggeberin: </w:t>
            </w:r>
          </w:p>
        </w:tc>
      </w:tr>
      <w:tr w:rsidR="00317815" w14:paraId="7FF0F8FB" w14:textId="77777777" w:rsidTr="00951C0E">
        <w:tc>
          <w:tcPr>
            <w:tcW w:w="9240" w:type="dxa"/>
          </w:tcPr>
          <w:p w14:paraId="113D83AB" w14:textId="77777777" w:rsidR="00317815" w:rsidRPr="00200C7B" w:rsidRDefault="00317815" w:rsidP="00951C0E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Funktion Referenzperson im Projekt: </w:t>
            </w:r>
          </w:p>
        </w:tc>
      </w:tr>
      <w:tr w:rsidR="00317815" w14:paraId="61261F29" w14:textId="77777777" w:rsidTr="00951C0E">
        <w:tc>
          <w:tcPr>
            <w:tcW w:w="9240" w:type="dxa"/>
          </w:tcPr>
          <w:p w14:paraId="5A8CA86C" w14:textId="77777777" w:rsidR="00317815" w:rsidRPr="00200C7B" w:rsidRDefault="00317815" w:rsidP="00951C0E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Tel.-Nr.: </w:t>
            </w:r>
          </w:p>
        </w:tc>
      </w:tr>
      <w:tr w:rsidR="00317815" w14:paraId="5BF64F17" w14:textId="77777777" w:rsidTr="00951C0E">
        <w:tc>
          <w:tcPr>
            <w:tcW w:w="9240" w:type="dxa"/>
          </w:tcPr>
          <w:p w14:paraId="0E863F44" w14:textId="77777777" w:rsidR="00317815" w:rsidRDefault="00317815" w:rsidP="00951C0E">
            <w:pPr>
              <w:pStyle w:val="Textkrper"/>
              <w:spacing w:line="240" w:lineRule="auto"/>
            </w:pPr>
            <w:r>
              <w:t xml:space="preserve">Warum ist dieses Referenzprojekt ein gutes Beispiel, um die Eignung und die Leistung der Schlüsselperson darzustellen (Hinreichende Erfahrung mit vergleichbaren Projekten)? Kurze Begründung: </w:t>
            </w:r>
          </w:p>
          <w:p w14:paraId="4F35BF3C" w14:textId="77777777" w:rsidR="00317815" w:rsidRPr="00200C7B" w:rsidRDefault="00317815" w:rsidP="00951C0E">
            <w:pPr>
              <w:pStyle w:val="Textkrper"/>
              <w:spacing w:line="240" w:lineRule="auto"/>
              <w:rPr>
                <w:color w:val="0000FF"/>
              </w:rPr>
            </w:pPr>
          </w:p>
        </w:tc>
      </w:tr>
    </w:tbl>
    <w:p w14:paraId="3514BDDE" w14:textId="77777777" w:rsidR="00FD130F" w:rsidRDefault="00FD130F" w:rsidP="00C55679"/>
    <w:p w14:paraId="04C97D4D" w14:textId="77777777" w:rsidR="00896DAE" w:rsidRDefault="00896DAE">
      <w:pPr>
        <w:spacing w:before="0" w:after="0" w:line="240" w:lineRule="auto"/>
        <w:rPr>
          <w:b/>
          <w:bCs/>
          <w:iCs/>
          <w:sz w:val="22"/>
          <w:lang w:eastAsia="x-none"/>
        </w:rPr>
      </w:pPr>
      <w:r>
        <w:br w:type="page"/>
      </w:r>
    </w:p>
    <w:p w14:paraId="1A9682C6" w14:textId="1EF3A9E5" w:rsidR="00812943" w:rsidRPr="00CA4C43" w:rsidRDefault="00812943" w:rsidP="00F26EE4">
      <w:pPr>
        <w:pStyle w:val="berschrift2"/>
      </w:pPr>
      <w:bookmarkStart w:id="76" w:name="_Toc58580980"/>
      <w:r w:rsidRPr="00CA4C43">
        <w:lastRenderedPageBreak/>
        <w:t>Eignungskriterium EK</w:t>
      </w:r>
      <w:r w:rsidR="00FA3741" w:rsidRPr="00CA4C43">
        <w:t>3</w:t>
      </w:r>
      <w:bookmarkEnd w:id="76"/>
    </w:p>
    <w:p w14:paraId="696DF702" w14:textId="4C2C2BBF" w:rsidR="005F58EC" w:rsidRDefault="005F58EC" w:rsidP="0016162C">
      <w:pPr>
        <w:tabs>
          <w:tab w:val="left" w:pos="0"/>
        </w:tabs>
        <w:ind w:firstLine="4"/>
      </w:pPr>
      <w:r>
        <w:t>Minimalanforderungen an die Datenbank im Projekt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232"/>
        <w:gridCol w:w="2829"/>
      </w:tblGrid>
      <w:tr w:rsidR="000F0E81" w14:paraId="147E349E" w14:textId="77777777" w:rsidTr="00253282">
        <w:tc>
          <w:tcPr>
            <w:tcW w:w="6232" w:type="dxa"/>
          </w:tcPr>
          <w:p w14:paraId="48D7296C" w14:textId="77777777" w:rsidR="000F0E81" w:rsidRDefault="000F0E81" w:rsidP="000F0E81">
            <w:pPr>
              <w:tabs>
                <w:tab w:val="left" w:pos="0"/>
              </w:tabs>
            </w:pPr>
            <w:r>
              <w:t>Aufnahme von folgenden Sensordaten pro Bohrloch:</w:t>
            </w:r>
          </w:p>
          <w:p w14:paraId="015CEFBA" w14:textId="77777777" w:rsidR="000F0E81" w:rsidRDefault="000F0E81" w:rsidP="000F0E81">
            <w:pPr>
              <w:pStyle w:val="Listenabsatz"/>
              <w:numPr>
                <w:ilvl w:val="0"/>
                <w:numId w:val="44"/>
              </w:numPr>
              <w:tabs>
                <w:tab w:val="left" w:pos="0"/>
              </w:tabs>
            </w:pPr>
            <w:r>
              <w:t>Drucksensoren der Beobachtungszonen (max. 9 pro Bohrloch).</w:t>
            </w:r>
          </w:p>
          <w:p w14:paraId="65655DBA" w14:textId="77777777" w:rsidR="000F0E81" w:rsidRDefault="000F0E81" w:rsidP="000F0E81">
            <w:pPr>
              <w:pStyle w:val="Listenabsatz"/>
              <w:numPr>
                <w:ilvl w:val="0"/>
                <w:numId w:val="44"/>
              </w:numPr>
              <w:tabs>
                <w:tab w:val="left" w:pos="0"/>
              </w:tabs>
            </w:pPr>
            <w:r>
              <w:t>Drucksensoren der Packer (max. 9 pro Bohrloch).</w:t>
            </w:r>
          </w:p>
          <w:p w14:paraId="3F1FD09C" w14:textId="3988F625" w:rsidR="000F0E81" w:rsidRDefault="000F0E81" w:rsidP="000F0E81">
            <w:pPr>
              <w:pStyle w:val="Listenabsatz"/>
              <w:numPr>
                <w:ilvl w:val="0"/>
                <w:numId w:val="44"/>
              </w:numPr>
              <w:tabs>
                <w:tab w:val="left" w:pos="0"/>
              </w:tabs>
            </w:pPr>
            <w:r>
              <w:t>Atmosphärendruck und -temperatur (1 pro Bohrloch).</w:t>
            </w:r>
          </w:p>
        </w:tc>
        <w:tc>
          <w:tcPr>
            <w:tcW w:w="2829" w:type="dxa"/>
          </w:tcPr>
          <w:p w14:paraId="4292CAE3" w14:textId="2AED0F31" w:rsidR="000F0E81" w:rsidRPr="00CE1284" w:rsidRDefault="000F0E81" w:rsidP="00951C0E">
            <w:pPr>
              <w:tabs>
                <w:tab w:val="left" w:pos="0"/>
              </w:tabs>
              <w:jc w:val="center"/>
              <w:rPr>
                <w:color w:val="0000FF"/>
                <w:lang w:val="en-GB"/>
              </w:rPr>
            </w:pPr>
            <w:r w:rsidRPr="00CE1284">
              <w:rPr>
                <w:color w:val="0000FF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1284">
              <w:rPr>
                <w:color w:val="0000FF"/>
                <w:lang w:val="en-GB"/>
              </w:rPr>
              <w:instrText xml:space="preserve"> FORMTEXT </w:instrText>
            </w:r>
            <w:r w:rsidRPr="00CE1284">
              <w:rPr>
                <w:color w:val="0000FF"/>
                <w:lang w:val="en-GB"/>
              </w:rPr>
            </w:r>
            <w:r w:rsidRPr="00CE1284">
              <w:rPr>
                <w:color w:val="0000FF"/>
                <w:lang w:val="en-GB"/>
              </w:rPr>
              <w:fldChar w:fldCharType="separate"/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Pr="00CE1284">
              <w:rPr>
                <w:color w:val="0000FF"/>
                <w:lang w:val="en-GB"/>
              </w:rPr>
              <w:fldChar w:fldCharType="end"/>
            </w:r>
            <w:r>
              <w:rPr>
                <w:lang w:val="en-US"/>
              </w:rPr>
              <w:t xml:space="preserve"> (Yes/No)</w:t>
            </w:r>
          </w:p>
        </w:tc>
      </w:tr>
      <w:tr w:rsidR="00253282" w14:paraId="6F53E6E3" w14:textId="77777777" w:rsidTr="00253282">
        <w:tc>
          <w:tcPr>
            <w:tcW w:w="6232" w:type="dxa"/>
          </w:tcPr>
          <w:p w14:paraId="336B00FF" w14:textId="19294603" w:rsidR="00253282" w:rsidRDefault="00253282" w:rsidP="0016162C">
            <w:pPr>
              <w:tabs>
                <w:tab w:val="left" w:pos="0"/>
              </w:tabs>
            </w:pPr>
            <w:r>
              <w:t xml:space="preserve">Aufnahme von den Datenformaten </w:t>
            </w:r>
            <w:proofErr w:type="spellStart"/>
            <w:r w:rsidRPr="0074663E">
              <w:rPr>
                <w:rFonts w:cs="Arial"/>
              </w:rPr>
              <w:t>txt</w:t>
            </w:r>
            <w:proofErr w:type="spellEnd"/>
            <w:r w:rsidRPr="0074663E">
              <w:rPr>
                <w:rFonts w:cs="Arial"/>
              </w:rPr>
              <w:t xml:space="preserve">, </w:t>
            </w:r>
            <w:proofErr w:type="spellStart"/>
            <w:r w:rsidRPr="0074663E">
              <w:rPr>
                <w:rFonts w:cs="Arial"/>
              </w:rPr>
              <w:t>csv</w:t>
            </w:r>
            <w:proofErr w:type="spellEnd"/>
            <w:r w:rsidRPr="0074663E">
              <w:rPr>
                <w:rFonts w:cs="Arial"/>
              </w:rPr>
              <w:t>, xlsx</w:t>
            </w:r>
          </w:p>
        </w:tc>
        <w:tc>
          <w:tcPr>
            <w:tcW w:w="2829" w:type="dxa"/>
          </w:tcPr>
          <w:p w14:paraId="2B121247" w14:textId="55E46811" w:rsidR="00253282" w:rsidRPr="00253282" w:rsidRDefault="00253282" w:rsidP="00951C0E">
            <w:pPr>
              <w:tabs>
                <w:tab w:val="left" w:pos="0"/>
              </w:tabs>
              <w:jc w:val="center"/>
              <w:rPr>
                <w:color w:val="0000FF"/>
              </w:rPr>
            </w:pPr>
            <w:r w:rsidRPr="00CE1284">
              <w:rPr>
                <w:color w:val="0000FF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1284">
              <w:rPr>
                <w:color w:val="0000FF"/>
                <w:lang w:val="en-GB"/>
              </w:rPr>
              <w:instrText xml:space="preserve"> FORMTEXT </w:instrText>
            </w:r>
            <w:r w:rsidRPr="00CE1284">
              <w:rPr>
                <w:color w:val="0000FF"/>
                <w:lang w:val="en-GB"/>
              </w:rPr>
            </w:r>
            <w:r w:rsidRPr="00CE1284">
              <w:rPr>
                <w:color w:val="0000FF"/>
                <w:lang w:val="en-GB"/>
              </w:rPr>
              <w:fldChar w:fldCharType="separate"/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Pr="00CE1284">
              <w:rPr>
                <w:color w:val="0000FF"/>
                <w:lang w:val="en-GB"/>
              </w:rPr>
              <w:fldChar w:fldCharType="end"/>
            </w:r>
            <w:r>
              <w:rPr>
                <w:lang w:val="en-US"/>
              </w:rPr>
              <w:t xml:space="preserve"> (Yes/No)</w:t>
            </w:r>
          </w:p>
        </w:tc>
      </w:tr>
      <w:tr w:rsidR="00253282" w14:paraId="6A0BE906" w14:textId="77777777" w:rsidTr="00253282">
        <w:tc>
          <w:tcPr>
            <w:tcW w:w="6232" w:type="dxa"/>
          </w:tcPr>
          <w:p w14:paraId="00CD7C0B" w14:textId="795CC8BE" w:rsidR="00253282" w:rsidRDefault="000F0E81" w:rsidP="0016162C">
            <w:pPr>
              <w:tabs>
                <w:tab w:val="left" w:pos="0"/>
              </w:tabs>
            </w:pPr>
            <w:r>
              <w:rPr>
                <w:rFonts w:cs="Arial"/>
              </w:rPr>
              <w:t xml:space="preserve">Aufnahme vom </w:t>
            </w:r>
            <w:r w:rsidR="00253282" w:rsidRPr="001314F9">
              <w:rPr>
                <w:rFonts w:cs="Arial"/>
              </w:rPr>
              <w:t>komplette</w:t>
            </w:r>
            <w:r>
              <w:rPr>
                <w:rFonts w:cs="Arial"/>
              </w:rPr>
              <w:t>n</w:t>
            </w:r>
            <w:r w:rsidR="00253282" w:rsidRPr="001314F9">
              <w:rPr>
                <w:rFonts w:cs="Arial"/>
              </w:rPr>
              <w:t xml:space="preserve"> Datensatz pro Sensor </w:t>
            </w:r>
            <w:r>
              <w:rPr>
                <w:rFonts w:cs="Arial"/>
              </w:rPr>
              <w:t>(</w:t>
            </w:r>
            <w:r w:rsidR="00253282">
              <w:rPr>
                <w:rFonts w:cs="Arial"/>
              </w:rPr>
              <w:t>gemessener Rohdatenwert und berechneter Druck</w:t>
            </w:r>
            <w:r>
              <w:rPr>
                <w:rFonts w:cs="Arial"/>
              </w:rPr>
              <w:t>)</w:t>
            </w:r>
          </w:p>
        </w:tc>
        <w:tc>
          <w:tcPr>
            <w:tcW w:w="2829" w:type="dxa"/>
          </w:tcPr>
          <w:p w14:paraId="661C62EC" w14:textId="612F2966" w:rsidR="00253282" w:rsidRPr="00253282" w:rsidRDefault="00253282" w:rsidP="00951C0E">
            <w:pPr>
              <w:tabs>
                <w:tab w:val="left" w:pos="0"/>
              </w:tabs>
              <w:jc w:val="center"/>
              <w:rPr>
                <w:color w:val="0000FF"/>
              </w:rPr>
            </w:pPr>
            <w:r w:rsidRPr="00CE1284">
              <w:rPr>
                <w:color w:val="0000FF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1284">
              <w:rPr>
                <w:color w:val="0000FF"/>
                <w:lang w:val="en-GB"/>
              </w:rPr>
              <w:instrText xml:space="preserve"> FORMTEXT </w:instrText>
            </w:r>
            <w:r w:rsidRPr="00CE1284">
              <w:rPr>
                <w:color w:val="0000FF"/>
                <w:lang w:val="en-GB"/>
              </w:rPr>
            </w:r>
            <w:r w:rsidRPr="00CE1284">
              <w:rPr>
                <w:color w:val="0000FF"/>
                <w:lang w:val="en-GB"/>
              </w:rPr>
              <w:fldChar w:fldCharType="separate"/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Pr="00CE1284">
              <w:rPr>
                <w:color w:val="0000FF"/>
                <w:lang w:val="en-GB"/>
              </w:rPr>
              <w:fldChar w:fldCharType="end"/>
            </w:r>
            <w:r>
              <w:rPr>
                <w:lang w:val="en-US"/>
              </w:rPr>
              <w:t xml:space="preserve"> (Yes/No)</w:t>
            </w:r>
          </w:p>
        </w:tc>
      </w:tr>
      <w:tr w:rsidR="00253282" w14:paraId="34AF8436" w14:textId="77777777" w:rsidTr="00253282">
        <w:tc>
          <w:tcPr>
            <w:tcW w:w="6232" w:type="dxa"/>
          </w:tcPr>
          <w:p w14:paraId="65F7890F" w14:textId="425FA549" w:rsidR="00253282" w:rsidRDefault="000F0E81" w:rsidP="0016162C">
            <w:pPr>
              <w:tabs>
                <w:tab w:val="left" w:pos="0"/>
              </w:tabs>
            </w:pPr>
            <w:r>
              <w:rPr>
                <w:rFonts w:cs="Arial"/>
              </w:rPr>
              <w:t>Aufnahme der wichtigsten Metadaten (Name/Nummer der Beobachtungszone bzw. des Packers, Sensortyp, Seriennummer, Umrechnungsformel von Rohdatenwert zu berechnetem Druck) von jedem Sensor</w:t>
            </w:r>
          </w:p>
        </w:tc>
        <w:tc>
          <w:tcPr>
            <w:tcW w:w="2829" w:type="dxa"/>
          </w:tcPr>
          <w:p w14:paraId="6451E448" w14:textId="5CB634B3" w:rsidR="00253282" w:rsidRPr="00253282" w:rsidRDefault="00253282" w:rsidP="00951C0E">
            <w:pPr>
              <w:tabs>
                <w:tab w:val="left" w:pos="0"/>
              </w:tabs>
              <w:jc w:val="center"/>
              <w:rPr>
                <w:color w:val="0000FF"/>
              </w:rPr>
            </w:pPr>
            <w:r w:rsidRPr="00CE1284">
              <w:rPr>
                <w:color w:val="0000FF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1284">
              <w:rPr>
                <w:color w:val="0000FF"/>
                <w:lang w:val="en-GB"/>
              </w:rPr>
              <w:instrText xml:space="preserve"> FORMTEXT </w:instrText>
            </w:r>
            <w:r w:rsidRPr="00CE1284">
              <w:rPr>
                <w:color w:val="0000FF"/>
                <w:lang w:val="en-GB"/>
              </w:rPr>
            </w:r>
            <w:r w:rsidRPr="00CE1284">
              <w:rPr>
                <w:color w:val="0000FF"/>
                <w:lang w:val="en-GB"/>
              </w:rPr>
              <w:fldChar w:fldCharType="separate"/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Pr="00CE1284">
              <w:rPr>
                <w:color w:val="0000FF"/>
                <w:lang w:val="en-GB"/>
              </w:rPr>
              <w:fldChar w:fldCharType="end"/>
            </w:r>
            <w:r>
              <w:rPr>
                <w:lang w:val="en-US"/>
              </w:rPr>
              <w:t xml:space="preserve"> (Yes/No)</w:t>
            </w:r>
          </w:p>
        </w:tc>
      </w:tr>
      <w:tr w:rsidR="00253282" w14:paraId="681DDCA1" w14:textId="77777777" w:rsidTr="00253282">
        <w:tc>
          <w:tcPr>
            <w:tcW w:w="6232" w:type="dxa"/>
          </w:tcPr>
          <w:p w14:paraId="4C6FCE3A" w14:textId="0E368D2C" w:rsidR="00253282" w:rsidRDefault="000F0E81" w:rsidP="0016162C">
            <w:pPr>
              <w:tabs>
                <w:tab w:val="left" w:pos="0"/>
              </w:tabs>
            </w:pPr>
            <w:r>
              <w:rPr>
                <w:rFonts w:cs="Arial"/>
              </w:rPr>
              <w:t>Berechnung und Abspeicherung von Mittelwerten</w:t>
            </w:r>
          </w:p>
        </w:tc>
        <w:tc>
          <w:tcPr>
            <w:tcW w:w="2829" w:type="dxa"/>
          </w:tcPr>
          <w:p w14:paraId="78477343" w14:textId="7A7DC4B1" w:rsidR="00253282" w:rsidRPr="00253282" w:rsidRDefault="00253282" w:rsidP="00951C0E">
            <w:pPr>
              <w:tabs>
                <w:tab w:val="left" w:pos="0"/>
              </w:tabs>
              <w:jc w:val="center"/>
              <w:rPr>
                <w:color w:val="0000FF"/>
              </w:rPr>
            </w:pPr>
            <w:r w:rsidRPr="00CE1284">
              <w:rPr>
                <w:color w:val="0000FF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1284">
              <w:rPr>
                <w:color w:val="0000FF"/>
                <w:lang w:val="en-GB"/>
              </w:rPr>
              <w:instrText xml:space="preserve"> FORMTEXT </w:instrText>
            </w:r>
            <w:r w:rsidRPr="00CE1284">
              <w:rPr>
                <w:color w:val="0000FF"/>
                <w:lang w:val="en-GB"/>
              </w:rPr>
            </w:r>
            <w:r w:rsidRPr="00CE1284">
              <w:rPr>
                <w:color w:val="0000FF"/>
                <w:lang w:val="en-GB"/>
              </w:rPr>
              <w:fldChar w:fldCharType="separate"/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Pr="00CE1284">
              <w:rPr>
                <w:color w:val="0000FF"/>
                <w:lang w:val="en-GB"/>
              </w:rPr>
              <w:fldChar w:fldCharType="end"/>
            </w:r>
            <w:r>
              <w:rPr>
                <w:lang w:val="en-US"/>
              </w:rPr>
              <w:t xml:space="preserve"> (Yes/No)</w:t>
            </w:r>
          </w:p>
        </w:tc>
      </w:tr>
      <w:tr w:rsidR="00253282" w14:paraId="3A6CB337" w14:textId="77777777" w:rsidTr="00253282">
        <w:tc>
          <w:tcPr>
            <w:tcW w:w="6232" w:type="dxa"/>
          </w:tcPr>
          <w:p w14:paraId="5CA6001A" w14:textId="325C1973" w:rsidR="00253282" w:rsidRDefault="00253282" w:rsidP="0016162C">
            <w:pPr>
              <w:tabs>
                <w:tab w:val="left" w:pos="0"/>
              </w:tabs>
            </w:pPr>
            <w:r w:rsidRPr="00253282">
              <w:t>Zeitreihen mit variierenden Messintervallen (</w:t>
            </w:r>
            <w:proofErr w:type="spellStart"/>
            <w:r w:rsidRPr="00253282">
              <w:t>zB</w:t>
            </w:r>
            <w:proofErr w:type="spellEnd"/>
            <w:r w:rsidRPr="00253282">
              <w:t>. 1 s-1 oder 1 h-1) aufnehmen können.</w:t>
            </w:r>
          </w:p>
        </w:tc>
        <w:tc>
          <w:tcPr>
            <w:tcW w:w="2829" w:type="dxa"/>
          </w:tcPr>
          <w:p w14:paraId="675EC9B3" w14:textId="1928F4BC" w:rsidR="00253282" w:rsidRPr="00253282" w:rsidRDefault="00253282" w:rsidP="00951C0E">
            <w:pPr>
              <w:tabs>
                <w:tab w:val="left" w:pos="0"/>
              </w:tabs>
              <w:jc w:val="center"/>
              <w:rPr>
                <w:color w:val="0000FF"/>
              </w:rPr>
            </w:pPr>
            <w:r w:rsidRPr="00CE1284">
              <w:rPr>
                <w:color w:val="0000FF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1284">
              <w:rPr>
                <w:color w:val="0000FF"/>
                <w:lang w:val="en-GB"/>
              </w:rPr>
              <w:instrText xml:space="preserve"> FORMTEXT </w:instrText>
            </w:r>
            <w:r w:rsidRPr="00CE1284">
              <w:rPr>
                <w:color w:val="0000FF"/>
                <w:lang w:val="en-GB"/>
              </w:rPr>
            </w:r>
            <w:r w:rsidRPr="00CE1284">
              <w:rPr>
                <w:color w:val="0000FF"/>
                <w:lang w:val="en-GB"/>
              </w:rPr>
              <w:fldChar w:fldCharType="separate"/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Pr="00CE1284">
              <w:rPr>
                <w:color w:val="0000FF"/>
                <w:lang w:val="en-GB"/>
              </w:rPr>
              <w:fldChar w:fldCharType="end"/>
            </w:r>
            <w:r>
              <w:rPr>
                <w:lang w:val="en-US"/>
              </w:rPr>
              <w:t xml:space="preserve"> (Yes/No)</w:t>
            </w:r>
          </w:p>
        </w:tc>
      </w:tr>
      <w:tr w:rsidR="00253282" w14:paraId="2299C8AA" w14:textId="77777777" w:rsidTr="00253282">
        <w:tc>
          <w:tcPr>
            <w:tcW w:w="6232" w:type="dxa"/>
          </w:tcPr>
          <w:p w14:paraId="772420FD" w14:textId="7C8ADDF3" w:rsidR="00253282" w:rsidRDefault="000F0E81" w:rsidP="0016162C">
            <w:pPr>
              <w:tabs>
                <w:tab w:val="left" w:pos="0"/>
              </w:tabs>
            </w:pPr>
            <w:r>
              <w:rPr>
                <w:rFonts w:cs="Arial"/>
              </w:rPr>
              <w:t>A</w:t>
            </w:r>
            <w:r w:rsidRPr="00CB0FA6">
              <w:rPr>
                <w:rFonts w:cs="Arial"/>
              </w:rPr>
              <w:t xml:space="preserve">utomatische Erstellung der Jahresblätter gemäss den Beispielen von Beilage </w:t>
            </w:r>
            <w:r w:rsidR="004D2FEA">
              <w:rPr>
                <w:rFonts w:cs="Arial"/>
              </w:rPr>
              <w:t>7</w:t>
            </w:r>
            <w:r w:rsidRPr="00CB0FA6">
              <w:rPr>
                <w:rFonts w:cs="Arial"/>
              </w:rPr>
              <w:t xml:space="preserve"> </w:t>
            </w:r>
            <w:r w:rsidRPr="0063727E">
              <w:rPr>
                <w:rFonts w:cs="Arial"/>
              </w:rPr>
              <w:t xml:space="preserve">von </w:t>
            </w:r>
            <w:r w:rsidRPr="00CB0FA6">
              <w:rPr>
                <w:rFonts w:cs="Arial"/>
              </w:rPr>
              <w:t>NAB 19-009</w:t>
            </w:r>
            <w:r w:rsidR="00256BB6">
              <w:rPr>
                <w:rFonts w:cs="Arial"/>
              </w:rPr>
              <w:t xml:space="preserve"> (Beilage 6) </w:t>
            </w:r>
          </w:p>
        </w:tc>
        <w:tc>
          <w:tcPr>
            <w:tcW w:w="2829" w:type="dxa"/>
          </w:tcPr>
          <w:p w14:paraId="40128C36" w14:textId="131B7819" w:rsidR="00253282" w:rsidRPr="00253282" w:rsidRDefault="00253282" w:rsidP="00951C0E">
            <w:pPr>
              <w:tabs>
                <w:tab w:val="left" w:pos="0"/>
              </w:tabs>
              <w:jc w:val="center"/>
              <w:rPr>
                <w:color w:val="0000FF"/>
              </w:rPr>
            </w:pPr>
            <w:r w:rsidRPr="00CE1284">
              <w:rPr>
                <w:color w:val="0000FF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1284">
              <w:rPr>
                <w:color w:val="0000FF"/>
                <w:lang w:val="en-GB"/>
              </w:rPr>
              <w:instrText xml:space="preserve"> FORMTEXT </w:instrText>
            </w:r>
            <w:r w:rsidRPr="00CE1284">
              <w:rPr>
                <w:color w:val="0000FF"/>
                <w:lang w:val="en-GB"/>
              </w:rPr>
            </w:r>
            <w:r w:rsidRPr="00CE1284">
              <w:rPr>
                <w:color w:val="0000FF"/>
                <w:lang w:val="en-GB"/>
              </w:rPr>
              <w:fldChar w:fldCharType="separate"/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Pr="00CE1284">
              <w:rPr>
                <w:color w:val="0000FF"/>
                <w:lang w:val="en-GB"/>
              </w:rPr>
              <w:fldChar w:fldCharType="end"/>
            </w:r>
            <w:r>
              <w:rPr>
                <w:lang w:val="en-US"/>
              </w:rPr>
              <w:t xml:space="preserve"> (Yes/No)</w:t>
            </w:r>
          </w:p>
        </w:tc>
      </w:tr>
      <w:tr w:rsidR="005A6DD7" w14:paraId="5CBB4B14" w14:textId="77777777" w:rsidTr="00253282">
        <w:tc>
          <w:tcPr>
            <w:tcW w:w="6232" w:type="dxa"/>
          </w:tcPr>
          <w:p w14:paraId="523D3F20" w14:textId="4F8CAE13" w:rsidR="005A6DD7" w:rsidRDefault="005A6DD7" w:rsidP="0016162C">
            <w:pPr>
              <w:tabs>
                <w:tab w:val="left" w:pos="0"/>
              </w:tabs>
              <w:rPr>
                <w:rFonts w:cs="Arial"/>
              </w:rPr>
            </w:pPr>
            <w:r w:rsidRPr="000D20B9">
              <w:rPr>
                <w:rFonts w:cs="Arial"/>
              </w:rPr>
              <w:t xml:space="preserve">Erstellung Jahres </w:t>
            </w:r>
            <w:bookmarkStart w:id="77" w:name="_GoBack"/>
            <w:bookmarkEnd w:id="77"/>
            <w:r w:rsidRPr="000D20B9">
              <w:rPr>
                <w:rFonts w:cs="Arial"/>
              </w:rPr>
              <w:t>Datendateien (Rohdaten und berechneter Druck), vollständige Daten und tägliche Mittelwerte.</w:t>
            </w:r>
          </w:p>
        </w:tc>
        <w:tc>
          <w:tcPr>
            <w:tcW w:w="2829" w:type="dxa"/>
          </w:tcPr>
          <w:p w14:paraId="12AB9D39" w14:textId="308D08FE" w:rsidR="005A6DD7" w:rsidRPr="00CE1284" w:rsidRDefault="005A6DD7" w:rsidP="00951C0E">
            <w:pPr>
              <w:tabs>
                <w:tab w:val="left" w:pos="0"/>
              </w:tabs>
              <w:jc w:val="center"/>
              <w:rPr>
                <w:color w:val="0000FF"/>
                <w:lang w:val="en-GB"/>
              </w:rPr>
            </w:pPr>
            <w:r w:rsidRPr="00CE1284">
              <w:rPr>
                <w:color w:val="0000FF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1284">
              <w:rPr>
                <w:color w:val="0000FF"/>
                <w:lang w:val="en-GB"/>
              </w:rPr>
              <w:instrText xml:space="preserve"> FORMTEXT </w:instrText>
            </w:r>
            <w:r w:rsidRPr="00CE1284">
              <w:rPr>
                <w:color w:val="0000FF"/>
                <w:lang w:val="en-GB"/>
              </w:rPr>
            </w:r>
            <w:r w:rsidRPr="00CE1284">
              <w:rPr>
                <w:color w:val="0000FF"/>
                <w:lang w:val="en-GB"/>
              </w:rPr>
              <w:fldChar w:fldCharType="separate"/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Pr="00CE1284">
              <w:rPr>
                <w:color w:val="0000FF"/>
                <w:lang w:val="en-GB"/>
              </w:rPr>
              <w:fldChar w:fldCharType="end"/>
            </w:r>
            <w:r>
              <w:rPr>
                <w:lang w:val="en-US"/>
              </w:rPr>
              <w:t xml:space="preserve"> (Yes/No)</w:t>
            </w:r>
          </w:p>
        </w:tc>
      </w:tr>
      <w:tr w:rsidR="00253282" w14:paraId="2C0C99E9" w14:textId="77777777" w:rsidTr="00253282">
        <w:tc>
          <w:tcPr>
            <w:tcW w:w="6232" w:type="dxa"/>
          </w:tcPr>
          <w:p w14:paraId="00B3DB75" w14:textId="49933638" w:rsidR="00253282" w:rsidRDefault="000F0E81" w:rsidP="0016162C">
            <w:pPr>
              <w:tabs>
                <w:tab w:val="left" w:pos="0"/>
              </w:tabs>
            </w:pPr>
            <w:r>
              <w:rPr>
                <w:rFonts w:cs="Arial"/>
              </w:rPr>
              <w:t>Wöchentlich Back-Up Sicherung</w:t>
            </w:r>
          </w:p>
        </w:tc>
        <w:tc>
          <w:tcPr>
            <w:tcW w:w="2829" w:type="dxa"/>
          </w:tcPr>
          <w:p w14:paraId="0EF6C5BD" w14:textId="41934CD6" w:rsidR="00253282" w:rsidRPr="00253282" w:rsidRDefault="00253282" w:rsidP="00951C0E">
            <w:pPr>
              <w:tabs>
                <w:tab w:val="left" w:pos="0"/>
              </w:tabs>
              <w:jc w:val="center"/>
              <w:rPr>
                <w:color w:val="0000FF"/>
              </w:rPr>
            </w:pPr>
            <w:r w:rsidRPr="00CE1284">
              <w:rPr>
                <w:color w:val="0000FF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1284">
              <w:rPr>
                <w:color w:val="0000FF"/>
                <w:lang w:val="en-GB"/>
              </w:rPr>
              <w:instrText xml:space="preserve"> FORMTEXT </w:instrText>
            </w:r>
            <w:r w:rsidRPr="00CE1284">
              <w:rPr>
                <w:color w:val="0000FF"/>
                <w:lang w:val="en-GB"/>
              </w:rPr>
            </w:r>
            <w:r w:rsidRPr="00CE1284">
              <w:rPr>
                <w:color w:val="0000FF"/>
                <w:lang w:val="en-GB"/>
              </w:rPr>
              <w:fldChar w:fldCharType="separate"/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Pr="00CE1284">
              <w:rPr>
                <w:color w:val="0000FF"/>
                <w:lang w:val="en-GB"/>
              </w:rPr>
              <w:fldChar w:fldCharType="end"/>
            </w:r>
            <w:r>
              <w:rPr>
                <w:lang w:val="en-US"/>
              </w:rPr>
              <w:t xml:space="preserve"> (Yes/No)</w:t>
            </w:r>
          </w:p>
        </w:tc>
      </w:tr>
      <w:tr w:rsidR="00253282" w14:paraId="57989D0A" w14:textId="77777777" w:rsidTr="00253282">
        <w:tc>
          <w:tcPr>
            <w:tcW w:w="6232" w:type="dxa"/>
          </w:tcPr>
          <w:p w14:paraId="7A79521A" w14:textId="4737B88B" w:rsidR="00253282" w:rsidRDefault="000F0E81" w:rsidP="0016162C">
            <w:pPr>
              <w:tabs>
                <w:tab w:val="left" w:pos="0"/>
              </w:tabs>
            </w:pPr>
            <w:r>
              <w:rPr>
                <w:rFonts w:cs="Arial"/>
              </w:rPr>
              <w:t>A</w:t>
            </w:r>
            <w:r w:rsidRPr="00B64580">
              <w:rPr>
                <w:rFonts w:cs="Arial"/>
              </w:rPr>
              <w:t>utomatische Alarmierung bei Datenausfall und Überschreitung bzw. Unterschreitung von Grenzwerten</w:t>
            </w:r>
          </w:p>
        </w:tc>
        <w:tc>
          <w:tcPr>
            <w:tcW w:w="2829" w:type="dxa"/>
          </w:tcPr>
          <w:p w14:paraId="1B4F9876" w14:textId="1452D9BA" w:rsidR="00253282" w:rsidRPr="00253282" w:rsidRDefault="00253282" w:rsidP="00951C0E">
            <w:pPr>
              <w:tabs>
                <w:tab w:val="left" w:pos="0"/>
              </w:tabs>
              <w:jc w:val="center"/>
              <w:rPr>
                <w:color w:val="0000FF"/>
              </w:rPr>
            </w:pPr>
            <w:r w:rsidRPr="00CE1284">
              <w:rPr>
                <w:color w:val="0000FF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1284">
              <w:rPr>
                <w:color w:val="0000FF"/>
                <w:lang w:val="en-GB"/>
              </w:rPr>
              <w:instrText xml:space="preserve"> FORMTEXT </w:instrText>
            </w:r>
            <w:r w:rsidRPr="00CE1284">
              <w:rPr>
                <w:color w:val="0000FF"/>
                <w:lang w:val="en-GB"/>
              </w:rPr>
            </w:r>
            <w:r w:rsidRPr="00CE1284">
              <w:rPr>
                <w:color w:val="0000FF"/>
                <w:lang w:val="en-GB"/>
              </w:rPr>
              <w:fldChar w:fldCharType="separate"/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Pr="00CE1284">
              <w:rPr>
                <w:color w:val="0000FF"/>
                <w:lang w:val="en-GB"/>
              </w:rPr>
              <w:fldChar w:fldCharType="end"/>
            </w:r>
            <w:r>
              <w:rPr>
                <w:lang w:val="en-US"/>
              </w:rPr>
              <w:t xml:space="preserve"> (Yes/No)</w:t>
            </w:r>
          </w:p>
        </w:tc>
      </w:tr>
      <w:tr w:rsidR="000F0E81" w14:paraId="28CC87E0" w14:textId="77777777" w:rsidTr="00253282">
        <w:tc>
          <w:tcPr>
            <w:tcW w:w="6232" w:type="dxa"/>
          </w:tcPr>
          <w:p w14:paraId="2B19FBF7" w14:textId="2552864F" w:rsidR="000F0E81" w:rsidRDefault="000F0E81" w:rsidP="0016162C">
            <w:pPr>
              <w:tabs>
                <w:tab w:val="left" w:pos="0"/>
              </w:tabs>
            </w:pPr>
            <w:r w:rsidRPr="00B64580">
              <w:rPr>
                <w:rFonts w:cs="Arial"/>
              </w:rPr>
              <w:t xml:space="preserve">Onlinezugriff </w:t>
            </w:r>
            <w:r>
              <w:rPr>
                <w:rFonts w:cs="Arial"/>
              </w:rPr>
              <w:t xml:space="preserve">für die Auftraggeberin </w:t>
            </w:r>
            <w:r w:rsidRPr="00B64580">
              <w:rPr>
                <w:rFonts w:cs="Arial"/>
              </w:rPr>
              <w:t>zur Datenvisualisierung</w:t>
            </w:r>
          </w:p>
        </w:tc>
        <w:tc>
          <w:tcPr>
            <w:tcW w:w="2829" w:type="dxa"/>
          </w:tcPr>
          <w:p w14:paraId="1EE3EB74" w14:textId="072CAB86" w:rsidR="000F0E81" w:rsidRPr="00CE1284" w:rsidRDefault="000F0E81" w:rsidP="00951C0E">
            <w:pPr>
              <w:tabs>
                <w:tab w:val="left" w:pos="0"/>
              </w:tabs>
              <w:jc w:val="center"/>
              <w:rPr>
                <w:color w:val="0000FF"/>
                <w:lang w:val="en-GB"/>
              </w:rPr>
            </w:pPr>
            <w:r w:rsidRPr="00CE1284">
              <w:rPr>
                <w:color w:val="0000FF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1284">
              <w:rPr>
                <w:color w:val="0000FF"/>
                <w:lang w:val="en-GB"/>
              </w:rPr>
              <w:instrText xml:space="preserve"> FORMTEXT </w:instrText>
            </w:r>
            <w:r w:rsidRPr="00CE1284">
              <w:rPr>
                <w:color w:val="0000FF"/>
                <w:lang w:val="en-GB"/>
              </w:rPr>
            </w:r>
            <w:r w:rsidRPr="00CE1284">
              <w:rPr>
                <w:color w:val="0000FF"/>
                <w:lang w:val="en-GB"/>
              </w:rPr>
              <w:fldChar w:fldCharType="separate"/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Pr="00CE1284">
              <w:rPr>
                <w:color w:val="0000FF"/>
                <w:lang w:val="en-GB"/>
              </w:rPr>
              <w:fldChar w:fldCharType="end"/>
            </w:r>
            <w:r>
              <w:rPr>
                <w:lang w:val="en-US"/>
              </w:rPr>
              <w:t xml:space="preserve"> (Yes/No)</w:t>
            </w:r>
          </w:p>
        </w:tc>
      </w:tr>
      <w:tr w:rsidR="00951C0E" w14:paraId="31A58767" w14:textId="77777777" w:rsidTr="00253282">
        <w:tc>
          <w:tcPr>
            <w:tcW w:w="6232" w:type="dxa"/>
          </w:tcPr>
          <w:p w14:paraId="5E1B2D3B" w14:textId="606D29E3" w:rsidR="00951C0E" w:rsidRPr="00B64580" w:rsidRDefault="00951C0E" w:rsidP="00951C0E">
            <w:pPr>
              <w:tabs>
                <w:tab w:val="left" w:pos="0"/>
              </w:tabs>
              <w:rPr>
                <w:rFonts w:cs="Arial"/>
              </w:rPr>
            </w:pPr>
            <w:r>
              <w:rPr>
                <w:rFonts w:cs="Arial"/>
              </w:rPr>
              <w:t>Standard SQL-Datenbankformat</w:t>
            </w:r>
          </w:p>
        </w:tc>
        <w:tc>
          <w:tcPr>
            <w:tcW w:w="2829" w:type="dxa"/>
          </w:tcPr>
          <w:p w14:paraId="53A30FE4" w14:textId="04CBDD68" w:rsidR="00951C0E" w:rsidRPr="00CE1284" w:rsidRDefault="00951C0E" w:rsidP="00951C0E">
            <w:pPr>
              <w:tabs>
                <w:tab w:val="left" w:pos="0"/>
              </w:tabs>
              <w:jc w:val="center"/>
              <w:rPr>
                <w:color w:val="0000FF"/>
                <w:lang w:val="en-GB"/>
              </w:rPr>
            </w:pPr>
            <w:r w:rsidRPr="00CE1284">
              <w:rPr>
                <w:color w:val="0000FF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E1284">
              <w:rPr>
                <w:color w:val="0000FF"/>
                <w:lang w:val="en-GB"/>
              </w:rPr>
              <w:instrText xml:space="preserve"> FORMTEXT </w:instrText>
            </w:r>
            <w:r w:rsidRPr="00CE1284">
              <w:rPr>
                <w:color w:val="0000FF"/>
                <w:lang w:val="en-GB"/>
              </w:rPr>
            </w:r>
            <w:r w:rsidRPr="00CE1284">
              <w:rPr>
                <w:color w:val="0000FF"/>
                <w:lang w:val="en-GB"/>
              </w:rPr>
              <w:fldChar w:fldCharType="separate"/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="00360587">
              <w:rPr>
                <w:noProof/>
                <w:color w:val="0000FF"/>
                <w:lang w:val="en-GB"/>
              </w:rPr>
              <w:t> </w:t>
            </w:r>
            <w:r w:rsidRPr="00CE1284">
              <w:rPr>
                <w:color w:val="0000FF"/>
                <w:lang w:val="en-GB"/>
              </w:rPr>
              <w:fldChar w:fldCharType="end"/>
            </w:r>
            <w:r>
              <w:rPr>
                <w:lang w:val="en-US"/>
              </w:rPr>
              <w:t xml:space="preserve"> (Yes/No)</w:t>
            </w:r>
          </w:p>
        </w:tc>
      </w:tr>
    </w:tbl>
    <w:p w14:paraId="028B1B8B" w14:textId="77777777" w:rsidR="00253282" w:rsidRDefault="00253282" w:rsidP="0016162C">
      <w:pPr>
        <w:tabs>
          <w:tab w:val="left" w:pos="0"/>
        </w:tabs>
        <w:ind w:firstLine="4"/>
      </w:pPr>
    </w:p>
    <w:p w14:paraId="07AB6A14" w14:textId="59D03624" w:rsidR="0016162C" w:rsidRDefault="0016162C" w:rsidP="0016162C">
      <w:pPr>
        <w:tabs>
          <w:tab w:val="left" w:pos="0"/>
        </w:tabs>
        <w:ind w:firstLine="4"/>
      </w:pPr>
      <w:r>
        <w:t xml:space="preserve">Nachweise </w:t>
      </w:r>
      <w:r w:rsidR="00B70158">
        <w:t>a</w:t>
      </w:r>
      <w:r>
        <w:t xml:space="preserve">nhand </w:t>
      </w:r>
      <w:r w:rsidR="00D94905">
        <w:t>eines</w:t>
      </w:r>
      <w:r>
        <w:t xml:space="preserve"> Referenzprojekt</w:t>
      </w:r>
      <w:r w:rsidR="00D94905">
        <w:t>es</w:t>
      </w:r>
      <w:r>
        <w:t xml:space="preserve"> aus den Bereichen</w:t>
      </w:r>
      <w:r w:rsidR="00CA4C43">
        <w:t xml:space="preserve"> </w:t>
      </w:r>
      <w:r w:rsidR="00CA5D44">
        <w:rPr>
          <w:rFonts w:cs="Arial"/>
        </w:rPr>
        <w:t>Meteorologie, Hydrologie, Hydrogeologie, Felslabor oder Geotechnik</w:t>
      </w:r>
      <w:r>
        <w:t>.</w:t>
      </w:r>
    </w:p>
    <w:p w14:paraId="56112DB2" w14:textId="77777777" w:rsidR="00812943" w:rsidRDefault="00812943" w:rsidP="00812943">
      <w:pPr>
        <w:spacing w:before="0" w:after="0" w:line="240" w:lineRule="auto"/>
        <w:rPr>
          <w:rFonts w:cs="Arial"/>
          <w:b/>
          <w:bCs/>
        </w:rPr>
      </w:pPr>
      <w:r>
        <w:br w:type="page"/>
      </w:r>
    </w:p>
    <w:p w14:paraId="6C12FAD9" w14:textId="34481B61" w:rsidR="00812943" w:rsidRPr="00AF7666" w:rsidRDefault="00812943" w:rsidP="00812943">
      <w:pPr>
        <w:rPr>
          <w:b/>
        </w:rPr>
      </w:pPr>
      <w:r w:rsidRPr="00915E21">
        <w:rPr>
          <w:b/>
        </w:rPr>
        <w:lastRenderedPageBreak/>
        <w:t xml:space="preserve">Referenzprojekt </w:t>
      </w:r>
      <w:r w:rsidR="0016162C" w:rsidRPr="00915E21">
        <w:rPr>
          <w:b/>
        </w:rPr>
        <w:t>Minimalanforderung an Datenbank im Projekt</w:t>
      </w:r>
      <w:r w:rsidR="0016162C" w:rsidRPr="00915E21">
        <w:rPr>
          <w:rStyle w:val="TextkrperZchn"/>
          <w:b/>
        </w:rPr>
        <w:t xml:space="preserve"> </w:t>
      </w:r>
      <w:r w:rsidRPr="00915E21">
        <w:rPr>
          <w:rStyle w:val="TextkrperZchn"/>
        </w:rPr>
        <w:t xml:space="preserve">(max. </w:t>
      </w:r>
      <w:r w:rsidR="00CA5D44" w:rsidRPr="00915E21">
        <w:rPr>
          <w:rStyle w:val="TextkrperZchn"/>
        </w:rPr>
        <w:t xml:space="preserve">drei </w:t>
      </w:r>
      <w:r w:rsidRPr="00915E21">
        <w:rPr>
          <w:rStyle w:val="TextkrperZchn"/>
        </w:rPr>
        <w:t>A4 Seite</w:t>
      </w:r>
      <w:r w:rsidR="00CA5D44" w:rsidRPr="00915E21">
        <w:rPr>
          <w:rStyle w:val="TextkrperZchn"/>
        </w:rPr>
        <w:t>n</w:t>
      </w:r>
      <w:r w:rsidRPr="00915E21">
        <w:rPr>
          <w:rStyle w:val="TextkrperZchn"/>
        </w:rPr>
        <w:t>)</w:t>
      </w:r>
    </w:p>
    <w:tbl>
      <w:tblPr>
        <w:tblW w:w="9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0"/>
      </w:tblGrid>
      <w:tr w:rsidR="00CA5D44" w14:paraId="0D8D3530" w14:textId="77777777" w:rsidTr="00755126">
        <w:tc>
          <w:tcPr>
            <w:tcW w:w="9240" w:type="dxa"/>
            <w:tcBorders>
              <w:bottom w:val="single" w:sz="4" w:space="0" w:color="auto"/>
            </w:tcBorders>
          </w:tcPr>
          <w:p w14:paraId="74662458" w14:textId="7D3E3798" w:rsidR="00CA5D44" w:rsidRDefault="00CA5D44" w:rsidP="00755126">
            <w:pPr>
              <w:pStyle w:val="Textkrper"/>
              <w:spacing w:line="240" w:lineRule="auto"/>
            </w:pPr>
            <w:r>
              <w:t>Name der Datenbank (Software):</w:t>
            </w:r>
          </w:p>
        </w:tc>
      </w:tr>
      <w:tr w:rsidR="00B91BF7" w14:paraId="284C9B00" w14:textId="77777777" w:rsidTr="00755126">
        <w:tc>
          <w:tcPr>
            <w:tcW w:w="9240" w:type="dxa"/>
            <w:tcBorders>
              <w:bottom w:val="single" w:sz="4" w:space="0" w:color="auto"/>
            </w:tcBorders>
          </w:tcPr>
          <w:p w14:paraId="2F2E5A55" w14:textId="77777777" w:rsidR="00B91BF7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Name und Standort des Projektes: </w:t>
            </w:r>
          </w:p>
          <w:p w14:paraId="204C4054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</w:p>
        </w:tc>
      </w:tr>
      <w:tr w:rsidR="00B91BF7" w14:paraId="41B521D4" w14:textId="77777777" w:rsidTr="00755126">
        <w:tc>
          <w:tcPr>
            <w:tcW w:w="9240" w:type="dxa"/>
            <w:tcBorders>
              <w:top w:val="single" w:sz="4" w:space="0" w:color="auto"/>
            </w:tcBorders>
          </w:tcPr>
          <w:p w14:paraId="1DE32997" w14:textId="45ABDC7B" w:rsidR="00B91BF7" w:rsidRPr="00200C7B" w:rsidRDefault="00B91BF7" w:rsidP="00755126">
            <w:pPr>
              <w:pStyle w:val="Textkrper"/>
              <w:tabs>
                <w:tab w:val="right" w:pos="8889"/>
              </w:tabs>
              <w:spacing w:line="240" w:lineRule="auto"/>
              <w:rPr>
                <w:color w:val="0000FF"/>
              </w:rPr>
            </w:pPr>
            <w:r>
              <w:t xml:space="preserve">Kurzbeschrieb des Projektes </w:t>
            </w:r>
            <w:r w:rsidR="00CA5D44">
              <w:t>und der Daten</w:t>
            </w:r>
            <w:r>
              <w:t xml:space="preserve">: </w:t>
            </w:r>
          </w:p>
          <w:p w14:paraId="2EBF507C" w14:textId="77777777" w:rsidR="00B91BF7" w:rsidRPr="00200C7B" w:rsidRDefault="00B91BF7" w:rsidP="00755126">
            <w:pPr>
              <w:spacing w:line="240" w:lineRule="auto"/>
              <w:rPr>
                <w:color w:val="0000FF"/>
              </w:rPr>
            </w:pPr>
          </w:p>
          <w:p w14:paraId="7C7F7B96" w14:textId="77777777" w:rsidR="00B91BF7" w:rsidRDefault="00B91BF7" w:rsidP="00755126">
            <w:pPr>
              <w:pStyle w:val="Textkrper"/>
              <w:tabs>
                <w:tab w:val="right" w:pos="8889"/>
              </w:tabs>
              <w:spacing w:line="240" w:lineRule="auto"/>
            </w:pPr>
          </w:p>
        </w:tc>
      </w:tr>
      <w:tr w:rsidR="00B91BF7" w14:paraId="07CD04DB" w14:textId="77777777" w:rsidTr="00755126">
        <w:tc>
          <w:tcPr>
            <w:tcW w:w="9240" w:type="dxa"/>
          </w:tcPr>
          <w:p w14:paraId="5CDF9110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Auftraggeberin: </w:t>
            </w:r>
          </w:p>
        </w:tc>
      </w:tr>
      <w:tr w:rsidR="00B91BF7" w14:paraId="36E241AE" w14:textId="77777777" w:rsidTr="00755126">
        <w:tc>
          <w:tcPr>
            <w:tcW w:w="9240" w:type="dxa"/>
          </w:tcPr>
          <w:p w14:paraId="5F400A91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Die Leistungen wurden durch welches Unternehmen erbracht: </w:t>
            </w:r>
          </w:p>
        </w:tc>
      </w:tr>
      <w:tr w:rsidR="00B91BF7" w14:paraId="5F287039" w14:textId="77777777" w:rsidTr="00755126">
        <w:tc>
          <w:tcPr>
            <w:tcW w:w="9240" w:type="dxa"/>
          </w:tcPr>
          <w:p w14:paraId="20FE845C" w14:textId="77777777" w:rsidR="00B91BF7" w:rsidRDefault="00B91BF7" w:rsidP="00755126">
            <w:pPr>
              <w:pStyle w:val="Textkrper"/>
              <w:spacing w:line="240" w:lineRule="auto"/>
            </w:pPr>
            <w:r>
              <w:t xml:space="preserve">Die Leistungen der Unternehmung wurde/wird als </w:t>
            </w:r>
            <w:r w:rsidRPr="007A3AEB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3AEB">
              <w:instrText xml:space="preserve"> FORMCHECKBOX </w:instrText>
            </w:r>
            <w:r w:rsidR="004D2FEA">
              <w:fldChar w:fldCharType="separate"/>
            </w:r>
            <w:r w:rsidRPr="007A3AEB">
              <w:fldChar w:fldCharType="end"/>
            </w:r>
            <w:r>
              <w:t xml:space="preserve"> Einzelanbieter </w:t>
            </w:r>
            <w:r w:rsidRPr="007A3AEB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3AEB">
              <w:instrText xml:space="preserve"> FORMCHECKBOX </w:instrText>
            </w:r>
            <w:r w:rsidR="004D2FEA">
              <w:fldChar w:fldCharType="separate"/>
            </w:r>
            <w:r w:rsidRPr="007A3AEB">
              <w:fldChar w:fldCharType="end"/>
            </w:r>
            <w:r>
              <w:t xml:space="preserve"> Bietergemeinschaft erbracht.</w:t>
            </w:r>
          </w:p>
        </w:tc>
      </w:tr>
      <w:tr w:rsidR="00B91BF7" w14:paraId="410F4672" w14:textId="77777777" w:rsidTr="00755126">
        <w:tc>
          <w:tcPr>
            <w:tcW w:w="9240" w:type="dxa"/>
          </w:tcPr>
          <w:p w14:paraId="2D661A64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Rolle/Funktion der Unternehmung in Bietergemeinschaft: </w:t>
            </w:r>
          </w:p>
        </w:tc>
      </w:tr>
      <w:tr w:rsidR="00B91BF7" w14:paraId="79DD7226" w14:textId="77777777" w:rsidTr="00755126">
        <w:tc>
          <w:tcPr>
            <w:tcW w:w="9240" w:type="dxa"/>
          </w:tcPr>
          <w:p w14:paraId="020E4E46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Die weiteren Mitglieder der Bietergemeinschaft waren/sind: </w:t>
            </w:r>
          </w:p>
        </w:tc>
      </w:tr>
      <w:tr w:rsidR="00B91BF7" w14:paraId="62DEBD79" w14:textId="77777777" w:rsidTr="00755126">
        <w:tc>
          <w:tcPr>
            <w:tcW w:w="9240" w:type="dxa"/>
          </w:tcPr>
          <w:p w14:paraId="3F7107C7" w14:textId="0C6FF4BD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 w:rsidRPr="002720D0">
              <w:t xml:space="preserve">Kurzbeschrieb Aufgabe / Funktion und Zeitraum dieser Funktion / Fachbereich </w:t>
            </w:r>
            <w:r w:rsidR="002720D0" w:rsidRPr="002720D0">
              <w:t xml:space="preserve">der </w:t>
            </w:r>
            <w:r w:rsidR="007473A9" w:rsidRPr="002720D0">
              <w:t>Software / Datenbank:</w:t>
            </w:r>
          </w:p>
          <w:p w14:paraId="6E444451" w14:textId="77777777" w:rsidR="00B91BF7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</w:p>
          <w:p w14:paraId="4BFDCE43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</w:p>
        </w:tc>
      </w:tr>
      <w:tr w:rsidR="00B91BF7" w14:paraId="2894E42F" w14:textId="77777777" w:rsidTr="00755126">
        <w:tc>
          <w:tcPr>
            <w:tcW w:w="9240" w:type="dxa"/>
          </w:tcPr>
          <w:p w14:paraId="1617C2B2" w14:textId="77777777" w:rsidR="00B91BF7" w:rsidRPr="00200C7B" w:rsidRDefault="00B91BF7" w:rsidP="00755126">
            <w:pPr>
              <w:pStyle w:val="Textkrper"/>
              <w:tabs>
                <w:tab w:val="left" w:pos="2302"/>
                <w:tab w:val="left" w:pos="3861"/>
              </w:tabs>
              <w:spacing w:line="240" w:lineRule="auto"/>
              <w:rPr>
                <w:color w:val="0000FF"/>
              </w:rPr>
            </w:pPr>
            <w:r>
              <w:t xml:space="preserve">Zeitraum des Auftrags: </w:t>
            </w:r>
            <w:r>
              <w:tab/>
              <w:t xml:space="preserve">von </w:t>
            </w:r>
            <w:r w:rsidRPr="00200C7B">
              <w:rPr>
                <w:color w:val="0000FF"/>
              </w:rPr>
              <w:tab/>
            </w:r>
            <w:r>
              <w:t xml:space="preserve">bis </w:t>
            </w:r>
          </w:p>
        </w:tc>
      </w:tr>
      <w:tr w:rsidR="00B91BF7" w14:paraId="4740E0E1" w14:textId="77777777" w:rsidTr="00755126">
        <w:tc>
          <w:tcPr>
            <w:tcW w:w="9240" w:type="dxa"/>
          </w:tcPr>
          <w:p w14:paraId="444C896D" w14:textId="5A74C46D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Name der Referenzperson der Auftraggeberin: </w:t>
            </w:r>
          </w:p>
        </w:tc>
      </w:tr>
      <w:tr w:rsidR="00B91BF7" w14:paraId="5E113359" w14:textId="771F2283" w:rsidTr="00755126">
        <w:tc>
          <w:tcPr>
            <w:tcW w:w="9240" w:type="dxa"/>
          </w:tcPr>
          <w:p w14:paraId="1F00001E" w14:textId="46BA64F5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Funktion </w:t>
            </w:r>
            <w:r w:rsidR="0030061C">
              <w:t xml:space="preserve">Referenzperson </w:t>
            </w:r>
            <w:r>
              <w:t xml:space="preserve">im Projekt: </w:t>
            </w:r>
          </w:p>
        </w:tc>
      </w:tr>
      <w:tr w:rsidR="00B91BF7" w14:paraId="72B95AD3" w14:textId="4CFE1D25" w:rsidTr="00755126">
        <w:tc>
          <w:tcPr>
            <w:tcW w:w="9240" w:type="dxa"/>
          </w:tcPr>
          <w:p w14:paraId="54EBBCDD" w14:textId="2D52651F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Tel.-Nr.: </w:t>
            </w:r>
          </w:p>
        </w:tc>
      </w:tr>
      <w:tr w:rsidR="00B91BF7" w14:paraId="2EA31F85" w14:textId="77777777" w:rsidTr="00755126">
        <w:tc>
          <w:tcPr>
            <w:tcW w:w="9240" w:type="dxa"/>
          </w:tcPr>
          <w:p w14:paraId="4BDE4A1C" w14:textId="0A06788A" w:rsidR="00B91BF7" w:rsidRDefault="0030061C" w:rsidP="00755126">
            <w:pPr>
              <w:pStyle w:val="Textkrper"/>
              <w:spacing w:line="240" w:lineRule="auto"/>
            </w:pPr>
            <w:r>
              <w:t xml:space="preserve">Text und </w:t>
            </w:r>
            <w:r w:rsidR="00CA5D44">
              <w:t xml:space="preserve">Abbildungen zum beispielhaften Nachweis der geforderten Datenbankfunktionen </w:t>
            </w:r>
          </w:p>
          <w:p w14:paraId="29CDFEF2" w14:textId="77777777" w:rsidR="00620DB9" w:rsidRDefault="00620DB9" w:rsidP="00755126">
            <w:pPr>
              <w:pStyle w:val="Textkrper"/>
              <w:spacing w:line="240" w:lineRule="auto"/>
              <w:rPr>
                <w:color w:val="0000FF"/>
              </w:rPr>
            </w:pPr>
          </w:p>
          <w:p w14:paraId="5EBA5D88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</w:p>
        </w:tc>
      </w:tr>
    </w:tbl>
    <w:p w14:paraId="64D4EB03" w14:textId="190B943B" w:rsidR="00FD130F" w:rsidRDefault="00812943" w:rsidP="00812943">
      <w:r>
        <w:br w:type="page"/>
      </w:r>
    </w:p>
    <w:p w14:paraId="149E56EA" w14:textId="77777777" w:rsidR="006B1141" w:rsidRDefault="00BC4F15" w:rsidP="00BC4F15">
      <w:pPr>
        <w:pStyle w:val="berschrift1"/>
      </w:pPr>
      <w:bookmarkStart w:id="78" w:name="_Toc499200835"/>
      <w:bookmarkStart w:id="79" w:name="_Toc499201049"/>
      <w:bookmarkStart w:id="80" w:name="_Toc499201471"/>
      <w:bookmarkStart w:id="81" w:name="_Toc58580981"/>
      <w:bookmarkEnd w:id="72"/>
      <w:bookmarkEnd w:id="73"/>
      <w:bookmarkEnd w:id="74"/>
      <w:r>
        <w:lastRenderedPageBreak/>
        <w:t>Zuschlagskriterien</w:t>
      </w:r>
      <w:bookmarkEnd w:id="78"/>
      <w:bookmarkEnd w:id="79"/>
      <w:bookmarkEnd w:id="80"/>
      <w:bookmarkEnd w:id="81"/>
    </w:p>
    <w:p w14:paraId="19790316" w14:textId="77777777" w:rsidR="00F72504" w:rsidRDefault="006B1141" w:rsidP="00F26EE4">
      <w:pPr>
        <w:pStyle w:val="berschrift2"/>
      </w:pPr>
      <w:bookmarkStart w:id="82" w:name="_Toc499200836"/>
      <w:bookmarkStart w:id="83" w:name="_Toc499201050"/>
      <w:bookmarkStart w:id="84" w:name="_Toc499201472"/>
      <w:bookmarkStart w:id="85" w:name="_Toc58580982"/>
      <w:r>
        <w:t>Z</w:t>
      </w:r>
      <w:r w:rsidR="009B1AB3">
        <w:t>K</w:t>
      </w:r>
      <w:r>
        <w:t>1: Preisangebot</w:t>
      </w:r>
      <w:bookmarkEnd w:id="82"/>
      <w:bookmarkEnd w:id="83"/>
      <w:bookmarkEnd w:id="84"/>
      <w:bookmarkEnd w:id="85"/>
      <w:r w:rsidR="00BC4F15">
        <w:t xml:space="preserve"> </w:t>
      </w:r>
    </w:p>
    <w:p w14:paraId="52781FAF" w14:textId="42E6ED39" w:rsidR="00223E36" w:rsidRDefault="00F42689" w:rsidP="00C2571D">
      <w:pPr>
        <w:jc w:val="both"/>
      </w:pPr>
      <w:r w:rsidRPr="008E74C0">
        <w:t>Das Preisangebot ist gemäss de</w:t>
      </w:r>
      <w:r w:rsidR="008A325B" w:rsidRPr="008E74C0">
        <w:t>r</w:t>
      </w:r>
      <w:r w:rsidRPr="008E74C0">
        <w:t xml:space="preserve"> </w:t>
      </w:r>
      <w:r w:rsidR="005B2F5A">
        <w:t>Preisliste</w:t>
      </w:r>
      <w:r w:rsidR="00C74CDF" w:rsidRPr="008E74C0">
        <w:t xml:space="preserve"> </w:t>
      </w:r>
      <w:r w:rsidR="008A325B" w:rsidRPr="008E74C0">
        <w:t xml:space="preserve">(Beilage) </w:t>
      </w:r>
      <w:r w:rsidRPr="008E74C0">
        <w:t xml:space="preserve">abzugeben. </w:t>
      </w:r>
      <w:r w:rsidR="00334ECC" w:rsidRPr="008E74C0">
        <w:t xml:space="preserve">Die angebotenen Honoraransätze enthalten sämtliche zur Vertragserfüllung erforderlichen Aufwendungen der Anbieterin (z.B. Sozialleistungen). Eine zusätzliche </w:t>
      </w:r>
      <w:r w:rsidR="00334ECC" w:rsidRPr="00A146ED">
        <w:t xml:space="preserve">Vergütung erfolgt nicht. Die offerierten Honoraransätze </w:t>
      </w:r>
      <w:r w:rsidR="00C57529" w:rsidRPr="00A146ED">
        <w:t>pro Stunde</w:t>
      </w:r>
      <w:r w:rsidR="002C3386" w:rsidRPr="00A146ED">
        <w:t xml:space="preserve"> </w:t>
      </w:r>
      <w:r w:rsidR="00334ECC" w:rsidRPr="00A146ED">
        <w:t xml:space="preserve">sind verbindlich. </w:t>
      </w:r>
      <w:r w:rsidR="00BE161E" w:rsidRPr="00A146ED">
        <w:t>Bewertet</w:t>
      </w:r>
      <w:r w:rsidR="00BE161E" w:rsidRPr="008E74C0">
        <w:t xml:space="preserve"> wird der Gesamtpreis</w:t>
      </w:r>
      <w:r w:rsidR="00223E36">
        <w:t>.</w:t>
      </w:r>
    </w:p>
    <w:p w14:paraId="49BD0285" w14:textId="77777777" w:rsidR="00EC32AC" w:rsidRDefault="00EC32AC">
      <w:pPr>
        <w:spacing w:before="0" w:after="0" w:line="240" w:lineRule="auto"/>
        <w:rPr>
          <w:b/>
          <w:bCs/>
          <w:iCs/>
          <w:sz w:val="22"/>
          <w:lang w:eastAsia="x-none"/>
        </w:rPr>
      </w:pPr>
      <w:bookmarkStart w:id="86" w:name="_Toc499200840"/>
      <w:bookmarkStart w:id="87" w:name="_Toc499201054"/>
      <w:bookmarkStart w:id="88" w:name="_Toc499201476"/>
      <w:r>
        <w:br w:type="page"/>
      </w:r>
    </w:p>
    <w:p w14:paraId="731677F6" w14:textId="19B831BC" w:rsidR="008E74C0" w:rsidRPr="00B847AA" w:rsidRDefault="008E74C0" w:rsidP="00F26EE4">
      <w:pPr>
        <w:pStyle w:val="berschrift2"/>
      </w:pPr>
      <w:bookmarkStart w:id="89" w:name="_Toc58580983"/>
      <w:r>
        <w:lastRenderedPageBreak/>
        <w:t>ZK2: Auftragsanalyse und Vorgehenskonzept</w:t>
      </w:r>
      <w:bookmarkEnd w:id="89"/>
      <w:r>
        <w:t xml:space="preserve"> </w:t>
      </w:r>
      <w:bookmarkEnd w:id="86"/>
      <w:bookmarkEnd w:id="87"/>
      <w:bookmarkEnd w:id="88"/>
    </w:p>
    <w:p w14:paraId="40051BCB" w14:textId="77777777" w:rsidR="009964E5" w:rsidRPr="00B847AA" w:rsidRDefault="00223E36" w:rsidP="00C2571D">
      <w:pPr>
        <w:jc w:val="both"/>
      </w:pPr>
      <w:r w:rsidRPr="00B847AA">
        <w:t>Gemäss Dokument Verfahrensbestimmungen.</w:t>
      </w:r>
    </w:p>
    <w:p w14:paraId="11C02A8D" w14:textId="4E9CED27" w:rsidR="00EC32AC" w:rsidRDefault="00F40003" w:rsidP="00C2571D">
      <w:pPr>
        <w:jc w:val="both"/>
      </w:pPr>
      <w:r>
        <w:t>ZK2 setzt sich zusammen aus max. 2 Seiten Auftragsanalyse und Vorgehenskonzept und max. 1 Seite für das QM-Konzept / Risikoanalyse. Die folgenden drei Seiten sind auszufüllen (Schriftgrösse Arial 10) und dem Angebot beizulegen.</w:t>
      </w:r>
    </w:p>
    <w:p w14:paraId="7BC052FD" w14:textId="77777777" w:rsidR="004525E1" w:rsidRDefault="004525E1" w:rsidP="004525E1">
      <w:pPr>
        <w:jc w:val="both"/>
      </w:pPr>
      <w:r>
        <w:t>Auftragsanalyse und Vorgehenskonzept, QM-Konzept / Risikoanalyse:</w:t>
      </w:r>
    </w:p>
    <w:p w14:paraId="1C3C9CD0" w14:textId="77777777" w:rsidR="004525E1" w:rsidRDefault="004525E1" w:rsidP="004525E1">
      <w:pPr>
        <w:pStyle w:val="Listenabsatz"/>
        <w:numPr>
          <w:ilvl w:val="0"/>
          <w:numId w:val="46"/>
        </w:numPr>
        <w:spacing w:before="0" w:after="0"/>
        <w:jc w:val="both"/>
      </w:pPr>
      <w:r>
        <w:t>Auftragsanalyse und Vorgehenskonzept:</w:t>
      </w:r>
    </w:p>
    <w:p w14:paraId="5C58966D" w14:textId="77777777" w:rsidR="004525E1" w:rsidRDefault="004525E1" w:rsidP="004525E1">
      <w:pPr>
        <w:pStyle w:val="Listenabsatz"/>
        <w:numPr>
          <w:ilvl w:val="1"/>
          <w:numId w:val="46"/>
        </w:numPr>
        <w:spacing w:before="0" w:after="0"/>
        <w:jc w:val="both"/>
      </w:pPr>
      <w:r>
        <w:t>Analyse der eigenen Aufgaben</w:t>
      </w:r>
    </w:p>
    <w:p w14:paraId="4D8FBCA6" w14:textId="77777777" w:rsidR="004525E1" w:rsidRDefault="004525E1" w:rsidP="004525E1">
      <w:pPr>
        <w:pStyle w:val="Listenabsatz"/>
        <w:numPr>
          <w:ilvl w:val="1"/>
          <w:numId w:val="46"/>
        </w:numPr>
        <w:spacing w:before="0" w:after="0"/>
        <w:jc w:val="both"/>
      </w:pPr>
      <w:r>
        <w:t>Vorgehenskonzept, Abwicklung des Projekts</w:t>
      </w:r>
    </w:p>
    <w:p w14:paraId="1E44F91C" w14:textId="77777777" w:rsidR="004525E1" w:rsidRDefault="004525E1" w:rsidP="004525E1">
      <w:pPr>
        <w:pStyle w:val="Listenabsatz"/>
        <w:numPr>
          <w:ilvl w:val="1"/>
          <w:numId w:val="46"/>
        </w:numPr>
        <w:spacing w:before="0" w:after="0"/>
        <w:jc w:val="both"/>
      </w:pPr>
      <w:r>
        <w:t>Erfolgsfaktoren</w:t>
      </w:r>
    </w:p>
    <w:p w14:paraId="5715619D" w14:textId="77777777" w:rsidR="004525E1" w:rsidRDefault="004525E1" w:rsidP="004525E1">
      <w:pPr>
        <w:pStyle w:val="Listenabsatz"/>
        <w:numPr>
          <w:ilvl w:val="1"/>
          <w:numId w:val="46"/>
        </w:numPr>
        <w:spacing w:before="0" w:after="0"/>
        <w:jc w:val="both"/>
      </w:pPr>
      <w:r>
        <w:t>Kritische Elemente und Massnahmen</w:t>
      </w:r>
    </w:p>
    <w:p w14:paraId="6A4EB7F2" w14:textId="77777777" w:rsidR="004525E1" w:rsidRDefault="004525E1" w:rsidP="004525E1">
      <w:pPr>
        <w:pStyle w:val="Listenabsatz"/>
        <w:numPr>
          <w:ilvl w:val="0"/>
          <w:numId w:val="47"/>
        </w:numPr>
        <w:spacing w:before="0" w:after="0"/>
        <w:jc w:val="both"/>
      </w:pPr>
      <w:r>
        <w:t>QM-Konzept / Risikoanalyse</w:t>
      </w:r>
    </w:p>
    <w:p w14:paraId="142D12F4" w14:textId="77777777" w:rsidR="00EC32AC" w:rsidRDefault="00EC32AC">
      <w:pPr>
        <w:spacing w:before="0" w:after="0" w:line="240" w:lineRule="auto"/>
      </w:pPr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C32AC" w:rsidRPr="00B70165" w14:paraId="7E52F41B" w14:textId="77777777" w:rsidTr="00D94905">
        <w:tc>
          <w:tcPr>
            <w:tcW w:w="9241" w:type="dxa"/>
          </w:tcPr>
          <w:p w14:paraId="203CE92B" w14:textId="77777777" w:rsidR="00EC32AC" w:rsidRPr="00B70165" w:rsidRDefault="00EC32AC" w:rsidP="00D94905">
            <w:pPr>
              <w:rPr>
                <w:color w:val="0000FF"/>
              </w:rPr>
            </w:pPr>
          </w:p>
          <w:p w14:paraId="5BC9D7E2" w14:textId="77777777" w:rsidR="00EC32AC" w:rsidRPr="00B70165" w:rsidRDefault="00EC32AC" w:rsidP="00D94905">
            <w:pPr>
              <w:rPr>
                <w:color w:val="0000FF"/>
              </w:rPr>
            </w:pPr>
          </w:p>
          <w:p w14:paraId="696BDAF5" w14:textId="77777777" w:rsidR="00EC32AC" w:rsidRPr="00B70165" w:rsidRDefault="00EC32AC" w:rsidP="00D94905">
            <w:pPr>
              <w:rPr>
                <w:color w:val="0000FF"/>
              </w:rPr>
            </w:pPr>
          </w:p>
          <w:p w14:paraId="69BBCB62" w14:textId="77777777" w:rsidR="00EC32AC" w:rsidRPr="00B70165" w:rsidRDefault="00EC32AC" w:rsidP="00D94905">
            <w:pPr>
              <w:rPr>
                <w:color w:val="0000FF"/>
              </w:rPr>
            </w:pPr>
          </w:p>
          <w:p w14:paraId="64765B65" w14:textId="77777777" w:rsidR="00EC32AC" w:rsidRPr="00B70165" w:rsidRDefault="00EC32AC" w:rsidP="00D94905">
            <w:pPr>
              <w:rPr>
                <w:color w:val="0000FF"/>
              </w:rPr>
            </w:pPr>
          </w:p>
          <w:p w14:paraId="2B9D2801" w14:textId="77777777" w:rsidR="00EC32AC" w:rsidRDefault="00EC32AC" w:rsidP="00D94905">
            <w:pPr>
              <w:rPr>
                <w:color w:val="0000FF"/>
              </w:rPr>
            </w:pPr>
          </w:p>
          <w:p w14:paraId="471480EF" w14:textId="77777777" w:rsidR="00EC32AC" w:rsidRDefault="00EC32AC" w:rsidP="00D94905">
            <w:pPr>
              <w:rPr>
                <w:color w:val="0000FF"/>
              </w:rPr>
            </w:pPr>
          </w:p>
          <w:p w14:paraId="78A3311B" w14:textId="77777777" w:rsidR="00EC32AC" w:rsidRDefault="00EC32AC" w:rsidP="00D94905">
            <w:pPr>
              <w:rPr>
                <w:color w:val="0000FF"/>
              </w:rPr>
            </w:pPr>
          </w:p>
          <w:p w14:paraId="279FC24F" w14:textId="77777777" w:rsidR="00EC32AC" w:rsidRDefault="00EC32AC" w:rsidP="00D94905">
            <w:pPr>
              <w:rPr>
                <w:color w:val="0000FF"/>
              </w:rPr>
            </w:pPr>
          </w:p>
          <w:p w14:paraId="36EE20F3" w14:textId="77777777" w:rsidR="00EC32AC" w:rsidRDefault="00EC32AC" w:rsidP="00D94905">
            <w:pPr>
              <w:rPr>
                <w:color w:val="0000FF"/>
              </w:rPr>
            </w:pPr>
          </w:p>
          <w:p w14:paraId="6872D25B" w14:textId="77777777" w:rsidR="00EC32AC" w:rsidRDefault="00EC32AC" w:rsidP="00D94905">
            <w:pPr>
              <w:rPr>
                <w:color w:val="0000FF"/>
              </w:rPr>
            </w:pPr>
          </w:p>
          <w:p w14:paraId="17FCE339" w14:textId="77777777" w:rsidR="00EC32AC" w:rsidRDefault="00EC32AC" w:rsidP="00D94905">
            <w:pPr>
              <w:rPr>
                <w:color w:val="0000FF"/>
              </w:rPr>
            </w:pPr>
          </w:p>
          <w:p w14:paraId="5BA5C657" w14:textId="77777777" w:rsidR="00EC32AC" w:rsidRDefault="00EC32AC" w:rsidP="00D94905">
            <w:pPr>
              <w:rPr>
                <w:color w:val="0000FF"/>
              </w:rPr>
            </w:pPr>
          </w:p>
          <w:p w14:paraId="01B6E022" w14:textId="77777777" w:rsidR="00EC32AC" w:rsidRDefault="00EC32AC" w:rsidP="00D94905">
            <w:pPr>
              <w:rPr>
                <w:color w:val="0000FF"/>
              </w:rPr>
            </w:pPr>
          </w:p>
          <w:p w14:paraId="5FC13ABD" w14:textId="77777777" w:rsidR="00EC32AC" w:rsidRDefault="00EC32AC" w:rsidP="00D94905">
            <w:pPr>
              <w:rPr>
                <w:color w:val="0000FF"/>
              </w:rPr>
            </w:pPr>
          </w:p>
          <w:p w14:paraId="12F73BF5" w14:textId="77777777" w:rsidR="00EC32AC" w:rsidRDefault="00EC32AC" w:rsidP="00D94905">
            <w:pPr>
              <w:rPr>
                <w:color w:val="0000FF"/>
              </w:rPr>
            </w:pPr>
          </w:p>
          <w:p w14:paraId="31C3E193" w14:textId="77777777" w:rsidR="00EC32AC" w:rsidRDefault="00EC32AC" w:rsidP="00D94905">
            <w:pPr>
              <w:rPr>
                <w:color w:val="0000FF"/>
              </w:rPr>
            </w:pPr>
          </w:p>
          <w:p w14:paraId="42B18763" w14:textId="77777777" w:rsidR="00EC32AC" w:rsidRDefault="00EC32AC" w:rsidP="00D94905">
            <w:pPr>
              <w:rPr>
                <w:color w:val="0000FF"/>
              </w:rPr>
            </w:pPr>
          </w:p>
          <w:p w14:paraId="2FA3C9A4" w14:textId="77777777" w:rsidR="00EC32AC" w:rsidRDefault="00EC32AC" w:rsidP="00D94905">
            <w:pPr>
              <w:rPr>
                <w:color w:val="0000FF"/>
              </w:rPr>
            </w:pPr>
          </w:p>
          <w:p w14:paraId="397B68E7" w14:textId="77777777" w:rsidR="00EC32AC" w:rsidRDefault="00EC32AC" w:rsidP="00D94905">
            <w:pPr>
              <w:rPr>
                <w:color w:val="0000FF"/>
              </w:rPr>
            </w:pPr>
          </w:p>
          <w:p w14:paraId="4E7434F7" w14:textId="77777777" w:rsidR="00EC32AC" w:rsidRDefault="00EC32AC" w:rsidP="00D94905">
            <w:pPr>
              <w:rPr>
                <w:color w:val="0000FF"/>
              </w:rPr>
            </w:pPr>
          </w:p>
          <w:p w14:paraId="5B20D9C5" w14:textId="77777777" w:rsidR="00EC32AC" w:rsidRDefault="00EC32AC" w:rsidP="00D94905">
            <w:pPr>
              <w:rPr>
                <w:color w:val="0000FF"/>
              </w:rPr>
            </w:pPr>
          </w:p>
          <w:p w14:paraId="164F45F1" w14:textId="77777777" w:rsidR="00EC32AC" w:rsidRDefault="00EC32AC" w:rsidP="00D94905">
            <w:pPr>
              <w:rPr>
                <w:color w:val="0000FF"/>
              </w:rPr>
            </w:pPr>
          </w:p>
          <w:p w14:paraId="7A3AED30" w14:textId="77777777" w:rsidR="00EC32AC" w:rsidRDefault="00EC32AC" w:rsidP="00D94905">
            <w:pPr>
              <w:rPr>
                <w:color w:val="0000FF"/>
              </w:rPr>
            </w:pPr>
          </w:p>
          <w:p w14:paraId="41AA44F2" w14:textId="77777777" w:rsidR="00EC32AC" w:rsidRDefault="00EC32AC" w:rsidP="00D94905">
            <w:pPr>
              <w:rPr>
                <w:color w:val="0000FF"/>
              </w:rPr>
            </w:pPr>
          </w:p>
          <w:p w14:paraId="3C23D127" w14:textId="77777777" w:rsidR="00EC32AC" w:rsidRDefault="00EC32AC" w:rsidP="00D94905">
            <w:pPr>
              <w:rPr>
                <w:color w:val="0000FF"/>
              </w:rPr>
            </w:pPr>
          </w:p>
          <w:p w14:paraId="451BABD2" w14:textId="77777777" w:rsidR="00EC32AC" w:rsidRDefault="00EC32AC" w:rsidP="00D94905">
            <w:pPr>
              <w:rPr>
                <w:color w:val="0000FF"/>
              </w:rPr>
            </w:pPr>
          </w:p>
          <w:p w14:paraId="519B6B48" w14:textId="77777777" w:rsidR="00EC32AC" w:rsidRDefault="00EC32AC" w:rsidP="00D94905">
            <w:pPr>
              <w:rPr>
                <w:color w:val="0000FF"/>
              </w:rPr>
            </w:pPr>
          </w:p>
          <w:p w14:paraId="526F9ABF" w14:textId="77777777" w:rsidR="00EC32AC" w:rsidRDefault="00EC32AC" w:rsidP="00D94905">
            <w:pPr>
              <w:rPr>
                <w:color w:val="0000FF"/>
              </w:rPr>
            </w:pPr>
          </w:p>
          <w:p w14:paraId="1E907951" w14:textId="77777777" w:rsidR="00EC32AC" w:rsidRDefault="00EC32AC" w:rsidP="00D94905">
            <w:pPr>
              <w:rPr>
                <w:color w:val="0000FF"/>
              </w:rPr>
            </w:pPr>
          </w:p>
          <w:p w14:paraId="278AC96E" w14:textId="77777777" w:rsidR="00EC32AC" w:rsidRDefault="00EC32AC" w:rsidP="00D94905">
            <w:pPr>
              <w:rPr>
                <w:color w:val="0000FF"/>
              </w:rPr>
            </w:pPr>
          </w:p>
          <w:p w14:paraId="125E52DC" w14:textId="77777777" w:rsidR="00EC32AC" w:rsidRDefault="00EC32AC" w:rsidP="00D94905">
            <w:pPr>
              <w:rPr>
                <w:color w:val="0000FF"/>
              </w:rPr>
            </w:pPr>
          </w:p>
          <w:p w14:paraId="479D89DA" w14:textId="77777777" w:rsidR="00EC32AC" w:rsidRDefault="00EC32AC" w:rsidP="00D94905">
            <w:pPr>
              <w:rPr>
                <w:color w:val="0000FF"/>
              </w:rPr>
            </w:pPr>
          </w:p>
          <w:p w14:paraId="01BE586D" w14:textId="77777777" w:rsidR="00EC32AC" w:rsidRPr="00B70165" w:rsidRDefault="00EC32AC" w:rsidP="00D94905">
            <w:pPr>
              <w:rPr>
                <w:color w:val="0000FF"/>
              </w:rPr>
            </w:pPr>
          </w:p>
        </w:tc>
      </w:tr>
    </w:tbl>
    <w:p w14:paraId="4F6BBDF3" w14:textId="77777777" w:rsidR="00EC32AC" w:rsidRPr="00B70165" w:rsidRDefault="00EC32AC" w:rsidP="00EC32AC">
      <w:pPr>
        <w:rPr>
          <w:color w:val="0000FF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C32AC" w:rsidRPr="00B70165" w14:paraId="5228F811" w14:textId="77777777" w:rsidTr="001B3154">
        <w:tc>
          <w:tcPr>
            <w:tcW w:w="9061" w:type="dxa"/>
          </w:tcPr>
          <w:p w14:paraId="7362F3B5" w14:textId="77777777" w:rsidR="00EC32AC" w:rsidRPr="00B70165" w:rsidRDefault="00EC32AC" w:rsidP="00D94905">
            <w:pPr>
              <w:rPr>
                <w:color w:val="0000FF"/>
              </w:rPr>
            </w:pPr>
          </w:p>
          <w:p w14:paraId="362C5E31" w14:textId="77777777" w:rsidR="00EC32AC" w:rsidRPr="00B70165" w:rsidRDefault="00EC32AC" w:rsidP="00D94905">
            <w:pPr>
              <w:rPr>
                <w:color w:val="0000FF"/>
              </w:rPr>
            </w:pPr>
          </w:p>
          <w:p w14:paraId="5F2645F5" w14:textId="77777777" w:rsidR="00EC32AC" w:rsidRPr="00B70165" w:rsidRDefault="00EC32AC" w:rsidP="00D94905">
            <w:pPr>
              <w:rPr>
                <w:color w:val="0000FF"/>
              </w:rPr>
            </w:pPr>
          </w:p>
          <w:p w14:paraId="5A569EC5" w14:textId="77777777" w:rsidR="00EC32AC" w:rsidRPr="00B70165" w:rsidRDefault="00EC32AC" w:rsidP="00D94905">
            <w:pPr>
              <w:rPr>
                <w:color w:val="0000FF"/>
              </w:rPr>
            </w:pPr>
          </w:p>
          <w:p w14:paraId="4815D271" w14:textId="77777777" w:rsidR="00EC32AC" w:rsidRPr="00B70165" w:rsidRDefault="00EC32AC" w:rsidP="00D94905">
            <w:pPr>
              <w:rPr>
                <w:color w:val="0000FF"/>
              </w:rPr>
            </w:pPr>
          </w:p>
          <w:p w14:paraId="083721F4" w14:textId="77777777" w:rsidR="00EC32AC" w:rsidRDefault="00EC32AC" w:rsidP="00D94905">
            <w:pPr>
              <w:rPr>
                <w:color w:val="0000FF"/>
              </w:rPr>
            </w:pPr>
          </w:p>
          <w:p w14:paraId="461E4C81" w14:textId="77777777" w:rsidR="00EC32AC" w:rsidRDefault="00EC32AC" w:rsidP="00D94905">
            <w:pPr>
              <w:rPr>
                <w:color w:val="0000FF"/>
              </w:rPr>
            </w:pPr>
          </w:p>
          <w:p w14:paraId="1369D9EA" w14:textId="77777777" w:rsidR="00EC32AC" w:rsidRDefault="00EC32AC" w:rsidP="00D94905">
            <w:pPr>
              <w:rPr>
                <w:color w:val="0000FF"/>
              </w:rPr>
            </w:pPr>
          </w:p>
          <w:p w14:paraId="5ED9B2CF" w14:textId="77777777" w:rsidR="00EC32AC" w:rsidRDefault="00EC32AC" w:rsidP="00D94905">
            <w:pPr>
              <w:rPr>
                <w:color w:val="0000FF"/>
              </w:rPr>
            </w:pPr>
          </w:p>
          <w:p w14:paraId="60AD9001" w14:textId="77777777" w:rsidR="00EC32AC" w:rsidRDefault="00EC32AC" w:rsidP="00D94905">
            <w:pPr>
              <w:rPr>
                <w:color w:val="0000FF"/>
              </w:rPr>
            </w:pPr>
          </w:p>
          <w:p w14:paraId="7D7A6A46" w14:textId="77777777" w:rsidR="00EC32AC" w:rsidRDefault="00EC32AC" w:rsidP="00D94905">
            <w:pPr>
              <w:rPr>
                <w:color w:val="0000FF"/>
              </w:rPr>
            </w:pPr>
          </w:p>
          <w:p w14:paraId="5C4BFF8E" w14:textId="77777777" w:rsidR="00EC32AC" w:rsidRDefault="00EC32AC" w:rsidP="00D94905">
            <w:pPr>
              <w:rPr>
                <w:color w:val="0000FF"/>
              </w:rPr>
            </w:pPr>
          </w:p>
          <w:p w14:paraId="6A97DBCD" w14:textId="77777777" w:rsidR="00EC32AC" w:rsidRDefault="00EC32AC" w:rsidP="00D94905">
            <w:pPr>
              <w:rPr>
                <w:color w:val="0000FF"/>
              </w:rPr>
            </w:pPr>
          </w:p>
          <w:p w14:paraId="5ED832EB" w14:textId="77777777" w:rsidR="00EC32AC" w:rsidRDefault="00EC32AC" w:rsidP="00D94905">
            <w:pPr>
              <w:rPr>
                <w:color w:val="0000FF"/>
              </w:rPr>
            </w:pPr>
          </w:p>
          <w:p w14:paraId="27264D58" w14:textId="77777777" w:rsidR="00EC32AC" w:rsidRDefault="00EC32AC" w:rsidP="00D94905">
            <w:pPr>
              <w:rPr>
                <w:color w:val="0000FF"/>
              </w:rPr>
            </w:pPr>
          </w:p>
          <w:p w14:paraId="0371F8FF" w14:textId="77777777" w:rsidR="00EC32AC" w:rsidRDefault="00EC32AC" w:rsidP="00D94905">
            <w:pPr>
              <w:rPr>
                <w:color w:val="0000FF"/>
              </w:rPr>
            </w:pPr>
          </w:p>
          <w:p w14:paraId="466A01D0" w14:textId="77777777" w:rsidR="00EC32AC" w:rsidRDefault="00EC32AC" w:rsidP="00D94905">
            <w:pPr>
              <w:rPr>
                <w:color w:val="0000FF"/>
              </w:rPr>
            </w:pPr>
          </w:p>
          <w:p w14:paraId="6BD464B9" w14:textId="77777777" w:rsidR="00EC32AC" w:rsidRDefault="00EC32AC" w:rsidP="00D94905">
            <w:pPr>
              <w:rPr>
                <w:color w:val="0000FF"/>
              </w:rPr>
            </w:pPr>
          </w:p>
          <w:p w14:paraId="4E28F715" w14:textId="77777777" w:rsidR="00EC32AC" w:rsidRDefault="00EC32AC" w:rsidP="00D94905">
            <w:pPr>
              <w:rPr>
                <w:color w:val="0000FF"/>
              </w:rPr>
            </w:pPr>
          </w:p>
          <w:p w14:paraId="149BAD6F" w14:textId="77777777" w:rsidR="00EC32AC" w:rsidRDefault="00EC32AC" w:rsidP="00D94905">
            <w:pPr>
              <w:rPr>
                <w:color w:val="0000FF"/>
              </w:rPr>
            </w:pPr>
          </w:p>
          <w:p w14:paraId="335935C5" w14:textId="77777777" w:rsidR="00EC32AC" w:rsidRDefault="00EC32AC" w:rsidP="00D94905">
            <w:pPr>
              <w:rPr>
                <w:color w:val="0000FF"/>
              </w:rPr>
            </w:pPr>
          </w:p>
          <w:p w14:paraId="0070941F" w14:textId="77777777" w:rsidR="00EC32AC" w:rsidRDefault="00EC32AC" w:rsidP="00D94905">
            <w:pPr>
              <w:rPr>
                <w:color w:val="0000FF"/>
              </w:rPr>
            </w:pPr>
          </w:p>
          <w:p w14:paraId="79EF1CA9" w14:textId="77777777" w:rsidR="00EC32AC" w:rsidRDefault="00EC32AC" w:rsidP="00D94905">
            <w:pPr>
              <w:rPr>
                <w:color w:val="0000FF"/>
              </w:rPr>
            </w:pPr>
          </w:p>
          <w:p w14:paraId="652B7076" w14:textId="77777777" w:rsidR="00EC32AC" w:rsidRDefault="00EC32AC" w:rsidP="00D94905">
            <w:pPr>
              <w:rPr>
                <w:color w:val="0000FF"/>
              </w:rPr>
            </w:pPr>
          </w:p>
          <w:p w14:paraId="4E8647FE" w14:textId="77777777" w:rsidR="00EC32AC" w:rsidRDefault="00EC32AC" w:rsidP="00D94905">
            <w:pPr>
              <w:rPr>
                <w:color w:val="0000FF"/>
              </w:rPr>
            </w:pPr>
          </w:p>
          <w:p w14:paraId="1084AF0C" w14:textId="77777777" w:rsidR="00EC32AC" w:rsidRDefault="00EC32AC" w:rsidP="00D94905">
            <w:pPr>
              <w:rPr>
                <w:color w:val="0000FF"/>
              </w:rPr>
            </w:pPr>
          </w:p>
          <w:p w14:paraId="4D3C15AF" w14:textId="77777777" w:rsidR="00EC32AC" w:rsidRDefault="00EC32AC" w:rsidP="00D94905">
            <w:pPr>
              <w:rPr>
                <w:color w:val="0000FF"/>
              </w:rPr>
            </w:pPr>
          </w:p>
          <w:p w14:paraId="1518A881" w14:textId="77777777" w:rsidR="00EC32AC" w:rsidRDefault="00EC32AC" w:rsidP="00D94905">
            <w:pPr>
              <w:rPr>
                <w:color w:val="0000FF"/>
              </w:rPr>
            </w:pPr>
          </w:p>
          <w:p w14:paraId="6E050CBD" w14:textId="77777777" w:rsidR="00EC32AC" w:rsidRDefault="00EC32AC" w:rsidP="00D94905">
            <w:pPr>
              <w:rPr>
                <w:color w:val="0000FF"/>
              </w:rPr>
            </w:pPr>
          </w:p>
          <w:p w14:paraId="52C6B17C" w14:textId="77777777" w:rsidR="00EC32AC" w:rsidRDefault="00EC32AC" w:rsidP="00D94905">
            <w:pPr>
              <w:rPr>
                <w:color w:val="0000FF"/>
              </w:rPr>
            </w:pPr>
          </w:p>
          <w:p w14:paraId="2B93C195" w14:textId="77777777" w:rsidR="00EC32AC" w:rsidRDefault="00EC32AC" w:rsidP="00D94905">
            <w:pPr>
              <w:rPr>
                <w:color w:val="0000FF"/>
              </w:rPr>
            </w:pPr>
          </w:p>
          <w:p w14:paraId="5E763B4E" w14:textId="77777777" w:rsidR="00EC32AC" w:rsidRDefault="00EC32AC" w:rsidP="00D94905">
            <w:pPr>
              <w:rPr>
                <w:color w:val="0000FF"/>
              </w:rPr>
            </w:pPr>
          </w:p>
          <w:p w14:paraId="78CE18CB" w14:textId="77777777" w:rsidR="00EC32AC" w:rsidRDefault="00EC32AC" w:rsidP="00D94905">
            <w:pPr>
              <w:rPr>
                <w:color w:val="0000FF"/>
              </w:rPr>
            </w:pPr>
          </w:p>
          <w:p w14:paraId="159A0E72" w14:textId="77777777" w:rsidR="00EC32AC" w:rsidRPr="00B70165" w:rsidRDefault="00EC32AC" w:rsidP="00D94905">
            <w:pPr>
              <w:rPr>
                <w:color w:val="0000FF"/>
              </w:rPr>
            </w:pPr>
          </w:p>
        </w:tc>
      </w:tr>
      <w:tr w:rsidR="001B3154" w:rsidRPr="00B70165" w14:paraId="32E0538B" w14:textId="77777777" w:rsidTr="001B3154">
        <w:tc>
          <w:tcPr>
            <w:tcW w:w="9061" w:type="dxa"/>
          </w:tcPr>
          <w:p w14:paraId="01CCFD60" w14:textId="77777777" w:rsidR="001B3154" w:rsidRPr="00B70165" w:rsidRDefault="001B3154" w:rsidP="001B3154">
            <w:pPr>
              <w:rPr>
                <w:color w:val="0000FF"/>
              </w:rPr>
            </w:pPr>
            <w:bookmarkStart w:id="90" w:name="_Toc499200837"/>
            <w:bookmarkStart w:id="91" w:name="_Toc499201051"/>
            <w:bookmarkStart w:id="92" w:name="_Toc499201473"/>
          </w:p>
          <w:p w14:paraId="3020F550" w14:textId="77777777" w:rsidR="001B3154" w:rsidRPr="00B70165" w:rsidRDefault="001B3154" w:rsidP="001B3154">
            <w:pPr>
              <w:rPr>
                <w:color w:val="0000FF"/>
              </w:rPr>
            </w:pPr>
          </w:p>
          <w:p w14:paraId="7B6FC2B2" w14:textId="77777777" w:rsidR="001B3154" w:rsidRPr="00B70165" w:rsidRDefault="001B3154" w:rsidP="001B3154">
            <w:pPr>
              <w:rPr>
                <w:color w:val="0000FF"/>
              </w:rPr>
            </w:pPr>
          </w:p>
          <w:p w14:paraId="098D2632" w14:textId="77777777" w:rsidR="001B3154" w:rsidRPr="00B70165" w:rsidRDefault="001B3154" w:rsidP="001B3154">
            <w:pPr>
              <w:rPr>
                <w:color w:val="0000FF"/>
              </w:rPr>
            </w:pPr>
          </w:p>
          <w:p w14:paraId="06FF05A3" w14:textId="77777777" w:rsidR="001B3154" w:rsidRPr="00B70165" w:rsidRDefault="001B3154" w:rsidP="001B3154">
            <w:pPr>
              <w:rPr>
                <w:color w:val="0000FF"/>
              </w:rPr>
            </w:pPr>
          </w:p>
          <w:p w14:paraId="0087FDE8" w14:textId="77777777" w:rsidR="001B3154" w:rsidRDefault="001B3154" w:rsidP="001B3154">
            <w:pPr>
              <w:rPr>
                <w:color w:val="0000FF"/>
              </w:rPr>
            </w:pPr>
          </w:p>
          <w:p w14:paraId="7C246FE4" w14:textId="77777777" w:rsidR="001B3154" w:rsidRDefault="001B3154" w:rsidP="001B3154">
            <w:pPr>
              <w:rPr>
                <w:color w:val="0000FF"/>
              </w:rPr>
            </w:pPr>
          </w:p>
          <w:p w14:paraId="1CE56A07" w14:textId="77777777" w:rsidR="001B3154" w:rsidRDefault="001B3154" w:rsidP="001B3154">
            <w:pPr>
              <w:rPr>
                <w:color w:val="0000FF"/>
              </w:rPr>
            </w:pPr>
          </w:p>
          <w:p w14:paraId="282158A6" w14:textId="77777777" w:rsidR="001B3154" w:rsidRDefault="001B3154" w:rsidP="001B3154">
            <w:pPr>
              <w:rPr>
                <w:color w:val="0000FF"/>
              </w:rPr>
            </w:pPr>
          </w:p>
          <w:p w14:paraId="2252A46F" w14:textId="77777777" w:rsidR="001B3154" w:rsidRDefault="001B3154" w:rsidP="001B3154">
            <w:pPr>
              <w:rPr>
                <w:color w:val="0000FF"/>
              </w:rPr>
            </w:pPr>
          </w:p>
          <w:p w14:paraId="577AFEC7" w14:textId="77777777" w:rsidR="001B3154" w:rsidRDefault="001B3154" w:rsidP="001B3154">
            <w:pPr>
              <w:rPr>
                <w:color w:val="0000FF"/>
              </w:rPr>
            </w:pPr>
          </w:p>
          <w:p w14:paraId="248D0AEF" w14:textId="77777777" w:rsidR="001B3154" w:rsidRDefault="001B3154" w:rsidP="001B3154">
            <w:pPr>
              <w:rPr>
                <w:color w:val="0000FF"/>
              </w:rPr>
            </w:pPr>
          </w:p>
          <w:p w14:paraId="51E94937" w14:textId="77777777" w:rsidR="001B3154" w:rsidRDefault="001B3154" w:rsidP="001B3154">
            <w:pPr>
              <w:rPr>
                <w:color w:val="0000FF"/>
              </w:rPr>
            </w:pPr>
          </w:p>
          <w:p w14:paraId="7DAAAD60" w14:textId="77777777" w:rsidR="001B3154" w:rsidRDefault="001B3154" w:rsidP="001B3154">
            <w:pPr>
              <w:rPr>
                <w:color w:val="0000FF"/>
              </w:rPr>
            </w:pPr>
          </w:p>
          <w:p w14:paraId="17CA3962" w14:textId="77777777" w:rsidR="001B3154" w:rsidRDefault="001B3154" w:rsidP="001B3154">
            <w:pPr>
              <w:rPr>
                <w:color w:val="0000FF"/>
              </w:rPr>
            </w:pPr>
          </w:p>
          <w:p w14:paraId="440821AB" w14:textId="77777777" w:rsidR="001B3154" w:rsidRDefault="001B3154" w:rsidP="001B3154">
            <w:pPr>
              <w:rPr>
                <w:color w:val="0000FF"/>
              </w:rPr>
            </w:pPr>
          </w:p>
          <w:p w14:paraId="07007863" w14:textId="77777777" w:rsidR="001B3154" w:rsidRDefault="001B3154" w:rsidP="001B3154">
            <w:pPr>
              <w:rPr>
                <w:color w:val="0000FF"/>
              </w:rPr>
            </w:pPr>
          </w:p>
          <w:p w14:paraId="38172A95" w14:textId="77777777" w:rsidR="001B3154" w:rsidRDefault="001B3154" w:rsidP="001B3154">
            <w:pPr>
              <w:rPr>
                <w:color w:val="0000FF"/>
              </w:rPr>
            </w:pPr>
          </w:p>
          <w:p w14:paraId="6BC96DF1" w14:textId="77777777" w:rsidR="001B3154" w:rsidRDefault="001B3154" w:rsidP="001B3154">
            <w:pPr>
              <w:rPr>
                <w:color w:val="0000FF"/>
              </w:rPr>
            </w:pPr>
          </w:p>
          <w:p w14:paraId="298BB242" w14:textId="77777777" w:rsidR="001B3154" w:rsidRDefault="001B3154" w:rsidP="001B3154">
            <w:pPr>
              <w:rPr>
                <w:color w:val="0000FF"/>
              </w:rPr>
            </w:pPr>
          </w:p>
          <w:p w14:paraId="6F42639E" w14:textId="77777777" w:rsidR="001B3154" w:rsidRDefault="001B3154" w:rsidP="001B3154">
            <w:pPr>
              <w:rPr>
                <w:color w:val="0000FF"/>
              </w:rPr>
            </w:pPr>
          </w:p>
          <w:p w14:paraId="60F495D7" w14:textId="77777777" w:rsidR="001B3154" w:rsidRDefault="001B3154" w:rsidP="001B3154">
            <w:pPr>
              <w:rPr>
                <w:color w:val="0000FF"/>
              </w:rPr>
            </w:pPr>
          </w:p>
          <w:p w14:paraId="2225333F" w14:textId="77777777" w:rsidR="001B3154" w:rsidRDefault="001B3154" w:rsidP="001B3154">
            <w:pPr>
              <w:rPr>
                <w:color w:val="0000FF"/>
              </w:rPr>
            </w:pPr>
          </w:p>
          <w:p w14:paraId="082BBF13" w14:textId="77777777" w:rsidR="001B3154" w:rsidRDefault="001B3154" w:rsidP="001B3154">
            <w:pPr>
              <w:rPr>
                <w:color w:val="0000FF"/>
              </w:rPr>
            </w:pPr>
          </w:p>
          <w:p w14:paraId="114DDE73" w14:textId="77777777" w:rsidR="001B3154" w:rsidRDefault="001B3154" w:rsidP="001B3154">
            <w:pPr>
              <w:rPr>
                <w:color w:val="0000FF"/>
              </w:rPr>
            </w:pPr>
          </w:p>
          <w:p w14:paraId="735B8B23" w14:textId="77777777" w:rsidR="001B3154" w:rsidRDefault="001B3154" w:rsidP="001B3154">
            <w:pPr>
              <w:rPr>
                <w:color w:val="0000FF"/>
              </w:rPr>
            </w:pPr>
          </w:p>
          <w:p w14:paraId="19F5A1BF" w14:textId="77777777" w:rsidR="001B3154" w:rsidRDefault="001B3154" w:rsidP="001B3154">
            <w:pPr>
              <w:rPr>
                <w:color w:val="0000FF"/>
              </w:rPr>
            </w:pPr>
          </w:p>
          <w:p w14:paraId="7F4AE2BE" w14:textId="77777777" w:rsidR="001B3154" w:rsidRDefault="001B3154" w:rsidP="001B3154">
            <w:pPr>
              <w:rPr>
                <w:color w:val="0000FF"/>
              </w:rPr>
            </w:pPr>
          </w:p>
          <w:p w14:paraId="76E9825D" w14:textId="77777777" w:rsidR="001B3154" w:rsidRDefault="001B3154" w:rsidP="001B3154">
            <w:pPr>
              <w:rPr>
                <w:color w:val="0000FF"/>
              </w:rPr>
            </w:pPr>
          </w:p>
          <w:p w14:paraId="773B26FD" w14:textId="77777777" w:rsidR="001B3154" w:rsidRDefault="001B3154" w:rsidP="001B3154">
            <w:pPr>
              <w:rPr>
                <w:color w:val="0000FF"/>
              </w:rPr>
            </w:pPr>
          </w:p>
          <w:p w14:paraId="3353A5D5" w14:textId="77777777" w:rsidR="001B3154" w:rsidRDefault="001B3154" w:rsidP="001B3154">
            <w:pPr>
              <w:rPr>
                <w:color w:val="0000FF"/>
              </w:rPr>
            </w:pPr>
          </w:p>
          <w:p w14:paraId="2B0DA1D7" w14:textId="77777777" w:rsidR="001B3154" w:rsidRDefault="001B3154" w:rsidP="001B3154">
            <w:pPr>
              <w:rPr>
                <w:color w:val="0000FF"/>
              </w:rPr>
            </w:pPr>
          </w:p>
          <w:p w14:paraId="45067731" w14:textId="77777777" w:rsidR="001B3154" w:rsidRDefault="001B3154" w:rsidP="001B3154">
            <w:pPr>
              <w:rPr>
                <w:color w:val="0000FF"/>
              </w:rPr>
            </w:pPr>
          </w:p>
          <w:p w14:paraId="24177496" w14:textId="77777777" w:rsidR="001B3154" w:rsidRPr="00B70165" w:rsidRDefault="001B3154" w:rsidP="001B3154">
            <w:pPr>
              <w:rPr>
                <w:color w:val="0000FF"/>
              </w:rPr>
            </w:pPr>
          </w:p>
        </w:tc>
      </w:tr>
    </w:tbl>
    <w:p w14:paraId="08C1770D" w14:textId="77777777" w:rsidR="009964E5" w:rsidRPr="00FF4F73" w:rsidRDefault="009964E5">
      <w:pPr>
        <w:spacing w:before="0" w:after="0" w:line="240" w:lineRule="auto"/>
      </w:pPr>
      <w:r>
        <w:br w:type="page"/>
      </w:r>
    </w:p>
    <w:p w14:paraId="0100DD28" w14:textId="1D383BF2" w:rsidR="00B37E1B" w:rsidRDefault="00BC0EA1" w:rsidP="00F26EE4">
      <w:pPr>
        <w:pStyle w:val="berschrift2"/>
      </w:pPr>
      <w:bookmarkStart w:id="93" w:name="_Toc58580984"/>
      <w:r>
        <w:lastRenderedPageBreak/>
        <w:t>Z</w:t>
      </w:r>
      <w:r w:rsidR="009B1AB3">
        <w:t>K</w:t>
      </w:r>
      <w:r w:rsidR="008E74C0">
        <w:t>3</w:t>
      </w:r>
      <w:r w:rsidR="00831C6E">
        <w:t>.1</w:t>
      </w:r>
      <w:r w:rsidR="00D42D2B">
        <w:t>: Qualifikation</w:t>
      </w:r>
      <w:r w:rsidR="008E74C0">
        <w:t xml:space="preserve"> </w:t>
      </w:r>
      <w:r w:rsidR="006E0D27">
        <w:t>der Schlüsselperson</w:t>
      </w:r>
      <w:r w:rsidR="00FF2C1E">
        <w:t xml:space="preserve"> Projektleiter</w:t>
      </w:r>
      <w:bookmarkEnd w:id="93"/>
    </w:p>
    <w:p w14:paraId="5A119A26" w14:textId="77777777" w:rsidR="007B5CC5" w:rsidRDefault="007B5CC5" w:rsidP="001744E0">
      <w:pPr>
        <w:rPr>
          <w:b/>
        </w:rPr>
      </w:pPr>
    </w:p>
    <w:p w14:paraId="70537C8E" w14:textId="77777777" w:rsidR="001744E0" w:rsidRPr="0011130F" w:rsidRDefault="001744E0" w:rsidP="001744E0">
      <w:pPr>
        <w:rPr>
          <w:b/>
        </w:rPr>
      </w:pPr>
      <w:r w:rsidRPr="0011130F">
        <w:rPr>
          <w:b/>
        </w:rPr>
        <w:t>Angaben zur Schlüsselperson</w:t>
      </w:r>
      <w:r>
        <w:rPr>
          <w:b/>
        </w:rPr>
        <w:t xml:space="preserve"> Projektleiter</w:t>
      </w:r>
    </w:p>
    <w:tbl>
      <w:tblPr>
        <w:tblW w:w="9057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4111"/>
        <w:gridCol w:w="4946"/>
      </w:tblGrid>
      <w:tr w:rsidR="00095365" w:rsidRPr="000F14C9" w14:paraId="544D0192" w14:textId="77777777" w:rsidTr="00D64C70">
        <w:trPr>
          <w:trHeight w:val="340"/>
        </w:trPr>
        <w:tc>
          <w:tcPr>
            <w:tcW w:w="4111" w:type="dxa"/>
            <w:vAlign w:val="center"/>
          </w:tcPr>
          <w:bookmarkEnd w:id="90"/>
          <w:bookmarkEnd w:id="91"/>
          <w:bookmarkEnd w:id="92"/>
          <w:p w14:paraId="4DDE4687" w14:textId="77777777" w:rsidR="00095365" w:rsidRPr="000F14C9" w:rsidRDefault="00095365" w:rsidP="00924E66">
            <w:pPr>
              <w:spacing w:before="60" w:after="60"/>
            </w:pPr>
            <w:r w:rsidRPr="000F14C9">
              <w:t xml:space="preserve">Name </w:t>
            </w:r>
          </w:p>
        </w:tc>
        <w:tc>
          <w:tcPr>
            <w:tcW w:w="4946" w:type="dxa"/>
            <w:vAlign w:val="center"/>
          </w:tcPr>
          <w:p w14:paraId="63447518" w14:textId="77777777" w:rsidR="00095365" w:rsidRPr="00FF6F78" w:rsidRDefault="00095365" w:rsidP="00924E66">
            <w:pPr>
              <w:spacing w:before="60" w:after="60"/>
              <w:rPr>
                <w:rFonts w:cs="Arial"/>
                <w:color w:val="0000FF"/>
              </w:rPr>
            </w:pPr>
          </w:p>
        </w:tc>
      </w:tr>
      <w:tr w:rsidR="00095365" w:rsidRPr="000F14C9" w14:paraId="75914B4F" w14:textId="77777777" w:rsidTr="00D64C70">
        <w:trPr>
          <w:trHeight w:val="340"/>
        </w:trPr>
        <w:tc>
          <w:tcPr>
            <w:tcW w:w="4111" w:type="dxa"/>
            <w:vAlign w:val="center"/>
          </w:tcPr>
          <w:p w14:paraId="29420E70" w14:textId="77777777" w:rsidR="00095365" w:rsidRPr="000F14C9" w:rsidRDefault="00095365" w:rsidP="00924E66">
            <w:pPr>
              <w:spacing w:before="60" w:after="60"/>
            </w:pPr>
            <w:r w:rsidRPr="000F14C9">
              <w:t xml:space="preserve">Vorname </w:t>
            </w:r>
          </w:p>
        </w:tc>
        <w:tc>
          <w:tcPr>
            <w:tcW w:w="4946" w:type="dxa"/>
            <w:vAlign w:val="center"/>
          </w:tcPr>
          <w:p w14:paraId="6630B4B4" w14:textId="77777777" w:rsidR="00095365" w:rsidRPr="00FF6F78" w:rsidRDefault="00095365" w:rsidP="00924E66">
            <w:pPr>
              <w:spacing w:before="60" w:after="60"/>
              <w:rPr>
                <w:rFonts w:cs="Arial"/>
                <w:color w:val="0000FF"/>
              </w:rPr>
            </w:pPr>
          </w:p>
        </w:tc>
      </w:tr>
      <w:tr w:rsidR="00095365" w:rsidRPr="000F14C9" w14:paraId="52B41DD6" w14:textId="77777777" w:rsidTr="00D64C70">
        <w:trPr>
          <w:trHeight w:val="340"/>
        </w:trPr>
        <w:tc>
          <w:tcPr>
            <w:tcW w:w="4111" w:type="dxa"/>
            <w:vAlign w:val="center"/>
          </w:tcPr>
          <w:p w14:paraId="62030172" w14:textId="77777777" w:rsidR="00095365" w:rsidRPr="000F14C9" w:rsidRDefault="00095365" w:rsidP="00924E66">
            <w:pPr>
              <w:spacing w:before="60" w:after="60"/>
            </w:pPr>
            <w:r w:rsidRPr="000F14C9">
              <w:t xml:space="preserve">Jahrgang </w:t>
            </w:r>
          </w:p>
        </w:tc>
        <w:tc>
          <w:tcPr>
            <w:tcW w:w="4946" w:type="dxa"/>
            <w:vAlign w:val="center"/>
          </w:tcPr>
          <w:p w14:paraId="285B540C" w14:textId="77777777" w:rsidR="00095365" w:rsidRPr="00FF6F78" w:rsidRDefault="00095365" w:rsidP="00924E66">
            <w:pPr>
              <w:spacing w:before="60" w:after="60"/>
              <w:rPr>
                <w:rFonts w:cs="Arial"/>
                <w:color w:val="0000FF"/>
              </w:rPr>
            </w:pPr>
          </w:p>
        </w:tc>
      </w:tr>
      <w:tr w:rsidR="00005F61" w:rsidRPr="000F14C9" w14:paraId="40833524" w14:textId="77777777" w:rsidTr="00D64C70">
        <w:trPr>
          <w:trHeight w:val="340"/>
        </w:trPr>
        <w:tc>
          <w:tcPr>
            <w:tcW w:w="4111" w:type="dxa"/>
            <w:vAlign w:val="center"/>
          </w:tcPr>
          <w:p w14:paraId="62E96D89" w14:textId="77777777" w:rsidR="00005F61" w:rsidRPr="000F14C9" w:rsidRDefault="00005F61" w:rsidP="00924E66">
            <w:pPr>
              <w:spacing w:before="60" w:after="60"/>
            </w:pPr>
            <w:r>
              <w:t>Firma</w:t>
            </w:r>
          </w:p>
        </w:tc>
        <w:tc>
          <w:tcPr>
            <w:tcW w:w="4946" w:type="dxa"/>
            <w:vAlign w:val="center"/>
          </w:tcPr>
          <w:p w14:paraId="301C15F5" w14:textId="77777777" w:rsidR="00005F61" w:rsidRPr="00FF6F78" w:rsidRDefault="00005F61" w:rsidP="00924E66">
            <w:pPr>
              <w:spacing w:before="60" w:after="60"/>
              <w:rPr>
                <w:rFonts w:cs="Arial"/>
                <w:color w:val="0000FF"/>
              </w:rPr>
            </w:pPr>
          </w:p>
        </w:tc>
      </w:tr>
      <w:tr w:rsidR="00095365" w:rsidRPr="000F14C9" w14:paraId="5DD3BDBD" w14:textId="77777777" w:rsidTr="00D64C70">
        <w:trPr>
          <w:trHeight w:val="340"/>
        </w:trPr>
        <w:tc>
          <w:tcPr>
            <w:tcW w:w="4111" w:type="dxa"/>
            <w:vAlign w:val="center"/>
          </w:tcPr>
          <w:p w14:paraId="049A7774" w14:textId="77777777" w:rsidR="00095365" w:rsidRPr="000F14C9" w:rsidRDefault="00095365" w:rsidP="00924E66">
            <w:pPr>
              <w:spacing w:before="60" w:after="60"/>
            </w:pPr>
            <w:r w:rsidRPr="000F14C9">
              <w:t>Funktion in der Firma</w:t>
            </w:r>
          </w:p>
        </w:tc>
        <w:tc>
          <w:tcPr>
            <w:tcW w:w="4946" w:type="dxa"/>
            <w:vAlign w:val="center"/>
          </w:tcPr>
          <w:p w14:paraId="34E55AA8" w14:textId="77777777" w:rsidR="00095365" w:rsidRPr="00FF6F78" w:rsidRDefault="00095365" w:rsidP="00924E66">
            <w:pPr>
              <w:spacing w:before="60" w:after="60"/>
              <w:rPr>
                <w:rFonts w:cs="Arial"/>
                <w:color w:val="0000FF"/>
              </w:rPr>
            </w:pPr>
          </w:p>
        </w:tc>
      </w:tr>
      <w:tr w:rsidR="00095365" w:rsidRPr="000F14C9" w14:paraId="3DEB6D23" w14:textId="77777777" w:rsidTr="00D64C70">
        <w:trPr>
          <w:trHeight w:val="340"/>
        </w:trPr>
        <w:tc>
          <w:tcPr>
            <w:tcW w:w="4111" w:type="dxa"/>
            <w:vAlign w:val="center"/>
          </w:tcPr>
          <w:p w14:paraId="1F22EC48" w14:textId="77777777" w:rsidR="00095365" w:rsidRPr="000F14C9" w:rsidRDefault="00095365" w:rsidP="00924E66">
            <w:pPr>
              <w:spacing w:before="60" w:after="60"/>
            </w:pPr>
            <w:r w:rsidRPr="000F14C9">
              <w:t>in dieser Funktion seit</w:t>
            </w:r>
          </w:p>
        </w:tc>
        <w:tc>
          <w:tcPr>
            <w:tcW w:w="4946" w:type="dxa"/>
            <w:vAlign w:val="center"/>
          </w:tcPr>
          <w:p w14:paraId="19CF39DC" w14:textId="77777777" w:rsidR="00095365" w:rsidRPr="00FF6F78" w:rsidRDefault="00095365" w:rsidP="00924E66">
            <w:pPr>
              <w:spacing w:before="60" w:after="60"/>
              <w:rPr>
                <w:rFonts w:cs="Arial"/>
                <w:color w:val="0000FF"/>
              </w:rPr>
            </w:pPr>
          </w:p>
        </w:tc>
      </w:tr>
      <w:tr w:rsidR="00095365" w:rsidRPr="000F14C9" w14:paraId="5BD51010" w14:textId="77777777" w:rsidTr="00D64C70">
        <w:trPr>
          <w:trHeight w:val="340"/>
        </w:trPr>
        <w:tc>
          <w:tcPr>
            <w:tcW w:w="4111" w:type="dxa"/>
            <w:vAlign w:val="center"/>
          </w:tcPr>
          <w:p w14:paraId="0BC6A4BF" w14:textId="77777777" w:rsidR="00095365" w:rsidRPr="000F14C9" w:rsidRDefault="00095365" w:rsidP="00924E66">
            <w:pPr>
              <w:spacing w:before="60" w:after="60"/>
            </w:pPr>
            <w:r w:rsidRPr="000F14C9">
              <w:t>Grundausbildung</w:t>
            </w:r>
          </w:p>
        </w:tc>
        <w:tc>
          <w:tcPr>
            <w:tcW w:w="4946" w:type="dxa"/>
            <w:vAlign w:val="center"/>
          </w:tcPr>
          <w:p w14:paraId="5EAADC5F" w14:textId="77777777" w:rsidR="00095365" w:rsidRPr="00FF6F78" w:rsidRDefault="00095365" w:rsidP="00924E66">
            <w:pPr>
              <w:spacing w:before="60" w:after="60"/>
              <w:rPr>
                <w:rFonts w:cs="Arial"/>
                <w:color w:val="0000FF"/>
              </w:rPr>
            </w:pPr>
          </w:p>
        </w:tc>
      </w:tr>
      <w:tr w:rsidR="00095365" w:rsidRPr="000F14C9" w14:paraId="0EE7EC78" w14:textId="77777777" w:rsidTr="00D64C70">
        <w:trPr>
          <w:trHeight w:val="340"/>
        </w:trPr>
        <w:tc>
          <w:tcPr>
            <w:tcW w:w="4111" w:type="dxa"/>
            <w:vAlign w:val="center"/>
          </w:tcPr>
          <w:p w14:paraId="17D610B4" w14:textId="77777777" w:rsidR="00095365" w:rsidRPr="000F14C9" w:rsidRDefault="00095365" w:rsidP="00924E66">
            <w:pPr>
              <w:spacing w:before="60" w:after="60"/>
            </w:pPr>
            <w:r w:rsidRPr="000F14C9">
              <w:t>Abschlussjahr Grundausbildung</w:t>
            </w:r>
          </w:p>
        </w:tc>
        <w:tc>
          <w:tcPr>
            <w:tcW w:w="4946" w:type="dxa"/>
            <w:vAlign w:val="center"/>
          </w:tcPr>
          <w:p w14:paraId="0A4B8988" w14:textId="77777777" w:rsidR="00095365" w:rsidRPr="00FF6F78" w:rsidRDefault="00095365" w:rsidP="00924E66">
            <w:pPr>
              <w:spacing w:before="60" w:after="60"/>
              <w:rPr>
                <w:color w:val="0000FF"/>
              </w:rPr>
            </w:pPr>
          </w:p>
        </w:tc>
      </w:tr>
      <w:tr w:rsidR="00095365" w:rsidRPr="000F14C9" w14:paraId="2220BF61" w14:textId="77777777" w:rsidTr="00D64C70">
        <w:trPr>
          <w:trHeight w:val="340"/>
        </w:trPr>
        <w:tc>
          <w:tcPr>
            <w:tcW w:w="4111" w:type="dxa"/>
            <w:vAlign w:val="center"/>
          </w:tcPr>
          <w:p w14:paraId="726764B3" w14:textId="77777777" w:rsidR="00095365" w:rsidRPr="000F14C9" w:rsidRDefault="00095365" w:rsidP="00924E66">
            <w:pPr>
              <w:spacing w:before="60" w:after="60"/>
            </w:pPr>
            <w:r w:rsidRPr="000F14C9">
              <w:t xml:space="preserve">Zusatzausbildung als </w:t>
            </w:r>
          </w:p>
        </w:tc>
        <w:tc>
          <w:tcPr>
            <w:tcW w:w="4946" w:type="dxa"/>
            <w:vAlign w:val="center"/>
          </w:tcPr>
          <w:p w14:paraId="038F0E35" w14:textId="77777777" w:rsidR="00095365" w:rsidRPr="00FF6F78" w:rsidRDefault="00095365" w:rsidP="00924E66">
            <w:pPr>
              <w:spacing w:before="60" w:after="60"/>
              <w:rPr>
                <w:color w:val="0000FF"/>
              </w:rPr>
            </w:pPr>
          </w:p>
        </w:tc>
      </w:tr>
      <w:tr w:rsidR="00095365" w:rsidRPr="000F14C9" w14:paraId="0B4F65D4" w14:textId="77777777" w:rsidTr="00D64C70">
        <w:trPr>
          <w:trHeight w:val="340"/>
        </w:trPr>
        <w:tc>
          <w:tcPr>
            <w:tcW w:w="4111" w:type="dxa"/>
            <w:vAlign w:val="center"/>
          </w:tcPr>
          <w:p w14:paraId="5D5AA196" w14:textId="77777777" w:rsidR="00095365" w:rsidRPr="000F14C9" w:rsidRDefault="00095365" w:rsidP="00924E66">
            <w:pPr>
              <w:spacing w:before="60" w:after="60"/>
            </w:pPr>
            <w:r w:rsidRPr="000F14C9">
              <w:t>Spezialisierungsfachbereiche</w:t>
            </w:r>
          </w:p>
        </w:tc>
        <w:tc>
          <w:tcPr>
            <w:tcW w:w="4946" w:type="dxa"/>
            <w:vAlign w:val="center"/>
          </w:tcPr>
          <w:p w14:paraId="78F5DDEA" w14:textId="77777777" w:rsidR="00095365" w:rsidRPr="00FF6F78" w:rsidRDefault="00095365" w:rsidP="00924E66">
            <w:pPr>
              <w:spacing w:before="60" w:after="60"/>
              <w:rPr>
                <w:color w:val="0000FF"/>
              </w:rPr>
            </w:pPr>
          </w:p>
        </w:tc>
      </w:tr>
      <w:tr w:rsidR="00095365" w:rsidRPr="000F14C9" w14:paraId="4B7791DE" w14:textId="77777777" w:rsidTr="00D64C70">
        <w:trPr>
          <w:trHeight w:val="340"/>
        </w:trPr>
        <w:tc>
          <w:tcPr>
            <w:tcW w:w="4111" w:type="dxa"/>
            <w:vAlign w:val="center"/>
          </w:tcPr>
          <w:p w14:paraId="00022766" w14:textId="77777777" w:rsidR="00095365" w:rsidRPr="000F14C9" w:rsidRDefault="00095365" w:rsidP="00924E66">
            <w:pPr>
              <w:spacing w:before="60" w:after="60"/>
            </w:pPr>
            <w:r w:rsidRPr="000F14C9">
              <w:t>Abschlussjahr Zusatzausbildung</w:t>
            </w:r>
          </w:p>
        </w:tc>
        <w:tc>
          <w:tcPr>
            <w:tcW w:w="4946" w:type="dxa"/>
            <w:vAlign w:val="center"/>
          </w:tcPr>
          <w:p w14:paraId="6DAE1C10" w14:textId="77777777" w:rsidR="00095365" w:rsidRPr="00FF6F78" w:rsidRDefault="00095365" w:rsidP="00924E66">
            <w:pPr>
              <w:spacing w:before="60" w:after="60"/>
              <w:rPr>
                <w:color w:val="0000FF"/>
              </w:rPr>
            </w:pPr>
          </w:p>
        </w:tc>
      </w:tr>
      <w:tr w:rsidR="00095365" w:rsidRPr="000F14C9" w14:paraId="6D2C1B0B" w14:textId="77777777" w:rsidTr="00D64C70">
        <w:trPr>
          <w:trHeight w:val="340"/>
        </w:trPr>
        <w:tc>
          <w:tcPr>
            <w:tcW w:w="4111" w:type="dxa"/>
            <w:vAlign w:val="center"/>
          </w:tcPr>
          <w:p w14:paraId="4523C33F" w14:textId="501C8D89" w:rsidR="00095365" w:rsidRPr="000F14C9" w:rsidRDefault="007C3C8E" w:rsidP="00924E66">
            <w:pPr>
              <w:spacing w:before="60" w:after="60"/>
            </w:pPr>
            <w:r>
              <w:t>Deutschkenntnisse</w:t>
            </w:r>
          </w:p>
        </w:tc>
        <w:tc>
          <w:tcPr>
            <w:tcW w:w="4946" w:type="dxa"/>
            <w:vAlign w:val="center"/>
          </w:tcPr>
          <w:p w14:paraId="08061A50" w14:textId="77777777" w:rsidR="00095365" w:rsidRPr="00FF6F78" w:rsidRDefault="00095365" w:rsidP="00924E66">
            <w:pPr>
              <w:spacing w:before="60" w:after="60"/>
              <w:rPr>
                <w:color w:val="0000FF"/>
              </w:rPr>
            </w:pPr>
          </w:p>
        </w:tc>
      </w:tr>
      <w:tr w:rsidR="0073463E" w:rsidRPr="000F14C9" w14:paraId="18FA23C3" w14:textId="77777777" w:rsidTr="00D64C70">
        <w:trPr>
          <w:trHeight w:val="340"/>
        </w:trPr>
        <w:tc>
          <w:tcPr>
            <w:tcW w:w="4111" w:type="dxa"/>
            <w:vAlign w:val="center"/>
          </w:tcPr>
          <w:p w14:paraId="501666BD" w14:textId="726EA9D1" w:rsidR="0073463E" w:rsidRPr="000F14C9" w:rsidRDefault="007C3C8E" w:rsidP="00924E66">
            <w:pPr>
              <w:spacing w:before="60" w:after="60"/>
            </w:pPr>
            <w:r>
              <w:t>Englischkenntnisse</w:t>
            </w:r>
          </w:p>
        </w:tc>
        <w:tc>
          <w:tcPr>
            <w:tcW w:w="4946" w:type="dxa"/>
            <w:vAlign w:val="center"/>
          </w:tcPr>
          <w:p w14:paraId="06703050" w14:textId="77777777" w:rsidR="0073463E" w:rsidRPr="00FF6F78" w:rsidRDefault="0073463E" w:rsidP="00924E66">
            <w:pPr>
              <w:spacing w:before="60" w:after="60"/>
              <w:rPr>
                <w:color w:val="0000FF"/>
              </w:rPr>
            </w:pPr>
          </w:p>
        </w:tc>
      </w:tr>
      <w:tr w:rsidR="007C3C8E" w:rsidRPr="000F14C9" w14:paraId="7C153B76" w14:textId="77777777" w:rsidTr="00D64C70">
        <w:trPr>
          <w:trHeight w:val="340"/>
        </w:trPr>
        <w:tc>
          <w:tcPr>
            <w:tcW w:w="4111" w:type="dxa"/>
            <w:vAlign w:val="center"/>
          </w:tcPr>
          <w:p w14:paraId="5D232D41" w14:textId="7A4EDAB5" w:rsidR="007C3C8E" w:rsidDel="007C3C8E" w:rsidRDefault="007C3C8E" w:rsidP="00924E66">
            <w:pPr>
              <w:spacing w:before="60" w:after="60"/>
            </w:pPr>
            <w:r>
              <w:t>Datenbankkenntnisse</w:t>
            </w:r>
          </w:p>
        </w:tc>
        <w:tc>
          <w:tcPr>
            <w:tcW w:w="4946" w:type="dxa"/>
            <w:vAlign w:val="center"/>
          </w:tcPr>
          <w:p w14:paraId="298C07D5" w14:textId="77777777" w:rsidR="007C3C8E" w:rsidRPr="00FF6F78" w:rsidRDefault="007C3C8E" w:rsidP="00924E66">
            <w:pPr>
              <w:spacing w:before="60" w:after="60"/>
              <w:rPr>
                <w:color w:val="0000FF"/>
              </w:rPr>
            </w:pPr>
          </w:p>
        </w:tc>
      </w:tr>
      <w:tr w:rsidR="007C3C8E" w:rsidRPr="000F14C9" w14:paraId="0A22604A" w14:textId="77777777" w:rsidTr="00D64C70">
        <w:trPr>
          <w:trHeight w:val="340"/>
        </w:trPr>
        <w:tc>
          <w:tcPr>
            <w:tcW w:w="4111" w:type="dxa"/>
            <w:vAlign w:val="center"/>
          </w:tcPr>
          <w:p w14:paraId="5BD676FE" w14:textId="197889B1" w:rsidR="007C3C8E" w:rsidRDefault="007C3C8E" w:rsidP="00924E66">
            <w:pPr>
              <w:spacing w:before="60" w:after="60"/>
            </w:pPr>
            <w:r>
              <w:t>Projekterfahrung mit Multi-</w:t>
            </w:r>
            <w:proofErr w:type="spellStart"/>
            <w:r>
              <w:t>Packer</w:t>
            </w:r>
            <w:r w:rsidR="003516AC">
              <w:t>s</w:t>
            </w:r>
            <w:r>
              <w:t>ystemen</w:t>
            </w:r>
            <w:proofErr w:type="spellEnd"/>
          </w:p>
        </w:tc>
        <w:tc>
          <w:tcPr>
            <w:tcW w:w="4946" w:type="dxa"/>
            <w:vAlign w:val="center"/>
          </w:tcPr>
          <w:p w14:paraId="4D9FE509" w14:textId="77777777" w:rsidR="007C3C8E" w:rsidRPr="00FF6F78" w:rsidRDefault="007C3C8E" w:rsidP="00924E66">
            <w:pPr>
              <w:spacing w:before="60" w:after="60"/>
              <w:rPr>
                <w:color w:val="0000FF"/>
              </w:rPr>
            </w:pPr>
          </w:p>
        </w:tc>
      </w:tr>
      <w:tr w:rsidR="000B5EFE" w:rsidRPr="000F14C9" w14:paraId="0EC08CE4" w14:textId="77777777" w:rsidTr="00D64C70">
        <w:trPr>
          <w:trHeight w:val="340"/>
        </w:trPr>
        <w:tc>
          <w:tcPr>
            <w:tcW w:w="4111" w:type="dxa"/>
            <w:vAlign w:val="center"/>
          </w:tcPr>
          <w:p w14:paraId="17B178CC" w14:textId="2F92DDB6" w:rsidR="000B5EFE" w:rsidRDefault="000B5EFE" w:rsidP="00924E66">
            <w:pPr>
              <w:spacing w:before="60" w:after="60"/>
            </w:pPr>
            <w:r>
              <w:t>Projekterfahrung mit Berichterstattung</w:t>
            </w:r>
          </w:p>
        </w:tc>
        <w:tc>
          <w:tcPr>
            <w:tcW w:w="4946" w:type="dxa"/>
            <w:vAlign w:val="center"/>
          </w:tcPr>
          <w:p w14:paraId="0E73E262" w14:textId="77777777" w:rsidR="000B5EFE" w:rsidRPr="00FF6F78" w:rsidRDefault="000B5EFE" w:rsidP="00924E66">
            <w:pPr>
              <w:spacing w:before="60" w:after="60"/>
              <w:rPr>
                <w:color w:val="0000FF"/>
              </w:rPr>
            </w:pPr>
          </w:p>
        </w:tc>
      </w:tr>
    </w:tbl>
    <w:p w14:paraId="4F3ABA3E" w14:textId="77777777" w:rsidR="00095365" w:rsidRDefault="00095365" w:rsidP="00BC4F15"/>
    <w:p w14:paraId="1B07C487" w14:textId="77777777" w:rsidR="00095365" w:rsidRDefault="00095365" w:rsidP="00BC4F15">
      <w:r w:rsidRPr="00FF6F78">
        <w:t>D</w:t>
      </w:r>
      <w:r w:rsidR="00A56CF5" w:rsidRPr="00FF6F78">
        <w:t>er</w:t>
      </w:r>
      <w:r w:rsidRPr="00FF6F78">
        <w:t xml:space="preserve"> Lebensl</w:t>
      </w:r>
      <w:r w:rsidR="00A56CF5" w:rsidRPr="00FF6F78">
        <w:t>auf</w:t>
      </w:r>
      <w:r w:rsidR="006E0D27">
        <w:t xml:space="preserve"> mit bearbeitenden Projekten (Projektliste, einschliesslich Funktion im Projekt) </w:t>
      </w:r>
      <w:r w:rsidR="00E476F0">
        <w:t xml:space="preserve">der Schlüsselperson Projektleiter </w:t>
      </w:r>
      <w:r w:rsidR="009B1AB3" w:rsidRPr="00FF6F78">
        <w:t>(max. 2 A4-Seiten)</w:t>
      </w:r>
      <w:r w:rsidR="00A56CF5" w:rsidRPr="00FF6F78">
        <w:t xml:space="preserve"> ist</w:t>
      </w:r>
      <w:r w:rsidRPr="00FF6F78">
        <w:t xml:space="preserve"> </w:t>
      </w:r>
      <w:r w:rsidR="00A56CF5" w:rsidRPr="00FF6F78">
        <w:t>im</w:t>
      </w:r>
      <w:r w:rsidRPr="00FF6F78">
        <w:t xml:space="preserve"> Angebot als </w:t>
      </w:r>
      <w:r w:rsidR="008A325B">
        <w:t xml:space="preserve">Beilage </w:t>
      </w:r>
      <w:r w:rsidRPr="00E9225E">
        <w:t>beizulegen.</w:t>
      </w:r>
      <w:r>
        <w:t xml:space="preserve"> </w:t>
      </w:r>
    </w:p>
    <w:p w14:paraId="140B2704" w14:textId="77777777" w:rsidR="00FF6F78" w:rsidRDefault="00FF6F78" w:rsidP="00BC4F15"/>
    <w:p w14:paraId="0AE4923B" w14:textId="77777777" w:rsidR="00502A8C" w:rsidRDefault="00502A8C">
      <w:pPr>
        <w:spacing w:before="0" w:after="0" w:line="240" w:lineRule="auto"/>
        <w:rPr>
          <w:b/>
        </w:rPr>
      </w:pPr>
      <w:r>
        <w:rPr>
          <w:b/>
        </w:rPr>
        <w:br w:type="page"/>
      </w:r>
    </w:p>
    <w:p w14:paraId="7DCAA9BC" w14:textId="2F0B153D" w:rsidR="00FF2C1E" w:rsidRPr="0036255A" w:rsidRDefault="008D6337" w:rsidP="00FF2C1E">
      <w:pPr>
        <w:rPr>
          <w:rStyle w:val="TextkrperZchn"/>
        </w:rPr>
      </w:pPr>
      <w:r>
        <w:rPr>
          <w:b/>
        </w:rPr>
        <w:lastRenderedPageBreak/>
        <w:t xml:space="preserve">Zu bewertendes </w:t>
      </w:r>
      <w:r w:rsidR="00924E66">
        <w:rPr>
          <w:b/>
        </w:rPr>
        <w:t>Referenzprojekt</w:t>
      </w:r>
      <w:r w:rsidR="00FF2C1E" w:rsidRPr="0036255A">
        <w:rPr>
          <w:b/>
        </w:rPr>
        <w:t xml:space="preserve"> Schlüsselperson </w:t>
      </w:r>
      <w:r w:rsidR="00FF2C1E">
        <w:rPr>
          <w:b/>
        </w:rPr>
        <w:t>Projektleiter</w:t>
      </w:r>
      <w:r w:rsidR="00FF2C1E" w:rsidRPr="0036255A">
        <w:t xml:space="preserve"> </w:t>
      </w:r>
      <w:r w:rsidR="00FF2C1E" w:rsidRPr="0036255A">
        <w:rPr>
          <w:rStyle w:val="TextkrperZchn"/>
        </w:rPr>
        <w:t>(max. eine A4 Seite)</w:t>
      </w:r>
    </w:p>
    <w:p w14:paraId="62DE9C5D" w14:textId="6B2CE967" w:rsidR="005C55AE" w:rsidRDefault="005C55AE" w:rsidP="005C55AE">
      <w:r>
        <w:t xml:space="preserve">Referenz eines </w:t>
      </w:r>
      <w:r w:rsidR="009E5022">
        <w:t>vergleichbaren und</w:t>
      </w:r>
      <w:r>
        <w:t xml:space="preserve"> abgeschlossenen Referenzprojekt</w:t>
      </w:r>
      <w:r w:rsidR="00924E66">
        <w:t>s</w:t>
      </w:r>
      <w:r>
        <w:t xml:space="preserve">; </w:t>
      </w:r>
      <w:r w:rsidR="00CF3208">
        <w:t>Honorar</w:t>
      </w:r>
      <w:r w:rsidRPr="00E0579F">
        <w:t>koste</w:t>
      </w:r>
      <w:r w:rsidRPr="001C360D">
        <w:t xml:space="preserve">n </w:t>
      </w:r>
      <w:bookmarkStart w:id="94" w:name="_Hlk56005296"/>
      <w:r w:rsidRPr="001C360D">
        <w:t xml:space="preserve">mind. CHF </w:t>
      </w:r>
      <w:r w:rsidR="001C360D" w:rsidRPr="001C360D">
        <w:t>50'000</w:t>
      </w:r>
      <w:r w:rsidRPr="001C360D">
        <w:t>, exkl. MWST</w:t>
      </w:r>
      <w:r w:rsidR="008D6337">
        <w:t xml:space="preserve"> (Diese Referenz darf auch zugleich bei den Eignungskriterien genannt werden)</w:t>
      </w:r>
      <w:r w:rsidRPr="001C360D">
        <w:t>.</w:t>
      </w:r>
    </w:p>
    <w:tbl>
      <w:tblPr>
        <w:tblW w:w="9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0"/>
      </w:tblGrid>
      <w:tr w:rsidR="00B91BF7" w14:paraId="70EB8080" w14:textId="77777777" w:rsidTr="00755126">
        <w:tc>
          <w:tcPr>
            <w:tcW w:w="9240" w:type="dxa"/>
            <w:tcBorders>
              <w:bottom w:val="single" w:sz="4" w:space="0" w:color="auto"/>
            </w:tcBorders>
          </w:tcPr>
          <w:bookmarkEnd w:id="94"/>
          <w:p w14:paraId="11217A6C" w14:textId="77777777" w:rsidR="00B91BF7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Name und Standort des Projektes: </w:t>
            </w:r>
          </w:p>
          <w:p w14:paraId="4C624485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</w:p>
        </w:tc>
      </w:tr>
      <w:tr w:rsidR="00B91BF7" w14:paraId="68F98EC1" w14:textId="77777777" w:rsidTr="00755126">
        <w:tc>
          <w:tcPr>
            <w:tcW w:w="9240" w:type="dxa"/>
            <w:tcBorders>
              <w:top w:val="single" w:sz="4" w:space="0" w:color="auto"/>
            </w:tcBorders>
          </w:tcPr>
          <w:p w14:paraId="15AD94B5" w14:textId="77777777" w:rsidR="00B91BF7" w:rsidRPr="00200C7B" w:rsidRDefault="00B91BF7" w:rsidP="00755126">
            <w:pPr>
              <w:pStyle w:val="Textkrper"/>
              <w:tabs>
                <w:tab w:val="right" w:pos="8889"/>
              </w:tabs>
              <w:spacing w:line="240" w:lineRule="auto"/>
              <w:rPr>
                <w:color w:val="0000FF"/>
              </w:rPr>
            </w:pPr>
            <w:r>
              <w:t xml:space="preserve">Kurzbeschrieb des übergeordneten Kontextes / Projektes / Auftrages: </w:t>
            </w:r>
          </w:p>
          <w:p w14:paraId="3F2E8DF0" w14:textId="77777777" w:rsidR="00B91BF7" w:rsidRPr="00200C7B" w:rsidRDefault="00B91BF7" w:rsidP="00755126">
            <w:pPr>
              <w:spacing w:line="240" w:lineRule="auto"/>
              <w:rPr>
                <w:color w:val="0000FF"/>
              </w:rPr>
            </w:pPr>
          </w:p>
          <w:p w14:paraId="78081424" w14:textId="77777777" w:rsidR="00B91BF7" w:rsidRDefault="00B91BF7" w:rsidP="00755126">
            <w:pPr>
              <w:pStyle w:val="Textkrper"/>
              <w:tabs>
                <w:tab w:val="right" w:pos="8889"/>
              </w:tabs>
              <w:spacing w:line="240" w:lineRule="auto"/>
            </w:pPr>
          </w:p>
        </w:tc>
      </w:tr>
      <w:tr w:rsidR="00B91BF7" w14:paraId="4B3110FB" w14:textId="77777777" w:rsidTr="00755126">
        <w:tc>
          <w:tcPr>
            <w:tcW w:w="9240" w:type="dxa"/>
          </w:tcPr>
          <w:p w14:paraId="48E66EAF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Auftraggeberin: </w:t>
            </w:r>
          </w:p>
        </w:tc>
      </w:tr>
      <w:tr w:rsidR="00B91BF7" w14:paraId="2D25FA0F" w14:textId="77777777" w:rsidTr="00755126">
        <w:tc>
          <w:tcPr>
            <w:tcW w:w="9240" w:type="dxa"/>
          </w:tcPr>
          <w:p w14:paraId="34654C1E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Die Leistungen wurden durch welches Unternehmen erbracht: </w:t>
            </w:r>
          </w:p>
        </w:tc>
      </w:tr>
      <w:tr w:rsidR="00B91BF7" w14:paraId="2DDB9C82" w14:textId="77777777" w:rsidTr="00755126">
        <w:tc>
          <w:tcPr>
            <w:tcW w:w="9240" w:type="dxa"/>
          </w:tcPr>
          <w:p w14:paraId="24F6DF27" w14:textId="77777777" w:rsidR="00B91BF7" w:rsidRDefault="00B91BF7" w:rsidP="00755126">
            <w:pPr>
              <w:pStyle w:val="Textkrper"/>
              <w:spacing w:line="240" w:lineRule="auto"/>
            </w:pPr>
            <w:r>
              <w:t xml:space="preserve">Die Leistungen der Unternehmung wurde/wird als </w:t>
            </w:r>
            <w:r w:rsidRPr="007A3AEB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3AEB">
              <w:instrText xml:space="preserve"> FORMCHECKBOX </w:instrText>
            </w:r>
            <w:r w:rsidR="004D2FEA">
              <w:fldChar w:fldCharType="separate"/>
            </w:r>
            <w:r w:rsidRPr="007A3AEB">
              <w:fldChar w:fldCharType="end"/>
            </w:r>
            <w:r>
              <w:t xml:space="preserve"> Einzelanbieter </w:t>
            </w:r>
            <w:r w:rsidRPr="007A3AEB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3AEB">
              <w:instrText xml:space="preserve"> FORMCHECKBOX </w:instrText>
            </w:r>
            <w:r w:rsidR="004D2FEA">
              <w:fldChar w:fldCharType="separate"/>
            </w:r>
            <w:r w:rsidRPr="007A3AEB">
              <w:fldChar w:fldCharType="end"/>
            </w:r>
            <w:r>
              <w:t xml:space="preserve"> Bietergemeinschaft erbracht.</w:t>
            </w:r>
          </w:p>
        </w:tc>
      </w:tr>
      <w:tr w:rsidR="00B91BF7" w14:paraId="4684E332" w14:textId="77777777" w:rsidTr="00755126">
        <w:tc>
          <w:tcPr>
            <w:tcW w:w="9240" w:type="dxa"/>
          </w:tcPr>
          <w:p w14:paraId="5D0FE9B0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Rolle/Funktion der Unternehmung in Bietergemeinschaft: </w:t>
            </w:r>
          </w:p>
        </w:tc>
      </w:tr>
      <w:tr w:rsidR="00B91BF7" w14:paraId="5053C9AB" w14:textId="77777777" w:rsidTr="00755126">
        <w:tc>
          <w:tcPr>
            <w:tcW w:w="9240" w:type="dxa"/>
          </w:tcPr>
          <w:p w14:paraId="730CE255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Die weiteren Mitglieder der Bietergemeinschaft waren/sind: </w:t>
            </w:r>
          </w:p>
        </w:tc>
      </w:tr>
      <w:tr w:rsidR="00B91BF7" w14:paraId="32F9C2CB" w14:textId="77777777" w:rsidTr="00755126">
        <w:tc>
          <w:tcPr>
            <w:tcW w:w="9240" w:type="dxa"/>
          </w:tcPr>
          <w:p w14:paraId="396C8973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Kurzbeschrieb Aufgabe / Funktion und Zeitraum dieser Funktion / Fachbereich / Verantwortung Schlüsselperson: </w:t>
            </w:r>
          </w:p>
          <w:p w14:paraId="13E1E2F0" w14:textId="77777777" w:rsidR="00B91BF7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</w:p>
          <w:p w14:paraId="5BCBC2B7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</w:p>
        </w:tc>
      </w:tr>
      <w:tr w:rsidR="00B91BF7" w14:paraId="0D2ABDA7" w14:textId="77777777" w:rsidTr="00755126">
        <w:tc>
          <w:tcPr>
            <w:tcW w:w="9240" w:type="dxa"/>
          </w:tcPr>
          <w:p w14:paraId="32B2B732" w14:textId="77777777" w:rsidR="00B91BF7" w:rsidRPr="00200C7B" w:rsidRDefault="00B91BF7" w:rsidP="00755126">
            <w:pPr>
              <w:pStyle w:val="Textkrper"/>
              <w:tabs>
                <w:tab w:val="left" w:pos="2302"/>
                <w:tab w:val="left" w:pos="3861"/>
              </w:tabs>
              <w:spacing w:line="240" w:lineRule="auto"/>
              <w:rPr>
                <w:color w:val="0000FF"/>
              </w:rPr>
            </w:pPr>
            <w:r>
              <w:t xml:space="preserve">Zeitraum des Auftrags: </w:t>
            </w:r>
            <w:r>
              <w:tab/>
              <w:t xml:space="preserve">von </w:t>
            </w:r>
            <w:r w:rsidRPr="00200C7B">
              <w:rPr>
                <w:color w:val="0000FF"/>
              </w:rPr>
              <w:tab/>
            </w:r>
            <w:r>
              <w:t xml:space="preserve">bis </w:t>
            </w:r>
          </w:p>
        </w:tc>
      </w:tr>
      <w:tr w:rsidR="00B91BF7" w14:paraId="32C0356D" w14:textId="77777777" w:rsidTr="00755126">
        <w:tc>
          <w:tcPr>
            <w:tcW w:w="9240" w:type="dxa"/>
          </w:tcPr>
          <w:p w14:paraId="56B9D8D5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Honorarsumme des Teils, für den die Anbieterin die (Fach-) Verantwortung innehatte/hat: </w:t>
            </w:r>
            <w:r w:rsidRPr="00F57E16">
              <w:rPr>
                <w:color w:val="0000FF"/>
              </w:rPr>
              <w:t xml:space="preserve">CHF </w:t>
            </w:r>
          </w:p>
        </w:tc>
      </w:tr>
      <w:tr w:rsidR="00B91BF7" w14:paraId="3990530B" w14:textId="77777777" w:rsidTr="00755126">
        <w:tc>
          <w:tcPr>
            <w:tcW w:w="9240" w:type="dxa"/>
          </w:tcPr>
          <w:p w14:paraId="41E9989B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Name der Referenzperson der Auftraggeberin: </w:t>
            </w:r>
          </w:p>
        </w:tc>
      </w:tr>
      <w:tr w:rsidR="00B91BF7" w14:paraId="400072A7" w14:textId="77777777" w:rsidTr="00755126">
        <w:tc>
          <w:tcPr>
            <w:tcW w:w="9240" w:type="dxa"/>
          </w:tcPr>
          <w:p w14:paraId="70CE9393" w14:textId="640F20E3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>Funktion</w:t>
            </w:r>
            <w:r w:rsidR="00B74B00">
              <w:t xml:space="preserve"> Referenzperson</w:t>
            </w:r>
            <w:r>
              <w:t xml:space="preserve"> im Projekt: </w:t>
            </w:r>
          </w:p>
        </w:tc>
      </w:tr>
      <w:tr w:rsidR="00B91BF7" w14:paraId="3756098A" w14:textId="77777777" w:rsidTr="00755126">
        <w:tc>
          <w:tcPr>
            <w:tcW w:w="9240" w:type="dxa"/>
          </w:tcPr>
          <w:p w14:paraId="6C3B3B12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Tel.-Nr.: </w:t>
            </w:r>
          </w:p>
        </w:tc>
      </w:tr>
      <w:tr w:rsidR="00B91BF7" w14:paraId="7F0F505E" w14:textId="77777777" w:rsidTr="00755126">
        <w:tc>
          <w:tcPr>
            <w:tcW w:w="9240" w:type="dxa"/>
          </w:tcPr>
          <w:p w14:paraId="7AB8D177" w14:textId="77777777" w:rsidR="00B91BF7" w:rsidRDefault="00B91BF7" w:rsidP="00755126">
            <w:pPr>
              <w:pStyle w:val="Textkrper"/>
              <w:spacing w:line="240" w:lineRule="auto"/>
            </w:pPr>
            <w:r>
              <w:t xml:space="preserve">Warum ist dieses Referenzprojekt ein gutes Beispiel, um die Fähigkeit und die Leistung der Schlüsselperson darzustellen? Kurze Begründung: </w:t>
            </w:r>
          </w:p>
          <w:p w14:paraId="1F48B65F" w14:textId="77777777" w:rsidR="00620DB9" w:rsidRDefault="00620DB9" w:rsidP="00755126">
            <w:pPr>
              <w:pStyle w:val="Textkrper"/>
              <w:spacing w:line="240" w:lineRule="auto"/>
              <w:rPr>
                <w:color w:val="0000FF"/>
              </w:rPr>
            </w:pPr>
          </w:p>
          <w:p w14:paraId="438922F8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</w:p>
        </w:tc>
      </w:tr>
    </w:tbl>
    <w:p w14:paraId="098B22E8" w14:textId="77777777" w:rsidR="00502A8C" w:rsidRDefault="00502A8C" w:rsidP="00835494">
      <w:pPr>
        <w:rPr>
          <w:b/>
        </w:rPr>
      </w:pPr>
    </w:p>
    <w:p w14:paraId="39C6E264" w14:textId="77777777" w:rsidR="008B501D" w:rsidRDefault="008B501D">
      <w:pPr>
        <w:spacing w:before="0" w:after="0" w:line="240" w:lineRule="auto"/>
      </w:pPr>
      <w:r>
        <w:br w:type="page"/>
      </w:r>
    </w:p>
    <w:p w14:paraId="3244CBFD" w14:textId="7D8441AB" w:rsidR="008B501D" w:rsidRDefault="00924E66" w:rsidP="00F26EE4">
      <w:pPr>
        <w:pStyle w:val="berschrift2"/>
      </w:pPr>
      <w:bookmarkStart w:id="95" w:name="_Toc58580985"/>
      <w:r>
        <w:lastRenderedPageBreak/>
        <w:t>ZK</w:t>
      </w:r>
      <w:r w:rsidR="00831C6E">
        <w:t>3.2</w:t>
      </w:r>
      <w:r w:rsidR="008B501D">
        <w:t xml:space="preserve">: </w:t>
      </w:r>
      <w:r w:rsidR="008B501D" w:rsidRPr="00FF6F78">
        <w:t>Qualifikation der Schlüsselperson</w:t>
      </w:r>
      <w:r w:rsidR="000D4E27">
        <w:t xml:space="preserve"> Techniker</w:t>
      </w:r>
      <w:bookmarkEnd w:id="95"/>
    </w:p>
    <w:p w14:paraId="4B8F8972" w14:textId="77777777" w:rsidR="001744E0" w:rsidRPr="001744E0" w:rsidRDefault="007B5CC5" w:rsidP="007B5CC5">
      <w:pPr>
        <w:tabs>
          <w:tab w:val="left" w:pos="709"/>
        </w:tabs>
        <w:ind w:left="709" w:hanging="709"/>
      </w:pPr>
      <w:r w:rsidRPr="0011130F">
        <w:rPr>
          <w:b/>
        </w:rPr>
        <w:t>Angaben zur Schlüsselperson</w:t>
      </w:r>
      <w:r>
        <w:rPr>
          <w:b/>
        </w:rPr>
        <w:t xml:space="preserve"> </w:t>
      </w:r>
      <w:r w:rsidR="000D4E27">
        <w:rPr>
          <w:b/>
        </w:rPr>
        <w:t>Techniker</w:t>
      </w:r>
    </w:p>
    <w:tbl>
      <w:tblPr>
        <w:tblW w:w="9057" w:type="dxa"/>
        <w:tblInd w:w="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68" w:type="dxa"/>
          <w:right w:w="68" w:type="dxa"/>
        </w:tblCellMar>
        <w:tblLook w:val="0000" w:firstRow="0" w:lastRow="0" w:firstColumn="0" w:lastColumn="0" w:noHBand="0" w:noVBand="0"/>
      </w:tblPr>
      <w:tblGrid>
        <w:gridCol w:w="4111"/>
        <w:gridCol w:w="4946"/>
      </w:tblGrid>
      <w:tr w:rsidR="008B501D" w:rsidRPr="000F14C9" w14:paraId="4B276701" w14:textId="77777777" w:rsidTr="00612C68">
        <w:trPr>
          <w:trHeight w:val="340"/>
        </w:trPr>
        <w:tc>
          <w:tcPr>
            <w:tcW w:w="4111" w:type="dxa"/>
            <w:vAlign w:val="center"/>
          </w:tcPr>
          <w:p w14:paraId="5C98B84C" w14:textId="77777777" w:rsidR="008B501D" w:rsidRPr="000F14C9" w:rsidRDefault="008B501D" w:rsidP="007B5CC5">
            <w:pPr>
              <w:spacing w:before="60" w:after="60"/>
            </w:pPr>
            <w:r w:rsidRPr="000F14C9">
              <w:t xml:space="preserve">Name </w:t>
            </w:r>
          </w:p>
        </w:tc>
        <w:tc>
          <w:tcPr>
            <w:tcW w:w="4946" w:type="dxa"/>
            <w:vAlign w:val="center"/>
          </w:tcPr>
          <w:p w14:paraId="69E32C4D" w14:textId="77777777" w:rsidR="008B501D" w:rsidRPr="00FF6F78" w:rsidRDefault="008B501D" w:rsidP="007B5CC5">
            <w:pPr>
              <w:spacing w:before="60" w:after="60"/>
              <w:rPr>
                <w:rFonts w:cs="Arial"/>
                <w:color w:val="0000FF"/>
              </w:rPr>
            </w:pPr>
          </w:p>
        </w:tc>
      </w:tr>
      <w:tr w:rsidR="008B501D" w:rsidRPr="000F14C9" w14:paraId="05DAAE22" w14:textId="77777777" w:rsidTr="00612C68">
        <w:trPr>
          <w:trHeight w:val="340"/>
        </w:trPr>
        <w:tc>
          <w:tcPr>
            <w:tcW w:w="4111" w:type="dxa"/>
            <w:vAlign w:val="center"/>
          </w:tcPr>
          <w:p w14:paraId="41A773D2" w14:textId="77777777" w:rsidR="008B501D" w:rsidRPr="000F14C9" w:rsidRDefault="008B501D" w:rsidP="007B5CC5">
            <w:pPr>
              <w:spacing w:before="60" w:after="60"/>
            </w:pPr>
            <w:r w:rsidRPr="000F14C9">
              <w:t xml:space="preserve">Vorname </w:t>
            </w:r>
          </w:p>
        </w:tc>
        <w:tc>
          <w:tcPr>
            <w:tcW w:w="4946" w:type="dxa"/>
            <w:vAlign w:val="center"/>
          </w:tcPr>
          <w:p w14:paraId="50130CB0" w14:textId="77777777" w:rsidR="008B501D" w:rsidRPr="00FF6F78" w:rsidRDefault="008B501D" w:rsidP="007B5CC5">
            <w:pPr>
              <w:spacing w:before="60" w:after="60"/>
              <w:rPr>
                <w:rFonts w:cs="Arial"/>
                <w:color w:val="0000FF"/>
              </w:rPr>
            </w:pPr>
          </w:p>
        </w:tc>
      </w:tr>
      <w:tr w:rsidR="008B501D" w:rsidRPr="000F14C9" w14:paraId="2F5C7263" w14:textId="77777777" w:rsidTr="00612C68">
        <w:trPr>
          <w:trHeight w:val="340"/>
        </w:trPr>
        <w:tc>
          <w:tcPr>
            <w:tcW w:w="4111" w:type="dxa"/>
            <w:vAlign w:val="center"/>
          </w:tcPr>
          <w:p w14:paraId="3156FAEF" w14:textId="77777777" w:rsidR="008B501D" w:rsidRPr="000F14C9" w:rsidRDefault="008B501D" w:rsidP="007B5CC5">
            <w:pPr>
              <w:spacing w:before="60" w:after="60"/>
            </w:pPr>
            <w:r w:rsidRPr="000F14C9">
              <w:t xml:space="preserve">Jahrgang </w:t>
            </w:r>
          </w:p>
        </w:tc>
        <w:tc>
          <w:tcPr>
            <w:tcW w:w="4946" w:type="dxa"/>
            <w:vAlign w:val="center"/>
          </w:tcPr>
          <w:p w14:paraId="70E57F95" w14:textId="77777777" w:rsidR="008B501D" w:rsidRPr="00FF6F78" w:rsidRDefault="008B501D" w:rsidP="007B5CC5">
            <w:pPr>
              <w:spacing w:before="60" w:after="60"/>
              <w:rPr>
                <w:rFonts w:cs="Arial"/>
                <w:color w:val="0000FF"/>
              </w:rPr>
            </w:pPr>
          </w:p>
        </w:tc>
      </w:tr>
      <w:tr w:rsidR="00005F61" w:rsidRPr="000F14C9" w14:paraId="6BDEB4C4" w14:textId="77777777" w:rsidTr="00612C68">
        <w:trPr>
          <w:trHeight w:val="340"/>
        </w:trPr>
        <w:tc>
          <w:tcPr>
            <w:tcW w:w="4111" w:type="dxa"/>
            <w:vAlign w:val="center"/>
          </w:tcPr>
          <w:p w14:paraId="089D122A" w14:textId="77777777" w:rsidR="00005F61" w:rsidRPr="000F14C9" w:rsidRDefault="00005F61" w:rsidP="007B5CC5">
            <w:pPr>
              <w:spacing w:before="60" w:after="60"/>
            </w:pPr>
            <w:r>
              <w:t>Firma</w:t>
            </w:r>
          </w:p>
        </w:tc>
        <w:tc>
          <w:tcPr>
            <w:tcW w:w="4946" w:type="dxa"/>
            <w:vAlign w:val="center"/>
          </w:tcPr>
          <w:p w14:paraId="0CCE92B4" w14:textId="77777777" w:rsidR="00005F61" w:rsidRPr="00FF6F78" w:rsidRDefault="00005F61" w:rsidP="007B5CC5">
            <w:pPr>
              <w:spacing w:before="60" w:after="60"/>
              <w:rPr>
                <w:rFonts w:cs="Arial"/>
                <w:color w:val="0000FF"/>
              </w:rPr>
            </w:pPr>
          </w:p>
        </w:tc>
      </w:tr>
      <w:tr w:rsidR="008B501D" w:rsidRPr="000F14C9" w14:paraId="350B3800" w14:textId="77777777" w:rsidTr="00612C68">
        <w:trPr>
          <w:trHeight w:val="340"/>
        </w:trPr>
        <w:tc>
          <w:tcPr>
            <w:tcW w:w="4111" w:type="dxa"/>
            <w:vAlign w:val="center"/>
          </w:tcPr>
          <w:p w14:paraId="59C9B7F1" w14:textId="77777777" w:rsidR="008B501D" w:rsidRPr="000F14C9" w:rsidRDefault="008B501D" w:rsidP="007B5CC5">
            <w:pPr>
              <w:spacing w:before="60" w:after="60"/>
            </w:pPr>
            <w:r w:rsidRPr="000F14C9">
              <w:t>Funktion in der Firma</w:t>
            </w:r>
          </w:p>
        </w:tc>
        <w:tc>
          <w:tcPr>
            <w:tcW w:w="4946" w:type="dxa"/>
            <w:vAlign w:val="center"/>
          </w:tcPr>
          <w:p w14:paraId="2AA27264" w14:textId="77777777" w:rsidR="008B501D" w:rsidRPr="00FF6F78" w:rsidRDefault="008B501D" w:rsidP="007B5CC5">
            <w:pPr>
              <w:spacing w:before="60" w:after="60"/>
              <w:rPr>
                <w:rFonts w:cs="Arial"/>
                <w:color w:val="0000FF"/>
              </w:rPr>
            </w:pPr>
          </w:p>
        </w:tc>
      </w:tr>
      <w:tr w:rsidR="008B501D" w:rsidRPr="000F14C9" w14:paraId="2979EE57" w14:textId="77777777" w:rsidTr="00612C68">
        <w:trPr>
          <w:trHeight w:val="340"/>
        </w:trPr>
        <w:tc>
          <w:tcPr>
            <w:tcW w:w="4111" w:type="dxa"/>
            <w:vAlign w:val="center"/>
          </w:tcPr>
          <w:p w14:paraId="0A703165" w14:textId="77777777" w:rsidR="008B501D" w:rsidRPr="000F14C9" w:rsidRDefault="008B501D" w:rsidP="007B5CC5">
            <w:pPr>
              <w:spacing w:before="60" w:after="60"/>
            </w:pPr>
            <w:r w:rsidRPr="000F14C9">
              <w:t>in dieser Funktion seit</w:t>
            </w:r>
          </w:p>
        </w:tc>
        <w:tc>
          <w:tcPr>
            <w:tcW w:w="4946" w:type="dxa"/>
            <w:vAlign w:val="center"/>
          </w:tcPr>
          <w:p w14:paraId="0D23978F" w14:textId="77777777" w:rsidR="008B501D" w:rsidRPr="00FF6F78" w:rsidRDefault="008B501D" w:rsidP="007B5CC5">
            <w:pPr>
              <w:spacing w:before="60" w:after="60"/>
              <w:rPr>
                <w:rFonts w:cs="Arial"/>
                <w:color w:val="0000FF"/>
              </w:rPr>
            </w:pPr>
          </w:p>
        </w:tc>
      </w:tr>
      <w:tr w:rsidR="008B501D" w:rsidRPr="000F14C9" w14:paraId="30906B9C" w14:textId="77777777" w:rsidTr="00612C68">
        <w:trPr>
          <w:trHeight w:val="340"/>
        </w:trPr>
        <w:tc>
          <w:tcPr>
            <w:tcW w:w="4111" w:type="dxa"/>
            <w:vAlign w:val="center"/>
          </w:tcPr>
          <w:p w14:paraId="45B94B95" w14:textId="77777777" w:rsidR="008B501D" w:rsidRPr="000F14C9" w:rsidRDefault="008B501D" w:rsidP="007B5CC5">
            <w:pPr>
              <w:spacing w:before="60" w:after="60"/>
            </w:pPr>
            <w:r w:rsidRPr="000F14C9">
              <w:t>Grundausbildung</w:t>
            </w:r>
          </w:p>
        </w:tc>
        <w:tc>
          <w:tcPr>
            <w:tcW w:w="4946" w:type="dxa"/>
            <w:vAlign w:val="center"/>
          </w:tcPr>
          <w:p w14:paraId="70957402" w14:textId="77777777" w:rsidR="008B501D" w:rsidRPr="00FF6F78" w:rsidRDefault="008B501D" w:rsidP="007B5CC5">
            <w:pPr>
              <w:spacing w:before="60" w:after="60"/>
              <w:rPr>
                <w:rFonts w:cs="Arial"/>
                <w:color w:val="0000FF"/>
              </w:rPr>
            </w:pPr>
          </w:p>
        </w:tc>
      </w:tr>
      <w:tr w:rsidR="008B501D" w:rsidRPr="000F14C9" w14:paraId="733921D9" w14:textId="77777777" w:rsidTr="00612C68">
        <w:trPr>
          <w:trHeight w:val="340"/>
        </w:trPr>
        <w:tc>
          <w:tcPr>
            <w:tcW w:w="4111" w:type="dxa"/>
            <w:vAlign w:val="center"/>
          </w:tcPr>
          <w:p w14:paraId="2F7D1551" w14:textId="77777777" w:rsidR="008B501D" w:rsidRPr="000F14C9" w:rsidRDefault="008B501D" w:rsidP="007B5CC5">
            <w:pPr>
              <w:spacing w:before="60" w:after="60"/>
            </w:pPr>
            <w:r w:rsidRPr="000F14C9">
              <w:t>Abschlussjahr Grundausbildung</w:t>
            </w:r>
          </w:p>
        </w:tc>
        <w:tc>
          <w:tcPr>
            <w:tcW w:w="4946" w:type="dxa"/>
            <w:vAlign w:val="center"/>
          </w:tcPr>
          <w:p w14:paraId="6CA78F80" w14:textId="77777777" w:rsidR="008B501D" w:rsidRPr="00FF6F78" w:rsidRDefault="008B501D" w:rsidP="007B5CC5">
            <w:pPr>
              <w:spacing w:before="60" w:after="60"/>
              <w:rPr>
                <w:color w:val="0000FF"/>
              </w:rPr>
            </w:pPr>
          </w:p>
        </w:tc>
      </w:tr>
      <w:tr w:rsidR="008B501D" w:rsidRPr="000F14C9" w14:paraId="64DD6E5B" w14:textId="77777777" w:rsidTr="00612C68">
        <w:trPr>
          <w:trHeight w:val="340"/>
        </w:trPr>
        <w:tc>
          <w:tcPr>
            <w:tcW w:w="4111" w:type="dxa"/>
            <w:vAlign w:val="center"/>
          </w:tcPr>
          <w:p w14:paraId="71D487E0" w14:textId="77777777" w:rsidR="008B501D" w:rsidRPr="000F14C9" w:rsidRDefault="008B501D" w:rsidP="007B5CC5">
            <w:pPr>
              <w:spacing w:before="60" w:after="60"/>
            </w:pPr>
            <w:r w:rsidRPr="000F14C9">
              <w:t xml:space="preserve">Zusatzausbildung als </w:t>
            </w:r>
          </w:p>
        </w:tc>
        <w:tc>
          <w:tcPr>
            <w:tcW w:w="4946" w:type="dxa"/>
            <w:vAlign w:val="center"/>
          </w:tcPr>
          <w:p w14:paraId="016D9AEF" w14:textId="77777777" w:rsidR="008B501D" w:rsidRPr="00FF6F78" w:rsidRDefault="008B501D" w:rsidP="007B5CC5">
            <w:pPr>
              <w:spacing w:before="60" w:after="60"/>
              <w:rPr>
                <w:color w:val="0000FF"/>
              </w:rPr>
            </w:pPr>
          </w:p>
        </w:tc>
      </w:tr>
      <w:tr w:rsidR="008B501D" w:rsidRPr="000F14C9" w14:paraId="148249D4" w14:textId="77777777" w:rsidTr="00612C68">
        <w:trPr>
          <w:trHeight w:val="340"/>
        </w:trPr>
        <w:tc>
          <w:tcPr>
            <w:tcW w:w="4111" w:type="dxa"/>
            <w:vAlign w:val="center"/>
          </w:tcPr>
          <w:p w14:paraId="1DDF875B" w14:textId="77777777" w:rsidR="008B501D" w:rsidRPr="000F14C9" w:rsidRDefault="008B501D" w:rsidP="007B5CC5">
            <w:pPr>
              <w:spacing w:before="60" w:after="60"/>
            </w:pPr>
            <w:r w:rsidRPr="000F14C9">
              <w:t>Spezialisierungsfachbereiche</w:t>
            </w:r>
          </w:p>
        </w:tc>
        <w:tc>
          <w:tcPr>
            <w:tcW w:w="4946" w:type="dxa"/>
            <w:vAlign w:val="center"/>
          </w:tcPr>
          <w:p w14:paraId="23587B63" w14:textId="77777777" w:rsidR="008B501D" w:rsidRPr="00FF6F78" w:rsidRDefault="008B501D" w:rsidP="007B5CC5">
            <w:pPr>
              <w:spacing w:before="60" w:after="60"/>
              <w:rPr>
                <w:color w:val="0000FF"/>
              </w:rPr>
            </w:pPr>
          </w:p>
        </w:tc>
      </w:tr>
      <w:tr w:rsidR="008B501D" w:rsidRPr="000F14C9" w14:paraId="471C4CD9" w14:textId="77777777" w:rsidTr="00612C68">
        <w:trPr>
          <w:trHeight w:val="340"/>
        </w:trPr>
        <w:tc>
          <w:tcPr>
            <w:tcW w:w="4111" w:type="dxa"/>
            <w:vAlign w:val="center"/>
          </w:tcPr>
          <w:p w14:paraId="6556FAB8" w14:textId="77777777" w:rsidR="008B501D" w:rsidRPr="000F14C9" w:rsidRDefault="008B501D" w:rsidP="007B5CC5">
            <w:pPr>
              <w:spacing w:before="60" w:after="60"/>
            </w:pPr>
            <w:r w:rsidRPr="000F14C9">
              <w:t>Abschlussjahr Zusatzausbildung</w:t>
            </w:r>
          </w:p>
        </w:tc>
        <w:tc>
          <w:tcPr>
            <w:tcW w:w="4946" w:type="dxa"/>
            <w:vAlign w:val="center"/>
          </w:tcPr>
          <w:p w14:paraId="54DD413B" w14:textId="77777777" w:rsidR="008B501D" w:rsidRPr="00FF6F78" w:rsidRDefault="008B501D" w:rsidP="007B5CC5">
            <w:pPr>
              <w:spacing w:before="60" w:after="60"/>
              <w:rPr>
                <w:color w:val="0000FF"/>
              </w:rPr>
            </w:pPr>
          </w:p>
        </w:tc>
      </w:tr>
      <w:tr w:rsidR="007C3C8E" w:rsidRPr="000F14C9" w14:paraId="63E97F1D" w14:textId="77777777" w:rsidTr="00612C68">
        <w:trPr>
          <w:trHeight w:val="340"/>
        </w:trPr>
        <w:tc>
          <w:tcPr>
            <w:tcW w:w="4111" w:type="dxa"/>
            <w:vAlign w:val="center"/>
          </w:tcPr>
          <w:p w14:paraId="23BD0790" w14:textId="287A0F2D" w:rsidR="007C3C8E" w:rsidRPr="000F14C9" w:rsidRDefault="007C3C8E" w:rsidP="007C3C8E">
            <w:pPr>
              <w:spacing w:before="60" w:after="60"/>
            </w:pPr>
            <w:r>
              <w:t>Deutschkenntnisse</w:t>
            </w:r>
          </w:p>
        </w:tc>
        <w:tc>
          <w:tcPr>
            <w:tcW w:w="4946" w:type="dxa"/>
            <w:vAlign w:val="center"/>
          </w:tcPr>
          <w:p w14:paraId="25D7D3EA" w14:textId="77777777" w:rsidR="007C3C8E" w:rsidRPr="00FF6F78" w:rsidRDefault="007C3C8E" w:rsidP="007C3C8E">
            <w:pPr>
              <w:spacing w:before="60" w:after="60"/>
              <w:rPr>
                <w:color w:val="0000FF"/>
              </w:rPr>
            </w:pPr>
          </w:p>
        </w:tc>
      </w:tr>
      <w:tr w:rsidR="007C3C8E" w:rsidRPr="000F14C9" w14:paraId="6D034A25" w14:textId="77777777" w:rsidTr="00612C68">
        <w:trPr>
          <w:trHeight w:val="340"/>
        </w:trPr>
        <w:tc>
          <w:tcPr>
            <w:tcW w:w="4111" w:type="dxa"/>
            <w:vAlign w:val="center"/>
          </w:tcPr>
          <w:p w14:paraId="0FBE63D7" w14:textId="6DA4F17C" w:rsidR="007C3C8E" w:rsidRPr="000F14C9" w:rsidRDefault="007C3C8E" w:rsidP="007C3C8E">
            <w:pPr>
              <w:spacing w:before="60" w:after="60"/>
            </w:pPr>
            <w:r>
              <w:t>Englischkenntnisse</w:t>
            </w:r>
          </w:p>
        </w:tc>
        <w:tc>
          <w:tcPr>
            <w:tcW w:w="4946" w:type="dxa"/>
            <w:vAlign w:val="center"/>
          </w:tcPr>
          <w:p w14:paraId="1608DC97" w14:textId="77777777" w:rsidR="007C3C8E" w:rsidRPr="00FF6F78" w:rsidRDefault="007C3C8E" w:rsidP="007C3C8E">
            <w:pPr>
              <w:spacing w:before="60" w:after="60"/>
              <w:rPr>
                <w:color w:val="0000FF"/>
              </w:rPr>
            </w:pPr>
          </w:p>
        </w:tc>
      </w:tr>
      <w:tr w:rsidR="000F0E81" w:rsidRPr="000F14C9" w14:paraId="20D956C5" w14:textId="77777777" w:rsidTr="00612C68">
        <w:trPr>
          <w:trHeight w:val="340"/>
        </w:trPr>
        <w:tc>
          <w:tcPr>
            <w:tcW w:w="4111" w:type="dxa"/>
            <w:vAlign w:val="center"/>
          </w:tcPr>
          <w:p w14:paraId="5AECA15C" w14:textId="64144481" w:rsidR="000F0E81" w:rsidRDefault="000F0E81" w:rsidP="007C3C8E">
            <w:pPr>
              <w:spacing w:before="60" w:after="60"/>
            </w:pPr>
            <w:r>
              <w:t>Projekterfahrung mit Multi-</w:t>
            </w:r>
            <w:proofErr w:type="spellStart"/>
            <w:r>
              <w:t>Packer</w:t>
            </w:r>
            <w:r w:rsidR="003516AC">
              <w:t>s</w:t>
            </w:r>
            <w:r>
              <w:t>ystemen</w:t>
            </w:r>
            <w:proofErr w:type="spellEnd"/>
          </w:p>
        </w:tc>
        <w:tc>
          <w:tcPr>
            <w:tcW w:w="4946" w:type="dxa"/>
            <w:vAlign w:val="center"/>
          </w:tcPr>
          <w:p w14:paraId="42F735D7" w14:textId="77777777" w:rsidR="000F0E81" w:rsidRPr="00FF6F78" w:rsidRDefault="000F0E81" w:rsidP="007C3C8E">
            <w:pPr>
              <w:spacing w:before="60" w:after="60"/>
              <w:rPr>
                <w:color w:val="0000FF"/>
              </w:rPr>
            </w:pPr>
          </w:p>
        </w:tc>
      </w:tr>
    </w:tbl>
    <w:p w14:paraId="32405D9C" w14:textId="77777777" w:rsidR="008B501D" w:rsidRDefault="008B501D" w:rsidP="008B501D"/>
    <w:p w14:paraId="6A54005D" w14:textId="77777777" w:rsidR="008B501D" w:rsidRDefault="008B501D" w:rsidP="008B501D">
      <w:r w:rsidRPr="00FF6F78">
        <w:t>Der Lebenslauf</w:t>
      </w:r>
      <w:r>
        <w:t xml:space="preserve"> mit bearbeitenden Projekten (Projektliste, einschliesslich Funktion im Projekt) </w:t>
      </w:r>
      <w:r w:rsidRPr="00FF6F78">
        <w:t xml:space="preserve">der Schlüsselperson (max. 2 A4-Seiten) ist im Angebot als </w:t>
      </w:r>
      <w:r>
        <w:t xml:space="preserve">Beilage </w:t>
      </w:r>
      <w:r w:rsidRPr="00E9225E">
        <w:t>beizulegen.</w:t>
      </w:r>
      <w:r>
        <w:t xml:space="preserve"> </w:t>
      </w:r>
    </w:p>
    <w:p w14:paraId="339ECFB2" w14:textId="77777777" w:rsidR="008B501D" w:rsidRDefault="008B501D" w:rsidP="008B501D">
      <w:pPr>
        <w:spacing w:before="0" w:after="0" w:line="240" w:lineRule="auto"/>
        <w:rPr>
          <w:b/>
        </w:rPr>
      </w:pPr>
      <w:r>
        <w:rPr>
          <w:b/>
        </w:rPr>
        <w:br w:type="page"/>
      </w:r>
    </w:p>
    <w:p w14:paraId="6E92A652" w14:textId="4E24E523" w:rsidR="008B501D" w:rsidRDefault="008B501D" w:rsidP="008B501D">
      <w:pPr>
        <w:rPr>
          <w:rStyle w:val="TextkrperZchn"/>
        </w:rPr>
      </w:pPr>
      <w:r w:rsidRPr="00FF6F78">
        <w:rPr>
          <w:b/>
        </w:rPr>
        <w:lastRenderedPageBreak/>
        <w:t>Referenz</w:t>
      </w:r>
      <w:r>
        <w:rPr>
          <w:b/>
        </w:rPr>
        <w:t>projekt</w:t>
      </w:r>
      <w:r w:rsidRPr="00FF6F78">
        <w:rPr>
          <w:b/>
        </w:rPr>
        <w:t xml:space="preserve"> Schlüsselperson </w:t>
      </w:r>
      <w:r w:rsidR="000D4E27">
        <w:rPr>
          <w:b/>
        </w:rPr>
        <w:t>Techniker</w:t>
      </w:r>
      <w:r w:rsidRPr="00FF6F78">
        <w:t xml:space="preserve"> </w:t>
      </w:r>
      <w:r w:rsidRPr="00FF6F78">
        <w:rPr>
          <w:rStyle w:val="TextkrperZchn"/>
        </w:rPr>
        <w:t xml:space="preserve">(max. eine </w:t>
      </w:r>
      <w:r w:rsidRPr="00BB24BF">
        <w:rPr>
          <w:rStyle w:val="TextkrperZchn"/>
        </w:rPr>
        <w:t>A4 Seite)</w:t>
      </w:r>
    </w:p>
    <w:p w14:paraId="0B037CA5" w14:textId="78775DEE" w:rsidR="007B5CC5" w:rsidRDefault="008B501D" w:rsidP="008B501D">
      <w:pPr>
        <w:rPr>
          <w:rFonts w:cs="Arial"/>
        </w:rPr>
      </w:pPr>
      <w:r>
        <w:rPr>
          <w:rFonts w:cs="Arial"/>
        </w:rPr>
        <w:t xml:space="preserve">Referenz </w:t>
      </w:r>
      <w:r w:rsidR="007B5CC5">
        <w:rPr>
          <w:rFonts w:cs="Arial"/>
        </w:rPr>
        <w:t xml:space="preserve">eines vergleichbaren, abgeschlossenen </w:t>
      </w:r>
      <w:r w:rsidR="007B5CC5" w:rsidRPr="00B06EF0">
        <w:rPr>
          <w:rFonts w:cs="Arial"/>
        </w:rPr>
        <w:t xml:space="preserve">Referenzprojekts; </w:t>
      </w:r>
      <w:r w:rsidR="00AD7BA2" w:rsidRPr="00B06EF0">
        <w:rPr>
          <w:rFonts w:cs="Arial"/>
        </w:rPr>
        <w:t>Honorarkosten</w:t>
      </w:r>
      <w:r w:rsidR="007B5CC5">
        <w:rPr>
          <w:rFonts w:cs="Arial"/>
        </w:rPr>
        <w:t xml:space="preserve"> mind. CHF </w:t>
      </w:r>
      <w:r w:rsidR="001C360D">
        <w:rPr>
          <w:rFonts w:cs="Arial"/>
        </w:rPr>
        <w:t>50'000</w:t>
      </w:r>
      <w:r w:rsidR="007B5CC5">
        <w:rPr>
          <w:rFonts w:cs="Arial"/>
        </w:rPr>
        <w:t>, exkl. MWST.</w:t>
      </w:r>
      <w:r w:rsidR="008D6337">
        <w:rPr>
          <w:rFonts w:cs="Arial"/>
        </w:rPr>
        <w:t xml:space="preserve"> </w:t>
      </w:r>
      <w:r w:rsidR="008D6337">
        <w:t>Diese Referenz darf auch zugleich bei den Eignungskriterien genannt werden</w:t>
      </w:r>
      <w:r w:rsidR="008D6337" w:rsidRPr="001C360D">
        <w:t>.</w:t>
      </w:r>
    </w:p>
    <w:tbl>
      <w:tblPr>
        <w:tblW w:w="9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0"/>
      </w:tblGrid>
      <w:tr w:rsidR="00B91BF7" w14:paraId="33161D55" w14:textId="77777777" w:rsidTr="00755126">
        <w:tc>
          <w:tcPr>
            <w:tcW w:w="9240" w:type="dxa"/>
            <w:tcBorders>
              <w:bottom w:val="single" w:sz="4" w:space="0" w:color="auto"/>
            </w:tcBorders>
          </w:tcPr>
          <w:p w14:paraId="1FD18C4D" w14:textId="77777777" w:rsidR="00B91BF7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Name und Standort des Projektes: </w:t>
            </w:r>
          </w:p>
          <w:p w14:paraId="45002EF4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</w:p>
        </w:tc>
      </w:tr>
      <w:tr w:rsidR="00B91BF7" w14:paraId="7AF5DA7C" w14:textId="77777777" w:rsidTr="00755126">
        <w:tc>
          <w:tcPr>
            <w:tcW w:w="9240" w:type="dxa"/>
            <w:tcBorders>
              <w:top w:val="single" w:sz="4" w:space="0" w:color="auto"/>
            </w:tcBorders>
          </w:tcPr>
          <w:p w14:paraId="727025C9" w14:textId="77777777" w:rsidR="00B91BF7" w:rsidRPr="00200C7B" w:rsidRDefault="00B91BF7" w:rsidP="00755126">
            <w:pPr>
              <w:pStyle w:val="Textkrper"/>
              <w:tabs>
                <w:tab w:val="right" w:pos="8889"/>
              </w:tabs>
              <w:spacing w:line="240" w:lineRule="auto"/>
              <w:rPr>
                <w:color w:val="0000FF"/>
              </w:rPr>
            </w:pPr>
            <w:r>
              <w:t xml:space="preserve">Kurzbeschrieb des übergeordneten Kontextes / Projektes / Auftrages: </w:t>
            </w:r>
          </w:p>
          <w:p w14:paraId="53667D0A" w14:textId="77777777" w:rsidR="00B91BF7" w:rsidRPr="00200C7B" w:rsidRDefault="00B91BF7" w:rsidP="00755126">
            <w:pPr>
              <w:spacing w:line="240" w:lineRule="auto"/>
              <w:rPr>
                <w:color w:val="0000FF"/>
              </w:rPr>
            </w:pPr>
          </w:p>
          <w:p w14:paraId="1DD7CD90" w14:textId="77777777" w:rsidR="00B91BF7" w:rsidRDefault="00B91BF7" w:rsidP="00755126">
            <w:pPr>
              <w:pStyle w:val="Textkrper"/>
              <w:tabs>
                <w:tab w:val="right" w:pos="8889"/>
              </w:tabs>
              <w:spacing w:line="240" w:lineRule="auto"/>
            </w:pPr>
          </w:p>
        </w:tc>
      </w:tr>
      <w:tr w:rsidR="00B91BF7" w14:paraId="592BEE0C" w14:textId="77777777" w:rsidTr="00755126">
        <w:tc>
          <w:tcPr>
            <w:tcW w:w="9240" w:type="dxa"/>
          </w:tcPr>
          <w:p w14:paraId="44CBCAB2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Auftraggeberin: </w:t>
            </w:r>
          </w:p>
        </w:tc>
      </w:tr>
      <w:tr w:rsidR="00B91BF7" w14:paraId="218EF312" w14:textId="77777777" w:rsidTr="00755126">
        <w:tc>
          <w:tcPr>
            <w:tcW w:w="9240" w:type="dxa"/>
          </w:tcPr>
          <w:p w14:paraId="055824F8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Die Leistungen wurden durch welches Unternehmen erbracht: </w:t>
            </w:r>
          </w:p>
        </w:tc>
      </w:tr>
      <w:tr w:rsidR="00B91BF7" w14:paraId="6AD74851" w14:textId="77777777" w:rsidTr="00755126">
        <w:tc>
          <w:tcPr>
            <w:tcW w:w="9240" w:type="dxa"/>
          </w:tcPr>
          <w:p w14:paraId="040FBD21" w14:textId="77777777" w:rsidR="00B91BF7" w:rsidRDefault="00B91BF7" w:rsidP="00755126">
            <w:pPr>
              <w:pStyle w:val="Textkrper"/>
              <w:spacing w:line="240" w:lineRule="auto"/>
            </w:pPr>
            <w:r>
              <w:t xml:space="preserve">Die Leistungen der Unternehmung wurde/wird als </w:t>
            </w:r>
            <w:r w:rsidRPr="007A3AEB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3AEB">
              <w:instrText xml:space="preserve"> FORMCHECKBOX </w:instrText>
            </w:r>
            <w:r w:rsidR="004D2FEA">
              <w:fldChar w:fldCharType="separate"/>
            </w:r>
            <w:r w:rsidRPr="007A3AEB">
              <w:fldChar w:fldCharType="end"/>
            </w:r>
            <w:r>
              <w:t xml:space="preserve"> Einzelanbieter </w:t>
            </w:r>
            <w:r w:rsidRPr="007A3AEB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A3AEB">
              <w:instrText xml:space="preserve"> FORMCHECKBOX </w:instrText>
            </w:r>
            <w:r w:rsidR="004D2FEA">
              <w:fldChar w:fldCharType="separate"/>
            </w:r>
            <w:r w:rsidRPr="007A3AEB">
              <w:fldChar w:fldCharType="end"/>
            </w:r>
            <w:r>
              <w:t xml:space="preserve"> Bietergemeinschaft erbracht.</w:t>
            </w:r>
          </w:p>
        </w:tc>
      </w:tr>
      <w:tr w:rsidR="00B91BF7" w14:paraId="390A1846" w14:textId="77777777" w:rsidTr="00755126">
        <w:tc>
          <w:tcPr>
            <w:tcW w:w="9240" w:type="dxa"/>
          </w:tcPr>
          <w:p w14:paraId="5FFE4781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Rolle/Funktion der Unternehmung in Bietergemeinschaft: </w:t>
            </w:r>
          </w:p>
        </w:tc>
      </w:tr>
      <w:tr w:rsidR="00B91BF7" w14:paraId="0D884299" w14:textId="77777777" w:rsidTr="00755126">
        <w:tc>
          <w:tcPr>
            <w:tcW w:w="9240" w:type="dxa"/>
          </w:tcPr>
          <w:p w14:paraId="53520B4C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Die weiteren Mitglieder der Bietergemeinschaft waren/sind: </w:t>
            </w:r>
          </w:p>
        </w:tc>
      </w:tr>
      <w:tr w:rsidR="00B91BF7" w14:paraId="2C44E9D8" w14:textId="77777777" w:rsidTr="00755126">
        <w:tc>
          <w:tcPr>
            <w:tcW w:w="9240" w:type="dxa"/>
          </w:tcPr>
          <w:p w14:paraId="3F6F8ED8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Kurzbeschrieb Aufgabe / Funktion und Zeitraum dieser Funktion / Fachbereich / Verantwortung Schlüsselperson: </w:t>
            </w:r>
          </w:p>
          <w:p w14:paraId="35C7D534" w14:textId="77777777" w:rsidR="00B91BF7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</w:p>
          <w:p w14:paraId="4E4AF279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</w:p>
        </w:tc>
      </w:tr>
      <w:tr w:rsidR="00B91BF7" w14:paraId="27A2EC25" w14:textId="77777777" w:rsidTr="00755126">
        <w:tc>
          <w:tcPr>
            <w:tcW w:w="9240" w:type="dxa"/>
          </w:tcPr>
          <w:p w14:paraId="6ACBCDCC" w14:textId="77777777" w:rsidR="00B91BF7" w:rsidRPr="00200C7B" w:rsidRDefault="00B91BF7" w:rsidP="00755126">
            <w:pPr>
              <w:pStyle w:val="Textkrper"/>
              <w:tabs>
                <w:tab w:val="left" w:pos="2302"/>
                <w:tab w:val="left" w:pos="3861"/>
              </w:tabs>
              <w:spacing w:line="240" w:lineRule="auto"/>
              <w:rPr>
                <w:color w:val="0000FF"/>
              </w:rPr>
            </w:pPr>
            <w:r>
              <w:t xml:space="preserve">Zeitraum des Auftrags: </w:t>
            </w:r>
            <w:r>
              <w:tab/>
              <w:t xml:space="preserve">von </w:t>
            </w:r>
            <w:r w:rsidRPr="00200C7B">
              <w:rPr>
                <w:color w:val="0000FF"/>
              </w:rPr>
              <w:tab/>
            </w:r>
            <w:r>
              <w:t xml:space="preserve">bis </w:t>
            </w:r>
          </w:p>
        </w:tc>
      </w:tr>
      <w:tr w:rsidR="00B91BF7" w14:paraId="65EC11B5" w14:textId="77777777" w:rsidTr="00755126">
        <w:tc>
          <w:tcPr>
            <w:tcW w:w="9240" w:type="dxa"/>
          </w:tcPr>
          <w:p w14:paraId="226709B4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Honorarsumme des Teils, für den die Anbieterin die (Fach-) Verantwortung innehatte/hat: </w:t>
            </w:r>
            <w:r w:rsidRPr="00F57E16">
              <w:rPr>
                <w:color w:val="0000FF"/>
              </w:rPr>
              <w:t xml:space="preserve">CHF </w:t>
            </w:r>
          </w:p>
        </w:tc>
      </w:tr>
      <w:tr w:rsidR="00B91BF7" w14:paraId="400AA2D7" w14:textId="77777777" w:rsidTr="00755126">
        <w:tc>
          <w:tcPr>
            <w:tcW w:w="9240" w:type="dxa"/>
          </w:tcPr>
          <w:p w14:paraId="64698B1C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Name der Referenzperson der Auftraggeberin: </w:t>
            </w:r>
          </w:p>
        </w:tc>
      </w:tr>
      <w:tr w:rsidR="00B91BF7" w14:paraId="28717276" w14:textId="77777777" w:rsidTr="00755126">
        <w:tc>
          <w:tcPr>
            <w:tcW w:w="9240" w:type="dxa"/>
          </w:tcPr>
          <w:p w14:paraId="7315DAA2" w14:textId="0E563CB0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Funktion </w:t>
            </w:r>
            <w:r w:rsidR="00B74B00">
              <w:t xml:space="preserve">Referenzperson </w:t>
            </w:r>
            <w:r>
              <w:t xml:space="preserve">im Projekt: </w:t>
            </w:r>
          </w:p>
        </w:tc>
      </w:tr>
      <w:tr w:rsidR="00B91BF7" w14:paraId="0C8C685D" w14:textId="77777777" w:rsidTr="00755126">
        <w:tc>
          <w:tcPr>
            <w:tcW w:w="9240" w:type="dxa"/>
          </w:tcPr>
          <w:p w14:paraId="2340EB37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Tel.-Nr.: </w:t>
            </w:r>
          </w:p>
        </w:tc>
      </w:tr>
      <w:tr w:rsidR="00B91BF7" w14:paraId="1C4D2692" w14:textId="77777777" w:rsidTr="00755126">
        <w:tc>
          <w:tcPr>
            <w:tcW w:w="9240" w:type="dxa"/>
          </w:tcPr>
          <w:p w14:paraId="018C60ED" w14:textId="77777777" w:rsidR="00B91BF7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  <w:r>
              <w:t xml:space="preserve">Warum ist dieses Referenzprojekt ein gutes Beispiel, um die Fähigkeit und die Leistung der Schlüsselperson darzustellen? Kurze Begründung: </w:t>
            </w:r>
          </w:p>
          <w:p w14:paraId="016F0CDD" w14:textId="77777777" w:rsidR="00B91BF7" w:rsidRPr="00200C7B" w:rsidRDefault="00B91BF7" w:rsidP="00755126">
            <w:pPr>
              <w:pStyle w:val="Textkrper"/>
              <w:spacing w:line="240" w:lineRule="auto"/>
              <w:rPr>
                <w:color w:val="0000FF"/>
              </w:rPr>
            </w:pPr>
          </w:p>
        </w:tc>
      </w:tr>
    </w:tbl>
    <w:p w14:paraId="56CD7B6D" w14:textId="77777777" w:rsidR="008B501D" w:rsidRDefault="008B501D">
      <w:pPr>
        <w:spacing w:before="0" w:after="0" w:line="240" w:lineRule="auto"/>
      </w:pPr>
      <w:r>
        <w:br w:type="page"/>
      </w:r>
    </w:p>
    <w:p w14:paraId="7C80AB6B" w14:textId="77777777" w:rsidR="0012262F" w:rsidRPr="00CA4C43" w:rsidRDefault="0012262F" w:rsidP="00F26EE4">
      <w:pPr>
        <w:pStyle w:val="berschrift2"/>
      </w:pPr>
      <w:bookmarkStart w:id="96" w:name="_Toc58580986"/>
      <w:r w:rsidRPr="00CA4C43">
        <w:lastRenderedPageBreak/>
        <w:t>Erläuterungen zum Angebot (werden nicht bewertet)</w:t>
      </w:r>
      <w:bookmarkEnd w:id="96"/>
    </w:p>
    <w:p w14:paraId="6F3D1617" w14:textId="433E5FDB" w:rsidR="0012262F" w:rsidRDefault="0012262F" w:rsidP="0012262F">
      <w:pPr>
        <w:rPr>
          <w:lang w:eastAsia="x-none"/>
        </w:rPr>
      </w:pPr>
      <w:r>
        <w:rPr>
          <w:lang w:eastAsia="x-none"/>
        </w:rPr>
        <w:t>Erläuterungen zum Angebot aus Sicht der Anbieterin (max. 1 A4-Seite)</w:t>
      </w:r>
      <w:r w:rsidR="00F2601B">
        <w:rPr>
          <w:lang w:eastAsia="x-none"/>
        </w:rPr>
        <w:t xml:space="preserve"> </w:t>
      </w:r>
      <w:r w:rsidR="00F2601B">
        <w:t>zum Verständnis des Angebots</w:t>
      </w:r>
      <w:r>
        <w:rPr>
          <w:lang w:eastAsia="x-none"/>
        </w:rPr>
        <w:t>.</w:t>
      </w:r>
    </w:p>
    <w:p w14:paraId="158551B1" w14:textId="77777777" w:rsidR="0012262F" w:rsidRDefault="0012262F" w:rsidP="0012262F">
      <w:r w:rsidRPr="00E13230">
        <w:t>Die Angaben in diesem Kapitel sind nicht vergaberelevant.</w:t>
      </w:r>
    </w:p>
    <w:p w14:paraId="1ACD574F" w14:textId="77777777" w:rsidR="0070541E" w:rsidRDefault="0070541E">
      <w:pPr>
        <w:spacing w:before="0" w:after="0" w:line="24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12262F" w:rsidRPr="00B70165" w14:paraId="18DB254D" w14:textId="77777777" w:rsidTr="00407FBB">
        <w:tc>
          <w:tcPr>
            <w:tcW w:w="9241" w:type="dxa"/>
          </w:tcPr>
          <w:p w14:paraId="529B398E" w14:textId="77777777" w:rsidR="0012262F" w:rsidRPr="00B70165" w:rsidRDefault="0012262F" w:rsidP="00407FBB">
            <w:pPr>
              <w:rPr>
                <w:color w:val="0000FF"/>
              </w:rPr>
            </w:pPr>
          </w:p>
          <w:p w14:paraId="27FBDDD8" w14:textId="77777777" w:rsidR="0012262F" w:rsidRPr="00B70165" w:rsidRDefault="0012262F" w:rsidP="00407FBB">
            <w:pPr>
              <w:rPr>
                <w:color w:val="0000FF"/>
              </w:rPr>
            </w:pPr>
          </w:p>
          <w:p w14:paraId="047A7878" w14:textId="77777777" w:rsidR="0070541E" w:rsidRDefault="0070541E" w:rsidP="00407FBB">
            <w:pPr>
              <w:rPr>
                <w:color w:val="0000FF"/>
              </w:rPr>
            </w:pPr>
          </w:p>
          <w:p w14:paraId="696C54A1" w14:textId="77777777" w:rsidR="0070541E" w:rsidRDefault="0070541E" w:rsidP="00407FBB">
            <w:pPr>
              <w:rPr>
                <w:color w:val="0000FF"/>
              </w:rPr>
            </w:pPr>
          </w:p>
          <w:p w14:paraId="7BF797CD" w14:textId="77777777" w:rsidR="0070541E" w:rsidRDefault="0070541E" w:rsidP="00407FBB">
            <w:pPr>
              <w:rPr>
                <w:color w:val="0000FF"/>
              </w:rPr>
            </w:pPr>
          </w:p>
          <w:p w14:paraId="64878237" w14:textId="77777777" w:rsidR="0070541E" w:rsidRDefault="0070541E" w:rsidP="00407FBB">
            <w:pPr>
              <w:rPr>
                <w:color w:val="0000FF"/>
              </w:rPr>
            </w:pPr>
          </w:p>
          <w:p w14:paraId="3D9B63CE" w14:textId="77777777" w:rsidR="0070541E" w:rsidRDefault="0070541E" w:rsidP="00407FBB">
            <w:pPr>
              <w:rPr>
                <w:color w:val="0000FF"/>
              </w:rPr>
            </w:pPr>
          </w:p>
          <w:p w14:paraId="0D5097ED" w14:textId="77777777" w:rsidR="0070541E" w:rsidRDefault="0070541E" w:rsidP="00407FBB">
            <w:pPr>
              <w:rPr>
                <w:color w:val="0000FF"/>
              </w:rPr>
            </w:pPr>
          </w:p>
          <w:p w14:paraId="67E11A84" w14:textId="77777777" w:rsidR="0070541E" w:rsidRDefault="0070541E" w:rsidP="00407FBB">
            <w:pPr>
              <w:rPr>
                <w:color w:val="0000FF"/>
              </w:rPr>
            </w:pPr>
          </w:p>
          <w:p w14:paraId="41C3155E" w14:textId="77777777" w:rsidR="0070541E" w:rsidRDefault="0070541E" w:rsidP="00407FBB">
            <w:pPr>
              <w:rPr>
                <w:color w:val="0000FF"/>
              </w:rPr>
            </w:pPr>
          </w:p>
          <w:p w14:paraId="741781B3" w14:textId="77777777" w:rsidR="0070541E" w:rsidRDefault="0070541E" w:rsidP="00407FBB">
            <w:pPr>
              <w:rPr>
                <w:color w:val="0000FF"/>
              </w:rPr>
            </w:pPr>
          </w:p>
          <w:p w14:paraId="44D7A5F7" w14:textId="77777777" w:rsidR="0070541E" w:rsidRDefault="0070541E" w:rsidP="00407FBB">
            <w:pPr>
              <w:rPr>
                <w:color w:val="0000FF"/>
              </w:rPr>
            </w:pPr>
          </w:p>
          <w:p w14:paraId="2006CAFA" w14:textId="77777777" w:rsidR="0070541E" w:rsidRDefault="0070541E" w:rsidP="00407FBB">
            <w:pPr>
              <w:rPr>
                <w:color w:val="0000FF"/>
              </w:rPr>
            </w:pPr>
          </w:p>
          <w:p w14:paraId="3FA58EEB" w14:textId="77777777" w:rsidR="00EC32AC" w:rsidRDefault="00EC32AC" w:rsidP="00407FBB">
            <w:pPr>
              <w:rPr>
                <w:color w:val="0000FF"/>
              </w:rPr>
            </w:pPr>
          </w:p>
          <w:p w14:paraId="4D68ACC1" w14:textId="77777777" w:rsidR="00EC32AC" w:rsidRDefault="00EC32AC" w:rsidP="00407FBB">
            <w:pPr>
              <w:rPr>
                <w:color w:val="0000FF"/>
              </w:rPr>
            </w:pPr>
          </w:p>
          <w:p w14:paraId="43B84AB8" w14:textId="77777777" w:rsidR="00EC32AC" w:rsidRDefault="00EC32AC" w:rsidP="00407FBB">
            <w:pPr>
              <w:rPr>
                <w:color w:val="0000FF"/>
              </w:rPr>
            </w:pPr>
          </w:p>
          <w:p w14:paraId="1017502F" w14:textId="77777777" w:rsidR="00EC32AC" w:rsidRDefault="00EC32AC" w:rsidP="00407FBB">
            <w:pPr>
              <w:rPr>
                <w:color w:val="0000FF"/>
              </w:rPr>
            </w:pPr>
          </w:p>
          <w:p w14:paraId="696BDEA8" w14:textId="77777777" w:rsidR="00EC32AC" w:rsidRDefault="00EC32AC" w:rsidP="00407FBB">
            <w:pPr>
              <w:rPr>
                <w:color w:val="0000FF"/>
              </w:rPr>
            </w:pPr>
          </w:p>
          <w:p w14:paraId="6A49CD16" w14:textId="77777777" w:rsidR="00EC32AC" w:rsidRDefault="00EC32AC" w:rsidP="00407FBB">
            <w:pPr>
              <w:rPr>
                <w:color w:val="0000FF"/>
              </w:rPr>
            </w:pPr>
          </w:p>
          <w:p w14:paraId="2C4DC113" w14:textId="77777777" w:rsidR="0070541E" w:rsidRDefault="0070541E" w:rsidP="00407FBB">
            <w:pPr>
              <w:rPr>
                <w:color w:val="0000FF"/>
              </w:rPr>
            </w:pPr>
          </w:p>
          <w:p w14:paraId="3DF4C7F3" w14:textId="77777777" w:rsidR="0070541E" w:rsidRDefault="0070541E" w:rsidP="00407FBB">
            <w:pPr>
              <w:rPr>
                <w:color w:val="0000FF"/>
              </w:rPr>
            </w:pPr>
          </w:p>
          <w:p w14:paraId="72A78B24" w14:textId="77777777" w:rsidR="0070541E" w:rsidRDefault="0070541E" w:rsidP="00407FBB">
            <w:pPr>
              <w:rPr>
                <w:color w:val="0000FF"/>
              </w:rPr>
            </w:pPr>
          </w:p>
          <w:p w14:paraId="2091EA6D" w14:textId="77777777" w:rsidR="0070541E" w:rsidRPr="00B70165" w:rsidRDefault="0070541E" w:rsidP="00407FBB">
            <w:pPr>
              <w:rPr>
                <w:color w:val="0000FF"/>
              </w:rPr>
            </w:pPr>
          </w:p>
        </w:tc>
      </w:tr>
    </w:tbl>
    <w:p w14:paraId="2A32BC50" w14:textId="77777777" w:rsidR="0070541E" w:rsidRDefault="0070541E">
      <w:pPr>
        <w:spacing w:before="0" w:after="0" w:line="240" w:lineRule="auto"/>
      </w:pPr>
    </w:p>
    <w:sectPr w:rsidR="0070541E" w:rsidSect="006256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 w:code="9"/>
      <w:pgMar w:top="1400" w:right="1134" w:bottom="907" w:left="1701" w:header="68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6EACC" w14:textId="77777777" w:rsidR="005A6DD7" w:rsidRDefault="005A6DD7">
      <w:r>
        <w:separator/>
      </w:r>
    </w:p>
  </w:endnote>
  <w:endnote w:type="continuationSeparator" w:id="0">
    <w:p w14:paraId="3574AFB4" w14:textId="77777777" w:rsidR="005A6DD7" w:rsidRDefault="005A6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45 Light">
    <w:altName w:val="Century Gothic"/>
    <w:charset w:val="00"/>
    <w:family w:val="swiss"/>
    <w:pitch w:val="variable"/>
    <w:sig w:usb0="00000001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D480F" w14:textId="77777777" w:rsidR="000D20B9" w:rsidRDefault="000D20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1D0DD" w14:textId="7E656BD0" w:rsidR="005A6DD7" w:rsidRPr="00642F46" w:rsidRDefault="005A6DD7" w:rsidP="00642F46">
    <w:pPr>
      <w:pStyle w:val="Fuzeile"/>
      <w:tabs>
        <w:tab w:val="right" w:pos="9072"/>
      </w:tabs>
      <w:rPr>
        <w:sz w:val="16"/>
        <w:szCs w:val="16"/>
        <w:lang w:val="de-CH"/>
      </w:rPr>
    </w:pPr>
    <w:r w:rsidRPr="00642F46">
      <w:rPr>
        <w:sz w:val="16"/>
        <w:szCs w:val="16"/>
        <w:lang w:val="de-CH"/>
      </w:rPr>
      <w:fldChar w:fldCharType="begin"/>
    </w:r>
    <w:r w:rsidRPr="00642F46">
      <w:rPr>
        <w:sz w:val="16"/>
        <w:szCs w:val="16"/>
        <w:lang w:val="de-CH"/>
      </w:rPr>
      <w:instrText xml:space="preserve"> FILENAME   \* MERGEFORMAT </w:instrText>
    </w:r>
    <w:r w:rsidRPr="00642F46">
      <w:rPr>
        <w:sz w:val="16"/>
        <w:szCs w:val="16"/>
        <w:lang w:val="de-CH"/>
      </w:rPr>
      <w:fldChar w:fldCharType="separate"/>
    </w:r>
    <w:r w:rsidR="00360587">
      <w:rPr>
        <w:sz w:val="16"/>
        <w:szCs w:val="16"/>
        <w:lang w:val="de-CH"/>
      </w:rPr>
      <w:t>3_Angebotsformular_03Dec2020.docx</w:t>
    </w:r>
    <w:r w:rsidRPr="00642F46">
      <w:rPr>
        <w:sz w:val="16"/>
        <w:szCs w:val="16"/>
        <w:lang w:val="de-CH"/>
      </w:rPr>
      <w:fldChar w:fldCharType="end"/>
    </w:r>
    <w:r w:rsidRPr="00642F46">
      <w:rPr>
        <w:sz w:val="16"/>
        <w:szCs w:val="16"/>
        <w:lang w:val="de-CH"/>
      </w:rPr>
      <w:tab/>
    </w:r>
    <w:r w:rsidRPr="00642F46">
      <w:rPr>
        <w:sz w:val="16"/>
        <w:szCs w:val="16"/>
      </w:rPr>
      <w:fldChar w:fldCharType="begin"/>
    </w:r>
    <w:r w:rsidRPr="00642F46">
      <w:rPr>
        <w:sz w:val="16"/>
        <w:szCs w:val="16"/>
      </w:rPr>
      <w:instrText xml:space="preserve"> PAGE  </w:instrText>
    </w:r>
    <w:r w:rsidRPr="00642F46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642F46">
      <w:rPr>
        <w:sz w:val="16"/>
        <w:szCs w:val="16"/>
      </w:rPr>
      <w:fldChar w:fldCharType="end"/>
    </w:r>
    <w:r w:rsidRPr="00642F46">
      <w:rPr>
        <w:sz w:val="16"/>
        <w:szCs w:val="16"/>
      </w:rPr>
      <w:t>/</w:t>
    </w:r>
    <w:r w:rsidRPr="00642F46">
      <w:rPr>
        <w:sz w:val="16"/>
        <w:szCs w:val="16"/>
      </w:rPr>
      <w:fldChar w:fldCharType="begin"/>
    </w:r>
    <w:r w:rsidRPr="00642F46">
      <w:rPr>
        <w:sz w:val="16"/>
        <w:szCs w:val="16"/>
      </w:rPr>
      <w:instrText xml:space="preserve"> NUMPAGES  </w:instrText>
    </w:r>
    <w:r w:rsidRPr="00642F46">
      <w:rPr>
        <w:sz w:val="16"/>
        <w:szCs w:val="16"/>
      </w:rPr>
      <w:fldChar w:fldCharType="separate"/>
    </w:r>
    <w:r>
      <w:rPr>
        <w:sz w:val="16"/>
        <w:szCs w:val="16"/>
      </w:rPr>
      <w:t>43</w:t>
    </w:r>
    <w:r w:rsidRPr="00642F46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5" w:type="dxa"/>
      <w:tblLook w:val="01E0" w:firstRow="1" w:lastRow="1" w:firstColumn="1" w:lastColumn="1" w:noHBand="0" w:noVBand="0"/>
    </w:tblPr>
    <w:tblGrid>
      <w:gridCol w:w="4253"/>
      <w:gridCol w:w="4962"/>
    </w:tblGrid>
    <w:tr w:rsidR="005A6DD7" w:rsidRPr="001E13F1" w14:paraId="107E1F58" w14:textId="77777777">
      <w:trPr>
        <w:cantSplit/>
      </w:trPr>
      <w:tc>
        <w:tcPr>
          <w:tcW w:w="4253" w:type="dxa"/>
          <w:vAlign w:val="bottom"/>
        </w:tcPr>
        <w:p w14:paraId="7F4B03D6" w14:textId="77777777" w:rsidR="005A6DD7" w:rsidRPr="007B472F" w:rsidRDefault="005A6DD7">
          <w:pPr>
            <w:pStyle w:val="Fuzeile"/>
            <w:rPr>
              <w:lang w:val="de-CH" w:eastAsia="de-CH"/>
            </w:rPr>
          </w:pPr>
        </w:p>
      </w:tc>
      <w:tc>
        <w:tcPr>
          <w:tcW w:w="4962" w:type="dxa"/>
          <w:vAlign w:val="bottom"/>
        </w:tcPr>
        <w:p w14:paraId="7BDF183B" w14:textId="77777777" w:rsidR="005A6DD7" w:rsidRPr="007B472F" w:rsidRDefault="005A6DD7">
          <w:pPr>
            <w:pStyle w:val="Fuzeile"/>
            <w:rPr>
              <w:lang w:val="de-CH" w:eastAsia="de-CH"/>
            </w:rPr>
          </w:pPr>
        </w:p>
        <w:p w14:paraId="38B19A6D" w14:textId="77777777" w:rsidR="005A6DD7" w:rsidRPr="001E13F1" w:rsidRDefault="005A6DD7">
          <w:pPr>
            <w:pStyle w:val="Fuzeile"/>
            <w:rPr>
              <w:lang w:val="fr-FR" w:eastAsia="de-CH"/>
            </w:rPr>
          </w:pPr>
        </w:p>
      </w:tc>
    </w:tr>
  </w:tbl>
  <w:p w14:paraId="51851AFB" w14:textId="77777777" w:rsidR="005A6DD7" w:rsidRPr="00712380" w:rsidRDefault="005A6DD7">
    <w:pPr>
      <w:pStyle w:val="Platzhal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FEF8D" w14:textId="77777777" w:rsidR="005A6DD7" w:rsidRDefault="005A6DD7">
      <w:r>
        <w:separator/>
      </w:r>
    </w:p>
  </w:footnote>
  <w:footnote w:type="continuationSeparator" w:id="0">
    <w:p w14:paraId="790951FE" w14:textId="77777777" w:rsidR="005A6DD7" w:rsidRDefault="005A6D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A73BF" w14:textId="3E99AC31" w:rsidR="005A6DD7" w:rsidRDefault="005A6DD7">
    <w:pPr>
      <w:pStyle w:val="Kopfzeile"/>
    </w:pPr>
    <w:r>
      <mc:AlternateContent>
        <mc:Choice Requires="wps">
          <w:drawing>
            <wp:anchor distT="0" distB="0" distL="114300" distR="114300" simplePos="0" relativeHeight="251658240" behindDoc="1" locked="0" layoutInCell="1" allowOverlap="1" wp14:anchorId="032A1CCF" wp14:editId="184588B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680960" cy="438785"/>
              <wp:effectExtent l="0" t="2647950" r="0" b="2523490"/>
              <wp:wrapNone/>
              <wp:docPr id="1" name="WordArt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680960" cy="43878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203FCE" w14:textId="77777777" w:rsidR="005A6DD7" w:rsidRDefault="005A6DD7" w:rsidP="00831C6E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von fea korrigierter definitiver Entwurf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2A1CCF" id="_x0000_t202" coordsize="21600,21600" o:spt="202" path="m,l,21600r21600,l21600,xe">
              <v:stroke joinstyle="miter"/>
              <v:path gradientshapeok="t" o:connecttype="rect"/>
            </v:shapetype>
            <v:shape id="WordArt 30" o:spid="_x0000_s1026" type="#_x0000_t202" style="position:absolute;margin-left:0;margin-top:0;width:604.8pt;height:34.5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" filled="f" stroked="f">
              <v:stroke joinstyle="round"/>
              <o:lock v:ext="edit" shapetype="t"/>
              <v:textbox style="mso-fit-shape-to-text:t">
                <w:txbxContent>
                  <w:p w14:paraId="46203FCE" w14:textId="77777777" w:rsidR="005A6DD7" w:rsidRDefault="005A6DD7" w:rsidP="00831C6E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von fea korrigierter definitiver Entwurf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71" w:type="dxa"/>
      <w:tblLayout w:type="fixed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7995"/>
      <w:gridCol w:w="1276"/>
    </w:tblGrid>
    <w:tr w:rsidR="005A6DD7" w:rsidRPr="005E1312" w14:paraId="197178F0" w14:textId="77777777" w:rsidTr="00642F46">
      <w:trPr>
        <w:cantSplit/>
        <w:trHeight w:hRule="exact" w:val="227"/>
      </w:trPr>
      <w:tc>
        <w:tcPr>
          <w:tcW w:w="7995" w:type="dxa"/>
          <w:vAlign w:val="center"/>
        </w:tcPr>
        <w:p w14:paraId="25077807" w14:textId="21ECFE65" w:rsidR="005A6DD7" w:rsidRPr="005E1312" w:rsidRDefault="005A6DD7" w:rsidP="006F6E94">
          <w:pPr>
            <w:pStyle w:val="Ref"/>
            <w:spacing w:before="0" w:after="0" w:line="240" w:lineRule="auto"/>
          </w:pPr>
          <w:r w:rsidRPr="005E1312">
            <w:t>Nagra</w:t>
          </w:r>
          <w:r>
            <w:t xml:space="preserve">, </w:t>
          </w:r>
          <w:r w:rsidRPr="009B7709">
            <w:t>LZB: Betrieb, Wartung und Dokumentation</w:t>
          </w:r>
        </w:p>
      </w:tc>
      <w:tc>
        <w:tcPr>
          <w:tcW w:w="1276" w:type="dxa"/>
          <w:vAlign w:val="center"/>
        </w:tcPr>
        <w:p w14:paraId="2A94619C" w14:textId="77777777" w:rsidR="005A6DD7" w:rsidRPr="005E1312" w:rsidRDefault="005A6DD7" w:rsidP="006F6E94">
          <w:pPr>
            <w:pStyle w:val="Ref"/>
            <w:spacing w:before="0" w:after="0" w:line="240" w:lineRule="auto"/>
            <w:jc w:val="right"/>
          </w:pPr>
        </w:p>
      </w:tc>
    </w:tr>
    <w:tr w:rsidR="005A6DD7" w:rsidRPr="005E1312" w14:paraId="5E65DD03" w14:textId="77777777" w:rsidTr="00642F46">
      <w:trPr>
        <w:cantSplit/>
        <w:trHeight w:hRule="exact" w:val="227"/>
      </w:trPr>
      <w:tc>
        <w:tcPr>
          <w:tcW w:w="7995" w:type="dxa"/>
          <w:tcBorders>
            <w:bottom w:val="single" w:sz="4" w:space="0" w:color="808080"/>
          </w:tcBorders>
          <w:vAlign w:val="center"/>
        </w:tcPr>
        <w:p w14:paraId="31394BCE" w14:textId="77777777" w:rsidR="005A6DD7" w:rsidRPr="006E0D27" w:rsidRDefault="005A6DD7" w:rsidP="006F6E94">
          <w:pPr>
            <w:spacing w:before="0" w:after="0" w:line="240" w:lineRule="auto"/>
            <w:rPr>
              <w:sz w:val="15"/>
              <w:szCs w:val="15"/>
            </w:rPr>
          </w:pPr>
          <w:r>
            <w:rPr>
              <w:sz w:val="15"/>
              <w:szCs w:val="15"/>
            </w:rPr>
            <w:t>Angebotsformular</w:t>
          </w:r>
        </w:p>
      </w:tc>
      <w:tc>
        <w:tcPr>
          <w:tcW w:w="1276" w:type="dxa"/>
          <w:tcBorders>
            <w:bottom w:val="single" w:sz="4" w:space="0" w:color="808080"/>
          </w:tcBorders>
          <w:vAlign w:val="center"/>
        </w:tcPr>
        <w:p w14:paraId="7E1DF5A6" w14:textId="77777777" w:rsidR="005A6DD7" w:rsidRPr="005E1312" w:rsidRDefault="005A6DD7" w:rsidP="006F6E94">
          <w:pPr>
            <w:spacing w:before="0" w:after="0" w:line="240" w:lineRule="auto"/>
            <w:jc w:val="right"/>
            <w:rPr>
              <w:sz w:val="15"/>
              <w:szCs w:val="15"/>
            </w:rPr>
          </w:pPr>
        </w:p>
      </w:tc>
    </w:tr>
  </w:tbl>
  <w:p w14:paraId="04DC91BD" w14:textId="77777777" w:rsidR="005A6DD7" w:rsidRPr="006256E0" w:rsidRDefault="005A6DD7" w:rsidP="006256E0">
    <w:pPr>
      <w:pStyle w:val="Kopfzeile"/>
      <w:spacing w:line="240" w:lineRule="auto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E5B56" w14:textId="77777777" w:rsidR="005A6DD7" w:rsidRDefault="005A6DD7">
    <w:pPr>
      <w:pStyle w:val="Kopfzeile"/>
    </w:pPr>
    <w:r>
      <w:rPr>
        <w:lang w:val="de-CH" w:eastAsia="de-CH"/>
      </w:rPr>
      <w:drawing>
        <wp:anchor distT="0" distB="0" distL="114300" distR="114300" simplePos="0" relativeHeight="251657216" behindDoc="0" locked="1" layoutInCell="1" allowOverlap="1" wp14:anchorId="019FD851" wp14:editId="6C3A47DC">
          <wp:simplePos x="0" y="0"/>
          <wp:positionH relativeFrom="column">
            <wp:posOffset>-17780</wp:posOffset>
          </wp:positionH>
          <wp:positionV relativeFrom="paragraph">
            <wp:posOffset>-60325</wp:posOffset>
          </wp:positionV>
          <wp:extent cx="1080135" cy="281940"/>
          <wp:effectExtent l="0" t="0" r="5715" b="3810"/>
          <wp:wrapNone/>
          <wp:docPr id="3" name="Bild 31" descr="nagra logo für 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1" descr="nagra logo für wor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281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8138CAE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C1FC67AC"/>
    <w:lvl w:ilvl="0">
      <w:start w:val="1"/>
      <w:numFmt w:val="decimal"/>
      <w:lvlText w:val="%1"/>
      <w:legacy w:legacy="1" w:legacySpace="144" w:legacyIndent="1134"/>
      <w:lvlJc w:val="left"/>
      <w:pPr>
        <w:ind w:left="1134" w:hanging="1134"/>
      </w:pPr>
    </w:lvl>
    <w:lvl w:ilvl="1">
      <w:start w:val="1"/>
      <w:numFmt w:val="decimal"/>
      <w:lvlText w:val="%1.%2"/>
      <w:legacy w:legacy="1" w:legacySpace="144" w:legacyIndent="1134"/>
      <w:lvlJc w:val="left"/>
      <w:pPr>
        <w:ind w:left="1134" w:hanging="1134"/>
      </w:pPr>
    </w:lvl>
    <w:lvl w:ilvl="2">
      <w:start w:val="1"/>
      <w:numFmt w:val="decimal"/>
      <w:lvlText w:val="%1.%2.%3"/>
      <w:legacy w:legacy="1" w:legacySpace="144" w:legacyIndent="1134"/>
      <w:lvlJc w:val="left"/>
      <w:pPr>
        <w:ind w:left="1134" w:hanging="1134"/>
      </w:pPr>
    </w:lvl>
    <w:lvl w:ilvl="3">
      <w:start w:val="1"/>
      <w:numFmt w:val="decimal"/>
      <w:lvlText w:val="%1.%2.%3.%4"/>
      <w:legacy w:legacy="1" w:legacySpace="144" w:legacyIndent="1134"/>
      <w:lvlJc w:val="left"/>
      <w:pPr>
        <w:ind w:left="1134" w:hanging="1134"/>
      </w:pPr>
    </w:lvl>
    <w:lvl w:ilvl="4">
      <w:start w:val="1"/>
      <w:numFmt w:val="decimal"/>
      <w:lvlText w:val="%1.%2.%3.%4.%5"/>
      <w:legacy w:legacy="1" w:legacySpace="144" w:legacyIndent="1134"/>
      <w:lvlJc w:val="left"/>
      <w:pPr>
        <w:ind w:left="1134" w:hanging="1134"/>
      </w:pPr>
    </w:lvl>
    <w:lvl w:ilvl="5">
      <w:start w:val="1"/>
      <w:numFmt w:val="decimal"/>
      <w:lvlText w:val="%1.%2.%3.%4.%5.%6"/>
      <w:legacy w:legacy="1" w:legacySpace="144" w:legacyIndent="1134"/>
      <w:lvlJc w:val="left"/>
      <w:pPr>
        <w:ind w:left="1134" w:hanging="1134"/>
      </w:pPr>
    </w:lvl>
    <w:lvl w:ilvl="6">
      <w:start w:val="1"/>
      <w:numFmt w:val="decimal"/>
      <w:lvlText w:val="%1.%2.%3.%4.%5.%6.%7"/>
      <w:legacy w:legacy="1" w:legacySpace="144" w:legacyIndent="1134"/>
      <w:lvlJc w:val="left"/>
      <w:pPr>
        <w:ind w:left="1134" w:hanging="1134"/>
      </w:pPr>
    </w:lvl>
    <w:lvl w:ilvl="7">
      <w:start w:val="1"/>
      <w:numFmt w:val="decimal"/>
      <w:lvlText w:val="%1.%2.%3.%4.%5.%6.%7.%8"/>
      <w:legacy w:legacy="1" w:legacySpace="144" w:legacyIndent="1134"/>
      <w:lvlJc w:val="left"/>
      <w:pPr>
        <w:ind w:left="1134" w:hanging="1134"/>
      </w:pPr>
    </w:lvl>
    <w:lvl w:ilvl="8">
      <w:start w:val="1"/>
      <w:numFmt w:val="decimal"/>
      <w:lvlText w:val="%1.%2.%3.%4.%5.%6.%7.%8.%9"/>
      <w:legacy w:legacy="1" w:legacySpace="144" w:legacyIndent="1134"/>
      <w:lvlJc w:val="left"/>
      <w:pPr>
        <w:ind w:left="1134" w:hanging="1134"/>
      </w:pPr>
    </w:lvl>
  </w:abstractNum>
  <w:abstractNum w:abstractNumId="2" w15:restartNumberingAfterBreak="0">
    <w:nsid w:val="016A0117"/>
    <w:multiLevelType w:val="hybridMultilevel"/>
    <w:tmpl w:val="F57EA1C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A1C2D"/>
    <w:multiLevelType w:val="multilevel"/>
    <w:tmpl w:val="DA42D690"/>
    <w:lvl w:ilvl="0">
      <w:start w:val="1"/>
      <w:numFmt w:val="decimal"/>
      <w:lvlText w:val="%1. 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8"/>
      </w:rPr>
    </w:lvl>
    <w:lvl w:ilvl="2">
      <w:start w:val="1"/>
      <w:numFmt w:val="decimal"/>
      <w:lvlText w:val="%1.%2.%3 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993"/>
        </w:tabs>
        <w:ind w:left="993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50"/>
        </w:tabs>
        <w:ind w:left="1150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94"/>
        </w:tabs>
        <w:ind w:left="1294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4" w15:restartNumberingAfterBreak="0">
    <w:nsid w:val="19870786"/>
    <w:multiLevelType w:val="multilevel"/>
    <w:tmpl w:val="6312245A"/>
    <w:lvl w:ilvl="0">
      <w:start w:val="1"/>
      <w:numFmt w:val="decimal"/>
      <w:pStyle w:val="berschrift1"/>
      <w:lvlText w:val="%1."/>
      <w:lvlJc w:val="left"/>
      <w:pPr>
        <w:tabs>
          <w:tab w:val="num" w:pos="340"/>
        </w:tabs>
        <w:ind w:left="432" w:hanging="432"/>
      </w:pPr>
      <w:rPr>
        <w:rFonts w:hint="default"/>
        <w:sz w:val="28"/>
        <w:szCs w:val="24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558"/>
        </w:tabs>
        <w:ind w:left="5501" w:hanging="397"/>
      </w:pPr>
      <w:rPr>
        <w:rFonts w:ascii="Arial" w:hAnsi="Arial" w:hint="default"/>
        <w:b/>
        <w:i w:val="0"/>
        <w:color w:val="auto"/>
        <w:sz w:val="22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567"/>
        </w:tabs>
        <w:ind w:left="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%2.%3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E5D0DDE"/>
    <w:multiLevelType w:val="hybridMultilevel"/>
    <w:tmpl w:val="C8969D88"/>
    <w:lvl w:ilvl="0" w:tplc="107A635A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A69A3"/>
    <w:multiLevelType w:val="hybridMultilevel"/>
    <w:tmpl w:val="A052D27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04A8E"/>
    <w:multiLevelType w:val="hybridMultilevel"/>
    <w:tmpl w:val="E06E9B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105330"/>
    <w:multiLevelType w:val="hybridMultilevel"/>
    <w:tmpl w:val="1368DF26"/>
    <w:lvl w:ilvl="0" w:tplc="2AAA2B3C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306879"/>
    <w:multiLevelType w:val="hybridMultilevel"/>
    <w:tmpl w:val="048CEE00"/>
    <w:lvl w:ilvl="0" w:tplc="DA605764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27AB72CF"/>
    <w:multiLevelType w:val="hybridMultilevel"/>
    <w:tmpl w:val="A716A9B0"/>
    <w:lvl w:ilvl="0" w:tplc="FD10F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A6F82"/>
    <w:multiLevelType w:val="hybridMultilevel"/>
    <w:tmpl w:val="BF944B3A"/>
    <w:lvl w:ilvl="0" w:tplc="F3A0C5CC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E04AA4"/>
    <w:multiLevelType w:val="hybridMultilevel"/>
    <w:tmpl w:val="9544E87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E2282"/>
    <w:multiLevelType w:val="hybridMultilevel"/>
    <w:tmpl w:val="9EE8C99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D30654"/>
    <w:multiLevelType w:val="multilevel"/>
    <w:tmpl w:val="61D24580"/>
    <w:lvl w:ilvl="0">
      <w:start w:val="1"/>
      <w:numFmt w:val="bullet"/>
      <w:pStyle w:val="AufzhlungmitPk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567" w:hanging="283"/>
      </w:pPr>
      <w:rPr>
        <w:rFonts w:ascii="Symbol" w:hAnsi="Symbol" w:hint="default"/>
      </w:rPr>
    </w:lvl>
    <w:lvl w:ilvl="2">
      <w:start w:val="1"/>
      <w:numFmt w:val="none"/>
      <w:lvlText w:val="%3"/>
      <w:lvlJc w:val="left"/>
      <w:pPr>
        <w:ind w:left="1080" w:hanging="360"/>
      </w:pPr>
    </w:lvl>
    <w:lvl w:ilvl="3">
      <w:start w:val="1"/>
      <w:numFmt w:val="none"/>
      <w:lvlText w:val=""/>
      <w:lvlJc w:val="left"/>
      <w:pPr>
        <w:ind w:left="1440" w:hanging="360"/>
      </w:pPr>
    </w:lvl>
    <w:lvl w:ilvl="4">
      <w:start w:val="1"/>
      <w:numFmt w:val="none"/>
      <w:lvlText w:val=""/>
      <w:lvlJc w:val="left"/>
      <w:pPr>
        <w:ind w:left="1800" w:hanging="360"/>
      </w:pPr>
    </w:lvl>
    <w:lvl w:ilvl="5">
      <w:start w:val="1"/>
      <w:numFmt w:val="none"/>
      <w:lvlText w:val=""/>
      <w:lvlJc w:val="left"/>
      <w:pPr>
        <w:ind w:left="2160" w:hanging="360"/>
      </w:pPr>
    </w:lvl>
    <w:lvl w:ilvl="6">
      <w:start w:val="1"/>
      <w:numFmt w:val="none"/>
      <w:lvlText w:val="%7"/>
      <w:lvlJc w:val="left"/>
      <w:pPr>
        <w:ind w:left="2520" w:hanging="360"/>
      </w:pPr>
    </w:lvl>
    <w:lvl w:ilvl="7">
      <w:start w:val="1"/>
      <w:numFmt w:val="none"/>
      <w:lvlText w:val="%8"/>
      <w:lvlJc w:val="left"/>
      <w:pPr>
        <w:ind w:left="2880" w:hanging="360"/>
      </w:pPr>
    </w:lvl>
    <w:lvl w:ilvl="8">
      <w:start w:val="1"/>
      <w:numFmt w:val="none"/>
      <w:lvlText w:val="%9"/>
      <w:lvlJc w:val="left"/>
      <w:pPr>
        <w:ind w:left="3240" w:hanging="360"/>
      </w:pPr>
    </w:lvl>
  </w:abstractNum>
  <w:abstractNum w:abstractNumId="15" w15:restartNumberingAfterBreak="0">
    <w:nsid w:val="3DCB5CF6"/>
    <w:multiLevelType w:val="hybridMultilevel"/>
    <w:tmpl w:val="73F6FE9C"/>
    <w:lvl w:ilvl="0" w:tplc="E1B68EFE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10B71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1145E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A6DD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1A82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9AC97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04F1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0017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F8CE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E65060"/>
    <w:multiLevelType w:val="hybridMultilevel"/>
    <w:tmpl w:val="6D3646A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997A7E"/>
    <w:multiLevelType w:val="hybridMultilevel"/>
    <w:tmpl w:val="D68432F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8D731F"/>
    <w:multiLevelType w:val="hybridMultilevel"/>
    <w:tmpl w:val="80E07D28"/>
    <w:lvl w:ilvl="0" w:tplc="47A4EF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A413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2CC7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9C09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C8B0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2E8E5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B87E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3067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A0E9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3E49F9"/>
    <w:multiLevelType w:val="hybridMultilevel"/>
    <w:tmpl w:val="1E203182"/>
    <w:lvl w:ilvl="0" w:tplc="EBEC7F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34B7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1045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C6C1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DA4F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212EE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66A9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749C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BCE9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875B6E"/>
    <w:multiLevelType w:val="hybridMultilevel"/>
    <w:tmpl w:val="B48A96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F6BFE"/>
    <w:multiLevelType w:val="hybridMultilevel"/>
    <w:tmpl w:val="720EEA88"/>
    <w:name w:val="IDfixA"/>
    <w:lvl w:ilvl="0" w:tplc="2BEA14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06CA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3743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1EEC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A654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544B2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7630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C28A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D8A45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F6449D"/>
    <w:multiLevelType w:val="hybridMultilevel"/>
    <w:tmpl w:val="38E8A930"/>
    <w:lvl w:ilvl="0" w:tplc="13B4516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D618B9"/>
    <w:multiLevelType w:val="hybridMultilevel"/>
    <w:tmpl w:val="EF66C13E"/>
    <w:lvl w:ilvl="0" w:tplc="78DE5262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807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4" w15:restartNumberingAfterBreak="0">
    <w:nsid w:val="66D42668"/>
    <w:multiLevelType w:val="hybridMultilevel"/>
    <w:tmpl w:val="15DE31D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1A1212"/>
    <w:multiLevelType w:val="hybridMultilevel"/>
    <w:tmpl w:val="C88ACE1C"/>
    <w:lvl w:ilvl="0" w:tplc="0409000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72E33007"/>
    <w:multiLevelType w:val="hybridMultilevel"/>
    <w:tmpl w:val="38742A32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2949EB"/>
    <w:multiLevelType w:val="hybridMultilevel"/>
    <w:tmpl w:val="DE4C826E"/>
    <w:lvl w:ilvl="0" w:tplc="0807000F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1"/>
  </w:num>
  <w:num w:numId="5">
    <w:abstractNumId w:val="15"/>
  </w:num>
  <w:num w:numId="6">
    <w:abstractNumId w:val="7"/>
  </w:num>
  <w:num w:numId="7">
    <w:abstractNumId w:val="25"/>
  </w:num>
  <w:num w:numId="8">
    <w:abstractNumId w:val="18"/>
  </w:num>
  <w:num w:numId="9">
    <w:abstractNumId w:val="27"/>
  </w:num>
  <w:num w:numId="10">
    <w:abstractNumId w:val="8"/>
  </w:num>
  <w:num w:numId="11">
    <w:abstractNumId w:val="11"/>
  </w:num>
  <w:num w:numId="12">
    <w:abstractNumId w:val="5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4"/>
  </w:num>
  <w:num w:numId="16">
    <w:abstractNumId w:val="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4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20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17"/>
  </w:num>
  <w:num w:numId="35">
    <w:abstractNumId w:val="10"/>
  </w:num>
  <w:num w:numId="36">
    <w:abstractNumId w:val="1"/>
  </w:num>
  <w:num w:numId="37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</w:num>
  <w:num w:numId="39">
    <w:abstractNumId w:val="13"/>
  </w:num>
  <w:num w:numId="40">
    <w:abstractNumId w:val="9"/>
  </w:num>
  <w:num w:numId="41">
    <w:abstractNumId w:val="2"/>
  </w:num>
  <w:num w:numId="42">
    <w:abstractNumId w:val="24"/>
  </w:num>
  <w:num w:numId="43">
    <w:abstractNumId w:val="26"/>
  </w:num>
  <w:num w:numId="44">
    <w:abstractNumId w:val="23"/>
  </w:num>
  <w:num w:numId="45">
    <w:abstractNumId w:val="6"/>
  </w:num>
  <w:num w:numId="46">
    <w:abstractNumId w:val="12"/>
  </w:num>
  <w:num w:numId="47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42"/>
  <w:drawingGridVerticalSpacing w:val="142"/>
  <w:doNotUseMarginsForDrawingGridOrigin/>
  <w:drawingGridVerticalOrigin w:val="2608"/>
  <w:noPunctuationKerning/>
  <w:characterSpacingControl w:val="doNotCompress"/>
  <w:hdrShapeDefaults>
    <o:shapedefaults v:ext="edit" spidmax="4710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mt" w:val="Amt"/>
    <w:docVar w:name="Amtkurz" w:val="Amtkurz"/>
    <w:docVar w:name="Dept" w:val="Dept"/>
    <w:docVar w:name="Deptkurz" w:val="Deptkurz"/>
    <w:docVar w:name="FussAdr" w:val="FussAdr"/>
    <w:docVar w:name="Kurzzeichen" w:val="KZ"/>
    <w:docVar w:name="OrgEinheit" w:val="OrgEinheit"/>
    <w:docVar w:name="Ort" w:val="Ort"/>
    <w:docVar w:name="PostAbs" w:val="PostAbsender"/>
    <w:docVar w:name="Unterschrift" w:val="Unterschrift"/>
  </w:docVars>
  <w:rsids>
    <w:rsidRoot w:val="001D2524"/>
    <w:rsid w:val="00005F61"/>
    <w:rsid w:val="00006A3E"/>
    <w:rsid w:val="00011287"/>
    <w:rsid w:val="00017080"/>
    <w:rsid w:val="0001736C"/>
    <w:rsid w:val="000201A3"/>
    <w:rsid w:val="00025164"/>
    <w:rsid w:val="00025552"/>
    <w:rsid w:val="00026768"/>
    <w:rsid w:val="00026BE3"/>
    <w:rsid w:val="00027DB3"/>
    <w:rsid w:val="00035E17"/>
    <w:rsid w:val="00035F8C"/>
    <w:rsid w:val="000408D3"/>
    <w:rsid w:val="000410DD"/>
    <w:rsid w:val="00044208"/>
    <w:rsid w:val="00045CF0"/>
    <w:rsid w:val="0004706B"/>
    <w:rsid w:val="00057B93"/>
    <w:rsid w:val="0006277A"/>
    <w:rsid w:val="00063F19"/>
    <w:rsid w:val="00071260"/>
    <w:rsid w:val="0007163C"/>
    <w:rsid w:val="00077F47"/>
    <w:rsid w:val="0008438E"/>
    <w:rsid w:val="000879A1"/>
    <w:rsid w:val="000903A2"/>
    <w:rsid w:val="00095365"/>
    <w:rsid w:val="000A0055"/>
    <w:rsid w:val="000A1160"/>
    <w:rsid w:val="000B3915"/>
    <w:rsid w:val="000B5247"/>
    <w:rsid w:val="000B5B1E"/>
    <w:rsid w:val="000B5C78"/>
    <w:rsid w:val="000B5EFE"/>
    <w:rsid w:val="000B65B7"/>
    <w:rsid w:val="000B7060"/>
    <w:rsid w:val="000B721C"/>
    <w:rsid w:val="000C03E9"/>
    <w:rsid w:val="000C11E2"/>
    <w:rsid w:val="000C3664"/>
    <w:rsid w:val="000C4203"/>
    <w:rsid w:val="000D0585"/>
    <w:rsid w:val="000D20B9"/>
    <w:rsid w:val="000D48E6"/>
    <w:rsid w:val="000D4E27"/>
    <w:rsid w:val="000D7FC7"/>
    <w:rsid w:val="000E77F4"/>
    <w:rsid w:val="000F016D"/>
    <w:rsid w:val="000F0E81"/>
    <w:rsid w:val="000F529E"/>
    <w:rsid w:val="0010099C"/>
    <w:rsid w:val="00104656"/>
    <w:rsid w:val="00107A70"/>
    <w:rsid w:val="00111E09"/>
    <w:rsid w:val="00114269"/>
    <w:rsid w:val="0011679E"/>
    <w:rsid w:val="0012262F"/>
    <w:rsid w:val="0012446C"/>
    <w:rsid w:val="00131DD4"/>
    <w:rsid w:val="00132A6D"/>
    <w:rsid w:val="00141E6E"/>
    <w:rsid w:val="00142A12"/>
    <w:rsid w:val="00142FE0"/>
    <w:rsid w:val="001473F1"/>
    <w:rsid w:val="001561F2"/>
    <w:rsid w:val="00156A5E"/>
    <w:rsid w:val="0016161B"/>
    <w:rsid w:val="0016162C"/>
    <w:rsid w:val="00165D56"/>
    <w:rsid w:val="001744E0"/>
    <w:rsid w:val="0017543B"/>
    <w:rsid w:val="00177CC4"/>
    <w:rsid w:val="001816FC"/>
    <w:rsid w:val="0018333C"/>
    <w:rsid w:val="00184872"/>
    <w:rsid w:val="001908DA"/>
    <w:rsid w:val="001933A6"/>
    <w:rsid w:val="001A2103"/>
    <w:rsid w:val="001A28C6"/>
    <w:rsid w:val="001A2F65"/>
    <w:rsid w:val="001A7C0B"/>
    <w:rsid w:val="001B23BD"/>
    <w:rsid w:val="001B3154"/>
    <w:rsid w:val="001B3D91"/>
    <w:rsid w:val="001B5E15"/>
    <w:rsid w:val="001C360D"/>
    <w:rsid w:val="001C46AB"/>
    <w:rsid w:val="001C6210"/>
    <w:rsid w:val="001D1B31"/>
    <w:rsid w:val="001D1BAC"/>
    <w:rsid w:val="001D2524"/>
    <w:rsid w:val="001D6BE6"/>
    <w:rsid w:val="001D7D36"/>
    <w:rsid w:val="001E3939"/>
    <w:rsid w:val="001E39AD"/>
    <w:rsid w:val="001E4D81"/>
    <w:rsid w:val="001F4786"/>
    <w:rsid w:val="00200C7B"/>
    <w:rsid w:val="00204471"/>
    <w:rsid w:val="00205CD0"/>
    <w:rsid w:val="00205FFE"/>
    <w:rsid w:val="00207337"/>
    <w:rsid w:val="00207876"/>
    <w:rsid w:val="00207C09"/>
    <w:rsid w:val="00210650"/>
    <w:rsid w:val="002169FA"/>
    <w:rsid w:val="00223E36"/>
    <w:rsid w:val="00226C64"/>
    <w:rsid w:val="00230246"/>
    <w:rsid w:val="00242FDB"/>
    <w:rsid w:val="00246464"/>
    <w:rsid w:val="00247658"/>
    <w:rsid w:val="00250391"/>
    <w:rsid w:val="00253282"/>
    <w:rsid w:val="00256BB6"/>
    <w:rsid w:val="00257B0C"/>
    <w:rsid w:val="00263C86"/>
    <w:rsid w:val="00263F52"/>
    <w:rsid w:val="00265C0C"/>
    <w:rsid w:val="002720D0"/>
    <w:rsid w:val="00274597"/>
    <w:rsid w:val="00274BC4"/>
    <w:rsid w:val="00276864"/>
    <w:rsid w:val="002805AD"/>
    <w:rsid w:val="002848D1"/>
    <w:rsid w:val="002863F9"/>
    <w:rsid w:val="00294B3A"/>
    <w:rsid w:val="00295D1B"/>
    <w:rsid w:val="002A3396"/>
    <w:rsid w:val="002A3EB3"/>
    <w:rsid w:val="002A6154"/>
    <w:rsid w:val="002C03AF"/>
    <w:rsid w:val="002C1414"/>
    <w:rsid w:val="002C2AC7"/>
    <w:rsid w:val="002C3386"/>
    <w:rsid w:val="002D1936"/>
    <w:rsid w:val="002D2178"/>
    <w:rsid w:val="002D381A"/>
    <w:rsid w:val="002D4357"/>
    <w:rsid w:val="002D45DF"/>
    <w:rsid w:val="002D4A92"/>
    <w:rsid w:val="002D6B0F"/>
    <w:rsid w:val="002D7343"/>
    <w:rsid w:val="002E0233"/>
    <w:rsid w:val="002E36F6"/>
    <w:rsid w:val="002E47E2"/>
    <w:rsid w:val="002E5F5B"/>
    <w:rsid w:val="002E7195"/>
    <w:rsid w:val="002F425B"/>
    <w:rsid w:val="0030061C"/>
    <w:rsid w:val="00300A07"/>
    <w:rsid w:val="00303292"/>
    <w:rsid w:val="0030416E"/>
    <w:rsid w:val="00307AD8"/>
    <w:rsid w:val="00311202"/>
    <w:rsid w:val="00311FD4"/>
    <w:rsid w:val="003141D1"/>
    <w:rsid w:val="00317428"/>
    <w:rsid w:val="00317815"/>
    <w:rsid w:val="00321498"/>
    <w:rsid w:val="00324EC7"/>
    <w:rsid w:val="003258C1"/>
    <w:rsid w:val="00330C44"/>
    <w:rsid w:val="00331557"/>
    <w:rsid w:val="00334098"/>
    <w:rsid w:val="00334ECC"/>
    <w:rsid w:val="00335254"/>
    <w:rsid w:val="00336B58"/>
    <w:rsid w:val="00340A39"/>
    <w:rsid w:val="003516AC"/>
    <w:rsid w:val="00355589"/>
    <w:rsid w:val="00360587"/>
    <w:rsid w:val="003677C2"/>
    <w:rsid w:val="003679A7"/>
    <w:rsid w:val="003726B2"/>
    <w:rsid w:val="00373B6B"/>
    <w:rsid w:val="00374C5E"/>
    <w:rsid w:val="003762F4"/>
    <w:rsid w:val="00376C52"/>
    <w:rsid w:val="00377441"/>
    <w:rsid w:val="00382B94"/>
    <w:rsid w:val="003852A7"/>
    <w:rsid w:val="00393771"/>
    <w:rsid w:val="00394866"/>
    <w:rsid w:val="00395EA0"/>
    <w:rsid w:val="003A135C"/>
    <w:rsid w:val="003A141C"/>
    <w:rsid w:val="003A1C1F"/>
    <w:rsid w:val="003B2401"/>
    <w:rsid w:val="003B2DB2"/>
    <w:rsid w:val="003B5163"/>
    <w:rsid w:val="003B6CFC"/>
    <w:rsid w:val="003C12E2"/>
    <w:rsid w:val="003C1DE1"/>
    <w:rsid w:val="003C640E"/>
    <w:rsid w:val="003D6387"/>
    <w:rsid w:val="003D76F2"/>
    <w:rsid w:val="003E013B"/>
    <w:rsid w:val="003E4307"/>
    <w:rsid w:val="003E46CC"/>
    <w:rsid w:val="003E5C37"/>
    <w:rsid w:val="003F07EB"/>
    <w:rsid w:val="003F089F"/>
    <w:rsid w:val="003F5492"/>
    <w:rsid w:val="004061CC"/>
    <w:rsid w:val="004070D9"/>
    <w:rsid w:val="00407FBB"/>
    <w:rsid w:val="00410E55"/>
    <w:rsid w:val="0041229D"/>
    <w:rsid w:val="00412F17"/>
    <w:rsid w:val="00415B7C"/>
    <w:rsid w:val="00416BEE"/>
    <w:rsid w:val="00421B33"/>
    <w:rsid w:val="00421EB9"/>
    <w:rsid w:val="00422812"/>
    <w:rsid w:val="00426D53"/>
    <w:rsid w:val="004430E9"/>
    <w:rsid w:val="00445222"/>
    <w:rsid w:val="00451B2A"/>
    <w:rsid w:val="004520AA"/>
    <w:rsid w:val="004525E1"/>
    <w:rsid w:val="00455CAF"/>
    <w:rsid w:val="00456414"/>
    <w:rsid w:val="00457EBA"/>
    <w:rsid w:val="00460F91"/>
    <w:rsid w:val="00467EA3"/>
    <w:rsid w:val="00473A1B"/>
    <w:rsid w:val="00477217"/>
    <w:rsid w:val="00480428"/>
    <w:rsid w:val="004825A7"/>
    <w:rsid w:val="0049252A"/>
    <w:rsid w:val="004927DF"/>
    <w:rsid w:val="004A5CE3"/>
    <w:rsid w:val="004A6680"/>
    <w:rsid w:val="004B0143"/>
    <w:rsid w:val="004B1988"/>
    <w:rsid w:val="004B2548"/>
    <w:rsid w:val="004B3550"/>
    <w:rsid w:val="004B5372"/>
    <w:rsid w:val="004B5D11"/>
    <w:rsid w:val="004B73CF"/>
    <w:rsid w:val="004C04D5"/>
    <w:rsid w:val="004C1497"/>
    <w:rsid w:val="004C526F"/>
    <w:rsid w:val="004D2FEA"/>
    <w:rsid w:val="004E1D16"/>
    <w:rsid w:val="004E2A3C"/>
    <w:rsid w:val="004F5E5B"/>
    <w:rsid w:val="004F6AB5"/>
    <w:rsid w:val="00502A8C"/>
    <w:rsid w:val="00503B4B"/>
    <w:rsid w:val="00504AF6"/>
    <w:rsid w:val="00505A56"/>
    <w:rsid w:val="00507E1B"/>
    <w:rsid w:val="005107D7"/>
    <w:rsid w:val="00510986"/>
    <w:rsid w:val="00515BDD"/>
    <w:rsid w:val="00521AF2"/>
    <w:rsid w:val="005241CF"/>
    <w:rsid w:val="00524618"/>
    <w:rsid w:val="00525495"/>
    <w:rsid w:val="00527577"/>
    <w:rsid w:val="00530A63"/>
    <w:rsid w:val="00531B55"/>
    <w:rsid w:val="00534048"/>
    <w:rsid w:val="0053567B"/>
    <w:rsid w:val="00536933"/>
    <w:rsid w:val="00537600"/>
    <w:rsid w:val="005408E4"/>
    <w:rsid w:val="00542886"/>
    <w:rsid w:val="00545505"/>
    <w:rsid w:val="0055799B"/>
    <w:rsid w:val="00557B32"/>
    <w:rsid w:val="00566061"/>
    <w:rsid w:val="00566768"/>
    <w:rsid w:val="00572C65"/>
    <w:rsid w:val="0058075B"/>
    <w:rsid w:val="00582CA5"/>
    <w:rsid w:val="00583AD7"/>
    <w:rsid w:val="00585D93"/>
    <w:rsid w:val="00591BB0"/>
    <w:rsid w:val="00593044"/>
    <w:rsid w:val="00594E7D"/>
    <w:rsid w:val="00595CCC"/>
    <w:rsid w:val="005A18C9"/>
    <w:rsid w:val="005A5B69"/>
    <w:rsid w:val="005A6980"/>
    <w:rsid w:val="005A6DD7"/>
    <w:rsid w:val="005A7C53"/>
    <w:rsid w:val="005B1398"/>
    <w:rsid w:val="005B27AB"/>
    <w:rsid w:val="005B2F5A"/>
    <w:rsid w:val="005B44EF"/>
    <w:rsid w:val="005B5CA1"/>
    <w:rsid w:val="005B77BA"/>
    <w:rsid w:val="005C1E06"/>
    <w:rsid w:val="005C55AE"/>
    <w:rsid w:val="005C62D0"/>
    <w:rsid w:val="005C6B4C"/>
    <w:rsid w:val="005D7438"/>
    <w:rsid w:val="005E101B"/>
    <w:rsid w:val="005F0EF6"/>
    <w:rsid w:val="005F2A92"/>
    <w:rsid w:val="005F58EC"/>
    <w:rsid w:val="00602B6E"/>
    <w:rsid w:val="00612C68"/>
    <w:rsid w:val="00613044"/>
    <w:rsid w:val="0061324D"/>
    <w:rsid w:val="00616991"/>
    <w:rsid w:val="00616A54"/>
    <w:rsid w:val="00616F4E"/>
    <w:rsid w:val="00620000"/>
    <w:rsid w:val="00620DB9"/>
    <w:rsid w:val="006256E0"/>
    <w:rsid w:val="0063109E"/>
    <w:rsid w:val="00631CE8"/>
    <w:rsid w:val="00632414"/>
    <w:rsid w:val="0063727E"/>
    <w:rsid w:val="00641E94"/>
    <w:rsid w:val="00642F46"/>
    <w:rsid w:val="00644395"/>
    <w:rsid w:val="006445E4"/>
    <w:rsid w:val="00650092"/>
    <w:rsid w:val="00660B1B"/>
    <w:rsid w:val="00671C20"/>
    <w:rsid w:val="00683D16"/>
    <w:rsid w:val="00685255"/>
    <w:rsid w:val="00685416"/>
    <w:rsid w:val="00686577"/>
    <w:rsid w:val="0068747F"/>
    <w:rsid w:val="00690CDB"/>
    <w:rsid w:val="00694BB7"/>
    <w:rsid w:val="006A123A"/>
    <w:rsid w:val="006A2784"/>
    <w:rsid w:val="006A2C2D"/>
    <w:rsid w:val="006A30A9"/>
    <w:rsid w:val="006A6085"/>
    <w:rsid w:val="006A754D"/>
    <w:rsid w:val="006B1141"/>
    <w:rsid w:val="006B1E8D"/>
    <w:rsid w:val="006C27A5"/>
    <w:rsid w:val="006C6247"/>
    <w:rsid w:val="006D5EE6"/>
    <w:rsid w:val="006D7021"/>
    <w:rsid w:val="006E0D27"/>
    <w:rsid w:val="006E6CAD"/>
    <w:rsid w:val="006F322F"/>
    <w:rsid w:val="006F324D"/>
    <w:rsid w:val="006F4C63"/>
    <w:rsid w:val="006F53BC"/>
    <w:rsid w:val="006F6E94"/>
    <w:rsid w:val="00701D70"/>
    <w:rsid w:val="00701F1F"/>
    <w:rsid w:val="00702139"/>
    <w:rsid w:val="0070417A"/>
    <w:rsid w:val="0070541E"/>
    <w:rsid w:val="00712380"/>
    <w:rsid w:val="00722E0B"/>
    <w:rsid w:val="00727267"/>
    <w:rsid w:val="00730500"/>
    <w:rsid w:val="00733ABF"/>
    <w:rsid w:val="0073463E"/>
    <w:rsid w:val="00743129"/>
    <w:rsid w:val="007473A9"/>
    <w:rsid w:val="00752718"/>
    <w:rsid w:val="0075312D"/>
    <w:rsid w:val="00755126"/>
    <w:rsid w:val="007602A3"/>
    <w:rsid w:val="00761B06"/>
    <w:rsid w:val="0076415E"/>
    <w:rsid w:val="00765B84"/>
    <w:rsid w:val="0076666B"/>
    <w:rsid w:val="00766BA9"/>
    <w:rsid w:val="0077079A"/>
    <w:rsid w:val="0077296D"/>
    <w:rsid w:val="007739BF"/>
    <w:rsid w:val="00780163"/>
    <w:rsid w:val="0078561C"/>
    <w:rsid w:val="007876B4"/>
    <w:rsid w:val="00787BBA"/>
    <w:rsid w:val="00787D7A"/>
    <w:rsid w:val="00794FFE"/>
    <w:rsid w:val="007960D1"/>
    <w:rsid w:val="007A27FE"/>
    <w:rsid w:val="007A3D7F"/>
    <w:rsid w:val="007A6211"/>
    <w:rsid w:val="007B1CC9"/>
    <w:rsid w:val="007B472F"/>
    <w:rsid w:val="007B5CC5"/>
    <w:rsid w:val="007B668A"/>
    <w:rsid w:val="007C0DC6"/>
    <w:rsid w:val="007C3C8E"/>
    <w:rsid w:val="007C3D84"/>
    <w:rsid w:val="007C739B"/>
    <w:rsid w:val="007C7DFD"/>
    <w:rsid w:val="007C7F38"/>
    <w:rsid w:val="007D1799"/>
    <w:rsid w:val="007D34C7"/>
    <w:rsid w:val="007D35CF"/>
    <w:rsid w:val="007D38A8"/>
    <w:rsid w:val="007D4E8D"/>
    <w:rsid w:val="007D5E15"/>
    <w:rsid w:val="007D6B10"/>
    <w:rsid w:val="007D731A"/>
    <w:rsid w:val="007E020E"/>
    <w:rsid w:val="007E322A"/>
    <w:rsid w:val="007E40B8"/>
    <w:rsid w:val="007E77C4"/>
    <w:rsid w:val="007F20B1"/>
    <w:rsid w:val="007F308B"/>
    <w:rsid w:val="007F3F70"/>
    <w:rsid w:val="007F58F5"/>
    <w:rsid w:val="007F706B"/>
    <w:rsid w:val="007F7AF6"/>
    <w:rsid w:val="008014A2"/>
    <w:rsid w:val="00802FC9"/>
    <w:rsid w:val="00804F23"/>
    <w:rsid w:val="00812943"/>
    <w:rsid w:val="00813739"/>
    <w:rsid w:val="0082242F"/>
    <w:rsid w:val="00825665"/>
    <w:rsid w:val="0082592C"/>
    <w:rsid w:val="00826E71"/>
    <w:rsid w:val="00830D3E"/>
    <w:rsid w:val="00831892"/>
    <w:rsid w:val="00831C6E"/>
    <w:rsid w:val="00833602"/>
    <w:rsid w:val="008345AD"/>
    <w:rsid w:val="00835494"/>
    <w:rsid w:val="00840D43"/>
    <w:rsid w:val="00842A3A"/>
    <w:rsid w:val="008450D0"/>
    <w:rsid w:val="00850F7D"/>
    <w:rsid w:val="00852ACA"/>
    <w:rsid w:val="00853900"/>
    <w:rsid w:val="008552BA"/>
    <w:rsid w:val="00855331"/>
    <w:rsid w:val="00857432"/>
    <w:rsid w:val="00864092"/>
    <w:rsid w:val="008651DA"/>
    <w:rsid w:val="008658F1"/>
    <w:rsid w:val="00866B21"/>
    <w:rsid w:val="008670F2"/>
    <w:rsid w:val="008700AA"/>
    <w:rsid w:val="008702B8"/>
    <w:rsid w:val="0087342D"/>
    <w:rsid w:val="00876D5C"/>
    <w:rsid w:val="00877F54"/>
    <w:rsid w:val="00884B79"/>
    <w:rsid w:val="008857D3"/>
    <w:rsid w:val="00887155"/>
    <w:rsid w:val="00896DAE"/>
    <w:rsid w:val="00897438"/>
    <w:rsid w:val="0089751C"/>
    <w:rsid w:val="008A21DD"/>
    <w:rsid w:val="008A325B"/>
    <w:rsid w:val="008A49C0"/>
    <w:rsid w:val="008B501D"/>
    <w:rsid w:val="008C1956"/>
    <w:rsid w:val="008C5319"/>
    <w:rsid w:val="008C6770"/>
    <w:rsid w:val="008D19DA"/>
    <w:rsid w:val="008D2400"/>
    <w:rsid w:val="008D6337"/>
    <w:rsid w:val="008E2A29"/>
    <w:rsid w:val="008E74C0"/>
    <w:rsid w:val="008F0E63"/>
    <w:rsid w:val="008F1E81"/>
    <w:rsid w:val="008F292B"/>
    <w:rsid w:val="008F35E5"/>
    <w:rsid w:val="008F3DA0"/>
    <w:rsid w:val="008F4FA1"/>
    <w:rsid w:val="00901222"/>
    <w:rsid w:val="0090208E"/>
    <w:rsid w:val="00905748"/>
    <w:rsid w:val="00907BC9"/>
    <w:rsid w:val="00915E21"/>
    <w:rsid w:val="00921665"/>
    <w:rsid w:val="00921949"/>
    <w:rsid w:val="00924E66"/>
    <w:rsid w:val="00925B5A"/>
    <w:rsid w:val="00935E6A"/>
    <w:rsid w:val="00935FBC"/>
    <w:rsid w:val="00937810"/>
    <w:rsid w:val="00942B9C"/>
    <w:rsid w:val="00945EA1"/>
    <w:rsid w:val="009467F2"/>
    <w:rsid w:val="00950AEA"/>
    <w:rsid w:val="00951901"/>
    <w:rsid w:val="00951C0E"/>
    <w:rsid w:val="00956ADF"/>
    <w:rsid w:val="00957ACD"/>
    <w:rsid w:val="00957BF9"/>
    <w:rsid w:val="009624B1"/>
    <w:rsid w:val="009639F7"/>
    <w:rsid w:val="0096468C"/>
    <w:rsid w:val="0096501A"/>
    <w:rsid w:val="00965728"/>
    <w:rsid w:val="0097339F"/>
    <w:rsid w:val="009779CC"/>
    <w:rsid w:val="00977C29"/>
    <w:rsid w:val="00981A56"/>
    <w:rsid w:val="009826DC"/>
    <w:rsid w:val="0098391C"/>
    <w:rsid w:val="00984DBC"/>
    <w:rsid w:val="009860C0"/>
    <w:rsid w:val="0099052D"/>
    <w:rsid w:val="009964E5"/>
    <w:rsid w:val="009A4B82"/>
    <w:rsid w:val="009A6194"/>
    <w:rsid w:val="009B1AB3"/>
    <w:rsid w:val="009B261F"/>
    <w:rsid w:val="009B4264"/>
    <w:rsid w:val="009B451D"/>
    <w:rsid w:val="009B6FD9"/>
    <w:rsid w:val="009B7331"/>
    <w:rsid w:val="009B7709"/>
    <w:rsid w:val="009B7F99"/>
    <w:rsid w:val="009C3FBA"/>
    <w:rsid w:val="009C4F58"/>
    <w:rsid w:val="009C65FA"/>
    <w:rsid w:val="009C7763"/>
    <w:rsid w:val="009C7BD5"/>
    <w:rsid w:val="009D23B7"/>
    <w:rsid w:val="009E4ED4"/>
    <w:rsid w:val="009E5022"/>
    <w:rsid w:val="009E74C8"/>
    <w:rsid w:val="009E7740"/>
    <w:rsid w:val="009F54D7"/>
    <w:rsid w:val="00A0050D"/>
    <w:rsid w:val="00A015C1"/>
    <w:rsid w:val="00A019D2"/>
    <w:rsid w:val="00A01B9C"/>
    <w:rsid w:val="00A01CC7"/>
    <w:rsid w:val="00A02403"/>
    <w:rsid w:val="00A07755"/>
    <w:rsid w:val="00A10867"/>
    <w:rsid w:val="00A1115B"/>
    <w:rsid w:val="00A12C51"/>
    <w:rsid w:val="00A146ED"/>
    <w:rsid w:val="00A16DC1"/>
    <w:rsid w:val="00A1799C"/>
    <w:rsid w:val="00A21184"/>
    <w:rsid w:val="00A22C2A"/>
    <w:rsid w:val="00A23346"/>
    <w:rsid w:val="00A24E39"/>
    <w:rsid w:val="00A332BD"/>
    <w:rsid w:val="00A34FF9"/>
    <w:rsid w:val="00A3565C"/>
    <w:rsid w:val="00A35A3F"/>
    <w:rsid w:val="00A421BD"/>
    <w:rsid w:val="00A42D80"/>
    <w:rsid w:val="00A44224"/>
    <w:rsid w:val="00A531CB"/>
    <w:rsid w:val="00A54721"/>
    <w:rsid w:val="00A56921"/>
    <w:rsid w:val="00A56CF5"/>
    <w:rsid w:val="00A57109"/>
    <w:rsid w:val="00A57823"/>
    <w:rsid w:val="00A57E3D"/>
    <w:rsid w:val="00A60406"/>
    <w:rsid w:val="00A62F3C"/>
    <w:rsid w:val="00A6421F"/>
    <w:rsid w:val="00A65C21"/>
    <w:rsid w:val="00A66628"/>
    <w:rsid w:val="00A66707"/>
    <w:rsid w:val="00A70BC0"/>
    <w:rsid w:val="00A7137F"/>
    <w:rsid w:val="00A80057"/>
    <w:rsid w:val="00A80549"/>
    <w:rsid w:val="00A80896"/>
    <w:rsid w:val="00A81A19"/>
    <w:rsid w:val="00A82447"/>
    <w:rsid w:val="00A83D28"/>
    <w:rsid w:val="00A8481A"/>
    <w:rsid w:val="00A902BF"/>
    <w:rsid w:val="00AA0636"/>
    <w:rsid w:val="00AA4349"/>
    <w:rsid w:val="00AA7905"/>
    <w:rsid w:val="00AB0BBA"/>
    <w:rsid w:val="00AB73C3"/>
    <w:rsid w:val="00AC0AA4"/>
    <w:rsid w:val="00AC5D63"/>
    <w:rsid w:val="00AD52E0"/>
    <w:rsid w:val="00AD66B6"/>
    <w:rsid w:val="00AD7BA2"/>
    <w:rsid w:val="00AE17D8"/>
    <w:rsid w:val="00AE222A"/>
    <w:rsid w:val="00AE59B0"/>
    <w:rsid w:val="00AF7666"/>
    <w:rsid w:val="00B00888"/>
    <w:rsid w:val="00B0388F"/>
    <w:rsid w:val="00B06EF0"/>
    <w:rsid w:val="00B117B0"/>
    <w:rsid w:val="00B1572C"/>
    <w:rsid w:val="00B15F41"/>
    <w:rsid w:val="00B373DB"/>
    <w:rsid w:val="00B37E1B"/>
    <w:rsid w:val="00B43B62"/>
    <w:rsid w:val="00B4778C"/>
    <w:rsid w:val="00B47FC0"/>
    <w:rsid w:val="00B50204"/>
    <w:rsid w:val="00B505B0"/>
    <w:rsid w:val="00B52632"/>
    <w:rsid w:val="00B55488"/>
    <w:rsid w:val="00B60400"/>
    <w:rsid w:val="00B61AA8"/>
    <w:rsid w:val="00B62ECE"/>
    <w:rsid w:val="00B6421C"/>
    <w:rsid w:val="00B70158"/>
    <w:rsid w:val="00B70F2A"/>
    <w:rsid w:val="00B71C57"/>
    <w:rsid w:val="00B74B00"/>
    <w:rsid w:val="00B765F4"/>
    <w:rsid w:val="00B847AA"/>
    <w:rsid w:val="00B849F4"/>
    <w:rsid w:val="00B91BF7"/>
    <w:rsid w:val="00B94F00"/>
    <w:rsid w:val="00B97148"/>
    <w:rsid w:val="00BA3ABA"/>
    <w:rsid w:val="00BA6459"/>
    <w:rsid w:val="00BB24BF"/>
    <w:rsid w:val="00BB39B8"/>
    <w:rsid w:val="00BB481D"/>
    <w:rsid w:val="00BC0EA1"/>
    <w:rsid w:val="00BC2423"/>
    <w:rsid w:val="00BC4F15"/>
    <w:rsid w:val="00BD31FD"/>
    <w:rsid w:val="00BE0198"/>
    <w:rsid w:val="00BE0216"/>
    <w:rsid w:val="00BE0B62"/>
    <w:rsid w:val="00BE161E"/>
    <w:rsid w:val="00BE2583"/>
    <w:rsid w:val="00BE4EED"/>
    <w:rsid w:val="00BE6D94"/>
    <w:rsid w:val="00BF1431"/>
    <w:rsid w:val="00BF576B"/>
    <w:rsid w:val="00BF77AC"/>
    <w:rsid w:val="00C008F8"/>
    <w:rsid w:val="00C04057"/>
    <w:rsid w:val="00C0653F"/>
    <w:rsid w:val="00C11C2D"/>
    <w:rsid w:val="00C131CF"/>
    <w:rsid w:val="00C143DD"/>
    <w:rsid w:val="00C15777"/>
    <w:rsid w:val="00C15C6B"/>
    <w:rsid w:val="00C15FED"/>
    <w:rsid w:val="00C2571D"/>
    <w:rsid w:val="00C27999"/>
    <w:rsid w:val="00C31F44"/>
    <w:rsid w:val="00C34F01"/>
    <w:rsid w:val="00C42FFF"/>
    <w:rsid w:val="00C44041"/>
    <w:rsid w:val="00C4565E"/>
    <w:rsid w:val="00C5476E"/>
    <w:rsid w:val="00C5545E"/>
    <w:rsid w:val="00C55679"/>
    <w:rsid w:val="00C56D05"/>
    <w:rsid w:val="00C57529"/>
    <w:rsid w:val="00C639E5"/>
    <w:rsid w:val="00C646E4"/>
    <w:rsid w:val="00C65660"/>
    <w:rsid w:val="00C65B72"/>
    <w:rsid w:val="00C67BFE"/>
    <w:rsid w:val="00C74CDF"/>
    <w:rsid w:val="00C82AD7"/>
    <w:rsid w:val="00C82FE4"/>
    <w:rsid w:val="00C86167"/>
    <w:rsid w:val="00C87C2D"/>
    <w:rsid w:val="00C9091A"/>
    <w:rsid w:val="00CA1422"/>
    <w:rsid w:val="00CA3370"/>
    <w:rsid w:val="00CA3D76"/>
    <w:rsid w:val="00CA4C43"/>
    <w:rsid w:val="00CA4D54"/>
    <w:rsid w:val="00CA5D44"/>
    <w:rsid w:val="00CA69C7"/>
    <w:rsid w:val="00CB1143"/>
    <w:rsid w:val="00CB2658"/>
    <w:rsid w:val="00CB2A83"/>
    <w:rsid w:val="00CB5282"/>
    <w:rsid w:val="00CB7A09"/>
    <w:rsid w:val="00CC4890"/>
    <w:rsid w:val="00CD04B4"/>
    <w:rsid w:val="00CD31FF"/>
    <w:rsid w:val="00CD5664"/>
    <w:rsid w:val="00CD7AD5"/>
    <w:rsid w:val="00CE14C6"/>
    <w:rsid w:val="00CE5904"/>
    <w:rsid w:val="00CE6DF4"/>
    <w:rsid w:val="00CF20CC"/>
    <w:rsid w:val="00CF2D9D"/>
    <w:rsid w:val="00CF30DB"/>
    <w:rsid w:val="00CF3208"/>
    <w:rsid w:val="00CF55F6"/>
    <w:rsid w:val="00CF6BD4"/>
    <w:rsid w:val="00D05B86"/>
    <w:rsid w:val="00D104CE"/>
    <w:rsid w:val="00D1100A"/>
    <w:rsid w:val="00D120B9"/>
    <w:rsid w:val="00D12DF0"/>
    <w:rsid w:val="00D15AD4"/>
    <w:rsid w:val="00D20E9A"/>
    <w:rsid w:val="00D22692"/>
    <w:rsid w:val="00D249F1"/>
    <w:rsid w:val="00D24D94"/>
    <w:rsid w:val="00D2527A"/>
    <w:rsid w:val="00D27BFD"/>
    <w:rsid w:val="00D3129D"/>
    <w:rsid w:val="00D337D2"/>
    <w:rsid w:val="00D340AC"/>
    <w:rsid w:val="00D42D2B"/>
    <w:rsid w:val="00D43510"/>
    <w:rsid w:val="00D47815"/>
    <w:rsid w:val="00D50F1A"/>
    <w:rsid w:val="00D5235C"/>
    <w:rsid w:val="00D54203"/>
    <w:rsid w:val="00D5489F"/>
    <w:rsid w:val="00D61D35"/>
    <w:rsid w:val="00D6426D"/>
    <w:rsid w:val="00D64C70"/>
    <w:rsid w:val="00D66E62"/>
    <w:rsid w:val="00D70B86"/>
    <w:rsid w:val="00D71612"/>
    <w:rsid w:val="00D77FD6"/>
    <w:rsid w:val="00D92B7A"/>
    <w:rsid w:val="00D94905"/>
    <w:rsid w:val="00DA0DF8"/>
    <w:rsid w:val="00DA60C4"/>
    <w:rsid w:val="00DA6B37"/>
    <w:rsid w:val="00DB314A"/>
    <w:rsid w:val="00DB5FCF"/>
    <w:rsid w:val="00DB6F6C"/>
    <w:rsid w:val="00DC02CA"/>
    <w:rsid w:val="00DD4BB6"/>
    <w:rsid w:val="00DD7127"/>
    <w:rsid w:val="00DE78D8"/>
    <w:rsid w:val="00DF4A0C"/>
    <w:rsid w:val="00E0579F"/>
    <w:rsid w:val="00E10756"/>
    <w:rsid w:val="00E10BF8"/>
    <w:rsid w:val="00E11005"/>
    <w:rsid w:val="00E12CE9"/>
    <w:rsid w:val="00E12D12"/>
    <w:rsid w:val="00E13230"/>
    <w:rsid w:val="00E159C4"/>
    <w:rsid w:val="00E178B2"/>
    <w:rsid w:val="00E2010B"/>
    <w:rsid w:val="00E322DD"/>
    <w:rsid w:val="00E33D2C"/>
    <w:rsid w:val="00E35295"/>
    <w:rsid w:val="00E46F32"/>
    <w:rsid w:val="00E476F0"/>
    <w:rsid w:val="00E5055E"/>
    <w:rsid w:val="00E50D1B"/>
    <w:rsid w:val="00E52D1C"/>
    <w:rsid w:val="00E533C4"/>
    <w:rsid w:val="00E62FC5"/>
    <w:rsid w:val="00E71B1B"/>
    <w:rsid w:val="00E72389"/>
    <w:rsid w:val="00E726C6"/>
    <w:rsid w:val="00E752F6"/>
    <w:rsid w:val="00E75EA6"/>
    <w:rsid w:val="00E81640"/>
    <w:rsid w:val="00E83FD0"/>
    <w:rsid w:val="00E859F5"/>
    <w:rsid w:val="00E86082"/>
    <w:rsid w:val="00E8799C"/>
    <w:rsid w:val="00E919CE"/>
    <w:rsid w:val="00E9225E"/>
    <w:rsid w:val="00E94779"/>
    <w:rsid w:val="00E9585B"/>
    <w:rsid w:val="00E96FEC"/>
    <w:rsid w:val="00EA0C1D"/>
    <w:rsid w:val="00EA24BC"/>
    <w:rsid w:val="00EA2C19"/>
    <w:rsid w:val="00EA2C8A"/>
    <w:rsid w:val="00EA3421"/>
    <w:rsid w:val="00EB5673"/>
    <w:rsid w:val="00EC11BD"/>
    <w:rsid w:val="00EC2884"/>
    <w:rsid w:val="00EC32AC"/>
    <w:rsid w:val="00ED7327"/>
    <w:rsid w:val="00EE05F5"/>
    <w:rsid w:val="00EE1BD4"/>
    <w:rsid w:val="00EE3008"/>
    <w:rsid w:val="00EE4B29"/>
    <w:rsid w:val="00EE5BE3"/>
    <w:rsid w:val="00EF1E47"/>
    <w:rsid w:val="00EF2849"/>
    <w:rsid w:val="00F05A66"/>
    <w:rsid w:val="00F07541"/>
    <w:rsid w:val="00F10493"/>
    <w:rsid w:val="00F127C8"/>
    <w:rsid w:val="00F13E97"/>
    <w:rsid w:val="00F14836"/>
    <w:rsid w:val="00F219AE"/>
    <w:rsid w:val="00F21D8D"/>
    <w:rsid w:val="00F2346D"/>
    <w:rsid w:val="00F2557B"/>
    <w:rsid w:val="00F2601B"/>
    <w:rsid w:val="00F26C89"/>
    <w:rsid w:val="00F26EE4"/>
    <w:rsid w:val="00F313ED"/>
    <w:rsid w:val="00F357D5"/>
    <w:rsid w:val="00F37764"/>
    <w:rsid w:val="00F40003"/>
    <w:rsid w:val="00F42689"/>
    <w:rsid w:val="00F4286F"/>
    <w:rsid w:val="00F43103"/>
    <w:rsid w:val="00F47AEF"/>
    <w:rsid w:val="00F511DB"/>
    <w:rsid w:val="00F56F06"/>
    <w:rsid w:val="00F57E16"/>
    <w:rsid w:val="00F64A1F"/>
    <w:rsid w:val="00F715E9"/>
    <w:rsid w:val="00F72504"/>
    <w:rsid w:val="00F7675C"/>
    <w:rsid w:val="00F8045F"/>
    <w:rsid w:val="00F8217D"/>
    <w:rsid w:val="00F8346C"/>
    <w:rsid w:val="00F84FA0"/>
    <w:rsid w:val="00F902E8"/>
    <w:rsid w:val="00F905B7"/>
    <w:rsid w:val="00F90735"/>
    <w:rsid w:val="00FA3741"/>
    <w:rsid w:val="00FA38F1"/>
    <w:rsid w:val="00FA6708"/>
    <w:rsid w:val="00FA6E33"/>
    <w:rsid w:val="00FA751F"/>
    <w:rsid w:val="00FB1E88"/>
    <w:rsid w:val="00FB4173"/>
    <w:rsid w:val="00FB583B"/>
    <w:rsid w:val="00FB774A"/>
    <w:rsid w:val="00FC05A6"/>
    <w:rsid w:val="00FC1FF3"/>
    <w:rsid w:val="00FC33BB"/>
    <w:rsid w:val="00FC42E0"/>
    <w:rsid w:val="00FC4D66"/>
    <w:rsid w:val="00FC778E"/>
    <w:rsid w:val="00FC7FFA"/>
    <w:rsid w:val="00FD130F"/>
    <w:rsid w:val="00FD1E72"/>
    <w:rsid w:val="00FD3A1F"/>
    <w:rsid w:val="00FD63C8"/>
    <w:rsid w:val="00FD6AE5"/>
    <w:rsid w:val="00FE7712"/>
    <w:rsid w:val="00FF2C1E"/>
    <w:rsid w:val="00FF4F73"/>
    <w:rsid w:val="00FF5068"/>
    <w:rsid w:val="00FF6955"/>
    <w:rsid w:val="00FF6F78"/>
    <w:rsid w:val="00FF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/>
    <o:shapelayout v:ext="edit">
      <o:idmap v:ext="edit" data="1"/>
    </o:shapelayout>
  </w:shapeDefaults>
  <w:decimalSymbol w:val="."/>
  <w:listSeparator w:val=";"/>
  <w14:docId w14:val="42CD685A"/>
  <w15:docId w15:val="{233A2903-2BFD-4DB0-9A03-302B37E97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F6E94"/>
    <w:pPr>
      <w:spacing w:before="120" w:after="120" w:line="300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6F6E94"/>
    <w:pPr>
      <w:keepNext/>
      <w:pageBreakBefore/>
      <w:numPr>
        <w:numId w:val="1"/>
      </w:numPr>
      <w:spacing w:before="240" w:line="480" w:lineRule="exact"/>
      <w:ind w:left="431" w:hanging="431"/>
      <w:outlineLvl w:val="0"/>
    </w:pPr>
    <w:rPr>
      <w:rFonts w:cs="Arial"/>
      <w:b/>
      <w:bCs/>
      <w:kern w:val="28"/>
      <w:sz w:val="28"/>
      <w:szCs w:val="28"/>
    </w:rPr>
  </w:style>
  <w:style w:type="paragraph" w:styleId="berschrift2">
    <w:name w:val="heading 2"/>
    <w:basedOn w:val="Standard"/>
    <w:next w:val="Standard"/>
    <w:link w:val="berschrift2Zchn"/>
    <w:autoRedefine/>
    <w:qFormat/>
    <w:rsid w:val="00F26EE4"/>
    <w:pPr>
      <w:keepNext/>
      <w:numPr>
        <w:ilvl w:val="1"/>
        <w:numId w:val="1"/>
      </w:numPr>
      <w:tabs>
        <w:tab w:val="clear" w:pos="5558"/>
      </w:tabs>
      <w:spacing w:before="360" w:line="240" w:lineRule="auto"/>
      <w:ind w:left="709" w:hanging="709"/>
      <w:outlineLvl w:val="1"/>
    </w:pPr>
    <w:rPr>
      <w:b/>
      <w:bCs/>
      <w:iCs/>
      <w:sz w:val="22"/>
      <w:lang w:eastAsia="x-none"/>
    </w:rPr>
  </w:style>
  <w:style w:type="paragraph" w:styleId="berschrift3">
    <w:name w:val="heading 3"/>
    <w:basedOn w:val="Standard"/>
    <w:next w:val="Standard"/>
    <w:qFormat/>
    <w:rsid w:val="00B37E1B"/>
    <w:pPr>
      <w:keepNext/>
      <w:numPr>
        <w:ilvl w:val="2"/>
        <w:numId w:val="1"/>
      </w:numPr>
      <w:spacing w:before="240"/>
      <w:outlineLvl w:val="2"/>
    </w:pPr>
    <w:rPr>
      <w:rFonts w:cs="Arial"/>
      <w:b/>
      <w:bCs/>
    </w:rPr>
  </w:style>
  <w:style w:type="paragraph" w:styleId="berschrift4">
    <w:name w:val="heading 4"/>
    <w:basedOn w:val="Standard"/>
    <w:next w:val="Standard"/>
    <w:qFormat/>
    <w:rsid w:val="00C27999"/>
    <w:pPr>
      <w:keepNext/>
      <w:numPr>
        <w:ilvl w:val="3"/>
        <w:numId w:val="2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5">
    <w:name w:val="heading 5"/>
    <w:basedOn w:val="berschrift4"/>
    <w:next w:val="Standard1"/>
    <w:link w:val="berschrift5Zchn"/>
    <w:autoRedefine/>
    <w:qFormat/>
    <w:rsid w:val="008700AA"/>
    <w:pPr>
      <w:keepNext w:val="0"/>
      <w:numPr>
        <w:ilvl w:val="0"/>
        <w:numId w:val="0"/>
      </w:numPr>
      <w:tabs>
        <w:tab w:val="num" w:pos="0"/>
      </w:tabs>
      <w:spacing w:before="0" w:after="120" w:line="240" w:lineRule="auto"/>
      <w:ind w:firstLine="850"/>
      <w:outlineLvl w:val="4"/>
    </w:pPr>
    <w:rPr>
      <w:rFonts w:ascii="Arial" w:hAnsi="Arial"/>
      <w:b w:val="0"/>
      <w:bCs w:val="0"/>
      <w:color w:val="000000"/>
      <w:sz w:val="22"/>
      <w:szCs w:val="20"/>
      <w:lang w:val="x-none" w:eastAsia="de-DE"/>
    </w:rPr>
  </w:style>
  <w:style w:type="paragraph" w:styleId="berschrift6">
    <w:name w:val="heading 6"/>
    <w:basedOn w:val="berschrift5"/>
    <w:next w:val="Standard1"/>
    <w:link w:val="berschrift6Zchn"/>
    <w:autoRedefine/>
    <w:qFormat/>
    <w:rsid w:val="008700AA"/>
    <w:pPr>
      <w:outlineLvl w:val="5"/>
    </w:pPr>
  </w:style>
  <w:style w:type="paragraph" w:styleId="berschrift7">
    <w:name w:val="heading 7"/>
    <w:basedOn w:val="berschrift6"/>
    <w:next w:val="Standard"/>
    <w:link w:val="berschrift7Zchn"/>
    <w:autoRedefine/>
    <w:qFormat/>
    <w:rsid w:val="008700AA"/>
    <w:pPr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8700AA"/>
    <w:pPr>
      <w:spacing w:before="240" w:after="60" w:line="240" w:lineRule="auto"/>
      <w:jc w:val="both"/>
      <w:outlineLvl w:val="7"/>
    </w:pPr>
    <w:rPr>
      <w:i/>
      <w:lang w:val="x-none" w:eastAsia="de-DE"/>
    </w:rPr>
  </w:style>
  <w:style w:type="paragraph" w:styleId="berschrift9">
    <w:name w:val="heading 9"/>
    <w:basedOn w:val="Standard"/>
    <w:next w:val="Standard"/>
    <w:link w:val="berschrift9Zchn"/>
    <w:qFormat/>
    <w:rsid w:val="008700AA"/>
    <w:pPr>
      <w:spacing w:before="240" w:after="60" w:line="240" w:lineRule="auto"/>
      <w:jc w:val="both"/>
      <w:outlineLvl w:val="8"/>
    </w:pPr>
    <w:rPr>
      <w:i/>
      <w:sz w:val="18"/>
      <w:lang w:val="x-non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C27999"/>
    <w:pPr>
      <w:suppressAutoHyphens/>
      <w:spacing w:line="200" w:lineRule="exact"/>
    </w:pPr>
    <w:rPr>
      <w:noProof/>
      <w:sz w:val="15"/>
      <w:lang w:val="x-none" w:eastAsia="x-none"/>
    </w:rPr>
  </w:style>
  <w:style w:type="paragraph" w:styleId="Fuzeile">
    <w:name w:val="footer"/>
    <w:basedOn w:val="Standard"/>
    <w:link w:val="FuzeileZchn"/>
    <w:rsid w:val="00536933"/>
    <w:pPr>
      <w:suppressAutoHyphens/>
      <w:spacing w:line="200" w:lineRule="exact"/>
    </w:pPr>
    <w:rPr>
      <w:noProof/>
      <w:sz w:val="22"/>
      <w:szCs w:val="15"/>
      <w:lang w:val="x-none" w:eastAsia="x-none"/>
    </w:rPr>
  </w:style>
  <w:style w:type="paragraph" w:customStyle="1" w:styleId="KopfFett">
    <w:name w:val="KopfFett"/>
    <w:basedOn w:val="Kopfzeile"/>
    <w:next w:val="Kopfzeile"/>
    <w:rsid w:val="00C27999"/>
    <w:rPr>
      <w:b/>
    </w:rPr>
  </w:style>
  <w:style w:type="paragraph" w:customStyle="1" w:styleId="KopfDept">
    <w:name w:val="KopfDept"/>
    <w:basedOn w:val="Kopfzeile"/>
    <w:next w:val="KopfFett"/>
    <w:rsid w:val="00C27999"/>
    <w:pPr>
      <w:spacing w:after="100"/>
      <w:contextualSpacing/>
    </w:pPr>
  </w:style>
  <w:style w:type="paragraph" w:customStyle="1" w:styleId="Logo">
    <w:name w:val="Logo"/>
    <w:rsid w:val="00C27999"/>
    <w:rPr>
      <w:rFonts w:ascii="Arial" w:hAnsi="Arial"/>
      <w:noProof/>
      <w:sz w:val="15"/>
    </w:rPr>
  </w:style>
  <w:style w:type="paragraph" w:customStyle="1" w:styleId="Post">
    <w:name w:val="Post"/>
    <w:basedOn w:val="Standard"/>
    <w:next w:val="Standard"/>
    <w:rsid w:val="00C27999"/>
    <w:pPr>
      <w:spacing w:after="140" w:line="200" w:lineRule="exact"/>
    </w:pPr>
    <w:rPr>
      <w:sz w:val="14"/>
      <w:u w:val="single"/>
    </w:rPr>
  </w:style>
  <w:style w:type="paragraph" w:customStyle="1" w:styleId="Ref">
    <w:name w:val="Ref"/>
    <w:basedOn w:val="Standard"/>
    <w:next w:val="Standard"/>
    <w:rsid w:val="00C27999"/>
    <w:pPr>
      <w:spacing w:line="200" w:lineRule="exact"/>
    </w:pPr>
    <w:rPr>
      <w:sz w:val="15"/>
    </w:rPr>
  </w:style>
  <w:style w:type="paragraph" w:customStyle="1" w:styleId="Betreff">
    <w:name w:val="Betreff"/>
    <w:basedOn w:val="Standard"/>
    <w:next w:val="Textkrper"/>
    <w:rsid w:val="00C27999"/>
    <w:pPr>
      <w:spacing w:before="480" w:after="360" w:line="240" w:lineRule="auto"/>
    </w:pPr>
    <w:rPr>
      <w:b/>
      <w:sz w:val="28"/>
    </w:rPr>
  </w:style>
  <w:style w:type="paragraph" w:customStyle="1" w:styleId="Pfad">
    <w:name w:val="Pfad"/>
    <w:next w:val="Fuzeile"/>
    <w:rsid w:val="00C27999"/>
    <w:pPr>
      <w:spacing w:line="160" w:lineRule="exact"/>
    </w:pPr>
    <w:rPr>
      <w:rFonts w:ascii="Arial" w:hAnsi="Arial"/>
      <w:noProof/>
      <w:sz w:val="12"/>
      <w:szCs w:val="12"/>
    </w:rPr>
  </w:style>
  <w:style w:type="paragraph" w:styleId="Textkrper">
    <w:name w:val="Body Text"/>
    <w:basedOn w:val="Standard"/>
    <w:link w:val="TextkrperZchn"/>
    <w:rsid w:val="00C27999"/>
  </w:style>
  <w:style w:type="paragraph" w:customStyle="1" w:styleId="Seite">
    <w:name w:val="Seite"/>
    <w:basedOn w:val="Standard"/>
    <w:rsid w:val="00C27999"/>
    <w:pPr>
      <w:suppressAutoHyphens/>
      <w:spacing w:line="200" w:lineRule="exact"/>
      <w:jc w:val="right"/>
    </w:pPr>
    <w:rPr>
      <w:sz w:val="14"/>
      <w:szCs w:val="14"/>
    </w:rPr>
  </w:style>
  <w:style w:type="paragraph" w:customStyle="1" w:styleId="Platzhalter">
    <w:name w:val="Platzhalter"/>
    <w:basedOn w:val="Standard"/>
    <w:next w:val="Standard"/>
    <w:rsid w:val="00C27999"/>
    <w:pPr>
      <w:spacing w:line="240" w:lineRule="auto"/>
    </w:pPr>
    <w:rPr>
      <w:sz w:val="2"/>
      <w:szCs w:val="2"/>
    </w:rPr>
  </w:style>
  <w:style w:type="paragraph" w:styleId="Sprechblasentext">
    <w:name w:val="Balloon Text"/>
    <w:basedOn w:val="Standard"/>
    <w:semiHidden/>
    <w:rsid w:val="00C27999"/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autoRedefine/>
    <w:uiPriority w:val="39"/>
    <w:rsid w:val="006256E0"/>
    <w:rPr>
      <w:b/>
    </w:rPr>
  </w:style>
  <w:style w:type="character" w:styleId="Hyperlink">
    <w:name w:val="Hyperlink"/>
    <w:uiPriority w:val="99"/>
    <w:rsid w:val="00C27999"/>
    <w:rPr>
      <w:color w:val="0000FF"/>
      <w:u w:val="single"/>
    </w:rPr>
  </w:style>
  <w:style w:type="paragraph" w:styleId="Verzeichnis2">
    <w:name w:val="toc 2"/>
    <w:basedOn w:val="Standard"/>
    <w:next w:val="Standard"/>
    <w:autoRedefine/>
    <w:uiPriority w:val="39"/>
    <w:rsid w:val="00CE5904"/>
    <w:pPr>
      <w:tabs>
        <w:tab w:val="left" w:pos="720"/>
        <w:tab w:val="right" w:pos="9061"/>
      </w:tabs>
      <w:ind w:left="720" w:hanging="720"/>
    </w:pPr>
  </w:style>
  <w:style w:type="paragraph" w:customStyle="1" w:styleId="Absatz">
    <w:name w:val="Absatz"/>
    <w:aliases w:val="Abstand_vor6"/>
    <w:basedOn w:val="Standard"/>
    <w:rsid w:val="00C27999"/>
    <w:pPr>
      <w:spacing w:line="240" w:lineRule="auto"/>
      <w:jc w:val="both"/>
    </w:pPr>
    <w:rPr>
      <w:sz w:val="24"/>
    </w:rPr>
  </w:style>
  <w:style w:type="paragraph" w:styleId="Funotentext">
    <w:name w:val="footnote text"/>
    <w:basedOn w:val="Standard"/>
    <w:link w:val="FunotentextZchn"/>
    <w:rsid w:val="00C27999"/>
    <w:pPr>
      <w:spacing w:line="240" w:lineRule="auto"/>
    </w:pPr>
    <w:rPr>
      <w:lang w:val="x-none" w:eastAsia="x-none"/>
    </w:rPr>
  </w:style>
  <w:style w:type="character" w:styleId="Funotenzeichen">
    <w:name w:val="footnote reference"/>
    <w:rsid w:val="00C27999"/>
    <w:rPr>
      <w:rFonts w:ascii="Arial" w:hAnsi="Arial"/>
      <w:noProof/>
      <w:spacing w:val="0"/>
      <w:kern w:val="0"/>
      <w:position w:val="0"/>
      <w:sz w:val="24"/>
      <w:u w:val="none"/>
      <w:vertAlign w:val="superscript"/>
    </w:rPr>
  </w:style>
  <w:style w:type="paragraph" w:styleId="Textkrper-Einzug2">
    <w:name w:val="Body Text Indent 2"/>
    <w:basedOn w:val="Standard"/>
    <w:rsid w:val="00C27999"/>
    <w:pPr>
      <w:spacing w:line="480" w:lineRule="auto"/>
      <w:ind w:left="283"/>
    </w:pPr>
    <w:rPr>
      <w:sz w:val="24"/>
    </w:rPr>
  </w:style>
  <w:style w:type="table" w:styleId="Tabellenraster">
    <w:name w:val="Table Grid"/>
    <w:basedOn w:val="NormaleTabelle"/>
    <w:rsid w:val="00C27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satzvor0">
    <w:name w:val="Absatz vor 0"/>
    <w:basedOn w:val="Absatz"/>
    <w:rsid w:val="00C27999"/>
  </w:style>
  <w:style w:type="paragraph" w:customStyle="1" w:styleId="xAufzhlungPunkt">
    <w:name w:val="xAufzählungPunkt"/>
    <w:basedOn w:val="Standard"/>
    <w:next w:val="Standard"/>
    <w:link w:val="xAufzhlungPunktChar"/>
    <w:rsid w:val="00C27999"/>
    <w:pPr>
      <w:autoSpaceDE w:val="0"/>
      <w:autoSpaceDN w:val="0"/>
      <w:adjustRightInd w:val="0"/>
      <w:spacing w:line="240" w:lineRule="auto"/>
    </w:pPr>
    <w:rPr>
      <w:sz w:val="24"/>
      <w:szCs w:val="24"/>
    </w:rPr>
  </w:style>
  <w:style w:type="character" w:customStyle="1" w:styleId="xAufzhlungPunktChar">
    <w:name w:val="xAufzählungPunkt Char"/>
    <w:link w:val="xAufzhlungPunkt"/>
    <w:rsid w:val="00C27999"/>
    <w:rPr>
      <w:rFonts w:ascii="Arial" w:hAnsi="Arial"/>
      <w:sz w:val="24"/>
      <w:szCs w:val="24"/>
      <w:lang w:val="de-CH" w:eastAsia="de-CH" w:bidi="ar-SA"/>
    </w:rPr>
  </w:style>
  <w:style w:type="paragraph" w:styleId="Verzeichnis3">
    <w:name w:val="toc 3"/>
    <w:basedOn w:val="Standard"/>
    <w:next w:val="Standard"/>
    <w:autoRedefine/>
    <w:uiPriority w:val="39"/>
    <w:rsid w:val="00CE5904"/>
    <w:pPr>
      <w:tabs>
        <w:tab w:val="left" w:pos="720"/>
        <w:tab w:val="right" w:pos="9061"/>
      </w:tabs>
      <w:ind w:left="720" w:hanging="720"/>
    </w:pPr>
  </w:style>
  <w:style w:type="paragraph" w:styleId="Anrede">
    <w:name w:val="Salutation"/>
    <w:basedOn w:val="Standard"/>
    <w:next w:val="Standard"/>
    <w:semiHidden/>
    <w:rsid w:val="00C27999"/>
    <w:pPr>
      <w:spacing w:before="60" w:after="60" w:line="240" w:lineRule="auto"/>
      <w:jc w:val="both"/>
    </w:pPr>
    <w:rPr>
      <w:rFonts w:ascii="Frutiger LT 45 Light" w:hAnsi="Frutiger LT 45 Light"/>
      <w:sz w:val="22"/>
      <w:szCs w:val="22"/>
      <w:lang w:eastAsia="de-DE"/>
    </w:rPr>
  </w:style>
  <w:style w:type="paragraph" w:customStyle="1" w:styleId="Titel1">
    <w:name w:val="Titel 1"/>
    <w:basedOn w:val="Standard"/>
    <w:next w:val="Standard"/>
    <w:rsid w:val="00C27999"/>
    <w:pPr>
      <w:spacing w:before="360" w:after="360" w:line="240" w:lineRule="auto"/>
    </w:pPr>
    <w:rPr>
      <w:rFonts w:ascii="Frutiger LT 45 Light" w:hAnsi="Frutiger LT 45 Light"/>
      <w:sz w:val="36"/>
      <w:szCs w:val="46"/>
      <w:lang w:eastAsia="de-DE"/>
    </w:rPr>
  </w:style>
  <w:style w:type="paragraph" w:styleId="Aufzhlungszeichen3">
    <w:name w:val="List Bullet 3"/>
    <w:basedOn w:val="Standard"/>
    <w:semiHidden/>
    <w:rsid w:val="00C27999"/>
    <w:pPr>
      <w:numPr>
        <w:numId w:val="3"/>
      </w:numPr>
      <w:spacing w:before="60" w:after="60" w:line="240" w:lineRule="auto"/>
      <w:jc w:val="both"/>
    </w:pPr>
    <w:rPr>
      <w:rFonts w:ascii="Frutiger LT 45 Light" w:hAnsi="Frutiger LT 45 Light"/>
      <w:sz w:val="22"/>
      <w:szCs w:val="22"/>
      <w:lang w:eastAsia="de-DE"/>
    </w:rPr>
  </w:style>
  <w:style w:type="paragraph" w:styleId="Beschriftung">
    <w:name w:val="caption"/>
    <w:basedOn w:val="Standard"/>
    <w:next w:val="Standard"/>
    <w:qFormat/>
    <w:rsid w:val="006F324D"/>
    <w:pPr>
      <w:spacing w:before="240" w:after="60" w:line="240" w:lineRule="auto"/>
      <w:jc w:val="both"/>
    </w:pPr>
    <w:rPr>
      <w:bCs/>
      <w:sz w:val="18"/>
      <w:lang w:eastAsia="de-DE"/>
    </w:rPr>
  </w:style>
  <w:style w:type="character" w:customStyle="1" w:styleId="TextkrperZchn">
    <w:name w:val="Textkörper Zchn"/>
    <w:link w:val="Textkrper"/>
    <w:rsid w:val="00C27999"/>
    <w:rPr>
      <w:rFonts w:ascii="Arial" w:hAnsi="Arial"/>
      <w:lang w:val="de-CH" w:eastAsia="de-CH" w:bidi="ar-SA"/>
    </w:rPr>
  </w:style>
  <w:style w:type="paragraph" w:customStyle="1" w:styleId="Standard1">
    <w:name w:val="Standard 1"/>
    <w:basedOn w:val="Standard"/>
    <w:rsid w:val="008F0E63"/>
    <w:pPr>
      <w:tabs>
        <w:tab w:val="right" w:pos="9070"/>
      </w:tabs>
      <w:spacing w:line="240" w:lineRule="auto"/>
      <w:ind w:left="709"/>
      <w:jc w:val="both"/>
    </w:pPr>
    <w:rPr>
      <w:rFonts w:cs="Arial"/>
      <w:sz w:val="22"/>
      <w:lang w:eastAsia="de-DE"/>
    </w:rPr>
  </w:style>
  <w:style w:type="paragraph" w:styleId="Index2">
    <w:name w:val="index 2"/>
    <w:basedOn w:val="Standard"/>
    <w:next w:val="Standard"/>
    <w:autoRedefine/>
    <w:semiHidden/>
    <w:rsid w:val="008F0E63"/>
    <w:pPr>
      <w:tabs>
        <w:tab w:val="right" w:pos="9070"/>
      </w:tabs>
      <w:spacing w:line="240" w:lineRule="auto"/>
      <w:jc w:val="both"/>
    </w:pPr>
    <w:rPr>
      <w:rFonts w:cs="Arial"/>
      <w:noProof/>
      <w:sz w:val="22"/>
      <w:lang w:eastAsia="de-DE"/>
    </w:rPr>
  </w:style>
  <w:style w:type="paragraph" w:customStyle="1" w:styleId="Absatz09ptCourier">
    <w:name w:val="Absatz 0 (9pt) Courier"/>
    <w:basedOn w:val="Standard"/>
    <w:rsid w:val="008F0E63"/>
    <w:pPr>
      <w:spacing w:before="20" w:after="20" w:line="240" w:lineRule="auto"/>
    </w:pPr>
    <w:rPr>
      <w:rFonts w:ascii="Courier New" w:hAnsi="Courier New" w:cs="Courier New"/>
      <w:sz w:val="18"/>
      <w:szCs w:val="18"/>
      <w:lang w:eastAsia="de-DE"/>
    </w:rPr>
  </w:style>
  <w:style w:type="character" w:styleId="Kommentarzeichen">
    <w:name w:val="annotation reference"/>
    <w:semiHidden/>
    <w:rsid w:val="00F2346D"/>
    <w:rPr>
      <w:sz w:val="16"/>
      <w:szCs w:val="16"/>
    </w:rPr>
  </w:style>
  <w:style w:type="paragraph" w:styleId="Kommentartext">
    <w:name w:val="annotation text"/>
    <w:basedOn w:val="Standard"/>
    <w:semiHidden/>
    <w:rsid w:val="00F2346D"/>
  </w:style>
  <w:style w:type="paragraph" w:styleId="Kommentarthema">
    <w:name w:val="annotation subject"/>
    <w:basedOn w:val="Kommentartext"/>
    <w:next w:val="Kommentartext"/>
    <w:semiHidden/>
    <w:rsid w:val="00F2346D"/>
    <w:rPr>
      <w:b/>
      <w:bCs/>
    </w:rPr>
  </w:style>
  <w:style w:type="character" w:customStyle="1" w:styleId="berschrift5Zchn">
    <w:name w:val="Überschrift 5 Zchn"/>
    <w:link w:val="berschrift5"/>
    <w:rsid w:val="008700AA"/>
    <w:rPr>
      <w:rFonts w:ascii="Arial" w:hAnsi="Arial" w:cs="Arial"/>
      <w:color w:val="000000"/>
      <w:sz w:val="22"/>
      <w:lang w:eastAsia="de-DE"/>
    </w:rPr>
  </w:style>
  <w:style w:type="character" w:customStyle="1" w:styleId="berschrift6Zchn">
    <w:name w:val="Überschrift 6 Zchn"/>
    <w:link w:val="berschrift6"/>
    <w:rsid w:val="008700AA"/>
    <w:rPr>
      <w:rFonts w:ascii="Arial" w:hAnsi="Arial" w:cs="Arial"/>
      <w:color w:val="000000"/>
      <w:sz w:val="22"/>
      <w:lang w:eastAsia="de-DE"/>
    </w:rPr>
  </w:style>
  <w:style w:type="character" w:customStyle="1" w:styleId="berschrift7Zchn">
    <w:name w:val="Überschrift 7 Zchn"/>
    <w:link w:val="berschrift7"/>
    <w:rsid w:val="008700AA"/>
    <w:rPr>
      <w:rFonts w:ascii="Arial" w:hAnsi="Arial" w:cs="Arial"/>
      <w:color w:val="000000"/>
      <w:sz w:val="22"/>
      <w:lang w:eastAsia="de-DE"/>
    </w:rPr>
  </w:style>
  <w:style w:type="character" w:customStyle="1" w:styleId="berschrift8Zchn">
    <w:name w:val="Überschrift 8 Zchn"/>
    <w:link w:val="berschrift8"/>
    <w:rsid w:val="008700AA"/>
    <w:rPr>
      <w:rFonts w:ascii="Arial" w:hAnsi="Arial" w:cs="Arial"/>
      <w:i/>
      <w:lang w:eastAsia="de-DE"/>
    </w:rPr>
  </w:style>
  <w:style w:type="character" w:customStyle="1" w:styleId="berschrift9Zchn">
    <w:name w:val="Überschrift 9 Zchn"/>
    <w:link w:val="berschrift9"/>
    <w:rsid w:val="008700AA"/>
    <w:rPr>
      <w:rFonts w:ascii="Arial" w:hAnsi="Arial" w:cs="Arial"/>
      <w:i/>
      <w:sz w:val="18"/>
      <w:lang w:eastAsia="de-DE"/>
    </w:rPr>
  </w:style>
  <w:style w:type="character" w:customStyle="1" w:styleId="berschrift2Zchn">
    <w:name w:val="Überschrift 2 Zchn"/>
    <w:link w:val="berschrift2"/>
    <w:rsid w:val="00F26EE4"/>
    <w:rPr>
      <w:rFonts w:ascii="Arial" w:hAnsi="Arial"/>
      <w:b/>
      <w:bCs/>
      <w:iCs/>
      <w:sz w:val="22"/>
      <w:lang w:eastAsia="x-none"/>
    </w:rPr>
  </w:style>
  <w:style w:type="character" w:customStyle="1" w:styleId="KopfzeileZchn">
    <w:name w:val="Kopfzeile Zchn"/>
    <w:link w:val="Kopfzeile"/>
    <w:rsid w:val="00C0653F"/>
    <w:rPr>
      <w:rFonts w:ascii="Arial" w:hAnsi="Arial"/>
      <w:noProof/>
      <w:sz w:val="15"/>
    </w:rPr>
  </w:style>
  <w:style w:type="character" w:customStyle="1" w:styleId="FuzeileZchn">
    <w:name w:val="Fußzeile Zchn"/>
    <w:link w:val="Fuzeile"/>
    <w:rsid w:val="00536933"/>
    <w:rPr>
      <w:rFonts w:ascii="Arial" w:hAnsi="Arial"/>
      <w:noProof/>
      <w:sz w:val="22"/>
      <w:szCs w:val="15"/>
      <w:lang w:val="x-none" w:eastAsia="x-none"/>
    </w:rPr>
  </w:style>
  <w:style w:type="paragraph" w:customStyle="1" w:styleId="Absatz1">
    <w:name w:val="Absatz 1"/>
    <w:basedOn w:val="Standard"/>
    <w:rsid w:val="0078561C"/>
    <w:pPr>
      <w:spacing w:after="80" w:line="240" w:lineRule="auto"/>
      <w:ind w:left="851"/>
      <w:jc w:val="both"/>
    </w:pPr>
    <w:rPr>
      <w:rFonts w:cs="Arial"/>
      <w:sz w:val="22"/>
      <w:szCs w:val="22"/>
      <w:lang w:eastAsia="de-DE"/>
    </w:rPr>
  </w:style>
  <w:style w:type="paragraph" w:customStyle="1" w:styleId="Absatz0Courier">
    <w:name w:val="Absatz 0 Courier"/>
    <w:basedOn w:val="Absatz09ptCourier"/>
    <w:rsid w:val="0078561C"/>
    <w:pPr>
      <w:spacing w:before="0" w:after="80"/>
    </w:pPr>
    <w:rPr>
      <w:sz w:val="22"/>
      <w:szCs w:val="22"/>
    </w:rPr>
  </w:style>
  <w:style w:type="paragraph" w:customStyle="1" w:styleId="Absatz09pt">
    <w:name w:val="Absatz 0 (9pt)"/>
    <w:basedOn w:val="Standard"/>
    <w:rsid w:val="00CF2D9D"/>
    <w:pPr>
      <w:spacing w:before="20" w:after="20" w:line="240" w:lineRule="auto"/>
    </w:pPr>
    <w:rPr>
      <w:rFonts w:cs="Arial"/>
      <w:sz w:val="18"/>
      <w:szCs w:val="18"/>
      <w:lang w:eastAsia="de-DE"/>
    </w:rPr>
  </w:style>
  <w:style w:type="paragraph" w:styleId="Titel">
    <w:name w:val="Title"/>
    <w:basedOn w:val="Standard"/>
    <w:next w:val="Standard"/>
    <w:link w:val="TitelZchn"/>
    <w:qFormat/>
    <w:rsid w:val="00E71B1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elZchn">
    <w:name w:val="Titel Zchn"/>
    <w:link w:val="Titel"/>
    <w:rsid w:val="00E71B1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FunotentextZchn">
    <w:name w:val="Fußnotentext Zchn"/>
    <w:link w:val="Funotentext"/>
    <w:rsid w:val="000408D3"/>
    <w:rPr>
      <w:rFonts w:ascii="Arial" w:hAnsi="Arial"/>
    </w:rPr>
  </w:style>
  <w:style w:type="paragraph" w:styleId="KeinLeerraum">
    <w:name w:val="No Spacing"/>
    <w:uiPriority w:val="1"/>
    <w:qFormat/>
    <w:rsid w:val="000408D3"/>
    <w:rPr>
      <w:rFonts w:ascii="Calibri" w:eastAsia="Calibri" w:hAnsi="Calibri"/>
      <w:sz w:val="22"/>
      <w:szCs w:val="22"/>
      <w:lang w:val="de-DE" w:eastAsia="en-US"/>
    </w:rPr>
  </w:style>
  <w:style w:type="paragraph" w:styleId="berarbeitung">
    <w:name w:val="Revision"/>
    <w:hidden/>
    <w:uiPriority w:val="99"/>
    <w:semiHidden/>
    <w:rsid w:val="00CB7A09"/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6256E0"/>
    <w:rPr>
      <w:color w:val="808080"/>
    </w:rPr>
  </w:style>
  <w:style w:type="paragraph" w:customStyle="1" w:styleId="AufzhlungmitPkt">
    <w:name w:val="Aufzählung mit Pkt"/>
    <w:uiPriority w:val="7"/>
    <w:qFormat/>
    <w:rsid w:val="00542886"/>
    <w:pPr>
      <w:numPr>
        <w:numId w:val="37"/>
      </w:numPr>
      <w:spacing w:before="60" w:after="60"/>
    </w:pPr>
    <w:rPr>
      <w:rFonts w:ascii="Arial" w:hAnsi="Arial"/>
      <w:sz w:val="22"/>
      <w:lang w:eastAsia="de-DE"/>
    </w:rPr>
  </w:style>
  <w:style w:type="paragraph" w:styleId="Listenabsatz">
    <w:name w:val="List Paragraph"/>
    <w:basedOn w:val="Standard"/>
    <w:uiPriority w:val="34"/>
    <w:qFormat/>
    <w:rsid w:val="009B1AB3"/>
    <w:pPr>
      <w:ind w:left="720"/>
      <w:contextualSpacing/>
    </w:pPr>
  </w:style>
  <w:style w:type="paragraph" w:customStyle="1" w:styleId="BeilageFormat">
    <w:name w:val="Beilage_Format"/>
    <w:basedOn w:val="Standard"/>
    <w:next w:val="Standard"/>
    <w:qFormat/>
    <w:rsid w:val="00C74CDF"/>
    <w:pPr>
      <w:jc w:val="both"/>
    </w:pPr>
    <w:rPr>
      <w:b/>
    </w:rPr>
  </w:style>
  <w:style w:type="paragraph" w:customStyle="1" w:styleId="KBOBHoch">
    <w:name w:val="KBOB_Hoch"/>
    <w:basedOn w:val="Standard"/>
    <w:qFormat/>
    <w:rsid w:val="006E0D27"/>
    <w:pPr>
      <w:spacing w:before="60" w:after="60" w:line="280" w:lineRule="exact"/>
      <w:jc w:val="both"/>
    </w:pPr>
    <w:rPr>
      <w:szCs w:val="22"/>
      <w:lang w:eastAsia="de-DE"/>
    </w:rPr>
  </w:style>
  <w:style w:type="character" w:styleId="Fett">
    <w:name w:val="Strong"/>
    <w:basedOn w:val="Absatz-Standardschriftart"/>
    <w:qFormat/>
    <w:rsid w:val="00E132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8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57651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459136">
              <w:marLeft w:val="2280"/>
              <w:marRight w:val="22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169031">
                  <w:marLeft w:val="-15"/>
                  <w:marRight w:val="-1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31481">
                      <w:marLeft w:val="120"/>
                      <w:marRight w:val="12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711102">
                      <w:marLeft w:val="120"/>
                      <w:marRight w:val="12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0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CDBund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AFFBB55672440759AC9E433E7E69B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A7D685-40CE-4DF5-B7C1-436C56C06371}"/>
      </w:docPartPr>
      <w:docPartBody>
        <w:p w:rsidR="00B76FD4" w:rsidRDefault="00176720" w:rsidP="00176720">
          <w:pPr>
            <w:pStyle w:val="1AFFBB55672440759AC9E433E7E69BBF5"/>
          </w:pPr>
          <w:r w:rsidRPr="006256E0">
            <w:rPr>
              <w:b/>
              <w:color w:val="BFBFBF" w:themeColor="background1" w:themeShade="BF"/>
            </w:rPr>
            <w:t>Name eingeben</w:t>
          </w:r>
        </w:p>
      </w:docPartBody>
    </w:docPart>
    <w:docPart>
      <w:docPartPr>
        <w:name w:val="226802F87B3041BFB5FD517B95BB6C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D1B4A4-2112-4779-B05B-097AB0CB299C}"/>
      </w:docPartPr>
      <w:docPartBody>
        <w:p w:rsidR="00B76FD4" w:rsidRDefault="00176720" w:rsidP="00176720">
          <w:pPr>
            <w:pStyle w:val="226802F87B3041BFB5FD517B95BB6C174"/>
          </w:pPr>
          <w:r w:rsidRPr="006256E0">
            <w:rPr>
              <w:rStyle w:val="Platzhaltertext"/>
              <w:b/>
              <w:color w:val="BFBFBF" w:themeColor="background1" w:themeShade="BF"/>
            </w:rPr>
            <w:t>Datum auswählen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45 Light">
    <w:altName w:val="Century Gothic"/>
    <w:charset w:val="00"/>
    <w:family w:val="swiss"/>
    <w:pitch w:val="variable"/>
    <w:sig w:usb0="00000001" w:usb1="5000204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6FD4"/>
    <w:rsid w:val="0006204C"/>
    <w:rsid w:val="000C1411"/>
    <w:rsid w:val="000E4B92"/>
    <w:rsid w:val="000F3F2A"/>
    <w:rsid w:val="00101E8B"/>
    <w:rsid w:val="001312BE"/>
    <w:rsid w:val="00176720"/>
    <w:rsid w:val="001B637D"/>
    <w:rsid w:val="00210142"/>
    <w:rsid w:val="00214F08"/>
    <w:rsid w:val="00232189"/>
    <w:rsid w:val="003E570E"/>
    <w:rsid w:val="006A1986"/>
    <w:rsid w:val="00700BA6"/>
    <w:rsid w:val="0071509A"/>
    <w:rsid w:val="00793E1C"/>
    <w:rsid w:val="00797A4C"/>
    <w:rsid w:val="00806EED"/>
    <w:rsid w:val="00824519"/>
    <w:rsid w:val="008315CF"/>
    <w:rsid w:val="009533EB"/>
    <w:rsid w:val="00954FEA"/>
    <w:rsid w:val="00A4169A"/>
    <w:rsid w:val="00B12725"/>
    <w:rsid w:val="00B46DC2"/>
    <w:rsid w:val="00B50E62"/>
    <w:rsid w:val="00B76FD4"/>
    <w:rsid w:val="00BC0629"/>
    <w:rsid w:val="00D37FB5"/>
    <w:rsid w:val="00D637A7"/>
    <w:rsid w:val="00D812DA"/>
    <w:rsid w:val="00F470A1"/>
    <w:rsid w:val="00F520E4"/>
    <w:rsid w:val="00F5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C0629"/>
    <w:rPr>
      <w:color w:val="808080"/>
    </w:rPr>
  </w:style>
  <w:style w:type="paragraph" w:customStyle="1" w:styleId="1AFFBB55672440759AC9E433E7E69BBF5">
    <w:name w:val="1AFFBB55672440759AC9E433E7E69BBF5"/>
    <w:rsid w:val="00176720"/>
    <w:pPr>
      <w:spacing w:before="120" w:after="120" w:line="30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226802F87B3041BFB5FD517B95BB6C174">
    <w:name w:val="226802F87B3041BFB5FD517B95BB6C174"/>
    <w:rsid w:val="00176720"/>
    <w:pPr>
      <w:spacing w:before="120" w:after="120" w:line="300" w:lineRule="auto"/>
    </w:pPr>
    <w:rPr>
      <w:rFonts w:ascii="Arial" w:eastAsia="Times New Roman" w:hAnsi="Arial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0EBBD8-E6D0-4A2C-8D8B-0778DA080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CDBund.dot</Template>
  <TotalTime>0</TotalTime>
  <Pages>22</Pages>
  <Words>1602</Words>
  <Characters>14274</Characters>
  <Application>Microsoft Office Word</Application>
  <DocSecurity>0</DocSecurity>
  <Lines>118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</vt:lpstr>
    </vt:vector>
  </TitlesOfParts>
  <Company>EJPD</Company>
  <LinksUpToDate>false</LinksUpToDate>
  <CharactersWithSpaces>15845</CharactersWithSpaces>
  <SharedDoc>false</SharedDoc>
  <HLinks>
    <vt:vector size="114" baseType="variant">
      <vt:variant>
        <vt:i4>1966135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_Toc498525909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_Toc498525908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_Toc498525907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_Toc498525906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_Toc498525905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_Toc498525904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_Toc498525903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_Toc498525902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_Toc498525901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_Toc498525900</vt:lpwstr>
      </vt:variant>
      <vt:variant>
        <vt:i4>1507382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_Toc498525899</vt:lpwstr>
      </vt:variant>
      <vt:variant>
        <vt:i4>1507382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_Toc498525898</vt:lpwstr>
      </vt:variant>
      <vt:variant>
        <vt:i4>1507382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_Toc498525897</vt:lpwstr>
      </vt:variant>
      <vt:variant>
        <vt:i4>1507382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_Toc498525896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_Toc498525895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_Toc498525894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_Toc498525893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_Toc498525892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_Toc498525891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subject>Briefvorlage CD Bund</dc:subject>
  <dc:creator>c.arnold@gpag.ch</dc:creator>
  <dc:description>4-sprachig
Logoauswahl sw/f, 2. Seite ja/nein</dc:description>
  <cp:lastModifiedBy>Herren Michèle GPAG</cp:lastModifiedBy>
  <cp:revision>7</cp:revision>
  <cp:lastPrinted>2020-12-11T11:09:00Z</cp:lastPrinted>
  <dcterms:created xsi:type="dcterms:W3CDTF">2020-12-03T11:51:00Z</dcterms:created>
  <dcterms:modified xsi:type="dcterms:W3CDTF">2020-12-14T15:53:00Z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BAVBASE@102.1950:bav_signer">
    <vt:lpwstr>Brief-Vorlage D CD BundWORD</vt:lpwstr>
  </property>
  <property fmtid="{D5CDD505-2E9C-101B-9397-08002B2CF9AE}" pid="3" name="FSC#COOSYSTEM@1.1:Container">
    <vt:lpwstr>COO.2125.100.2.1203141</vt:lpwstr>
  </property>
  <property fmtid="{D5CDD505-2E9C-101B-9397-08002B2CF9AE}" pid="4" name="FSC#COOELAK@1.1001:Subject">
    <vt:lpwstr/>
  </property>
  <property fmtid="{D5CDD505-2E9C-101B-9397-08002B2CF9AE}" pid="5" name="FSC#COOELAK@1.1001:FileReference">
    <vt:lpwstr>Projektmanagement (313.1/2006/8159)</vt:lpwstr>
  </property>
  <property fmtid="{D5CDD505-2E9C-101B-9397-08002B2CF9AE}" pid="6" name="FSC#COOELAK@1.1001:FileRefYear">
    <vt:lpwstr>2006</vt:lpwstr>
  </property>
  <property fmtid="{D5CDD505-2E9C-101B-9397-08002B2CF9AE}" pid="7" name="FSC#COOELAK@1.1001:FileRefOrdinal">
    <vt:lpwstr>8159</vt:lpwstr>
  </property>
  <property fmtid="{D5CDD505-2E9C-101B-9397-08002B2CF9AE}" pid="8" name="FSC#COOELAK@1.1001:FileRefOU">
    <vt:lpwstr>pl</vt:lpwstr>
  </property>
  <property fmtid="{D5CDD505-2E9C-101B-9397-08002B2CF9AE}" pid="9" name="FSC#COOELAK@1.1001:Organization">
    <vt:lpwstr/>
  </property>
  <property fmtid="{D5CDD505-2E9C-101B-9397-08002B2CF9AE}" pid="10" name="FSC#COOELAK@1.1001:Owner">
    <vt:lpwstr> Hagi</vt:lpwstr>
  </property>
  <property fmtid="{D5CDD505-2E9C-101B-9397-08002B2CF9AE}" pid="11" name="FSC#COOELAK@1.1001:OwnerExtension">
    <vt:lpwstr>+41 (0) 313225750</vt:lpwstr>
  </property>
  <property fmtid="{D5CDD505-2E9C-101B-9397-08002B2CF9AE}" pid="12" name="FSC#COOELAK@1.1001:OwnerFaxExtension">
    <vt:lpwstr>+41 (0) 313225595</vt:lpwstr>
  </property>
  <property fmtid="{D5CDD505-2E9C-101B-9397-08002B2CF9AE}" pid="13" name="FSC#COOELAK@1.1001:DispatchedBy">
    <vt:lpwstr/>
  </property>
  <property fmtid="{D5CDD505-2E9C-101B-9397-08002B2CF9AE}" pid="14" name="FSC#COOELAK@1.1001:DispatchedAt">
    <vt:lpwstr/>
  </property>
  <property fmtid="{D5CDD505-2E9C-101B-9397-08002B2CF9AE}" pid="15" name="FSC#COOELAK@1.1001:ApprovedBy">
    <vt:lpwstr/>
  </property>
  <property fmtid="{D5CDD505-2E9C-101B-9397-08002B2CF9AE}" pid="16" name="FSC#COOELAK@1.1001:ApprovedAt">
    <vt:lpwstr/>
  </property>
  <property fmtid="{D5CDD505-2E9C-101B-9397-08002B2CF9AE}" pid="17" name="FSC#COOELAK@1.1001:Department">
    <vt:lpwstr>Registratur Infrastruktur</vt:lpwstr>
  </property>
  <property fmtid="{D5CDD505-2E9C-101B-9397-08002B2CF9AE}" pid="18" name="FSC#COOELAK@1.1001:CreatedAt">
    <vt:lpwstr>17.07.2006 12:39:31</vt:lpwstr>
  </property>
  <property fmtid="{D5CDD505-2E9C-101B-9397-08002B2CF9AE}" pid="19" name="FSC#COOELAK@1.1001:OU">
    <vt:lpwstr>Planung</vt:lpwstr>
  </property>
  <property fmtid="{D5CDD505-2E9C-101B-9397-08002B2CF9AE}" pid="20" name="FSC#COOELAK@1.1001:Priority">
    <vt:lpwstr/>
  </property>
  <property fmtid="{D5CDD505-2E9C-101B-9397-08002B2CF9AE}" pid="21" name="FSC#COOELAK@1.1001:ObjBarCode">
    <vt:lpwstr>*COO.2125.100.2.1203141*</vt:lpwstr>
  </property>
  <property fmtid="{D5CDD505-2E9C-101B-9397-08002B2CF9AE}" pid="22" name="FSC#COOELAK@1.1001:RefBarCode">
    <vt:lpwstr>*Pflichtenheft Rahmenvertrag konzeptionelle Verkehrsplanung ZEB*</vt:lpwstr>
  </property>
  <property fmtid="{D5CDD505-2E9C-101B-9397-08002B2CF9AE}" pid="23" name="FSC#COOELAK@1.1001:FileRefBarCode">
    <vt:lpwstr>*Projektmanagement (313.1/2006/8159)*</vt:lpwstr>
  </property>
  <property fmtid="{D5CDD505-2E9C-101B-9397-08002B2CF9AE}" pid="24" name="FSC#COOELAK@1.1001:ExternalRef">
    <vt:lpwstr/>
  </property>
  <property fmtid="{D5CDD505-2E9C-101B-9397-08002B2CF9AE}" pid="25" name="FSC#FSCEFDCFG@15.1400:AssignmentName">
    <vt:lpwstr/>
  </property>
  <property fmtid="{D5CDD505-2E9C-101B-9397-08002B2CF9AE}" pid="26" name="FSC#FSCEFDCFG@15.1400:FileResponsible">
    <vt:lpwstr>Hauke Fehlberg</vt:lpwstr>
  </property>
  <property fmtid="{D5CDD505-2E9C-101B-9397-08002B2CF9AE}" pid="27" name="FSC#FSCEFDCFG@15.1400:FileRespOrg">
    <vt:lpwstr/>
  </property>
  <property fmtid="{D5CDD505-2E9C-101B-9397-08002B2CF9AE}" pid="28" name="FSC#FSCEFDCFG@15.1400:FileRespTel">
    <vt:lpwstr>+41 (0) 313225846</vt:lpwstr>
  </property>
  <property fmtid="{D5CDD505-2E9C-101B-9397-08002B2CF9AE}" pid="29" name="FSC#FSCEFDCFG@15.1400:FileRespEmail">
    <vt:lpwstr>Hauke.Fehlberg@bav.admin.ch</vt:lpwstr>
  </property>
  <property fmtid="{D5CDD505-2E9C-101B-9397-08002B2CF9AE}" pid="30" name="FSC#FSCEFDCFG@15.1400:Subject">
    <vt:lpwstr>Pflichtenheft Rahmenvertrag konzeptionelle Verkehrsplanung</vt:lpwstr>
  </property>
  <property fmtid="{D5CDD505-2E9C-101B-9397-08002B2CF9AE}" pid="31" name="FSC#FSCEFDCFG@15.1400:TitleDossier">
    <vt:lpwstr>Projektmanagement</vt:lpwstr>
  </property>
  <property fmtid="{D5CDD505-2E9C-101B-9397-08002B2CF9AE}" pid="32" name="FSC#FSCEFDCFG@15.1400:Dossierref">
    <vt:lpwstr>313.1</vt:lpwstr>
  </property>
  <property fmtid="{D5CDD505-2E9C-101B-9397-08002B2CF9AE}" pid="33" name="FSC#FSCEFDCFG@15.1400:OutAttachEledtr">
    <vt:lpwstr/>
  </property>
  <property fmtid="{D5CDD505-2E9C-101B-9397-08002B2CF9AE}" pid="34" name="FSC#FSCEFDCFG@15.1400:OutAttachPhysic">
    <vt:lpwstr/>
  </property>
  <property fmtid="{D5CDD505-2E9C-101B-9397-08002B2CF9AE}" pid="35" name="FSC#FSCEFDCFG@15.1400:FileRespFax">
    <vt:lpwstr>+41 (0) 313225595</vt:lpwstr>
  </property>
  <property fmtid="{D5CDD505-2E9C-101B-9397-08002B2CF9AE}" pid="36" name="FSC#FSCEFDCFG@15.1400:FileRespHome">
    <vt:lpwstr/>
  </property>
  <property fmtid="{D5CDD505-2E9C-101B-9397-08002B2CF9AE}" pid="37" name="FSC#FSCEFDCFG@15.1400:FileRespStreet">
    <vt:lpwstr/>
  </property>
  <property fmtid="{D5CDD505-2E9C-101B-9397-08002B2CF9AE}" pid="38" name="FSC#FSCEFDCFG@15.1400:FileRespZipCode">
    <vt:lpwstr/>
  </property>
  <property fmtid="{D5CDD505-2E9C-101B-9397-08002B2CF9AE}" pid="39" name="FSC#FSCEFDCFG@15.1400:FileRespOrgHome">
    <vt:lpwstr/>
  </property>
  <property fmtid="{D5CDD505-2E9C-101B-9397-08002B2CF9AE}" pid="40" name="FSC#FSCEFDCFG@15.1400:FileRespOrgStreet">
    <vt:lpwstr/>
  </property>
  <property fmtid="{D5CDD505-2E9C-101B-9397-08002B2CF9AE}" pid="41" name="FSC#FSCEFDCFG@15.1400:FileRespOrgZipCode">
    <vt:lpwstr/>
  </property>
  <property fmtid="{D5CDD505-2E9C-101B-9397-08002B2CF9AE}" pid="42" name="FSC#FSCEFDCFG@15.1400:SignApproved1">
    <vt:lpwstr/>
  </property>
  <property fmtid="{D5CDD505-2E9C-101B-9397-08002B2CF9AE}" pid="43" name="FSC#FSCEFDCFG@15.1400:SignApproved2">
    <vt:lpwstr/>
  </property>
  <property fmtid="{D5CDD505-2E9C-101B-9397-08002B2CF9AE}" pid="44" name="FSC#FSCEFDCFG@15.1400:UserFunction">
    <vt:lpwstr/>
  </property>
  <property fmtid="{D5CDD505-2E9C-101B-9397-08002B2CF9AE}" pid="45" name="FSC#FSCEFDCFG@15.1400:DocumentID">
    <vt:lpwstr>232</vt:lpwstr>
  </property>
  <property fmtid="{D5CDD505-2E9C-101B-9397-08002B2CF9AE}" pid="46" name="FSC#FSCEFDCFG@15.1400:Shortsign">
    <vt:lpwstr>Ja</vt:lpwstr>
  </property>
  <property fmtid="{D5CDD505-2E9C-101B-9397-08002B2CF9AE}" pid="47" name="FSC#FSCEFDCFG@15.1400:ForeignNumber">
    <vt:lpwstr/>
  </property>
  <property fmtid="{D5CDD505-2E9C-101B-9397-08002B2CF9AE}" pid="48" name="FSC#FSCEFDCFG@15.1400:DocumentIDEnhanced">
    <vt:lpwstr/>
  </property>
  <property fmtid="{D5CDD505-2E9C-101B-9397-08002B2CF9AE}" pid="49" name="FSC#BAVTEMPL@102.1950:BAVShortsign">
    <vt:lpwstr>ham</vt:lpwstr>
  </property>
  <property fmtid="{D5CDD505-2E9C-101B-9397-08002B2CF9AE}" pid="50" name="FSC#BAVTEMPL@102.1950:Registrierdatum">
    <vt:lpwstr>17.07.2006</vt:lpwstr>
  </property>
  <property fmtid="{D5CDD505-2E9C-101B-9397-08002B2CF9AE}" pid="51" name="FSC#BAVTEMPL@102.1950:NameFileResponsible">
    <vt:lpwstr>Hagi</vt:lpwstr>
  </property>
  <property fmtid="{D5CDD505-2E9C-101B-9397-08002B2CF9AE}" pid="52" name="FSC#BAVTEMPL@102.1950:VornameNameFileResponsible">
    <vt:lpwstr>Marianne</vt:lpwstr>
  </property>
  <property fmtid="{D5CDD505-2E9C-101B-9397-08002B2CF9AE}" pid="53" name="FSC#BAVTEMPL@102.1950:EmpfName">
    <vt:lpwstr/>
  </property>
  <property fmtid="{D5CDD505-2E9C-101B-9397-08002B2CF9AE}" pid="54" name="FSC#BAVTEMPL@102.1950:ZusendungAm">
    <vt:lpwstr>17.07.2006</vt:lpwstr>
  </property>
  <property fmtid="{D5CDD505-2E9C-101B-9397-08002B2CF9AE}" pid="55" name="FSC#BAVTEMPL@102.1950:EmpfStrasse">
    <vt:lpwstr/>
  </property>
  <property fmtid="{D5CDD505-2E9C-101B-9397-08002B2CF9AE}" pid="56" name="FSC#BAVTEMPL@102.1950:EmpfPLZ">
    <vt:lpwstr/>
  </property>
  <property fmtid="{D5CDD505-2E9C-101B-9397-08002B2CF9AE}" pid="57" name="FSC#BAVTEMPL@102.1950:EmpfOrt">
    <vt:lpwstr/>
  </property>
  <property fmtid="{D5CDD505-2E9C-101B-9397-08002B2CF9AE}" pid="58" name="FSC#BAVTEMPL@102.1950:Amtstitel">
    <vt:lpwstr>Abteilung Infrastruktur</vt:lpwstr>
  </property>
  <property fmtid="{D5CDD505-2E9C-101B-9397-08002B2CF9AE}" pid="59" name="FSC#BAVTEMPL@102.1950:AbtSektion">
    <vt:lpwstr/>
  </property>
  <property fmtid="{D5CDD505-2E9C-101B-9397-08002B2CF9AE}" pid="60" name="FSC#BAVTEMPL@102.1950:FileRespOU">
    <vt:lpwstr>Planung</vt:lpwstr>
  </property>
  <property fmtid="{D5CDD505-2E9C-101B-9397-08002B2CF9AE}" pid="61" name="FSC#BAVTEMPL@102.1950:RegPlanPos">
    <vt:lpwstr>313.1</vt:lpwstr>
  </property>
  <property fmtid="{D5CDD505-2E9C-101B-9397-08002B2CF9AE}" pid="62" name="FSC#COOELAK@1.1001:IncomingNumber">
    <vt:lpwstr/>
  </property>
  <property fmtid="{D5CDD505-2E9C-101B-9397-08002B2CF9AE}" pid="63" name="FSC#COOELAK@1.1001:IncomingSubject">
    <vt:lpwstr/>
  </property>
  <property fmtid="{D5CDD505-2E9C-101B-9397-08002B2CF9AE}" pid="64" name="FSC#COOELAK@1.1001:ProcessResponsible">
    <vt:lpwstr/>
  </property>
  <property fmtid="{D5CDD505-2E9C-101B-9397-08002B2CF9AE}" pid="65" name="FSC#COOELAK@1.1001:ProcessResponsiblePhone">
    <vt:lpwstr/>
  </property>
  <property fmtid="{D5CDD505-2E9C-101B-9397-08002B2CF9AE}" pid="66" name="FSC#COOELAK@1.1001:ProcessResponsibleMail">
    <vt:lpwstr/>
  </property>
  <property fmtid="{D5CDD505-2E9C-101B-9397-08002B2CF9AE}" pid="67" name="FSC#COOELAK@1.1001:ProcessResponsibleFax">
    <vt:lpwstr/>
  </property>
  <property fmtid="{D5CDD505-2E9C-101B-9397-08002B2CF9AE}" pid="68" name="FSC#COOELAK@1.1001:ApproverFirstName">
    <vt:lpwstr/>
  </property>
  <property fmtid="{D5CDD505-2E9C-101B-9397-08002B2CF9AE}" pid="69" name="FSC#COOELAK@1.1001:ApproverSurName">
    <vt:lpwstr/>
  </property>
  <property fmtid="{D5CDD505-2E9C-101B-9397-08002B2CF9AE}" pid="70" name="FSC#COOELAK@1.1001:ApproverTitle">
    <vt:lpwstr/>
  </property>
  <property fmtid="{D5CDD505-2E9C-101B-9397-08002B2CF9AE}" pid="71" name="FSC#COOELAK@1.1001:ExternalDate">
    <vt:lpwstr/>
  </property>
  <property fmtid="{D5CDD505-2E9C-101B-9397-08002B2CF9AE}" pid="72" name="FSC#COOELAK@1.1001:SettlementApprovedAt">
    <vt:lpwstr/>
  </property>
  <property fmtid="{D5CDD505-2E9C-101B-9397-08002B2CF9AE}" pid="73" name="FSC#COOELAK@1.1001:BaseNumber">
    <vt:lpwstr/>
  </property>
  <property fmtid="{D5CDD505-2E9C-101B-9397-08002B2CF9AE}" pid="74" name="FSC#ELAKGOV@1.1001:PersonalSubjGender">
    <vt:lpwstr/>
  </property>
  <property fmtid="{D5CDD505-2E9C-101B-9397-08002B2CF9AE}" pid="75" name="FSC#ELAKGOV@1.1001:PersonalSubjFirstName">
    <vt:lpwstr/>
  </property>
  <property fmtid="{D5CDD505-2E9C-101B-9397-08002B2CF9AE}" pid="76" name="FSC#ELAKGOV@1.1001:PersonalSubjSurName">
    <vt:lpwstr/>
  </property>
  <property fmtid="{D5CDD505-2E9C-101B-9397-08002B2CF9AE}" pid="77" name="FSC#ELAKGOV@1.1001:PersonalSubjSalutation">
    <vt:lpwstr/>
  </property>
  <property fmtid="{D5CDD505-2E9C-101B-9397-08002B2CF9AE}" pid="78" name="FSC#ELAKGOV@1.1001:PersonalSubjAddress">
    <vt:lpwstr/>
  </property>
  <property fmtid="{D5CDD505-2E9C-101B-9397-08002B2CF9AE}" pid="79" name="FSC#BAVTEMPL@102.1950:AssignmentName">
    <vt:lpwstr/>
  </property>
  <property fmtid="{D5CDD505-2E9C-101B-9397-08002B2CF9AE}" pid="80" name="FSC#BAVTEMPL@102.1950:DocumentID">
    <vt:lpwstr>232</vt:lpwstr>
  </property>
  <property fmtid="{D5CDD505-2E9C-101B-9397-08002B2CF9AE}" pid="81" name="FSC#BAVTEMPL@102.1950:DocumentIDEnhanced">
    <vt:lpwstr/>
  </property>
  <property fmtid="{D5CDD505-2E9C-101B-9397-08002B2CF9AE}" pid="82" name="FSC#BAVTEMPL@102.1950:Dossierref">
    <vt:lpwstr>313.1/2006/8159</vt:lpwstr>
  </property>
  <property fmtid="{D5CDD505-2E9C-101B-9397-08002B2CF9AE}" pid="83" name="FSC#BAVTEMPL@102.1950:EmpfName_AP">
    <vt:lpwstr/>
  </property>
  <property fmtid="{D5CDD505-2E9C-101B-9397-08002B2CF9AE}" pid="84" name="FSC#BAVTEMPL@102.1950:EmpfOrt_AP">
    <vt:lpwstr/>
  </property>
  <property fmtid="{D5CDD505-2E9C-101B-9397-08002B2CF9AE}" pid="85" name="FSC#BAVTEMPL@102.1950:EmpfPLZ_AP">
    <vt:lpwstr/>
  </property>
  <property fmtid="{D5CDD505-2E9C-101B-9397-08002B2CF9AE}" pid="86" name="FSC#BAVTEMPL@102.1950:EmpfStrasse_AP">
    <vt:lpwstr/>
  </property>
  <property fmtid="{D5CDD505-2E9C-101B-9397-08002B2CF9AE}" pid="87" name="FSC#BAVTEMPL@102.1950:FileRespEmail">
    <vt:lpwstr>marianne.hagi@bav.admin.ch</vt:lpwstr>
  </property>
  <property fmtid="{D5CDD505-2E9C-101B-9397-08002B2CF9AE}" pid="88" name="FSC#BAVTEMPL@102.1950:FileRespFax">
    <vt:lpwstr>+41 (0) 313225595</vt:lpwstr>
  </property>
  <property fmtid="{D5CDD505-2E9C-101B-9397-08002B2CF9AE}" pid="89" name="FSC#BAVTEMPL@102.1950:FileRespHome">
    <vt:lpwstr/>
  </property>
  <property fmtid="{D5CDD505-2E9C-101B-9397-08002B2CF9AE}" pid="90" name="FSC#BAVTEMPL@102.1950:FileResponsible">
    <vt:lpwstr>Marianne Hagi</vt:lpwstr>
  </property>
  <property fmtid="{D5CDD505-2E9C-101B-9397-08002B2CF9AE}" pid="91" name="FSC#BAVTEMPL@102.1950:FileRespOrg">
    <vt:lpwstr>Planung</vt:lpwstr>
  </property>
  <property fmtid="{D5CDD505-2E9C-101B-9397-08002B2CF9AE}" pid="92" name="FSC#BAVTEMPL@102.1950:FileRespOrgHome">
    <vt:lpwstr/>
  </property>
  <property fmtid="{D5CDD505-2E9C-101B-9397-08002B2CF9AE}" pid="93" name="FSC#BAVTEMPL@102.1950:FileRespOrgStreet">
    <vt:lpwstr/>
  </property>
  <property fmtid="{D5CDD505-2E9C-101B-9397-08002B2CF9AE}" pid="94" name="FSC#BAVTEMPL@102.1950:FileRespOrgZipCode">
    <vt:lpwstr/>
  </property>
  <property fmtid="{D5CDD505-2E9C-101B-9397-08002B2CF9AE}" pid="95" name="FSC#BAVTEMPL@102.1950:FileRespStreet">
    <vt:lpwstr/>
  </property>
  <property fmtid="{D5CDD505-2E9C-101B-9397-08002B2CF9AE}" pid="96" name="FSC#BAVTEMPL@102.1950:FileRespTel">
    <vt:lpwstr>+41 (0) 313225750</vt:lpwstr>
  </property>
  <property fmtid="{D5CDD505-2E9C-101B-9397-08002B2CF9AE}" pid="97" name="FSC#BAVTEMPL@102.1950:FileRespZipCode">
    <vt:lpwstr/>
  </property>
  <property fmtid="{D5CDD505-2E9C-101B-9397-08002B2CF9AE}" pid="98" name="FSC#BAVTEMPL@102.1950:ForeignNumber">
    <vt:lpwstr/>
  </property>
  <property fmtid="{D5CDD505-2E9C-101B-9397-08002B2CF9AE}" pid="99" name="FSC#BAVTEMPL@102.1950:OutAttachEledtr">
    <vt:lpwstr/>
  </property>
  <property fmtid="{D5CDD505-2E9C-101B-9397-08002B2CF9AE}" pid="100" name="FSC#BAVTEMPL@102.1950:OutAttachPhysic">
    <vt:lpwstr/>
  </property>
  <property fmtid="{D5CDD505-2E9C-101B-9397-08002B2CF9AE}" pid="101" name="FSC#BAVTEMPL@102.1950:Shortsign">
    <vt:lpwstr>Ja</vt:lpwstr>
  </property>
  <property fmtid="{D5CDD505-2E9C-101B-9397-08002B2CF9AE}" pid="102" name="FSC#BAVTEMPL@102.1950:SignApproved1">
    <vt:lpwstr/>
  </property>
  <property fmtid="{D5CDD505-2E9C-101B-9397-08002B2CF9AE}" pid="103" name="FSC#BAVTEMPL@102.1950:SignApproved2">
    <vt:lpwstr/>
  </property>
  <property fmtid="{D5CDD505-2E9C-101B-9397-08002B2CF9AE}" pid="104" name="FSC#BAVTEMPL@102.1950:Subject">
    <vt:lpwstr>Pflichtenheft Rahmenvertrag konzeptionelle Verkehrsplanung</vt:lpwstr>
  </property>
  <property fmtid="{D5CDD505-2E9C-101B-9397-08002B2CF9AE}" pid="105" name="FSC#BAVTEMPL@102.1950:TitleDossier">
    <vt:lpwstr>Projektmanagement</vt:lpwstr>
  </property>
  <property fmtid="{D5CDD505-2E9C-101B-9397-08002B2CF9AE}" pid="106" name="FSC#BAVTEMPL@102.1950:UserFunction">
    <vt:lpwstr/>
  </property>
  <property fmtid="{D5CDD505-2E9C-101B-9397-08002B2CF9AE}" pid="107" name="FSC#BAVTEMPL@102.1950:SubFileState">
    <vt:lpwstr>In Bearbeitung</vt:lpwstr>
  </property>
</Properties>
</file>